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268"/>
        <w:gridCol w:w="7536"/>
      </w:tblGrid>
      <w:tr w:rsidR="007B4A3A" w:rsidRPr="00FF7717" w14:paraId="2FC4D075" w14:textId="77777777" w:rsidTr="00493EBA">
        <w:trPr>
          <w:trHeight w:val="227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A580B" w14:textId="790DF051" w:rsidR="007B4A3A" w:rsidRPr="00C30824" w:rsidRDefault="006B5BA2" w:rsidP="00C30824">
            <w:pPr>
              <w:pStyle w:val="TOC2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 w:rsidR="007B4A3A" w:rsidRPr="00C30824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7356" w14:textId="77777777" w:rsidR="007B4A3A" w:rsidRPr="006A2877" w:rsidRDefault="007B4A3A" w:rsidP="008D09AE">
            <w:pPr>
              <w:pStyle w:val="TOC2"/>
              <w:rPr>
                <w:b/>
                <w:bCs/>
                <w:lang w:val="en-US"/>
              </w:rPr>
            </w:pPr>
          </w:p>
        </w:tc>
        <w:tc>
          <w:tcPr>
            <w:tcW w:w="7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5A62C" w14:textId="77777777" w:rsidR="007B4A3A" w:rsidRPr="00C30824" w:rsidRDefault="007B4A3A" w:rsidP="008D09AE">
            <w:pPr>
              <w:pStyle w:val="TOC2"/>
              <w:rPr>
                <w:b/>
                <w:bCs/>
                <w:cs/>
              </w:rPr>
            </w:pPr>
            <w:r w:rsidRPr="00C30824">
              <w:rPr>
                <w:b/>
                <w:bCs/>
                <w:cs/>
              </w:rPr>
              <w:t>สารบัญ</w:t>
            </w:r>
          </w:p>
        </w:tc>
      </w:tr>
      <w:tr w:rsidR="007B4A3A" w:rsidRPr="00FF7717" w14:paraId="2A3C3B89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71C3BD0" w14:textId="77777777" w:rsidR="007B4A3A" w:rsidRPr="00FF7717" w:rsidRDefault="007B4A3A" w:rsidP="00946524">
            <w:pPr>
              <w:pStyle w:val="TOC2"/>
              <w:jc w:val="center"/>
            </w:pPr>
            <w:r w:rsidRPr="00FF7717">
              <w:t>1</w:t>
            </w:r>
          </w:p>
        </w:tc>
        <w:tc>
          <w:tcPr>
            <w:tcW w:w="268" w:type="dxa"/>
            <w:shd w:val="clear" w:color="auto" w:fill="auto"/>
          </w:tcPr>
          <w:p w14:paraId="712F82EF" w14:textId="77777777" w:rsidR="007B4A3A" w:rsidRPr="00FF7717" w:rsidRDefault="007B4A3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6BF0C00" w14:textId="77777777" w:rsidR="007B4A3A" w:rsidRPr="00FF7717" w:rsidRDefault="007B4A3A" w:rsidP="008D09AE">
            <w:pPr>
              <w:pStyle w:val="TOC2"/>
              <w:rPr>
                <w:b/>
                <w:bCs/>
                <w:cs/>
              </w:rPr>
            </w:pPr>
            <w:r w:rsidRPr="00FF7717">
              <w:rPr>
                <w:cs/>
              </w:rPr>
              <w:t>ข้อมูลทั่วไป</w:t>
            </w:r>
          </w:p>
        </w:tc>
      </w:tr>
      <w:tr w:rsidR="007B4A3A" w:rsidRPr="00FF7717" w14:paraId="1B45B445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3C4C0F2" w14:textId="77777777" w:rsidR="007B4A3A" w:rsidRPr="00FF7717" w:rsidRDefault="007B4A3A" w:rsidP="00946524">
            <w:pPr>
              <w:pStyle w:val="TOC2"/>
              <w:jc w:val="center"/>
            </w:pPr>
            <w:r w:rsidRPr="00FF7717">
              <w:t>2</w:t>
            </w:r>
          </w:p>
        </w:tc>
        <w:tc>
          <w:tcPr>
            <w:tcW w:w="268" w:type="dxa"/>
            <w:shd w:val="clear" w:color="auto" w:fill="auto"/>
          </w:tcPr>
          <w:p w14:paraId="0E2AFD60" w14:textId="77777777" w:rsidR="007B4A3A" w:rsidRPr="00FF7717" w:rsidRDefault="007B4A3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2471036" w14:textId="59FD9834" w:rsidR="007B4A3A" w:rsidRPr="00FF7717" w:rsidRDefault="004C772B" w:rsidP="008D09AE">
            <w:pPr>
              <w:pStyle w:val="TOC2"/>
              <w:rPr>
                <w:b/>
                <w:bCs/>
                <w:cs/>
              </w:rPr>
            </w:pPr>
            <w:r w:rsidRPr="004C772B">
              <w:rPr>
                <w:cs/>
              </w:rPr>
              <w:t>หลักเกณฑ์ในการจัดทำงบการเงินและนำเสนอ</w:t>
            </w:r>
            <w:r w:rsidR="00CF20BD">
              <w:rPr>
                <w:rFonts w:hint="cs"/>
                <w:cs/>
              </w:rPr>
              <w:t>ข้อมูลทาง</w:t>
            </w:r>
            <w:r w:rsidRPr="004C772B">
              <w:rPr>
                <w:cs/>
              </w:rPr>
              <w:t>การเงินระหว่างกาล</w:t>
            </w:r>
          </w:p>
        </w:tc>
      </w:tr>
      <w:tr w:rsidR="007B4A3A" w:rsidRPr="00FF7717" w14:paraId="47A94146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C218DF0" w14:textId="77777777" w:rsidR="007B4A3A" w:rsidRPr="00FF7717" w:rsidRDefault="007B4A3A" w:rsidP="00946524">
            <w:pPr>
              <w:pStyle w:val="TOC2"/>
              <w:jc w:val="center"/>
            </w:pPr>
            <w:r w:rsidRPr="00FF7717">
              <w:t>3</w:t>
            </w:r>
          </w:p>
        </w:tc>
        <w:tc>
          <w:tcPr>
            <w:tcW w:w="268" w:type="dxa"/>
            <w:shd w:val="clear" w:color="auto" w:fill="auto"/>
          </w:tcPr>
          <w:p w14:paraId="0E4F05FC" w14:textId="77777777" w:rsidR="007B4A3A" w:rsidRPr="00FF7717" w:rsidRDefault="007B4A3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8A54734" w14:textId="714619E5" w:rsidR="007B4A3A" w:rsidRPr="00FF7717" w:rsidRDefault="006F2E58" w:rsidP="008D09AE">
            <w:pPr>
              <w:pStyle w:val="TOC2"/>
              <w:rPr>
                <w:b/>
                <w:bCs/>
              </w:rPr>
            </w:pPr>
            <w:r>
              <w:rPr>
                <w:rFonts w:hint="cs"/>
                <w:cs/>
              </w:rPr>
              <w:t>สรุป</w:t>
            </w:r>
            <w:r w:rsidR="007B4A3A" w:rsidRPr="00FF7717">
              <w:rPr>
                <w:cs/>
              </w:rPr>
              <w:t>นโยบายการบัญชีที่สำคัญ</w:t>
            </w:r>
          </w:p>
        </w:tc>
      </w:tr>
      <w:tr w:rsidR="004C772B" w:rsidRPr="00FF7717" w14:paraId="1F448788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C58069F" w14:textId="67362519" w:rsidR="004C772B" w:rsidRPr="00FF7717" w:rsidRDefault="00BC373D" w:rsidP="00946524">
            <w:pPr>
              <w:pStyle w:val="TOC2"/>
              <w:jc w:val="center"/>
            </w:pPr>
            <w:r w:rsidRPr="00BC373D">
              <w:rPr>
                <w:rFonts w:hint="cs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802F7B4" w14:textId="77777777" w:rsidR="004C772B" w:rsidRPr="00FF7717" w:rsidRDefault="004C772B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4E56444" w14:textId="541DCAF5" w:rsidR="004C772B" w:rsidRPr="00FF7717" w:rsidRDefault="004C772B" w:rsidP="008D09AE">
            <w:pPr>
              <w:pStyle w:val="TOC2"/>
              <w:rPr>
                <w:cs/>
              </w:rPr>
            </w:pPr>
            <w:r w:rsidRPr="004C772B">
              <w:rPr>
                <w:cs/>
              </w:rPr>
              <w:t>รายการธุรกิจกับบุคคลและกิจการที่เกี่ยวข้องกัน</w:t>
            </w:r>
          </w:p>
        </w:tc>
      </w:tr>
      <w:tr w:rsidR="004C772B" w:rsidRPr="00FF7717" w14:paraId="1CF32A97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339FACA" w14:textId="2BE09FFE" w:rsidR="004C772B" w:rsidRPr="00FF7717" w:rsidRDefault="004C772B" w:rsidP="00946524">
            <w:pPr>
              <w:pStyle w:val="TOC2"/>
              <w:jc w:val="center"/>
            </w:pPr>
            <w:r w:rsidRPr="00FF7717">
              <w:t>5</w:t>
            </w:r>
          </w:p>
        </w:tc>
        <w:tc>
          <w:tcPr>
            <w:tcW w:w="268" w:type="dxa"/>
            <w:shd w:val="clear" w:color="auto" w:fill="auto"/>
          </w:tcPr>
          <w:p w14:paraId="2256E17D" w14:textId="77777777" w:rsidR="004C772B" w:rsidRPr="00FF7717" w:rsidRDefault="004C772B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A154489" w14:textId="77777777" w:rsidR="004C772B" w:rsidRPr="00FF7717" w:rsidRDefault="004C772B" w:rsidP="008D09AE">
            <w:pPr>
              <w:pStyle w:val="TOC2"/>
              <w:rPr>
                <w:b/>
                <w:bCs/>
              </w:rPr>
            </w:pPr>
            <w:r w:rsidRPr="00FF7717">
              <w:rPr>
                <w:cs/>
              </w:rPr>
              <w:t>เงินสดและรายการเทียบเท่าเงินสด</w:t>
            </w:r>
          </w:p>
        </w:tc>
      </w:tr>
      <w:tr w:rsidR="004C772B" w:rsidRPr="00FF7717" w14:paraId="75329693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7B5AF35" w14:textId="708E36EF" w:rsidR="004C772B" w:rsidRPr="00FF7717" w:rsidRDefault="004C772B" w:rsidP="00946524">
            <w:pPr>
              <w:pStyle w:val="TOC2"/>
              <w:jc w:val="center"/>
              <w:rPr>
                <w:cs/>
              </w:rPr>
            </w:pPr>
            <w:r w:rsidRPr="00FF7717">
              <w:t>6</w:t>
            </w:r>
          </w:p>
        </w:tc>
        <w:tc>
          <w:tcPr>
            <w:tcW w:w="268" w:type="dxa"/>
            <w:shd w:val="clear" w:color="auto" w:fill="auto"/>
          </w:tcPr>
          <w:p w14:paraId="500F619D" w14:textId="77777777" w:rsidR="004C772B" w:rsidRPr="00FF7717" w:rsidRDefault="004C772B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920AA4F" w14:textId="6374E5A7" w:rsidR="004C772B" w:rsidRPr="00FF7717" w:rsidRDefault="004C772B" w:rsidP="008D09AE">
            <w:pPr>
              <w:pStyle w:val="TOC2"/>
              <w:rPr>
                <w:b/>
                <w:bCs/>
                <w:cs/>
              </w:rPr>
            </w:pPr>
            <w:r w:rsidRPr="00FF7717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การค้าและลูกหนี้</w:t>
            </w:r>
            <w:r w:rsidR="003B49E1">
              <w:rPr>
                <w:rFonts w:hint="cs"/>
                <w:cs/>
              </w:rPr>
              <w:t>หมุนเวียน</w:t>
            </w:r>
            <w:r w:rsidRPr="00FF7717">
              <w:rPr>
                <w:cs/>
              </w:rPr>
              <w:t>อื่น</w:t>
            </w:r>
          </w:p>
        </w:tc>
      </w:tr>
      <w:tr w:rsidR="008D09AE" w:rsidRPr="00FF7717" w14:paraId="035469E5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0C78B9A" w14:textId="6216F422" w:rsidR="008D09AE" w:rsidRPr="00FF7717" w:rsidRDefault="008D09AE" w:rsidP="00946524">
            <w:pPr>
              <w:pStyle w:val="TOC2"/>
              <w:jc w:val="center"/>
            </w:pPr>
            <w:r w:rsidRPr="00FF7717">
              <w:t>7</w:t>
            </w:r>
          </w:p>
        </w:tc>
        <w:tc>
          <w:tcPr>
            <w:tcW w:w="268" w:type="dxa"/>
            <w:shd w:val="clear" w:color="auto" w:fill="auto"/>
          </w:tcPr>
          <w:p w14:paraId="724352B5" w14:textId="77777777" w:rsidR="008D09AE" w:rsidRPr="00FF7717" w:rsidRDefault="008D09AE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BC8D9B3" w14:textId="6E434015" w:rsidR="008D09AE" w:rsidRPr="00A829C2" w:rsidRDefault="008D09AE" w:rsidP="008D09AE">
            <w:pPr>
              <w:pStyle w:val="TOC2"/>
              <w:rPr>
                <w:cs/>
                <w:lang w:val="en-US"/>
              </w:rPr>
            </w:pPr>
            <w:r w:rsidRPr="008D09AE">
              <w:rPr>
                <w:rFonts w:hint="cs"/>
                <w:cs/>
              </w:rPr>
              <w:t>เงินให้กู้ยืมระยะสั้น</w:t>
            </w:r>
          </w:p>
        </w:tc>
      </w:tr>
      <w:tr w:rsidR="008D09AE" w:rsidRPr="00FF7717" w14:paraId="0DB7E929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86F1CB4" w14:textId="64D795EA" w:rsidR="008D09AE" w:rsidRPr="00FF7717" w:rsidRDefault="00BC373D" w:rsidP="00946524">
            <w:pPr>
              <w:pStyle w:val="TOC2"/>
              <w:jc w:val="center"/>
            </w:pPr>
            <w:r w:rsidRPr="00BC373D">
              <w:rPr>
                <w:rFonts w:hint="cs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39AD0D2B" w14:textId="77777777" w:rsidR="008D09AE" w:rsidRPr="00FF7717" w:rsidRDefault="008D09AE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EDF0B0E" w14:textId="2155AB93" w:rsidR="008D09AE" w:rsidRPr="003B49E1" w:rsidRDefault="008D09AE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สินค้าคงเหลือ</w:t>
            </w:r>
          </w:p>
        </w:tc>
      </w:tr>
      <w:tr w:rsidR="008561B1" w:rsidRPr="00FF7717" w14:paraId="7B1EAD8C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E754CC9" w14:textId="45165665" w:rsidR="008561B1" w:rsidRDefault="00BC373D" w:rsidP="00946524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450F638E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A6B22B0" w14:textId="36C11968" w:rsidR="008561B1" w:rsidRDefault="00454A41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เงินลงทุนในบริษัทย่อย</w:t>
            </w:r>
          </w:p>
        </w:tc>
      </w:tr>
      <w:tr w:rsidR="008561B1" w:rsidRPr="00FF7717" w14:paraId="1B8807B5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EC0C7EE" w14:textId="05794077" w:rsidR="008561B1" w:rsidRDefault="00BC373D" w:rsidP="00946524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64C2AB68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B36AC98" w14:textId="60B4C167" w:rsidR="008561B1" w:rsidRDefault="00454A41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อสังหาริมทรัพย์เพื่อการลงทุน</w:t>
            </w:r>
          </w:p>
        </w:tc>
      </w:tr>
      <w:tr w:rsidR="008561B1" w:rsidRPr="00FF7717" w14:paraId="41585F90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FA3DFBE" w14:textId="538342EE" w:rsidR="008561B1" w:rsidRDefault="00BC373D" w:rsidP="00946524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11</w:t>
            </w:r>
          </w:p>
        </w:tc>
        <w:tc>
          <w:tcPr>
            <w:tcW w:w="268" w:type="dxa"/>
            <w:shd w:val="clear" w:color="auto" w:fill="auto"/>
          </w:tcPr>
          <w:p w14:paraId="4CCB79FA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51352B3" w14:textId="1B17CB5F" w:rsidR="008561B1" w:rsidRDefault="00454A41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ที่ดิน อาคารแล</w:t>
            </w:r>
            <w:r w:rsidR="00221BB3">
              <w:rPr>
                <w:rFonts w:hint="cs"/>
                <w:cs/>
              </w:rPr>
              <w:t>ะ</w:t>
            </w:r>
            <w:r>
              <w:rPr>
                <w:rFonts w:hint="cs"/>
                <w:cs/>
              </w:rPr>
              <w:t>อุปกรณ์</w:t>
            </w:r>
          </w:p>
        </w:tc>
      </w:tr>
      <w:tr w:rsidR="008561B1" w:rsidRPr="00FF7717" w14:paraId="2B4AF574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4F5A1C2" w14:textId="0008092D" w:rsidR="008561B1" w:rsidRDefault="00BC373D" w:rsidP="00946524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12</w:t>
            </w:r>
          </w:p>
        </w:tc>
        <w:tc>
          <w:tcPr>
            <w:tcW w:w="268" w:type="dxa"/>
            <w:shd w:val="clear" w:color="auto" w:fill="auto"/>
          </w:tcPr>
          <w:p w14:paraId="3E4B7FF2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178330A" w14:textId="6C1334D1" w:rsidR="008561B1" w:rsidRDefault="00946524" w:rsidP="008D09AE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สินทรัพย์สิทธิการใช้</w:t>
            </w:r>
          </w:p>
        </w:tc>
      </w:tr>
      <w:tr w:rsidR="008561B1" w:rsidRPr="00FF7717" w14:paraId="12E6147A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3757F7B" w14:textId="64ACE7E7" w:rsidR="008561B1" w:rsidRDefault="00BC373D" w:rsidP="00946524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13</w:t>
            </w:r>
          </w:p>
        </w:tc>
        <w:tc>
          <w:tcPr>
            <w:tcW w:w="268" w:type="dxa"/>
            <w:shd w:val="clear" w:color="auto" w:fill="auto"/>
          </w:tcPr>
          <w:p w14:paraId="3DA86933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0D8A95D" w14:textId="41FE73E1" w:rsidR="008561B1" w:rsidRDefault="00946524" w:rsidP="008D09AE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</w:t>
            </w:r>
            <w:r>
              <w:rPr>
                <w:rFonts w:hint="cs"/>
                <w:cs/>
              </w:rPr>
              <w:t>ไม่มีตัวตน</w:t>
            </w:r>
            <w:r w:rsidR="00F52DAA">
              <w:rPr>
                <w:rFonts w:hint="cs"/>
                <w:cs/>
              </w:rPr>
              <w:t>อื่น</w:t>
            </w:r>
          </w:p>
        </w:tc>
      </w:tr>
      <w:tr w:rsidR="008561B1" w:rsidRPr="00FF7717" w14:paraId="496F9DB3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1B5662E" w14:textId="09D9D804" w:rsidR="008561B1" w:rsidRDefault="00BC373D" w:rsidP="00946524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14</w:t>
            </w:r>
          </w:p>
        </w:tc>
        <w:tc>
          <w:tcPr>
            <w:tcW w:w="268" w:type="dxa"/>
            <w:shd w:val="clear" w:color="auto" w:fill="auto"/>
          </w:tcPr>
          <w:p w14:paraId="371DC38F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BE41E6B" w14:textId="69AD1367" w:rsidR="008561B1" w:rsidRDefault="00946524" w:rsidP="008D09AE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สินทรัพย์ภาษีเงินได้รอการตัดบัญชี</w:t>
            </w:r>
          </w:p>
        </w:tc>
      </w:tr>
      <w:tr w:rsidR="00946524" w:rsidRPr="00FF7717" w14:paraId="6E0EEAC5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8D783BB" w14:textId="251C62E8" w:rsidR="00946524" w:rsidRDefault="00BC373D" w:rsidP="00946524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15</w:t>
            </w:r>
          </w:p>
        </w:tc>
        <w:tc>
          <w:tcPr>
            <w:tcW w:w="268" w:type="dxa"/>
            <w:shd w:val="clear" w:color="auto" w:fill="auto"/>
          </w:tcPr>
          <w:p w14:paraId="2EE5975E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8ECC358" w14:textId="2C8BC254" w:rsidR="00946524" w:rsidRPr="00946524" w:rsidRDefault="007533D5" w:rsidP="008D09AE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เงินกู้ยืมระยะสั้นจากสถาบันการเงิน</w:t>
            </w:r>
          </w:p>
        </w:tc>
      </w:tr>
      <w:tr w:rsidR="00946524" w:rsidRPr="00FF7717" w14:paraId="575A7114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F7A92E2" w14:textId="274D2F72" w:rsidR="00946524" w:rsidRDefault="00BC373D" w:rsidP="00946524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16</w:t>
            </w:r>
          </w:p>
        </w:tc>
        <w:tc>
          <w:tcPr>
            <w:tcW w:w="268" w:type="dxa"/>
            <w:shd w:val="clear" w:color="auto" w:fill="auto"/>
          </w:tcPr>
          <w:p w14:paraId="3C61A060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852462A" w14:textId="67D35389" w:rsidR="00946524" w:rsidRPr="00946524" w:rsidRDefault="007533D5" w:rsidP="008D09AE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เจ้าหนี้การค้าและเจ้าหนี้หมุนเวียนอื่น</w:t>
            </w:r>
          </w:p>
        </w:tc>
      </w:tr>
      <w:tr w:rsidR="006C1CE9" w:rsidRPr="00FF7717" w14:paraId="58470A28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1892B43" w14:textId="7EB92A34" w:rsidR="006C1CE9" w:rsidRDefault="00BC373D" w:rsidP="00946524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17</w:t>
            </w:r>
          </w:p>
        </w:tc>
        <w:tc>
          <w:tcPr>
            <w:tcW w:w="268" w:type="dxa"/>
            <w:shd w:val="clear" w:color="auto" w:fill="auto"/>
          </w:tcPr>
          <w:p w14:paraId="264D7C36" w14:textId="77777777" w:rsidR="006C1CE9" w:rsidRPr="00FF7717" w:rsidRDefault="006C1CE9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5A2F96A" w14:textId="28B3AF39" w:rsidR="006C1CE9" w:rsidRPr="007533D5" w:rsidRDefault="006C1CE9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</w:tr>
      <w:tr w:rsidR="006C1CE9" w:rsidRPr="00FF7717" w14:paraId="08ED3622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20E6C80" w14:textId="1B98DE5B" w:rsidR="006C1CE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18</w:t>
            </w:r>
          </w:p>
        </w:tc>
        <w:tc>
          <w:tcPr>
            <w:tcW w:w="268" w:type="dxa"/>
            <w:shd w:val="clear" w:color="auto" w:fill="auto"/>
          </w:tcPr>
          <w:p w14:paraId="4E651CA0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80813D3" w14:textId="427F61D1" w:rsidR="006C1CE9" w:rsidRPr="00946524" w:rsidRDefault="006C1CE9" w:rsidP="006C1CE9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หนี้สินตามสัญญาเช่า</w:t>
            </w:r>
          </w:p>
        </w:tc>
      </w:tr>
      <w:tr w:rsidR="006C1CE9" w:rsidRPr="00FF7717" w14:paraId="2AD7327D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290D565" w14:textId="00A7517F" w:rsidR="006C1CE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19</w:t>
            </w:r>
          </w:p>
        </w:tc>
        <w:tc>
          <w:tcPr>
            <w:tcW w:w="268" w:type="dxa"/>
            <w:shd w:val="clear" w:color="auto" w:fill="auto"/>
          </w:tcPr>
          <w:p w14:paraId="0957311A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10368C5" w14:textId="1C1779A8" w:rsidR="006C1CE9" w:rsidRPr="00946524" w:rsidRDefault="006C1CE9" w:rsidP="006C1CE9">
            <w:pPr>
              <w:pStyle w:val="TOC2"/>
              <w:rPr>
                <w:cs/>
              </w:rPr>
            </w:pPr>
            <w:r w:rsidRPr="00306BD2">
              <w:rPr>
                <w:cs/>
              </w:rPr>
              <w:t>ประมาณการหนี้สิน</w:t>
            </w:r>
            <w:r>
              <w:rPr>
                <w:rFonts w:hint="cs"/>
                <w:cs/>
              </w:rPr>
              <w:t>ไม่</w:t>
            </w:r>
            <w:r w:rsidRPr="00306BD2">
              <w:rPr>
                <w:cs/>
              </w:rPr>
              <w:t>หมุนเวียนสำหรับผลประโยชน์พนักงาน</w:t>
            </w:r>
          </w:p>
        </w:tc>
      </w:tr>
      <w:tr w:rsidR="006C1CE9" w:rsidRPr="00FF7717" w14:paraId="0A29CE10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477B9A4" w14:textId="7E97DE1A" w:rsidR="006C1CE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14:paraId="3019B96C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5EB2CFD" w14:textId="55234DA4" w:rsidR="006C1CE9" w:rsidRPr="00946524" w:rsidRDefault="006C1CE9" w:rsidP="006C1CE9">
            <w:pPr>
              <w:pStyle w:val="TOC2"/>
              <w:rPr>
                <w:cs/>
              </w:rPr>
            </w:pPr>
            <w:r w:rsidRPr="00306BD2">
              <w:rPr>
                <w:cs/>
              </w:rPr>
              <w:t>หนี้สินทางการเงินหมุนเวียนอื่น</w:t>
            </w:r>
          </w:p>
        </w:tc>
      </w:tr>
      <w:tr w:rsidR="006C1CE9" w:rsidRPr="00FF7717" w14:paraId="0869E927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16BF5E4" w14:textId="153F9586" w:rsidR="006C1CE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21</w:t>
            </w:r>
          </w:p>
        </w:tc>
        <w:tc>
          <w:tcPr>
            <w:tcW w:w="268" w:type="dxa"/>
            <w:shd w:val="clear" w:color="auto" w:fill="auto"/>
          </w:tcPr>
          <w:p w14:paraId="75C4E0A6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CEB42AF" w14:textId="7CA25423" w:rsidR="006C1CE9" w:rsidRPr="00946524" w:rsidRDefault="006C1CE9" w:rsidP="006C1CE9">
            <w:pPr>
              <w:pStyle w:val="TOC2"/>
              <w:rPr>
                <w:cs/>
              </w:rPr>
            </w:pPr>
            <w:r w:rsidRPr="00C65589">
              <w:rPr>
                <w:cs/>
              </w:rPr>
              <w:t>ทุนสำรองตามกฎหมาย</w:t>
            </w:r>
          </w:p>
        </w:tc>
      </w:tr>
      <w:tr w:rsidR="006C1CE9" w:rsidRPr="00FF7717" w14:paraId="50E400E1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77EBAFF" w14:textId="6EAA496F" w:rsidR="006C1CE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22</w:t>
            </w:r>
          </w:p>
        </w:tc>
        <w:tc>
          <w:tcPr>
            <w:tcW w:w="268" w:type="dxa"/>
            <w:shd w:val="clear" w:color="auto" w:fill="auto"/>
          </w:tcPr>
          <w:p w14:paraId="53D8B9A1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C562C08" w14:textId="2EAD1641" w:rsidR="006C1CE9" w:rsidRPr="00946524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</w:tr>
      <w:tr w:rsidR="006C1CE9" w:rsidRPr="00FF7717" w14:paraId="22317EC2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C34E036" w14:textId="1494C4AD" w:rsidR="006C1CE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23</w:t>
            </w:r>
          </w:p>
        </w:tc>
        <w:tc>
          <w:tcPr>
            <w:tcW w:w="268" w:type="dxa"/>
            <w:shd w:val="clear" w:color="auto" w:fill="auto"/>
          </w:tcPr>
          <w:p w14:paraId="038A3609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847B682" w14:textId="4FFC3EB7" w:rsidR="006C1CE9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กำไร</w:t>
            </w:r>
            <w:r w:rsidR="00D70123">
              <w:rPr>
                <w:rFonts w:hint="cs"/>
                <w:cs/>
              </w:rPr>
              <w:t>(ขาดทุน)</w:t>
            </w:r>
            <w:r>
              <w:rPr>
                <w:rFonts w:hint="cs"/>
                <w:cs/>
              </w:rPr>
              <w:t>ต่อหุ้นขั้นพื้นฐาน</w:t>
            </w:r>
          </w:p>
        </w:tc>
      </w:tr>
      <w:tr w:rsidR="006C1CE9" w:rsidRPr="00FF7717" w14:paraId="68331F36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F452155" w14:textId="1FCA1BE7" w:rsidR="006C1CE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24</w:t>
            </w:r>
          </w:p>
        </w:tc>
        <w:tc>
          <w:tcPr>
            <w:tcW w:w="268" w:type="dxa"/>
            <w:shd w:val="clear" w:color="auto" w:fill="auto"/>
          </w:tcPr>
          <w:p w14:paraId="5A1C8987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3D4DD1B" w14:textId="45495926" w:rsidR="006C1CE9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ค่าตอบแทนผู้บริหาร</w:t>
            </w:r>
          </w:p>
        </w:tc>
      </w:tr>
      <w:tr w:rsidR="006C1CE9" w:rsidRPr="00FF7717" w14:paraId="60E9B9A6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896D3C6" w14:textId="3FB76E7D" w:rsidR="006C1CE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25</w:t>
            </w:r>
          </w:p>
        </w:tc>
        <w:tc>
          <w:tcPr>
            <w:tcW w:w="268" w:type="dxa"/>
            <w:shd w:val="clear" w:color="auto" w:fill="auto"/>
          </w:tcPr>
          <w:p w14:paraId="1D46FD6B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774A4F9" w14:textId="5F71A743" w:rsidR="006C1CE9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ค่าตอบแทนกรรมการ</w:t>
            </w:r>
          </w:p>
        </w:tc>
      </w:tr>
      <w:tr w:rsidR="006C1CE9" w:rsidRPr="00FF7717" w14:paraId="010F9BCF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504E7CB" w14:textId="4B36B1E5" w:rsidR="006C1CE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26</w:t>
            </w:r>
          </w:p>
        </w:tc>
        <w:tc>
          <w:tcPr>
            <w:tcW w:w="268" w:type="dxa"/>
            <w:shd w:val="clear" w:color="auto" w:fill="auto"/>
          </w:tcPr>
          <w:p w14:paraId="483D11A4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9DA9193" w14:textId="71665EFF" w:rsidR="006C1CE9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กองทุนสำรองเลี้ยงชีพ</w:t>
            </w:r>
          </w:p>
        </w:tc>
      </w:tr>
      <w:tr w:rsidR="006C1CE9" w:rsidRPr="00FF7717" w14:paraId="07126B71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B8D1D98" w14:textId="109189FD" w:rsidR="006C1CE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27</w:t>
            </w:r>
          </w:p>
        </w:tc>
        <w:tc>
          <w:tcPr>
            <w:tcW w:w="268" w:type="dxa"/>
            <w:shd w:val="clear" w:color="auto" w:fill="auto"/>
          </w:tcPr>
          <w:p w14:paraId="7FB533CB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591024F" w14:textId="523EFBB4" w:rsidR="006C1CE9" w:rsidRDefault="006C1CE9" w:rsidP="006C1CE9">
            <w:pPr>
              <w:pStyle w:val="TOC2"/>
              <w:rPr>
                <w:cs/>
              </w:rPr>
            </w:pPr>
            <w:r w:rsidRPr="00C65589">
              <w:rPr>
                <w:cs/>
              </w:rPr>
              <w:t>การเสนอข้อมูลทางการเงินจำแนกตามส่วนงาน</w:t>
            </w:r>
          </w:p>
        </w:tc>
      </w:tr>
      <w:tr w:rsidR="006C1CE9" w:rsidRPr="00FF7717" w14:paraId="6EC9DC20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BAA655D" w14:textId="09C11323" w:rsidR="006C1CE9" w:rsidRPr="00C65589" w:rsidRDefault="00BC373D" w:rsidP="006C1CE9">
            <w:pPr>
              <w:pStyle w:val="TOC2"/>
              <w:jc w:val="center"/>
            </w:pPr>
            <w:r w:rsidRPr="00BC373D">
              <w:rPr>
                <w:rFonts w:hint="cs"/>
              </w:rPr>
              <w:t>28</w:t>
            </w:r>
          </w:p>
        </w:tc>
        <w:tc>
          <w:tcPr>
            <w:tcW w:w="268" w:type="dxa"/>
            <w:shd w:val="clear" w:color="auto" w:fill="auto"/>
          </w:tcPr>
          <w:p w14:paraId="42FF6652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5B0520D8" w14:textId="27652E88" w:rsidR="006C1CE9" w:rsidRPr="00FF7717" w:rsidRDefault="006C1CE9" w:rsidP="006C1CE9">
            <w:pPr>
              <w:pStyle w:val="TOC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เครื่องมือทางการเงิน</w:t>
            </w:r>
          </w:p>
        </w:tc>
      </w:tr>
      <w:tr w:rsidR="006C1CE9" w:rsidRPr="00FF7717" w14:paraId="4B55B750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1E7FBE7" w14:textId="26538CCB" w:rsidR="006C1CE9" w:rsidRPr="00C6558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29</w:t>
            </w:r>
          </w:p>
        </w:tc>
        <w:tc>
          <w:tcPr>
            <w:tcW w:w="268" w:type="dxa"/>
            <w:shd w:val="clear" w:color="auto" w:fill="auto"/>
          </w:tcPr>
          <w:p w14:paraId="6BB7AEC6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0B8C477" w14:textId="4F2707D8" w:rsidR="006C1CE9" w:rsidRDefault="006C1CE9" w:rsidP="006C1CE9">
            <w:pPr>
              <w:pStyle w:val="TOC2"/>
              <w:rPr>
                <w:cs/>
              </w:rPr>
            </w:pPr>
            <w:r w:rsidRPr="00C30824">
              <w:rPr>
                <w:cs/>
              </w:rPr>
              <w:t>การบริหารจัดการทุน</w:t>
            </w:r>
          </w:p>
        </w:tc>
      </w:tr>
      <w:tr w:rsidR="006C1CE9" w:rsidRPr="00FF7717" w14:paraId="577ED268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103A947" w14:textId="6C637155" w:rsidR="006C1CE9" w:rsidRPr="00C65589" w:rsidRDefault="00BC373D" w:rsidP="006C1CE9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7481E121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5A6B51C" w14:textId="3A8C8A17" w:rsidR="006C1CE9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ภาระผูกพันและหนี้สินที่อาจเกิดขึ้นในภายหน้า</w:t>
            </w:r>
          </w:p>
        </w:tc>
      </w:tr>
      <w:tr w:rsidR="002355A7" w:rsidRPr="00FF7717" w14:paraId="7788C9C1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556B054" w14:textId="09994CE6" w:rsidR="002355A7" w:rsidRDefault="002355A7" w:rsidP="006C1CE9">
            <w:pPr>
              <w:pStyle w:val="TOC2"/>
              <w:jc w:val="center"/>
              <w:rPr>
                <w:cs/>
              </w:rPr>
            </w:pPr>
            <w:r>
              <w:t>31</w:t>
            </w:r>
          </w:p>
        </w:tc>
        <w:tc>
          <w:tcPr>
            <w:tcW w:w="268" w:type="dxa"/>
            <w:shd w:val="clear" w:color="auto" w:fill="auto"/>
          </w:tcPr>
          <w:p w14:paraId="59B75676" w14:textId="77777777" w:rsidR="002355A7" w:rsidRPr="00FF7717" w:rsidRDefault="002355A7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97CE5CD" w14:textId="59CF2469" w:rsidR="002355A7" w:rsidRDefault="00317197" w:rsidP="006C1CE9">
            <w:pPr>
              <w:pStyle w:val="TOC2"/>
              <w:rPr>
                <w:cs/>
              </w:rPr>
            </w:pPr>
            <w:r w:rsidRPr="00317197">
              <w:rPr>
                <w:cs/>
              </w:rPr>
              <w:t>เหตุการณ์ภายหลังรอบระยะเวลารายงาน</w:t>
            </w:r>
          </w:p>
        </w:tc>
      </w:tr>
      <w:tr w:rsidR="004112CA" w:rsidRPr="00FF7717" w14:paraId="22DA6038" w14:textId="77777777" w:rsidTr="003D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2CBB9D1" w14:textId="1660572E" w:rsidR="004112CA" w:rsidRDefault="00BC373D" w:rsidP="00946524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3</w:t>
            </w:r>
            <w:r w:rsidR="002355A7">
              <w:t>2</w:t>
            </w:r>
          </w:p>
        </w:tc>
        <w:tc>
          <w:tcPr>
            <w:tcW w:w="268" w:type="dxa"/>
            <w:shd w:val="clear" w:color="auto" w:fill="auto"/>
          </w:tcPr>
          <w:p w14:paraId="7CA44CAE" w14:textId="77777777" w:rsidR="004112CA" w:rsidRPr="00FF7717" w:rsidRDefault="004112C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61EB389" w14:textId="7D70F5DB" w:rsidR="004112CA" w:rsidRPr="00C30824" w:rsidRDefault="004A413C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การอนุมัติ</w:t>
            </w:r>
            <w:r w:rsidR="00CF20BD">
              <w:rPr>
                <w:rFonts w:hint="cs"/>
                <w:cs/>
              </w:rPr>
              <w:t>ข้อมูลทาง</w:t>
            </w:r>
            <w:r>
              <w:rPr>
                <w:rFonts w:hint="cs"/>
                <w:cs/>
              </w:rPr>
              <w:t>การเงินระหว่างกาล</w:t>
            </w:r>
          </w:p>
        </w:tc>
      </w:tr>
    </w:tbl>
    <w:p w14:paraId="007BC0F4" w14:textId="7E7F23D6" w:rsidR="007B4A3A" w:rsidRPr="009028C5" w:rsidRDefault="007B4A3A" w:rsidP="007B4A3A">
      <w:pPr>
        <w:tabs>
          <w:tab w:val="center" w:pos="4608"/>
          <w:tab w:val="left" w:pos="5400"/>
        </w:tabs>
        <w:rPr>
          <w:rFonts w:ascii="Angsana New" w:hAnsi="Angsana New"/>
          <w:sz w:val="32"/>
          <w:szCs w:val="32"/>
          <w:cs/>
          <w:lang w:val="en-US"/>
        </w:rPr>
        <w:sectPr w:rsidR="007B4A3A" w:rsidRPr="009028C5" w:rsidSect="00C535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28495A6D" w14:textId="1CCD41EC" w:rsidR="00821066" w:rsidRDefault="009C6C61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ฟังก์ชั่น อินเตอร์เนชั่นแนล จำกัด (มหาชน)</w:t>
      </w:r>
      <w:r w:rsidR="0048527A">
        <w:rPr>
          <w:rFonts w:ascii="Angsana New" w:hAnsi="Angsana New"/>
          <w:b/>
          <w:bCs/>
          <w:sz w:val="32"/>
          <w:szCs w:val="32"/>
        </w:rPr>
        <w:t xml:space="preserve"> </w:t>
      </w:r>
      <w:r w:rsidR="0048527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8495A6E" w14:textId="7AB61F4B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CF20BD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9C6C6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6F2E5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8495A6F" w14:textId="656A27E2" w:rsidR="00117B13" w:rsidRDefault="00851E05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เดือน และ </w:t>
      </w:r>
      <w:r w:rsidR="00950F00">
        <w:rPr>
          <w:rFonts w:ascii="Angsana New" w:hAnsi="Angsana New"/>
          <w:b/>
          <w:bCs/>
          <w:sz w:val="32"/>
          <w:szCs w:val="32"/>
          <w:lang w:val="en-US"/>
        </w:rPr>
        <w:t>9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เดือน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950F00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2567</w:t>
      </w:r>
    </w:p>
    <w:p w14:paraId="00540006" w14:textId="403FBFCA" w:rsidR="006E2432" w:rsidRDefault="007E521B" w:rsidP="007E521B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28495A7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283C130B" w:rsidR="007172E2" w:rsidRPr="009C6C61" w:rsidRDefault="009C6C61" w:rsidP="001B2AA1">
      <w:pPr>
        <w:tabs>
          <w:tab w:val="left" w:pos="2250"/>
        </w:tabs>
        <w:spacing w:after="240" w:line="240" w:lineRule="atLeast"/>
        <w:ind w:left="2430" w:hanging="1890"/>
        <w:jc w:val="thaiDistribute"/>
        <w:rPr>
          <w:rFonts w:ascii="Angsana New" w:hAnsi="Angsana New"/>
          <w:sz w:val="30"/>
          <w:szCs w:val="30"/>
          <w:lang w:val="en-US"/>
        </w:rPr>
      </w:pPr>
      <w:r w:rsidRPr="00C7075F">
        <w:rPr>
          <w:rFonts w:ascii="Angsana New" w:hAnsi="Angsana New" w:hint="cs"/>
          <w:sz w:val="30"/>
          <w:szCs w:val="30"/>
          <w:cs/>
          <w:lang w:val="en-US"/>
        </w:rPr>
        <w:t>การจดทะเบียน</w:t>
      </w:r>
      <w:r w:rsidR="00C7075F"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 xml:space="preserve">: 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2E3" w:rsidRPr="00FB52E3">
        <w:rPr>
          <w:rFonts w:ascii="Angsana New" w:hAnsi="Angsana New"/>
          <w:sz w:val="30"/>
          <w:szCs w:val="30"/>
          <w:cs/>
          <w:lang w:val="en-US"/>
        </w:rPr>
        <w:t>บริษัท  ฟังก์ชั่น อินเตอร์เนชั่นแนล  จำกัด (มหาชน) (“บริษัทฯ”) เป็นบริษัทมหาชนซึ่งจัดตั้งและมีภูมิลำเนาในประเทศไทย</w:t>
      </w:r>
    </w:p>
    <w:p w14:paraId="28495A75" w14:textId="64DC51BA" w:rsidR="007172E2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ที่ตั้งบริษัท</w:t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เลขที่ </w:t>
      </w:r>
      <w:r w:rsidR="00140DD9">
        <w:rPr>
          <w:rFonts w:ascii="Angsana New" w:hAnsi="Angsana New"/>
          <w:sz w:val="30"/>
          <w:szCs w:val="30"/>
          <w:lang w:val="en-US"/>
        </w:rPr>
        <w:t>313</w:t>
      </w:r>
      <w:r w:rsidRPr="00BC320D">
        <w:rPr>
          <w:rFonts w:ascii="Angsana New" w:hAnsi="Angsana New"/>
          <w:sz w:val="30"/>
          <w:szCs w:val="30"/>
          <w:cs/>
        </w:rPr>
        <w:t xml:space="preserve"> ถนนเจริญพัฒนา  แขวงบางชัน เขตคลองสามวา  กรุงเทพมหานคร</w:t>
      </w:r>
    </w:p>
    <w:p w14:paraId="28495A77" w14:textId="6D6C0A84" w:rsidR="0029555F" w:rsidRPr="007D7C39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ประเภทธุรกิจ</w:t>
      </w:r>
      <w:r w:rsidR="004646AC">
        <w:rPr>
          <w:rFonts w:ascii="Angsana New" w:hAnsi="Angsana New"/>
          <w:sz w:val="30"/>
          <w:szCs w:val="30"/>
          <w:cs/>
        </w:rPr>
        <w:tab/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จำหน่ายเครื่องกรองน้ำ  เครื่องสูบน้ำ  เคมีภัณฑ์ อุปกรณ์สำหรับเครื่องกรองน้ำ</w:t>
      </w:r>
    </w:p>
    <w:p w14:paraId="28495A78" w14:textId="3D1EE703" w:rsidR="00117B13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บริษัท ฟังก์ชั่น กรุ๊ป จำกัด ถือหุ้นร้อยละ </w:t>
      </w:r>
      <w:r w:rsidR="00F51C1F">
        <w:rPr>
          <w:rFonts w:ascii="Angsana New" w:hAnsi="Angsana New"/>
          <w:sz w:val="30"/>
          <w:szCs w:val="30"/>
        </w:rPr>
        <w:t>61.65</w:t>
      </w:r>
      <w:r w:rsidRPr="00BC320D">
        <w:rPr>
          <w:rFonts w:ascii="Angsana New" w:hAnsi="Angsana New"/>
          <w:sz w:val="30"/>
          <w:szCs w:val="30"/>
          <w:cs/>
        </w:rPr>
        <w:t xml:space="preserve"> ของหุ้นที่ออกและชำระแล้ว</w:t>
      </w:r>
      <w:r w:rsidR="00117B13" w:rsidRPr="00C104FB">
        <w:rPr>
          <w:rFonts w:ascii="Angsana New" w:hAnsi="Angsana New"/>
          <w:sz w:val="30"/>
          <w:szCs w:val="30"/>
          <w:cs/>
        </w:rPr>
        <w:t xml:space="preserve"> </w:t>
      </w:r>
    </w:p>
    <w:p w14:paraId="126CECFC" w14:textId="77777777" w:rsidR="00AB21E9" w:rsidRPr="000F05E9" w:rsidRDefault="00AB21E9" w:rsidP="00AB21E9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0"/>
          <w:szCs w:val="20"/>
        </w:rPr>
      </w:pPr>
    </w:p>
    <w:p w14:paraId="28495A80" w14:textId="05BFC741" w:rsidR="004A5132" w:rsidRPr="00317361" w:rsidRDefault="00D14172" w:rsidP="00851603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14172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หลักเกณฑ์ในการจัดทำงบการเงินและนำเสนอ</w:t>
      </w:r>
      <w:r w:rsidR="00CF20B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D14172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F53CE7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495A81" w14:textId="588CB5E3" w:rsidR="00822A5E" w:rsidRPr="00FE42E1" w:rsidRDefault="00822A5E" w:rsidP="00194545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E42E1">
        <w:rPr>
          <w:rFonts w:ascii="Angsana New" w:hAnsi="Angsana New"/>
          <w:sz w:val="30"/>
          <w:szCs w:val="30"/>
          <w:cs/>
        </w:rPr>
        <w:t>เกณฑ์ในการจัดทำ</w:t>
      </w:r>
      <w:r w:rsidR="00CF20BD">
        <w:rPr>
          <w:rFonts w:ascii="Angsana New" w:hAnsi="Angsana New" w:hint="cs"/>
          <w:sz w:val="30"/>
          <w:szCs w:val="30"/>
          <w:cs/>
        </w:rPr>
        <w:t>ข้อมูลทาง</w:t>
      </w:r>
      <w:r w:rsidRPr="00FE42E1">
        <w:rPr>
          <w:rFonts w:ascii="Angsana New" w:hAnsi="Angsana New"/>
          <w:sz w:val="30"/>
          <w:szCs w:val="30"/>
          <w:cs/>
        </w:rPr>
        <w:t>การเงิน</w:t>
      </w:r>
      <w:r w:rsidR="009454CB" w:rsidRPr="00FE42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1DF6EBA" w14:textId="7C810837" w:rsidR="00DD14CA" w:rsidRDefault="00CF20BD" w:rsidP="00A01A8E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53668C" w:rsidRPr="00FE42E1">
        <w:rPr>
          <w:rFonts w:ascii="Angsana New" w:hAnsi="Angsana New"/>
          <w:sz w:val="30"/>
          <w:szCs w:val="30"/>
          <w:cs/>
        </w:rPr>
        <w:t xml:space="preserve">การเงินระหว่างกาลนี้จัดทำขึ้นในรูปแบบย่อ ตามมาตรฐานการบัญชีฉบับที่ </w:t>
      </w:r>
      <w:r w:rsidR="0053668C" w:rsidRPr="00FE42E1">
        <w:rPr>
          <w:rFonts w:ascii="Angsana New" w:hAnsi="Angsana New"/>
          <w:sz w:val="30"/>
          <w:szCs w:val="30"/>
        </w:rPr>
        <w:t>34</w:t>
      </w:r>
      <w:r w:rsidR="0053668C" w:rsidRPr="00FE42E1">
        <w:rPr>
          <w:rFonts w:ascii="Angsana New" w:hAnsi="Angsana New"/>
          <w:sz w:val="30"/>
          <w:szCs w:val="30"/>
          <w:cs/>
        </w:rPr>
        <w:t xml:space="preserve"> เรื่อง</w:t>
      </w:r>
      <w:r w:rsidR="0053668C" w:rsidRPr="00FE42E1">
        <w:rPr>
          <w:rFonts w:ascii="Angsana New" w:hAnsi="Angsana New" w:hint="cs"/>
          <w:sz w:val="30"/>
          <w:szCs w:val="30"/>
          <w:cs/>
        </w:rPr>
        <w:t xml:space="preserve"> </w:t>
      </w:r>
      <w:r w:rsidR="0053668C" w:rsidRPr="00FE42E1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รวมถึงการตีความและแนวปฏิบัติทางการบัญชี 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0B2D0EE3" w14:textId="1B60F58A" w:rsidR="0053668C" w:rsidRPr="00580C04" w:rsidRDefault="00CF20BD" w:rsidP="00A01A8E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FF3C74" w:rsidRPr="00CA0D6A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FF3C74" w:rsidRPr="00CA0D6A">
        <w:rPr>
          <w:rFonts w:ascii="Angsana New" w:hAnsi="Angsana New"/>
          <w:sz w:val="30"/>
          <w:szCs w:val="30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อย่างไรก็ตาม 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F3C74" w:rsidRPr="00CA0D6A">
        <w:rPr>
          <w:rFonts w:ascii="Angsana New" w:hAnsi="Angsana New"/>
          <w:sz w:val="30"/>
          <w:szCs w:val="30"/>
          <w:cs/>
        </w:rPr>
        <w:t>ได้แสดงรายการเช่นเดียวกับงบการเงินประจำปี ดังนั้นการใช้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FF3C74" w:rsidRPr="00CA0D6A">
        <w:rPr>
          <w:rFonts w:ascii="Angsana New" w:hAnsi="Angsana New"/>
          <w:sz w:val="30"/>
          <w:szCs w:val="30"/>
          <w:cs/>
        </w:rPr>
        <w:t>การเงินระหว่างกาลนี้ควรใช้ควบคู่ไปกับงบการเงินประจำปีล่าสุด</w:t>
      </w:r>
    </w:p>
    <w:p w14:paraId="13A7AD2A" w14:textId="2C10EC7E" w:rsidR="00DD14CA" w:rsidRDefault="00CF20BD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DD14CA" w:rsidRPr="00DD14CA">
        <w:rPr>
          <w:rFonts w:ascii="Angsana New" w:hAnsi="Angsana New"/>
          <w:sz w:val="30"/>
          <w:szCs w:val="30"/>
          <w:cs/>
        </w:rPr>
        <w:t>การเงิน</w:t>
      </w:r>
      <w:r w:rsidR="00095F40">
        <w:rPr>
          <w:rFonts w:ascii="Angsana New" w:hAnsi="Angsana New" w:hint="cs"/>
          <w:sz w:val="30"/>
          <w:szCs w:val="30"/>
          <w:cs/>
        </w:rPr>
        <w:t>ระหว่างกาล</w:t>
      </w:r>
      <w:r w:rsidR="00DD14CA" w:rsidRPr="00221BB3">
        <w:rPr>
          <w:rFonts w:ascii="Angsana New" w:hAnsi="Angsana New"/>
          <w:sz w:val="30"/>
          <w:szCs w:val="30"/>
          <w:cs/>
        </w:rPr>
        <w:t>ของ</w:t>
      </w:r>
      <w:r w:rsidR="00DF2285" w:rsidRPr="00221BB3">
        <w:rPr>
          <w:rFonts w:ascii="Angsana New" w:hAnsi="Angsana New" w:hint="cs"/>
          <w:sz w:val="30"/>
          <w:szCs w:val="30"/>
          <w:cs/>
        </w:rPr>
        <w:t>ก</w:t>
      </w:r>
      <w:r w:rsidR="000F65DF" w:rsidRPr="00221BB3">
        <w:rPr>
          <w:rFonts w:ascii="Angsana New" w:hAnsi="Angsana New" w:hint="cs"/>
          <w:sz w:val="30"/>
          <w:szCs w:val="30"/>
          <w:cs/>
        </w:rPr>
        <w:t>ลุ่มบริษัท</w:t>
      </w:r>
      <w:r w:rsidR="00DD14CA" w:rsidRPr="00DD14CA">
        <w:rPr>
          <w:rFonts w:ascii="Angsana New" w:hAnsi="Angsana New"/>
          <w:sz w:val="30"/>
          <w:szCs w:val="30"/>
        </w:rPr>
        <w:t xml:space="preserve"> </w:t>
      </w:r>
      <w:r w:rsidR="00DD14CA" w:rsidRPr="00DD14CA">
        <w:rPr>
          <w:rFonts w:ascii="Angsana New" w:hAnsi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0A0516C7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1EA75FF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800F8AB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71FBDCA" w14:textId="3E94351E" w:rsidR="009D395D" w:rsidRPr="00F276E5" w:rsidRDefault="009D395D" w:rsidP="00CD7D2E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 w:hint="cs"/>
          <w:sz w:val="30"/>
          <w:szCs w:val="30"/>
          <w:cs/>
        </w:rPr>
        <w:lastRenderedPageBreak/>
        <w:t>เกณ</w:t>
      </w:r>
      <w:r w:rsidR="00CD7D2E" w:rsidRPr="00F276E5">
        <w:rPr>
          <w:rFonts w:ascii="Angsana New" w:hAnsi="Angsana New" w:hint="cs"/>
          <w:sz w:val="30"/>
          <w:szCs w:val="30"/>
          <w:cs/>
        </w:rPr>
        <w:t>ฑ์ในการจัดทำงบการเงินรวม</w:t>
      </w:r>
    </w:p>
    <w:p w14:paraId="3D806E8A" w14:textId="4C692CCA" w:rsidR="003207B4" w:rsidRDefault="00CF20BD" w:rsidP="00CA6DAD">
      <w:pPr>
        <w:spacing w:after="12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B60FD8" w:rsidRPr="00D040EA">
        <w:rPr>
          <w:rFonts w:ascii="Angsana New" w:hAnsi="Angsana New"/>
          <w:sz w:val="30"/>
          <w:szCs w:val="30"/>
          <w:cs/>
        </w:rPr>
        <w:t>การเงินรวมได้จัดทำขึ้นโดยรวมงบการเงินของบริษัท ฟังก์ชั่น อินเตอร์เนชั่นแนล จำกัด (มหาชน)</w:t>
      </w:r>
      <w:r w:rsidR="003D2F48" w:rsidRPr="00D040EA">
        <w:rPr>
          <w:rFonts w:ascii="Angsana New" w:hAnsi="Angsana New" w:hint="cs"/>
          <w:sz w:val="30"/>
          <w:szCs w:val="30"/>
          <w:cs/>
        </w:rPr>
        <w:t xml:space="preserve"> และ</w:t>
      </w:r>
      <w:r w:rsidR="00B60FD8" w:rsidRPr="00D040EA">
        <w:rPr>
          <w:rFonts w:ascii="Angsana New" w:hAnsi="Angsana New"/>
          <w:sz w:val="30"/>
          <w:szCs w:val="30"/>
          <w:cs/>
        </w:rPr>
        <w:t>บริษัทย่อย ดังนี้</w:t>
      </w:r>
    </w:p>
    <w:tbl>
      <w:tblPr>
        <w:tblW w:w="918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150"/>
        <w:gridCol w:w="3420"/>
        <w:gridCol w:w="2610"/>
      </w:tblGrid>
      <w:tr w:rsidR="0043037D" w:rsidRPr="00AB21E9" w14:paraId="2A19F94E" w14:textId="77777777" w:rsidTr="00876AAE">
        <w:trPr>
          <w:tblHeader/>
        </w:trPr>
        <w:tc>
          <w:tcPr>
            <w:tcW w:w="3150" w:type="dxa"/>
          </w:tcPr>
          <w:p w14:paraId="0B0F954F" w14:textId="77777777" w:rsidR="0043037D" w:rsidRPr="00AB21E9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72BF4EA1" w14:textId="77777777" w:rsidR="0043037D" w:rsidRPr="00AB21E9" w:rsidRDefault="0043037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7F458C08" w14:textId="4B8DFA2B" w:rsidR="0043037D" w:rsidRPr="00AB21E9" w:rsidRDefault="0043037D" w:rsidP="0082402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43037D" w:rsidRPr="00AB21E9" w14:paraId="359AD509" w14:textId="77777777" w:rsidTr="00876AAE">
        <w:trPr>
          <w:tblHeader/>
        </w:trPr>
        <w:tc>
          <w:tcPr>
            <w:tcW w:w="3150" w:type="dxa"/>
          </w:tcPr>
          <w:p w14:paraId="417DFC7A" w14:textId="77777777" w:rsidR="0043037D" w:rsidRPr="00AB21E9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08D23C25" w14:textId="5104981D" w:rsidR="0043037D" w:rsidRPr="00AB21E9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0F5E7428" w14:textId="36A7FC80" w:rsidR="0043037D" w:rsidRPr="00AB21E9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(ร้อยละของจำนวนหุ้นจดทะเบียน)</w:t>
            </w:r>
          </w:p>
        </w:tc>
      </w:tr>
      <w:tr w:rsidR="0043037D" w:rsidRPr="00AB21E9" w14:paraId="30F76050" w14:textId="77777777" w:rsidTr="00876AAE">
        <w:trPr>
          <w:tblHeader/>
        </w:trPr>
        <w:tc>
          <w:tcPr>
            <w:tcW w:w="3150" w:type="dxa"/>
          </w:tcPr>
          <w:p w14:paraId="0FEB7E15" w14:textId="08B78220" w:rsidR="0043037D" w:rsidRPr="00AB21E9" w:rsidRDefault="0043037D" w:rsidP="0043037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3420" w:type="dxa"/>
          </w:tcPr>
          <w:p w14:paraId="2A2AE701" w14:textId="55437ABF" w:rsidR="0043037D" w:rsidRPr="00AB21E9" w:rsidRDefault="0043037D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4"/>
              </w:rPr>
            </w:pPr>
            <w:r w:rsidRPr="00AB21E9">
              <w:rPr>
                <w:rFonts w:hint="cs"/>
                <w:sz w:val="24"/>
                <w:cs/>
              </w:rPr>
              <w:t>ประเภทธุรกิจ</w:t>
            </w:r>
          </w:p>
        </w:tc>
        <w:tc>
          <w:tcPr>
            <w:tcW w:w="2610" w:type="dxa"/>
            <w:shd w:val="clear" w:color="auto" w:fill="auto"/>
          </w:tcPr>
          <w:p w14:paraId="7D082712" w14:textId="119F3A34" w:rsidR="0043037D" w:rsidRPr="00AB21E9" w:rsidRDefault="005573B2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4"/>
              </w:rPr>
            </w:pPr>
            <w:r w:rsidRPr="005573B2">
              <w:rPr>
                <w:sz w:val="24"/>
              </w:rPr>
              <w:t xml:space="preserve">30 </w:t>
            </w:r>
            <w:r w:rsidR="00007202">
              <w:rPr>
                <w:rFonts w:hint="cs"/>
                <w:sz w:val="24"/>
                <w:cs/>
              </w:rPr>
              <w:t>กันยายน</w:t>
            </w:r>
            <w:r w:rsidR="0043037D" w:rsidRPr="00AB21E9">
              <w:rPr>
                <w:rFonts w:hint="cs"/>
                <w:sz w:val="24"/>
                <w:cs/>
              </w:rPr>
              <w:t xml:space="preserve"> </w:t>
            </w:r>
            <w:r w:rsidR="0043037D" w:rsidRPr="00AB21E9">
              <w:rPr>
                <w:sz w:val="24"/>
              </w:rPr>
              <w:t>256</w:t>
            </w:r>
            <w:r w:rsidR="00F86B2E">
              <w:rPr>
                <w:sz w:val="24"/>
              </w:rPr>
              <w:t>7</w:t>
            </w:r>
          </w:p>
        </w:tc>
      </w:tr>
      <w:tr w:rsidR="0043037D" w:rsidRPr="00AB21E9" w14:paraId="3F73E7C1" w14:textId="77777777" w:rsidTr="00304625">
        <w:trPr>
          <w:trHeight w:val="203"/>
        </w:trPr>
        <w:tc>
          <w:tcPr>
            <w:tcW w:w="3150" w:type="dxa"/>
          </w:tcPr>
          <w:p w14:paraId="1D36A179" w14:textId="3EFD1466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385868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71816683" w14:textId="5A5BDA80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0E45F6E8" w14:textId="2C0E1ABB" w:rsidR="0043037D" w:rsidRPr="00AB21E9" w:rsidRDefault="00BC373D" w:rsidP="00B35A75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C373D">
              <w:rPr>
                <w:rFonts w:ascii="Angsana New" w:hAnsi="Angsana New" w:hint="cs"/>
                <w:sz w:val="24"/>
                <w:szCs w:val="24"/>
              </w:rPr>
              <w:t>51</w:t>
            </w:r>
            <w:r w:rsidR="0043037D" w:rsidRPr="00AB21E9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</w:tr>
      <w:tr w:rsidR="0043037D" w:rsidRPr="00AB21E9" w14:paraId="2C28C690" w14:textId="77777777" w:rsidTr="00304625">
        <w:trPr>
          <w:trHeight w:val="203"/>
        </w:trPr>
        <w:tc>
          <w:tcPr>
            <w:tcW w:w="3150" w:type="dxa"/>
          </w:tcPr>
          <w:p w14:paraId="5659FCC2" w14:textId="0E045DE8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3420" w:type="dxa"/>
            <w:shd w:val="clear" w:color="auto" w:fill="auto"/>
          </w:tcPr>
          <w:p w14:paraId="747E5C7F" w14:textId="2B0572DC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19012288" w14:textId="708FE888" w:rsidR="0043037D" w:rsidRPr="00AB21E9" w:rsidRDefault="00BC373D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C373D">
              <w:rPr>
                <w:rFonts w:ascii="Angsana New" w:hAnsi="Angsana New" w:hint="cs"/>
                <w:sz w:val="24"/>
                <w:szCs w:val="24"/>
              </w:rPr>
              <w:t>51</w:t>
            </w:r>
            <w:r w:rsidR="0043037D" w:rsidRPr="00AB21E9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</w:tr>
      <w:tr w:rsidR="0043037D" w:rsidRPr="00AB21E9" w14:paraId="6E7E8034" w14:textId="77777777" w:rsidTr="00304625">
        <w:trPr>
          <w:trHeight w:val="203"/>
        </w:trPr>
        <w:tc>
          <w:tcPr>
            <w:tcW w:w="3150" w:type="dxa"/>
          </w:tcPr>
          <w:p w14:paraId="14988D01" w14:textId="58934062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3420" w:type="dxa"/>
            <w:shd w:val="clear" w:color="auto" w:fill="auto"/>
          </w:tcPr>
          <w:p w14:paraId="597CCAC8" w14:textId="71219DF7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6E97E213" w14:textId="1DBC87CA" w:rsidR="0043037D" w:rsidRPr="00AB21E9" w:rsidRDefault="00BC373D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C373D">
              <w:rPr>
                <w:rFonts w:ascii="Angsana New" w:hAnsi="Angsana New" w:hint="cs"/>
                <w:sz w:val="24"/>
                <w:szCs w:val="24"/>
              </w:rPr>
              <w:t>51</w:t>
            </w:r>
            <w:r w:rsidR="0043037D" w:rsidRPr="00AB21E9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</w:tr>
      <w:tr w:rsidR="00B543C7" w:rsidRPr="00AB21E9" w14:paraId="39E8B439" w14:textId="77777777" w:rsidTr="00876AAE">
        <w:trPr>
          <w:trHeight w:val="203"/>
        </w:trPr>
        <w:tc>
          <w:tcPr>
            <w:tcW w:w="3150" w:type="dxa"/>
          </w:tcPr>
          <w:p w14:paraId="409CE998" w14:textId="122F7E04" w:rsidR="00B543C7" w:rsidRPr="00AB21E9" w:rsidRDefault="00B3759B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บริษัท ฟังก์ชั่น </w:t>
            </w:r>
            <w:r w:rsidRPr="00AB21E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อินดัสทรี</w:t>
            </w: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5EBA54BE" w14:textId="08656A7B" w:rsidR="00B543C7" w:rsidRPr="00AB21E9" w:rsidRDefault="006D4D51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</w:rPr>
              <w:t>ให้เช่าโรงงานและการจัดพื้นที่เขตปลอดอากร (</w:t>
            </w:r>
            <w:r w:rsidRPr="00AB21E9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2610" w:type="dxa"/>
            <w:shd w:val="clear" w:color="auto" w:fill="auto"/>
          </w:tcPr>
          <w:p w14:paraId="2D51E5C6" w14:textId="046065EE" w:rsidR="00B543C7" w:rsidRPr="00AB21E9" w:rsidRDefault="00B3759B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</w:tbl>
    <w:p w14:paraId="4D817F53" w14:textId="1973ECA2" w:rsidR="000B38A8" w:rsidRDefault="00DB0B35" w:rsidP="006C48EE">
      <w:pPr>
        <w:spacing w:after="12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</w:t>
      </w:r>
      <w:r w:rsidR="002412F9">
        <w:rPr>
          <w:rFonts w:ascii="Angsana New" w:hAnsi="Angsana New" w:hint="cs"/>
          <w:sz w:val="30"/>
          <w:szCs w:val="30"/>
          <w:cs/>
        </w:rPr>
        <w:t>เงินรวมสำหรับงวดปัจจุบัน</w:t>
      </w:r>
      <w:r w:rsidR="009C0FFB">
        <w:rPr>
          <w:rFonts w:ascii="Angsana New" w:hAnsi="Angsana New" w:hint="cs"/>
          <w:sz w:val="30"/>
          <w:szCs w:val="30"/>
          <w:cs/>
        </w:rPr>
        <w:t>จัดทำโดย</w:t>
      </w:r>
      <w:r w:rsidR="00FA333C" w:rsidRPr="00FA333C">
        <w:rPr>
          <w:rFonts w:ascii="Angsana New" w:hAnsi="Angsana New"/>
          <w:sz w:val="30"/>
          <w:szCs w:val="30"/>
          <w:cs/>
        </w:rPr>
        <w:t xml:space="preserve">ใช้หลักเกณฑ์เดียวกับงบการเงินรวมสำหรับปีสิ้นสุดวันที่ </w:t>
      </w:r>
      <w:r w:rsidR="00326BB9">
        <w:rPr>
          <w:rFonts w:ascii="Angsana New" w:hAnsi="Angsana New"/>
          <w:sz w:val="30"/>
          <w:szCs w:val="30"/>
        </w:rPr>
        <w:br/>
      </w:r>
      <w:r w:rsidR="007D48C6">
        <w:rPr>
          <w:rFonts w:ascii="Angsana New" w:hAnsi="Angsana New"/>
          <w:sz w:val="30"/>
          <w:szCs w:val="30"/>
          <w:lang w:val="en-US"/>
        </w:rPr>
        <w:t>31</w:t>
      </w:r>
      <w:r w:rsidR="00FA333C" w:rsidRPr="00FA33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48C6">
        <w:rPr>
          <w:rFonts w:ascii="Angsana New" w:hAnsi="Angsana New"/>
          <w:sz w:val="30"/>
          <w:szCs w:val="30"/>
          <w:lang w:val="en-US"/>
        </w:rPr>
        <w:t>2566</w:t>
      </w:r>
      <w:r w:rsidR="00FA333C" w:rsidRPr="00FA333C">
        <w:rPr>
          <w:rFonts w:ascii="Angsana New" w:hAnsi="Angsana New"/>
          <w:sz w:val="30"/>
          <w:szCs w:val="30"/>
          <w:cs/>
        </w:rPr>
        <w:t xml:space="preserve"> ทั้งนี้ไม่มีการเปลี่ยนแปลง</w:t>
      </w:r>
      <w:r w:rsidR="00B96998" w:rsidRPr="00B96998">
        <w:rPr>
          <w:rFonts w:ascii="Angsana New" w:hAnsi="Angsana New"/>
          <w:sz w:val="30"/>
          <w:szCs w:val="30"/>
          <w:cs/>
        </w:rPr>
        <w:t>โครงสร้างของกลุ่มบริษัทในระหว่างงวดปัจจุบัน</w:t>
      </w:r>
    </w:p>
    <w:p w14:paraId="1070CAF2" w14:textId="77777777" w:rsidR="003F4B6E" w:rsidRDefault="003F4B6E" w:rsidP="00AB21E9">
      <w:pPr>
        <w:pStyle w:val="ListParagraph"/>
        <w:tabs>
          <w:tab w:val="clear" w:pos="1644"/>
          <w:tab w:val="clear" w:pos="1871"/>
          <w:tab w:val="left" w:pos="1440"/>
        </w:tabs>
        <w:spacing w:after="120" w:line="180" w:lineRule="exact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28495A88" w14:textId="08E439F5" w:rsidR="000D13CC" w:rsidRPr="00F276E5" w:rsidRDefault="000D13CC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  <w:cs/>
        </w:rPr>
      </w:pPr>
      <w:r w:rsidRPr="00F276E5">
        <w:rPr>
          <w:rFonts w:ascii="Angsana New" w:hAnsi="Angsana New"/>
          <w:sz w:val="30"/>
          <w:szCs w:val="30"/>
          <w:cs/>
        </w:rPr>
        <w:t>มาตรฐานการรายงานทาง</w:t>
      </w:r>
      <w:r w:rsidR="00C7442D" w:rsidRPr="00F276E5">
        <w:rPr>
          <w:rFonts w:ascii="Angsana New" w:hAnsi="Angsana New"/>
          <w:sz w:val="30"/>
          <w:szCs w:val="30"/>
          <w:cs/>
        </w:rPr>
        <w:t>การเงิน</w:t>
      </w:r>
      <w:r w:rsidR="001F4BCF" w:rsidRPr="00F276E5">
        <w:rPr>
          <w:rFonts w:ascii="Angsana New" w:hAnsi="Angsana New" w:hint="cs"/>
          <w:sz w:val="30"/>
          <w:szCs w:val="30"/>
          <w:cs/>
        </w:rPr>
        <w:t>ใหม่</w:t>
      </w:r>
      <w:r w:rsidR="00C7442D" w:rsidRPr="00F276E5">
        <w:rPr>
          <w:rFonts w:ascii="Angsana New" w:hAnsi="Angsana New"/>
          <w:sz w:val="30"/>
          <w:szCs w:val="30"/>
          <w:cs/>
        </w:rPr>
        <w:t>ที่เริ่มมีผลบังคับใช้ใน</w:t>
      </w:r>
      <w:r w:rsidR="0056466A">
        <w:rPr>
          <w:rFonts w:ascii="Angsana New" w:hAnsi="Angsana New" w:hint="cs"/>
          <w:sz w:val="30"/>
          <w:szCs w:val="30"/>
          <w:cs/>
        </w:rPr>
        <w:t>งวด</w:t>
      </w:r>
      <w:r w:rsidRPr="00F276E5">
        <w:rPr>
          <w:rFonts w:ascii="Angsana New" w:hAnsi="Angsana New"/>
          <w:sz w:val="30"/>
          <w:szCs w:val="30"/>
          <w:cs/>
        </w:rPr>
        <w:t>ปัจจุบัน</w:t>
      </w:r>
    </w:p>
    <w:p w14:paraId="28495A89" w14:textId="1F377C43" w:rsidR="008C7F6C" w:rsidRPr="00F276E5" w:rsidRDefault="004F2DF8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F276E5">
        <w:rPr>
          <w:rFonts w:ascii="Angsana New" w:hAnsi="Angsana New"/>
          <w:sz w:val="30"/>
          <w:szCs w:val="30"/>
        </w:rPr>
        <w:br/>
        <w:t>1</w:t>
      </w:r>
      <w:r w:rsidRPr="00F276E5">
        <w:rPr>
          <w:rFonts w:ascii="Angsana New" w:hAnsi="Angsana New"/>
          <w:sz w:val="30"/>
          <w:szCs w:val="30"/>
          <w:cs/>
        </w:rPr>
        <w:t xml:space="preserve"> มกราคม </w:t>
      </w:r>
      <w:r w:rsidR="00F276E5" w:rsidRPr="00F276E5">
        <w:rPr>
          <w:rFonts w:ascii="Angsana New" w:hAnsi="Angsana New"/>
          <w:sz w:val="30"/>
          <w:szCs w:val="30"/>
        </w:rPr>
        <w:t>2567</w:t>
      </w:r>
      <w:r w:rsidRPr="00F276E5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8495A8A" w14:textId="55F7E097" w:rsidR="000D13CC" w:rsidRDefault="003207B4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/>
          <w:sz w:val="30"/>
          <w:szCs w:val="30"/>
          <w:cs/>
        </w:rPr>
        <w:t>การ</w:t>
      </w:r>
      <w:r w:rsidR="00E16BBE" w:rsidRPr="00F276E5">
        <w:rPr>
          <w:rFonts w:ascii="Angsana New" w:hAnsi="Angsana New"/>
          <w:sz w:val="30"/>
          <w:szCs w:val="30"/>
          <w:cs/>
        </w:rPr>
        <w:t>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="00E16BBE" w:rsidRPr="00F276E5">
        <w:rPr>
          <w:rFonts w:ascii="Angsana New" w:hAnsi="Angsana New" w:hint="cs"/>
          <w:sz w:val="30"/>
          <w:szCs w:val="30"/>
          <w:cs/>
        </w:rPr>
        <w:t>ของ</w:t>
      </w:r>
      <w:r w:rsidR="00F429E7" w:rsidRPr="00F276E5">
        <w:rPr>
          <w:rFonts w:ascii="Angsana New" w:hAnsi="Angsana New" w:hint="cs"/>
          <w:sz w:val="30"/>
          <w:szCs w:val="30"/>
          <w:cs/>
        </w:rPr>
        <w:t>กลุ่ม</w:t>
      </w:r>
      <w:r w:rsidR="00E16BBE" w:rsidRPr="00F276E5">
        <w:rPr>
          <w:rFonts w:ascii="Angsana New" w:hAnsi="Angsana New" w:hint="cs"/>
          <w:sz w:val="30"/>
          <w:szCs w:val="30"/>
          <w:cs/>
        </w:rPr>
        <w:t>บริษัท</w:t>
      </w:r>
    </w:p>
    <w:p w14:paraId="0AE279D8" w14:textId="2F5CD4A0" w:rsidR="007853A8" w:rsidRPr="00C03E80" w:rsidRDefault="007853A8" w:rsidP="007853A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311"/>
        <w:outlineLvl w:val="0"/>
        <w:rPr>
          <w:rFonts w:ascii="Angsana New" w:hAnsi="Angsana New"/>
          <w:sz w:val="30"/>
          <w:szCs w:val="30"/>
        </w:rPr>
      </w:pPr>
      <w:r w:rsidRPr="00C03E8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67549">
        <w:rPr>
          <w:rFonts w:ascii="Angsana New" w:hAnsi="Angsana New"/>
          <w:sz w:val="30"/>
          <w:szCs w:val="30"/>
        </w:rPr>
        <w:t>1</w:t>
      </w:r>
      <w:r w:rsidRPr="00C03E80">
        <w:rPr>
          <w:rFonts w:ascii="Angsana New" w:hAnsi="Angsana New"/>
          <w:sz w:val="30"/>
          <w:szCs w:val="30"/>
          <w:cs/>
        </w:rPr>
        <w:t xml:space="preserve"> มกราคม </w:t>
      </w:r>
      <w:r w:rsidR="00367549">
        <w:rPr>
          <w:rFonts w:ascii="Angsana New" w:hAnsi="Angsana New"/>
          <w:sz w:val="30"/>
          <w:szCs w:val="30"/>
        </w:rPr>
        <w:t>2568</w:t>
      </w:r>
    </w:p>
    <w:p w14:paraId="252DB9A1" w14:textId="450A9AC1" w:rsidR="00367549" w:rsidRPr="00F276E5" w:rsidRDefault="007853A8" w:rsidP="0036754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03E80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03E80">
        <w:rPr>
          <w:rFonts w:ascii="Angsana New" w:hAnsi="Angsana New"/>
          <w:sz w:val="30"/>
          <w:szCs w:val="30"/>
        </w:rPr>
        <w:t>1</w:t>
      </w:r>
      <w:r w:rsidRPr="00C03E80">
        <w:rPr>
          <w:rFonts w:ascii="Angsana New" w:hAnsi="Angsana New"/>
          <w:sz w:val="30"/>
          <w:szCs w:val="30"/>
          <w:cs/>
        </w:rPr>
        <w:t xml:space="preserve"> มกราคม </w:t>
      </w:r>
      <w:r w:rsidR="00367549">
        <w:rPr>
          <w:rFonts w:ascii="Angsana New" w:hAnsi="Angsana New"/>
          <w:sz w:val="30"/>
          <w:szCs w:val="30"/>
        </w:rPr>
        <w:t xml:space="preserve">2568 </w:t>
      </w:r>
      <w:r w:rsidRPr="00C03E80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367549">
        <w:rPr>
          <w:rFonts w:ascii="Angsana New" w:hAnsi="Angsana New"/>
          <w:sz w:val="30"/>
          <w:szCs w:val="30"/>
        </w:rPr>
        <w:t xml:space="preserve"> </w:t>
      </w:r>
      <w:r w:rsidR="00367549" w:rsidRPr="00F276E5">
        <w:rPr>
          <w:rFonts w:ascii="Angsana New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663716C0" w14:textId="77777777" w:rsidR="00367549" w:rsidRDefault="00367549" w:rsidP="0036754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Pr="00F276E5"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6136B59F" w14:textId="6A70A59B" w:rsidR="007853A8" w:rsidRDefault="007853A8" w:rsidP="007853A8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04B9B18" w14:textId="77777777" w:rsidR="00B65224" w:rsidRDefault="00B65224" w:rsidP="007853A8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93" w14:textId="0950F770" w:rsidR="006E17AF" w:rsidRPr="00B0205E" w:rsidRDefault="0094520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="00B0205E"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C51BA63" w14:textId="23988BCF" w:rsidR="007D1795" w:rsidRPr="0053365A" w:rsidRDefault="00301CFA" w:rsidP="0053365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 w:hint="cs"/>
          <w:color w:val="000000" w:themeColor="text1"/>
          <w:sz w:val="30"/>
          <w:szCs w:val="30"/>
          <w:cs/>
        </w:rPr>
        <w:t>ข้อมูลทาง</w:t>
      </w:r>
      <w:r w:rsidR="0053365A" w:rsidRPr="0053365A">
        <w:rPr>
          <w:rFonts w:ascii="Angsana New" w:hAnsi="Angsana New"/>
          <w:color w:val="000000" w:themeColor="text1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7D48C6">
        <w:rPr>
          <w:rFonts w:ascii="Angsana New" w:hAnsi="Angsana New"/>
          <w:color w:val="000000" w:themeColor="text1"/>
          <w:sz w:val="30"/>
          <w:szCs w:val="30"/>
        </w:rPr>
        <w:t xml:space="preserve">    </w:t>
      </w:r>
      <w:r w:rsidR="0053365A" w:rsidRPr="0053365A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53365A" w:rsidRPr="0053365A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53365A" w:rsidRPr="0053365A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53365A" w:rsidRPr="0053365A">
        <w:rPr>
          <w:rFonts w:ascii="Angsana New" w:hAnsi="Angsana New"/>
          <w:color w:val="000000" w:themeColor="text1"/>
          <w:sz w:val="30"/>
          <w:szCs w:val="30"/>
        </w:rPr>
        <w:t>256</w:t>
      </w:r>
      <w:r w:rsidR="0053365A">
        <w:rPr>
          <w:rFonts w:ascii="Angsana New" w:hAnsi="Angsana New"/>
          <w:color w:val="000000" w:themeColor="text1"/>
          <w:sz w:val="30"/>
          <w:szCs w:val="30"/>
        </w:rPr>
        <w:t>6</w:t>
      </w:r>
    </w:p>
    <w:p w14:paraId="28495A95" w14:textId="2B2E78CF" w:rsidR="00F15D2D" w:rsidRPr="006A43E1" w:rsidRDefault="006A43E1" w:rsidP="007D1795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158228052"/>
      <w:bookmarkStart w:id="1" w:name="_Hlk180654752"/>
      <w:r w:rsidRPr="006A43E1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10B0A765" w14:textId="418BF76F" w:rsidR="00945202" w:rsidRDefault="0016005C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>ในระหว่าง</w:t>
      </w:r>
      <w:r w:rsidR="00C751A7">
        <w:rPr>
          <w:rFonts w:ascii="Angsana New" w:hAnsi="Angsana New" w:hint="cs"/>
          <w:color w:val="000000" w:themeColor="text1"/>
          <w:sz w:val="30"/>
          <w:szCs w:val="30"/>
          <w:cs/>
        </w:rPr>
        <w:t>งวด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66913">
        <w:rPr>
          <w:rFonts w:ascii="Angsana New" w:hAnsi="Angsana New" w:hint="cs"/>
          <w:sz w:val="30"/>
          <w:szCs w:val="30"/>
          <w:cs/>
        </w:rPr>
        <w:t>กลุ่ม</w:t>
      </w:r>
      <w:r w:rsidR="00D66913" w:rsidRPr="00B975AD">
        <w:rPr>
          <w:rFonts w:ascii="Angsana New" w:hAnsi="Angsana New"/>
          <w:sz w:val="30"/>
          <w:szCs w:val="30"/>
          <w:cs/>
        </w:rPr>
        <w:t>บริษัท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</w:t>
      </w:r>
      <w:r w:rsidR="00613E54">
        <w:rPr>
          <w:rFonts w:ascii="Angsana New" w:hAnsi="Angsana New" w:hint="cs"/>
          <w:sz w:val="30"/>
          <w:szCs w:val="30"/>
          <w:cs/>
        </w:rPr>
        <w:t>กลุ่ม</w:t>
      </w:r>
      <w:r w:rsidR="00613E54" w:rsidRPr="00B975AD">
        <w:rPr>
          <w:rFonts w:ascii="Angsana New" w:hAnsi="Angsana New"/>
          <w:sz w:val="30"/>
          <w:szCs w:val="30"/>
          <w:cs/>
        </w:rPr>
        <w:t>บริษัท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8AE1202" w14:textId="3A0423FC" w:rsidR="004B4B94" w:rsidRDefault="004B4B94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353AD">
        <w:rPr>
          <w:rFonts w:ascii="Angsana New" w:hAnsi="Angsana New"/>
          <w:sz w:val="30"/>
          <w:szCs w:val="30"/>
          <w:cs/>
        </w:rPr>
        <w:t>ลักษณะความสัมพันธ์และนโยบายในการกำหนดราคาระหว่างบุคคลและกิจการที่เกี่ยวข้องกันมีดังนี้</w:t>
      </w:r>
    </w:p>
    <w:tbl>
      <w:tblPr>
        <w:tblStyle w:val="TableGrid"/>
        <w:tblW w:w="1076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392"/>
        <w:gridCol w:w="1964"/>
        <w:gridCol w:w="826"/>
        <w:gridCol w:w="1800"/>
      </w:tblGrid>
      <w:tr w:rsidR="002B39B8" w14:paraId="412E7976" w14:textId="77777777" w:rsidTr="0052058A">
        <w:tc>
          <w:tcPr>
            <w:tcW w:w="3780" w:type="dxa"/>
          </w:tcPr>
          <w:p w14:paraId="7DA38B8C" w14:textId="362FD88E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2392" w:type="dxa"/>
          </w:tcPr>
          <w:p w14:paraId="062D8142" w14:textId="283CC5BF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964" w:type="dxa"/>
          </w:tcPr>
          <w:p w14:paraId="1AC47D26" w14:textId="6202C3CC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รายการค้า</w:t>
            </w:r>
          </w:p>
        </w:tc>
        <w:tc>
          <w:tcPr>
            <w:tcW w:w="826" w:type="dxa"/>
          </w:tcPr>
          <w:p w14:paraId="7F01C8CF" w14:textId="1CFC3924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1800" w:type="dxa"/>
          </w:tcPr>
          <w:p w14:paraId="02819B46" w14:textId="49188079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นโยบาย</w:t>
            </w: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2B39B8" w14:paraId="3EBBBEE7" w14:textId="77777777" w:rsidTr="0052058A">
        <w:tc>
          <w:tcPr>
            <w:tcW w:w="3780" w:type="dxa"/>
          </w:tcPr>
          <w:p w14:paraId="2EF68414" w14:textId="5A456E56" w:rsidR="00494376" w:rsidRPr="0052058A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 xml:space="preserve">1  </w:t>
            </w: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392" w:type="dxa"/>
          </w:tcPr>
          <w:p w14:paraId="4235C670" w14:textId="054DE12F" w:rsidR="00494376" w:rsidRPr="0052058A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  <w:tc>
          <w:tcPr>
            <w:tcW w:w="1964" w:type="dxa"/>
          </w:tcPr>
          <w:p w14:paraId="240A81FE" w14:textId="76223771" w:rsidR="00494376" w:rsidRPr="0052058A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4229B5CE" w14:textId="37F89FAC" w:rsidR="00494376" w:rsidRPr="0052058A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55307315" w14:textId="2A9B1A98" w:rsidR="00494376" w:rsidRPr="0052058A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2B39B8" w14:paraId="0A931A5E" w14:textId="77777777" w:rsidTr="0052058A">
        <w:tc>
          <w:tcPr>
            <w:tcW w:w="3780" w:type="dxa"/>
          </w:tcPr>
          <w:p w14:paraId="43976854" w14:textId="77777777" w:rsidR="00494376" w:rsidRPr="0052058A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228A3223" w14:textId="77777777" w:rsidR="00494376" w:rsidRPr="0052058A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2AB23777" w14:textId="1E824669" w:rsidR="00494376" w:rsidRPr="0052058A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1206A667" w14:textId="77777777" w:rsidR="00494376" w:rsidRPr="0052058A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42A6C8D" w14:textId="57989B82" w:rsidR="00494376" w:rsidRPr="0052058A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2B39B8" w14:paraId="1FD46CC3" w14:textId="77777777" w:rsidTr="0052058A">
        <w:tc>
          <w:tcPr>
            <w:tcW w:w="3780" w:type="dxa"/>
          </w:tcPr>
          <w:p w14:paraId="2DF711BF" w14:textId="592E0B2D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 xml:space="preserve">2  </w:t>
            </w: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392" w:type="dxa"/>
          </w:tcPr>
          <w:p w14:paraId="7A708780" w14:textId="0046CAD3" w:rsidR="004609FB" w:rsidRPr="0052058A" w:rsidRDefault="004609FB" w:rsidP="0052058A">
            <w:pPr>
              <w:tabs>
                <w:tab w:val="left" w:pos="540"/>
              </w:tabs>
              <w:ind w:right="-11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  <w:tc>
          <w:tcPr>
            <w:tcW w:w="1964" w:type="dxa"/>
          </w:tcPr>
          <w:p w14:paraId="4A0B45C4" w14:textId="3CDAC103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2D804B3E" w14:textId="1B1AFFEB" w:rsidR="004609FB" w:rsidRPr="0052058A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2DD3579A" w14:textId="4B994094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2B39B8" w14:paraId="62D3FA1B" w14:textId="77777777" w:rsidTr="0052058A">
        <w:tc>
          <w:tcPr>
            <w:tcW w:w="3780" w:type="dxa"/>
          </w:tcPr>
          <w:p w14:paraId="335D490F" w14:textId="77777777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1CC8A496" w14:textId="77777777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585EC3B1" w14:textId="3CBA2B53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468635CB" w14:textId="77777777" w:rsidR="004609FB" w:rsidRPr="0052058A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CA7414" w14:textId="514F4043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2B39B8" w14:paraId="5B41F9E8" w14:textId="77777777" w:rsidTr="0052058A">
        <w:tc>
          <w:tcPr>
            <w:tcW w:w="3780" w:type="dxa"/>
          </w:tcPr>
          <w:p w14:paraId="792ECBA6" w14:textId="77777777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1347AA73" w14:textId="77777777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3F62BD18" w14:textId="044176E9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826" w:type="dxa"/>
          </w:tcPr>
          <w:p w14:paraId="49FD07DA" w14:textId="77777777" w:rsidR="004609FB" w:rsidRPr="0052058A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B2310A3" w14:textId="364F93BD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2B39B8" w14:paraId="63C0AC87" w14:textId="77777777" w:rsidTr="0052058A">
        <w:tc>
          <w:tcPr>
            <w:tcW w:w="3780" w:type="dxa"/>
          </w:tcPr>
          <w:p w14:paraId="0D1D1812" w14:textId="723DC2BD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 xml:space="preserve">3  </w:t>
            </w: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392" w:type="dxa"/>
          </w:tcPr>
          <w:p w14:paraId="30311566" w14:textId="3C6292BB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660EBFFF" w14:textId="3F192FCB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5EE88096" w14:textId="39AF1854" w:rsidR="004609FB" w:rsidRPr="0052058A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1899EA5D" w14:textId="2F469E37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887FBD" w14:paraId="23A19195" w14:textId="77777777" w:rsidTr="0052058A">
        <w:tc>
          <w:tcPr>
            <w:tcW w:w="3780" w:type="dxa"/>
          </w:tcPr>
          <w:p w14:paraId="05A3AB42" w14:textId="77777777" w:rsidR="00494376" w:rsidRPr="0052058A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72EDACB5" w14:textId="0FCE74C8" w:rsidR="00494376" w:rsidRPr="0052058A" w:rsidRDefault="004609F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  <w:shd w:val="clear" w:color="auto" w:fill="auto"/>
          </w:tcPr>
          <w:p w14:paraId="2307A2A0" w14:textId="67D247A2" w:rsidR="00494376" w:rsidRPr="0052058A" w:rsidRDefault="00CD6AC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  <w:shd w:val="clear" w:color="auto" w:fill="auto"/>
          </w:tcPr>
          <w:p w14:paraId="76F6AC2A" w14:textId="77777777" w:rsidR="00494376" w:rsidRPr="0052058A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037B181" w14:textId="2500AA3E" w:rsidR="00494376" w:rsidRPr="0052058A" w:rsidRDefault="00CD6AC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887FBD" w14:paraId="3BAFCCE8" w14:textId="77777777" w:rsidTr="0052058A">
        <w:tc>
          <w:tcPr>
            <w:tcW w:w="3780" w:type="dxa"/>
          </w:tcPr>
          <w:p w14:paraId="085AD461" w14:textId="22CD49A5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4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392" w:type="dxa"/>
          </w:tcPr>
          <w:p w14:paraId="1F923926" w14:textId="74BF1B92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  <w:shd w:val="clear" w:color="auto" w:fill="auto"/>
          </w:tcPr>
          <w:p w14:paraId="47A72B37" w14:textId="6DB26CD7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  <w:shd w:val="clear" w:color="auto" w:fill="auto"/>
          </w:tcPr>
          <w:p w14:paraId="7331B099" w14:textId="7936096B" w:rsidR="004609FB" w:rsidRPr="0052058A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  <w:shd w:val="clear" w:color="auto" w:fill="auto"/>
          </w:tcPr>
          <w:p w14:paraId="5450D2B2" w14:textId="29143D5E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887FBD" w14:paraId="64882D6D" w14:textId="77777777" w:rsidTr="0052058A">
        <w:tc>
          <w:tcPr>
            <w:tcW w:w="3780" w:type="dxa"/>
          </w:tcPr>
          <w:p w14:paraId="6254BCBE" w14:textId="77777777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67D9A468" w14:textId="6291B8EE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  <w:shd w:val="clear" w:color="auto" w:fill="auto"/>
          </w:tcPr>
          <w:p w14:paraId="23850C64" w14:textId="0912F61C" w:rsidR="004609FB" w:rsidRPr="0052058A" w:rsidRDefault="00CD6AC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  <w:shd w:val="clear" w:color="auto" w:fill="auto"/>
          </w:tcPr>
          <w:p w14:paraId="42390D4D" w14:textId="77777777" w:rsidR="004609FB" w:rsidRPr="0052058A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1C02CEC" w14:textId="258FE17E" w:rsidR="004609FB" w:rsidRPr="0052058A" w:rsidRDefault="00CD6AC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2B39B8" w14:paraId="29C0F4F0" w14:textId="77777777" w:rsidTr="0052058A">
        <w:tc>
          <w:tcPr>
            <w:tcW w:w="3780" w:type="dxa"/>
          </w:tcPr>
          <w:p w14:paraId="5743AAAE" w14:textId="025CBAD5" w:rsidR="007000A3" w:rsidRPr="0052058A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 xml:space="preserve">5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392" w:type="dxa"/>
          </w:tcPr>
          <w:p w14:paraId="59F7A742" w14:textId="182308BC" w:rsidR="007000A3" w:rsidRPr="0052058A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0CD864D9" w14:textId="407CB98D" w:rsidR="007000A3" w:rsidRPr="0052058A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64A19273" w14:textId="3E820F1D" w:rsidR="007000A3" w:rsidRPr="0052058A" w:rsidRDefault="007000A3" w:rsidP="007000A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257C39C5" w14:textId="49D72FF3" w:rsidR="007000A3" w:rsidRPr="0052058A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2B39B8" w14:paraId="0834EDBB" w14:textId="77777777" w:rsidTr="0052058A">
        <w:tc>
          <w:tcPr>
            <w:tcW w:w="3780" w:type="dxa"/>
          </w:tcPr>
          <w:p w14:paraId="48674404" w14:textId="77777777" w:rsidR="007000A3" w:rsidRPr="0052058A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3CA92C50" w14:textId="1312E081" w:rsidR="007000A3" w:rsidRPr="0052058A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4115D141" w14:textId="4A69B960" w:rsidR="007000A3" w:rsidRPr="0052058A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</w:tcPr>
          <w:p w14:paraId="7D097C6E" w14:textId="0D4FAB02" w:rsidR="007000A3" w:rsidRPr="0052058A" w:rsidRDefault="007000A3" w:rsidP="007000A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F795A6" w14:textId="028BF423" w:rsidR="007000A3" w:rsidRPr="0052058A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2B39B8" w14:paraId="4C5C888D" w14:textId="77777777" w:rsidTr="0052058A">
        <w:tc>
          <w:tcPr>
            <w:tcW w:w="3780" w:type="dxa"/>
          </w:tcPr>
          <w:p w14:paraId="7190CC1D" w14:textId="1E0510EE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 xml:space="preserve">6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ฟังก์ชั่น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อินดัสทรี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392" w:type="dxa"/>
          </w:tcPr>
          <w:p w14:paraId="5AF362AE" w14:textId="5534AC45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461D87A6" w14:textId="017A8D4D" w:rsidR="004609FB" w:rsidRPr="0052058A" w:rsidRDefault="004609FB" w:rsidP="00557F46">
            <w:pPr>
              <w:tabs>
                <w:tab w:val="left" w:pos="540"/>
              </w:tabs>
              <w:ind w:firstLine="696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6" w:type="dxa"/>
          </w:tcPr>
          <w:p w14:paraId="75E9CE5B" w14:textId="7792C9D8" w:rsidR="004609FB" w:rsidRPr="0052058A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259E7E35" w14:textId="555651B0" w:rsidR="004609FB" w:rsidRPr="0052058A" w:rsidRDefault="004609FB" w:rsidP="00557F46">
            <w:pPr>
              <w:tabs>
                <w:tab w:val="left" w:pos="540"/>
              </w:tabs>
              <w:ind w:firstLine="527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9B8" w14:paraId="08FB21FC" w14:textId="77777777" w:rsidTr="0052058A">
        <w:tc>
          <w:tcPr>
            <w:tcW w:w="3780" w:type="dxa"/>
          </w:tcPr>
          <w:p w14:paraId="14EF6623" w14:textId="77777777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3F2E092F" w14:textId="60C1AF9A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642319F4" w14:textId="77777777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31A7833A" w14:textId="77777777" w:rsidR="004609FB" w:rsidRPr="0052058A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2621CE5" w14:textId="77777777" w:rsidR="004609FB" w:rsidRPr="0052058A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9B8" w14:paraId="40FED497" w14:textId="77777777" w:rsidTr="0052058A">
        <w:tc>
          <w:tcPr>
            <w:tcW w:w="3780" w:type="dxa"/>
          </w:tcPr>
          <w:p w14:paraId="646BAC2C" w14:textId="260A41BC" w:rsidR="00D674E3" w:rsidRPr="0052058A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 xml:space="preserve">7 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Shanghai Lyuden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92" w:type="dxa"/>
            <w:vMerge w:val="restart"/>
          </w:tcPr>
          <w:p w14:paraId="11B91012" w14:textId="2B699B1E" w:rsidR="00D674E3" w:rsidRPr="0052058A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07CB8">
              <w:rPr>
                <w:rFonts w:ascii="Angsana New" w:hAnsi="Angsana New"/>
                <w:sz w:val="28"/>
                <w:szCs w:val="28"/>
                <w:cs/>
              </w:rPr>
              <w:t>ถือหุ้นโดยผู้ถือหุ้นรายใหญ่ของบริษัทย่อย</w:t>
            </w:r>
          </w:p>
        </w:tc>
        <w:tc>
          <w:tcPr>
            <w:tcW w:w="1964" w:type="dxa"/>
          </w:tcPr>
          <w:p w14:paraId="03AA2E3A" w14:textId="2AE34A2B" w:rsidR="00D674E3" w:rsidRPr="0052058A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32BC1693" w14:textId="1BCE9B7A" w:rsidR="00D674E3" w:rsidRPr="0052058A" w:rsidRDefault="00D674E3" w:rsidP="00D674E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74BAE562" w14:textId="1AA3AE6B" w:rsidR="00D674E3" w:rsidRPr="0052058A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2B39B8" w14:paraId="302E0330" w14:textId="77777777" w:rsidTr="0052058A">
        <w:tc>
          <w:tcPr>
            <w:tcW w:w="3780" w:type="dxa"/>
          </w:tcPr>
          <w:p w14:paraId="0B2E8597" w14:textId="72888563" w:rsidR="00D674E3" w:rsidRPr="0052058A" w:rsidRDefault="0052058A" w:rsidP="004609FB">
            <w:pPr>
              <w:ind w:firstLine="5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lang w:val="en-US"/>
              </w:rPr>
              <w:t xml:space="preserve">&amp;Technology </w:t>
            </w:r>
            <w:r w:rsidR="00D674E3" w:rsidRPr="004D2A23">
              <w:rPr>
                <w:rFonts w:ascii="Angsana New" w:hAnsi="Angsana New"/>
                <w:sz w:val="28"/>
                <w:szCs w:val="28"/>
                <w:lang w:val="en-US"/>
              </w:rPr>
              <w:t>Co.,</w:t>
            </w:r>
            <w:r w:rsidR="00D674E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674E3" w:rsidRPr="004D2A23">
              <w:rPr>
                <w:rFonts w:ascii="Angsana New" w:hAnsi="Angsan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2392" w:type="dxa"/>
            <w:vMerge/>
          </w:tcPr>
          <w:p w14:paraId="12C7B871" w14:textId="77777777" w:rsidR="00D674E3" w:rsidRPr="0052058A" w:rsidRDefault="00D674E3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12FB7E93" w14:textId="77777777" w:rsidR="00D674E3" w:rsidRPr="0052058A" w:rsidRDefault="00D674E3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553397BB" w14:textId="77777777" w:rsidR="00D674E3" w:rsidRPr="0052058A" w:rsidRDefault="00D674E3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50C1F7" w14:textId="77777777" w:rsidR="00D674E3" w:rsidRPr="0052058A" w:rsidRDefault="00D674E3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9B8" w14:paraId="7A59DC27" w14:textId="77777777" w:rsidTr="0052058A">
        <w:tc>
          <w:tcPr>
            <w:tcW w:w="3780" w:type="dxa"/>
          </w:tcPr>
          <w:p w14:paraId="703D15D6" w14:textId="554009CC" w:rsidR="00D674E3" w:rsidRPr="0052058A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 xml:space="preserve">8 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Ningbo Aceboom Electric Motor Co., Ltd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</w:p>
        </w:tc>
        <w:tc>
          <w:tcPr>
            <w:tcW w:w="2392" w:type="dxa"/>
            <w:vMerge w:val="restart"/>
          </w:tcPr>
          <w:p w14:paraId="727BA4EE" w14:textId="52602D2B" w:rsidR="00D674E3" w:rsidRPr="0052058A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07CB8">
              <w:rPr>
                <w:rFonts w:ascii="Angsana New" w:hAnsi="Angsana New"/>
                <w:sz w:val="28"/>
                <w:szCs w:val="28"/>
                <w:cs/>
              </w:rPr>
              <w:t>ถือหุ้นโดยผู้ถือหุ้นรายใหญ่ของบริษัทย่อย</w:t>
            </w:r>
          </w:p>
        </w:tc>
        <w:tc>
          <w:tcPr>
            <w:tcW w:w="1964" w:type="dxa"/>
          </w:tcPr>
          <w:p w14:paraId="0C7337C6" w14:textId="0218C894" w:rsidR="00D674E3" w:rsidRPr="0052058A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3B2F5D67" w14:textId="2A6FC658" w:rsidR="00D674E3" w:rsidRPr="0052058A" w:rsidRDefault="00D674E3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231F1448" w14:textId="1D18F3D7" w:rsidR="00D674E3" w:rsidRPr="0052058A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2B39B8" w14:paraId="6FC647BE" w14:textId="77777777" w:rsidTr="0052058A">
        <w:tc>
          <w:tcPr>
            <w:tcW w:w="3780" w:type="dxa"/>
          </w:tcPr>
          <w:p w14:paraId="645FC7BD" w14:textId="77777777" w:rsidR="00D674E3" w:rsidRPr="0052058A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  <w:vMerge/>
          </w:tcPr>
          <w:p w14:paraId="497E9C5D" w14:textId="77777777" w:rsidR="00D674E3" w:rsidRPr="0052058A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19417B8C" w14:textId="34E2F722" w:rsidR="00D674E3" w:rsidRPr="0052058A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1417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26" w:type="dxa"/>
          </w:tcPr>
          <w:p w14:paraId="002D6296" w14:textId="77777777" w:rsidR="00D674E3" w:rsidRPr="0052058A" w:rsidRDefault="00D674E3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2BB4DC" w14:textId="403F5171" w:rsidR="00D674E3" w:rsidRPr="0052058A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2B39B8" w14:paraId="3193BA22" w14:textId="77777777" w:rsidTr="0052058A">
        <w:tc>
          <w:tcPr>
            <w:tcW w:w="3780" w:type="dxa"/>
          </w:tcPr>
          <w:p w14:paraId="24BB3ADD" w14:textId="44937FEB" w:rsidR="00D674E3" w:rsidRPr="0052058A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 xml:space="preserve">9  </w:t>
            </w: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Jiangyin Runyang Electronic Appliance</w:t>
            </w:r>
          </w:p>
        </w:tc>
        <w:tc>
          <w:tcPr>
            <w:tcW w:w="2392" w:type="dxa"/>
          </w:tcPr>
          <w:p w14:paraId="3DCDE70F" w14:textId="01161DFD" w:rsidR="00D674E3" w:rsidRPr="0052058A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07CB8">
              <w:rPr>
                <w:rFonts w:ascii="Angsana New" w:hAnsi="Angsana New"/>
                <w:sz w:val="28"/>
                <w:szCs w:val="28"/>
                <w:cs/>
              </w:rPr>
              <w:t>ถือหุ้นโดยผู้ถือหุ้นรายใหญ่ของบริษัทย่อย</w:t>
            </w:r>
          </w:p>
        </w:tc>
        <w:tc>
          <w:tcPr>
            <w:tcW w:w="1964" w:type="dxa"/>
          </w:tcPr>
          <w:p w14:paraId="1F25FBD3" w14:textId="1988FE2B" w:rsidR="00D674E3" w:rsidRPr="0052058A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0F3A8B2C" w14:textId="378B7AD5" w:rsidR="00D674E3" w:rsidRPr="0052058A" w:rsidRDefault="00D674E3" w:rsidP="00D674E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53F9CF54" w14:textId="7CF41498" w:rsidR="00D674E3" w:rsidRPr="0052058A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2B39B8" w14:paraId="5752BFFE" w14:textId="77777777" w:rsidTr="0052058A">
        <w:tc>
          <w:tcPr>
            <w:tcW w:w="3780" w:type="dxa"/>
          </w:tcPr>
          <w:p w14:paraId="25537B25" w14:textId="71F63275" w:rsidR="00557F46" w:rsidRPr="0052058A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 xml:space="preserve">10  </w:t>
            </w: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92" w:type="dxa"/>
          </w:tcPr>
          <w:p w14:paraId="0EA80690" w14:textId="754E291D" w:rsidR="00557F46" w:rsidRPr="0052058A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</w:t>
            </w:r>
          </w:p>
        </w:tc>
        <w:tc>
          <w:tcPr>
            <w:tcW w:w="1964" w:type="dxa"/>
          </w:tcPr>
          <w:p w14:paraId="5F107B85" w14:textId="37B001CA" w:rsidR="00557F46" w:rsidRPr="0052058A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165F7E2A" w14:textId="44DD35B2" w:rsidR="00557F46" w:rsidRPr="0052058A" w:rsidRDefault="00557F4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6877CF25" w14:textId="7561C939" w:rsidR="00557F46" w:rsidRPr="0052058A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</w:tbl>
    <w:p w14:paraId="36593D4B" w14:textId="77777777" w:rsidR="00494376" w:rsidRDefault="00494376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30233517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218C842C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5BC1E7A9" w14:textId="77777777" w:rsidR="00195403" w:rsidRDefault="00195403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636B711A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1DD9D7FC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421E2D1D" w14:textId="37D2CE59" w:rsidR="009450DF" w:rsidRDefault="009450DF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9450DF">
        <w:rPr>
          <w:rFonts w:ascii="Angsana New" w:hAnsi="Angsana New"/>
          <w:sz w:val="30"/>
          <w:szCs w:val="30"/>
          <w:cs/>
        </w:rPr>
        <w:lastRenderedPageBreak/>
        <w:t>รายการในงบฐานะการเงิน</w:t>
      </w:r>
    </w:p>
    <w:p w14:paraId="6729D132" w14:textId="23F3A028" w:rsidR="00D64CD4" w:rsidRDefault="00D64CD4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D64CD4">
        <w:rPr>
          <w:rFonts w:ascii="Angsana New" w:hAnsi="Angsana New"/>
          <w:sz w:val="30"/>
          <w:szCs w:val="30"/>
          <w:cs/>
        </w:rPr>
        <w:t xml:space="preserve">ยอดคงเหลือกับบุคคลและกิจการที่เกี่ยวข้องกัน ณ วันที่ </w:t>
      </w:r>
      <w:r w:rsidR="005923A0">
        <w:rPr>
          <w:rFonts w:ascii="Angsana New" w:hAnsi="Angsana New"/>
          <w:sz w:val="30"/>
          <w:szCs w:val="30"/>
        </w:rPr>
        <w:t>3</w:t>
      </w:r>
      <w:r w:rsidR="001D31B6">
        <w:rPr>
          <w:rFonts w:ascii="Angsana New" w:hAnsi="Angsana New"/>
          <w:sz w:val="30"/>
          <w:szCs w:val="30"/>
        </w:rPr>
        <w:t>0</w:t>
      </w:r>
      <w:r w:rsidR="008D1B3F">
        <w:rPr>
          <w:rFonts w:ascii="Angsana New" w:hAnsi="Angsana New"/>
          <w:sz w:val="30"/>
          <w:szCs w:val="30"/>
        </w:rPr>
        <w:t xml:space="preserve"> </w:t>
      </w:r>
      <w:r w:rsidR="004F472A">
        <w:rPr>
          <w:rFonts w:ascii="Angsana New" w:hAnsi="Angsana New" w:hint="cs"/>
          <w:sz w:val="30"/>
          <w:szCs w:val="30"/>
          <w:cs/>
        </w:rPr>
        <w:t>กันยายน</w:t>
      </w:r>
      <w:r w:rsidR="008D1B3F">
        <w:rPr>
          <w:rFonts w:ascii="Angsana New" w:hAnsi="Angsana New" w:hint="cs"/>
          <w:sz w:val="30"/>
          <w:szCs w:val="30"/>
          <w:cs/>
        </w:rPr>
        <w:t xml:space="preserve"> </w:t>
      </w:r>
      <w:r w:rsidR="008D1B3F">
        <w:rPr>
          <w:rFonts w:ascii="Angsana New" w:hAnsi="Angsana New"/>
          <w:sz w:val="30"/>
          <w:szCs w:val="30"/>
        </w:rPr>
        <w:t>2567</w:t>
      </w:r>
      <w:r w:rsidR="00905F75">
        <w:rPr>
          <w:rFonts w:ascii="Angsana New" w:hAnsi="Angsana New"/>
          <w:sz w:val="30"/>
          <w:szCs w:val="30"/>
        </w:rPr>
        <w:t xml:space="preserve"> </w:t>
      </w:r>
      <w:r w:rsidR="00905F75">
        <w:rPr>
          <w:rFonts w:ascii="Angsana New" w:hAnsi="Angsana New" w:hint="cs"/>
          <w:sz w:val="30"/>
          <w:szCs w:val="30"/>
          <w:cs/>
        </w:rPr>
        <w:t>และ</w:t>
      </w:r>
      <w:r w:rsidR="007D48C6">
        <w:rPr>
          <w:rFonts w:ascii="Angsana New" w:hAnsi="Angsana New" w:hint="cs"/>
          <w:sz w:val="30"/>
          <w:szCs w:val="30"/>
          <w:cs/>
        </w:rPr>
        <w:t>วันที่</w:t>
      </w:r>
      <w:r w:rsidR="004A26E6">
        <w:rPr>
          <w:rFonts w:ascii="Angsana New" w:hAnsi="Angsana New"/>
          <w:sz w:val="30"/>
          <w:szCs w:val="30"/>
        </w:rPr>
        <w:t xml:space="preserve"> 31 </w:t>
      </w:r>
      <w:r w:rsidR="004A26E6">
        <w:rPr>
          <w:rFonts w:ascii="Angsana New" w:hAnsi="Angsana New" w:hint="cs"/>
          <w:sz w:val="30"/>
          <w:szCs w:val="30"/>
          <w:cs/>
        </w:rPr>
        <w:t>ธันวาคม</w:t>
      </w:r>
      <w:r w:rsidR="00905F75">
        <w:rPr>
          <w:rFonts w:ascii="Angsana New" w:hAnsi="Angsana New" w:hint="cs"/>
          <w:sz w:val="30"/>
          <w:szCs w:val="30"/>
          <w:cs/>
        </w:rPr>
        <w:t xml:space="preserve"> </w:t>
      </w:r>
      <w:r w:rsidR="005923A0">
        <w:rPr>
          <w:rFonts w:ascii="Angsana New" w:hAnsi="Angsana New"/>
          <w:sz w:val="30"/>
          <w:szCs w:val="30"/>
        </w:rPr>
        <w:t>256</w:t>
      </w:r>
      <w:r w:rsidR="00BA6ABA">
        <w:rPr>
          <w:rFonts w:ascii="Angsana New" w:hAnsi="Angsana New"/>
          <w:sz w:val="30"/>
          <w:szCs w:val="30"/>
        </w:rPr>
        <w:t>6</w:t>
      </w:r>
      <w:r w:rsidRPr="00D64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554" w:type="dxa"/>
        <w:tblInd w:w="-318" w:type="dxa"/>
        <w:shd w:val="clear" w:color="auto" w:fill="FFFF00"/>
        <w:tblLook w:val="04A0" w:firstRow="1" w:lastRow="0" w:firstColumn="1" w:lastColumn="0" w:noHBand="0" w:noVBand="1"/>
      </w:tblPr>
      <w:tblGrid>
        <w:gridCol w:w="3545"/>
        <w:gridCol w:w="1651"/>
        <w:gridCol w:w="235"/>
        <w:gridCol w:w="1536"/>
        <w:gridCol w:w="255"/>
        <w:gridCol w:w="1480"/>
        <w:gridCol w:w="255"/>
        <w:gridCol w:w="1597"/>
      </w:tblGrid>
      <w:tr w:rsidR="002B39B8" w:rsidRPr="00775D86" w14:paraId="1B7D5697" w14:textId="77777777" w:rsidTr="00BC373D">
        <w:trPr>
          <w:trHeight w:val="202"/>
          <w:tblHeader/>
        </w:trPr>
        <w:tc>
          <w:tcPr>
            <w:tcW w:w="3545" w:type="dxa"/>
            <w:shd w:val="clear" w:color="auto" w:fill="auto"/>
          </w:tcPr>
          <w:p w14:paraId="02448487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" w:name="_Hlk146534849"/>
          </w:p>
        </w:tc>
        <w:tc>
          <w:tcPr>
            <w:tcW w:w="1651" w:type="dxa"/>
          </w:tcPr>
          <w:p w14:paraId="348244C8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</w:tcPr>
          <w:p w14:paraId="04958560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1F85CBCE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6AE86398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14:paraId="772A69BF" w14:textId="75823706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3127B53B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14:paraId="5B606130" w14:textId="77777777" w:rsidR="00500415" w:rsidRPr="00775D86" w:rsidRDefault="0050041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09D1" w:rsidRPr="00775D86" w14:paraId="1D324D25" w14:textId="77777777" w:rsidTr="00BC373D">
        <w:trPr>
          <w:trHeight w:val="202"/>
          <w:tblHeader/>
        </w:trPr>
        <w:tc>
          <w:tcPr>
            <w:tcW w:w="3545" w:type="dxa"/>
            <w:shd w:val="clear" w:color="auto" w:fill="auto"/>
          </w:tcPr>
          <w:p w14:paraId="326FA4C4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2" w:type="dxa"/>
            <w:gridSpan w:val="3"/>
            <w:tcBorders>
              <w:bottom w:val="single" w:sz="4" w:space="0" w:color="auto"/>
            </w:tcBorders>
          </w:tcPr>
          <w:p w14:paraId="5533497A" w14:textId="45BE0BC3" w:rsidR="00500415" w:rsidRDefault="00500415">
            <w:pPr>
              <w:spacing w:line="400" w:lineRule="exact"/>
              <w:ind w:right="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2B96B03A" w14:textId="77777777" w:rsidR="00500415" w:rsidRDefault="00500415">
            <w:pP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2" w:type="dxa"/>
            <w:gridSpan w:val="3"/>
          </w:tcPr>
          <w:p w14:paraId="7CF9FB80" w14:textId="641A04B4" w:rsidR="00500415" w:rsidRPr="00775D86" w:rsidRDefault="00500415">
            <w:pP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9D1" w:rsidRPr="00775D86" w14:paraId="258EF50C" w14:textId="77777777" w:rsidTr="00BC373D">
        <w:trPr>
          <w:trHeight w:val="202"/>
          <w:tblHeader/>
        </w:trPr>
        <w:tc>
          <w:tcPr>
            <w:tcW w:w="3545" w:type="dxa"/>
            <w:shd w:val="clear" w:color="auto" w:fill="auto"/>
          </w:tcPr>
          <w:p w14:paraId="2DC650CB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4715" w14:textId="4CAF560C" w:rsidR="00500415" w:rsidRPr="007D48C6" w:rsidRDefault="00500415" w:rsidP="00851E05">
            <w:pPr>
              <w:pStyle w:val="1"/>
              <w:pBdr>
                <w:bottom w:val="none" w:sz="0" w:space="0" w:color="auto"/>
              </w:pBdr>
              <w:spacing w:line="280" w:lineRule="exact"/>
              <w:ind w:left="-108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>3</w:t>
            </w:r>
            <w:r w:rsidR="00851E05">
              <w:rPr>
                <w:sz w:val="28"/>
                <w:szCs w:val="28"/>
              </w:rPr>
              <w:t>0</w:t>
            </w:r>
            <w:r w:rsidR="004467CD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  <w:r w:rsidRPr="007D48C6">
              <w:rPr>
                <w:sz w:val="28"/>
                <w:szCs w:val="28"/>
                <w:cs/>
              </w:rPr>
              <w:t xml:space="preserve"> </w:t>
            </w:r>
            <w:r w:rsidRPr="007D48C6">
              <w:rPr>
                <w:sz w:val="28"/>
                <w:szCs w:val="28"/>
              </w:rPr>
              <w:t>2567</w:t>
            </w:r>
          </w:p>
        </w:tc>
        <w:tc>
          <w:tcPr>
            <w:tcW w:w="235" w:type="dxa"/>
          </w:tcPr>
          <w:p w14:paraId="7864EE81" w14:textId="77777777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473A11E5" w14:textId="15A508F9" w:rsidR="00500415" w:rsidRPr="007D48C6" w:rsidRDefault="00500415" w:rsidP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>31</w:t>
            </w:r>
            <w:r w:rsidRPr="007D48C6">
              <w:rPr>
                <w:sz w:val="28"/>
                <w:szCs w:val="28"/>
                <w:cs/>
              </w:rPr>
              <w:t xml:space="preserve"> ธันวาคม </w:t>
            </w:r>
            <w:r w:rsidRPr="007D48C6">
              <w:rPr>
                <w:sz w:val="28"/>
                <w:szCs w:val="28"/>
              </w:rPr>
              <w:t>2566</w:t>
            </w:r>
          </w:p>
        </w:tc>
        <w:tc>
          <w:tcPr>
            <w:tcW w:w="255" w:type="dxa"/>
          </w:tcPr>
          <w:p w14:paraId="19CD5184" w14:textId="77777777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ED10F" w14:textId="3DA74508" w:rsidR="00500415" w:rsidRPr="007D48C6" w:rsidRDefault="00851E05" w:rsidP="00851E05">
            <w:pPr>
              <w:pStyle w:val="1"/>
              <w:pBdr>
                <w:bottom w:val="none" w:sz="0" w:space="0" w:color="auto"/>
              </w:pBdr>
              <w:spacing w:line="280" w:lineRule="exact"/>
              <w:ind w:left="-108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D48C6">
              <w:rPr>
                <w:sz w:val="28"/>
                <w:szCs w:val="28"/>
              </w:rPr>
              <w:t xml:space="preserve"> </w:t>
            </w:r>
            <w:r w:rsidR="004467CD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7D48C6">
              <w:rPr>
                <w:sz w:val="28"/>
                <w:szCs w:val="28"/>
                <w:cs/>
              </w:rPr>
              <w:t xml:space="preserve"> </w:t>
            </w:r>
            <w:r w:rsidRPr="007D48C6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71293" w14:textId="77777777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8159" w14:textId="3F01EEEF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>31</w:t>
            </w:r>
            <w:r w:rsidRPr="007D48C6">
              <w:rPr>
                <w:sz w:val="28"/>
                <w:szCs w:val="28"/>
                <w:cs/>
              </w:rPr>
              <w:t xml:space="preserve"> ธันวาคม </w:t>
            </w:r>
            <w:r w:rsidRPr="007D48C6">
              <w:rPr>
                <w:sz w:val="28"/>
                <w:szCs w:val="28"/>
              </w:rPr>
              <w:t>2566</w:t>
            </w:r>
          </w:p>
        </w:tc>
      </w:tr>
      <w:tr w:rsidR="007E4653" w:rsidRPr="00F156C8" w14:paraId="52993C78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785B8C4C" w14:textId="51C6F9F7" w:rsidR="00500415" w:rsidRPr="00500415" w:rsidRDefault="0050041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1989FC3F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5D9EBEBF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53C0F3DE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2C586B55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E0898A1" w14:textId="139EF245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AD419E7" w14:textId="77777777" w:rsidR="00500415" w:rsidRPr="00775D86" w:rsidRDefault="00500415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5F27C59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B39B8" w:rsidRPr="00775D86" w14:paraId="5DD0E986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10FE0811" w14:textId="0DAB7380" w:rsidR="00576B65" w:rsidRPr="00500415" w:rsidRDefault="00576B65" w:rsidP="00576B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0D634EFC" w14:textId="4EA4EA70" w:rsidR="00576B65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76B6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16,212.64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5D9BFD6" w14:textId="77777777" w:rsidR="00576B65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DA167CC" w14:textId="11A5C701" w:rsidR="00576B65" w:rsidRPr="00BF45EA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417B097" w14:textId="77777777" w:rsidR="00576B65" w:rsidRPr="00322EB3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DA1479C" w14:textId="6259B612" w:rsidR="00576B65" w:rsidRPr="00322EB3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76B6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16,212.64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F4527D4" w14:textId="77777777" w:rsidR="00576B65" w:rsidRPr="00775D86" w:rsidRDefault="00576B65" w:rsidP="00576B65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0B15C91C" w14:textId="1404A7CB" w:rsidR="00576B65" w:rsidRPr="00E50A6D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B39B8" w:rsidRPr="00775D86" w14:paraId="30643FB0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55778659" w14:textId="057AA8AE" w:rsidR="00576B65" w:rsidRPr="005A509F" w:rsidRDefault="00576B65" w:rsidP="00576B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569F0C0" w14:textId="363A4FF3" w:rsidR="00576B65" w:rsidRPr="00576B65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76B6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31,192.64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C45EF96" w14:textId="77777777" w:rsidR="00576B65" w:rsidRPr="00775D86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12050E4F" w14:textId="2DE542BB" w:rsidR="00576B65" w:rsidRPr="00775D86" w:rsidRDefault="00BC373D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76B65" w:rsidRPr="00BF45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671</w:t>
            </w:r>
            <w:r w:rsidR="00576B65"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702A4BE" w14:textId="77777777" w:rsidR="00576B65" w:rsidRPr="00775D86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B770821" w14:textId="046B6CB0" w:rsidR="00576B65" w:rsidRPr="00576B65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76B6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31,192.64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07FC489" w14:textId="77777777" w:rsidR="00576B65" w:rsidRPr="00775D86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0A3A0FF" w14:textId="0EE76000" w:rsidR="00576B65" w:rsidRPr="00775D86" w:rsidRDefault="00BC373D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76B65" w:rsidRPr="00BF45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671</w:t>
            </w:r>
            <w:r w:rsidR="00576B65"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</w:tr>
      <w:tr w:rsidR="002B39B8" w:rsidRPr="00775D86" w14:paraId="0242D2AF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76347C99" w14:textId="08E5ECC3" w:rsidR="00500415" w:rsidRPr="00500415" w:rsidRDefault="00500415" w:rsidP="005F743D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A509F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ลูกหนี้</w:t>
            </w:r>
            <w:r w:rsidR="0000076D" w:rsidRPr="005A509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หมุนเวียน</w:t>
            </w:r>
            <w:r w:rsidRPr="005A509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อื่น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BE00B87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D27287D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FFC76B4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362C217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2491336" w14:textId="69B1404B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872C340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5B956C7" w14:textId="77777777" w:rsidR="00500415" w:rsidRPr="00775D86" w:rsidRDefault="00500415" w:rsidP="00D10D7C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B39B8" w:rsidRPr="00775D86" w14:paraId="5C8BF983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58993480" w14:textId="77777777" w:rsidR="006970CC" w:rsidRPr="00500415" w:rsidRDefault="006970CC" w:rsidP="006970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321E65CD" w14:textId="1E972A0B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344842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97306E3" w14:textId="62E741AE" w:rsidR="006970CC" w:rsidRPr="00775D86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996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CDC2A94" w14:textId="77777777" w:rsidR="006970CC" w:rsidRPr="00775D86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7C4DD34" w14:textId="2556B3B3" w:rsidR="006970CC" w:rsidRPr="00775D86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666C378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F65B98B" w14:textId="314CC25E" w:rsidR="006970CC" w:rsidRPr="00775D86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996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2B39B8" w:rsidRPr="00775D86" w14:paraId="0A72EFF1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00F005A3" w14:textId="77777777" w:rsidR="006970CC" w:rsidRPr="00500415" w:rsidRDefault="006970CC" w:rsidP="006970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26A2984D" w14:textId="0E114D55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6B992A2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F819D74" w14:textId="7F4C8F61" w:rsidR="006970CC" w:rsidRPr="00322EB3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093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A82376A" w14:textId="77777777" w:rsidR="006970CC" w:rsidRPr="00322EB3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83B2C13" w14:textId="366872AD" w:rsidR="006970CC" w:rsidRPr="00322EB3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116C78A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1F1F5E4" w14:textId="18C1A4A9" w:rsidR="006970CC" w:rsidRPr="00E50A6D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093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</w:tr>
      <w:tr w:rsidR="002B39B8" w:rsidRPr="00775D86" w14:paraId="6BEE75BF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766BA84B" w14:textId="77777777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A581536" w14:textId="7C0C8D83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032A32B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739756D3" w14:textId="79B1721E" w:rsidR="006970CC" w:rsidRPr="00322EB3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FEAD777" w14:textId="77777777" w:rsidR="006970CC" w:rsidRPr="00322EB3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1AA6756" w14:textId="1270289B" w:rsidR="006970CC" w:rsidRPr="00322EB3" w:rsidRDefault="00D140CA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40C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2,924,031.50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14B295B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B7E6B7C" w14:textId="7E32BE91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558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</w:tr>
      <w:tr w:rsidR="002B39B8" w:rsidRPr="00775D86" w14:paraId="58BE41B5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36280A69" w14:textId="1DF7AF71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รุ่นห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ยาง อิเล็ก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ทรอนิกส์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3DA70EAB" w14:textId="089DD57A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CEA846C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4DE7820" w14:textId="22F0B125" w:rsidR="006970CC" w:rsidRPr="00322EB3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5B345DA" w14:textId="77777777" w:rsidR="006970CC" w:rsidRPr="00322EB3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BE6F5F4" w14:textId="6A63220E" w:rsidR="006970CC" w:rsidRPr="00322EB3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083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533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6767FDC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4B13FC2E" w14:textId="5F92C816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396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</w:tr>
      <w:tr w:rsidR="002B39B8" w:rsidRPr="00775D86" w14:paraId="0FD1B2F6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15EBA428" w14:textId="77777777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452CE06D" w14:textId="2A13589A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AAA145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AB24AD5" w14:textId="06C8A1E0" w:rsidR="006970CC" w:rsidRPr="00322EB3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4ED9B75" w14:textId="77777777" w:rsidR="006970CC" w:rsidRPr="00322EB3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DF9AE94" w14:textId="785D744B" w:rsidR="006970CC" w:rsidRPr="00322EB3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670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903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EAB4DCA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CD4190C" w14:textId="0791B8C2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661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</w:tr>
      <w:tr w:rsidR="002B39B8" w:rsidRPr="00775D86" w14:paraId="277D3E20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0CB3CDB9" w14:textId="309F88ED" w:rsidR="006970CC" w:rsidRPr="00500415" w:rsidRDefault="006970CC" w:rsidP="006970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อินดัสทรี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251DE855" w14:textId="433AD706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766C971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6FD4690" w14:textId="59F6C226" w:rsidR="006970CC" w:rsidRPr="002037E0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D88BB69" w14:textId="77777777" w:rsidR="006970CC" w:rsidRPr="002037E0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D4AAF3F" w14:textId="58DB76B5" w:rsidR="006970CC" w:rsidRPr="002037E0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531CA66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22E5B9B" w14:textId="2BEA3D26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8E09D1" w:rsidRPr="00775D86" w14:paraId="3852A5EF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25B792B9" w14:textId="32D422A9" w:rsidR="006970CC" w:rsidRPr="00500415" w:rsidRDefault="006970CC" w:rsidP="006970CC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Shanghai Lyuden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&amp;Technology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0C7E629D" w14:textId="40D28B3B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568</w:t>
            </w:r>
            <w:r w:rsidR="008B6082" w:rsidRPr="008B60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470</w:t>
            </w:r>
            <w:r w:rsidR="008B6082" w:rsidRPr="008B60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799E51B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D74175C" w14:textId="17B66DD6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394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9B112DE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5F72A9E" w14:textId="350A40A8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678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62ABD79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0B3AF22" w14:textId="28DA609C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457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2B39B8" w:rsidRPr="00775D86" w14:paraId="4DE0DB72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47684233" w14:textId="55737E9C" w:rsidR="006970CC" w:rsidRPr="00500415" w:rsidRDefault="006970CC" w:rsidP="006970CC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Jiangyin Runyang Electronic Appliance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42D0EB97" w14:textId="1A074097" w:rsidR="006970CC" w:rsidRPr="00892E51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3EAD0A0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0C832DF" w14:textId="25BCC68C" w:rsidR="006970CC" w:rsidRPr="00347FEE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926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934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B546C4E" w14:textId="77777777" w:rsidR="006970CC" w:rsidRPr="00347FEE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425282FC" w14:textId="0EBDB3C8" w:rsidR="006970CC" w:rsidRPr="00347FEE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277D6DC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A7AA38A" w14:textId="23448068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B39B8" w:rsidRPr="00775D86" w14:paraId="428CEDE8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4F76F7E3" w14:textId="12A4BEAA" w:rsidR="006970CC" w:rsidRPr="00500415" w:rsidRDefault="006970CC" w:rsidP="006970CC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Ningbo Aceboom Electric Motor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7514D1A1" w14:textId="34AE25F1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93A4C" w:rsidRPr="00993A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  <w:r w:rsidR="00993A4C" w:rsidRPr="00993A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ABB0B85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FBFEA21" w14:textId="49A155BE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085E103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4B5B4E0" w14:textId="5561A212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9E8BAC2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305185F6" w14:textId="3B77E127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  <w:r w:rsidR="006970CC" w:rsidRPr="00347F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</w:tr>
      <w:tr w:rsidR="002B39B8" w:rsidRPr="006A3473" w14:paraId="58C36FCE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3A614142" w14:textId="46363009" w:rsidR="00500415" w:rsidRPr="00500415" w:rsidRDefault="00500415" w:rsidP="005F743D">
            <w:pPr>
              <w:spacing w:line="400" w:lineRule="exact"/>
              <w:ind w:right="-45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7396C3F3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9E83E1B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FD23AC1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F24DABA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DA38353" w14:textId="5F252A3C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4F1E82F" w14:textId="77777777" w:rsidR="00500415" w:rsidRPr="006A3473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F653588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</w:tr>
      <w:tr w:rsidR="002B39B8" w:rsidRPr="006A3473" w14:paraId="2F8E7D70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1D128A2E" w14:textId="24194D44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2D3B960" w14:textId="52A2E9CB" w:rsidR="006970CC" w:rsidRPr="00CC3BAE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F7B863F" w14:textId="77777777" w:rsidR="006970CC" w:rsidRPr="006A3473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60D9E7B7" w14:textId="1012A1B1" w:rsidR="006970CC" w:rsidRPr="00BF45EA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29B469A" w14:textId="77777777" w:rsidR="006970CC" w:rsidRPr="00BF45EA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9F043BC" w14:textId="707C05F5" w:rsidR="006970CC" w:rsidRPr="00AA572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196</w:t>
            </w:r>
            <w:r w:rsidR="006970CC" w:rsidRPr="006970C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214</w:t>
            </w:r>
            <w:r w:rsidR="006970CC" w:rsidRPr="006970CC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1634934" w14:textId="77777777" w:rsidR="006970CC" w:rsidRPr="006A3473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8FC3BC9" w14:textId="47F39242" w:rsidR="006970CC" w:rsidRPr="00BF45EA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39B8" w:rsidRPr="006A3473" w14:paraId="5895BAED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42E134C9" w14:textId="79B5FFF1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รุ่นห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ยาง อิเล็ก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ทรอนิกส์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4B2C854" w14:textId="4EEFEF15" w:rsidR="006970CC" w:rsidRPr="00CC3BAE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BC1907" w14:textId="77777777" w:rsidR="006970CC" w:rsidRPr="006A3473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70190B90" w14:textId="35D1AD56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BDD9458" w14:textId="77777777" w:rsidR="006970CC" w:rsidRPr="00BF45EA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4E909F5A" w14:textId="76348F78" w:rsidR="006970CC" w:rsidRPr="00AA572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190</w:t>
            </w:r>
            <w:r w:rsidR="006970CC" w:rsidRPr="006970C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545</w:t>
            </w:r>
            <w:r w:rsidR="006970CC" w:rsidRPr="006970CC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D3E200E" w14:textId="77777777" w:rsidR="006970CC" w:rsidRPr="006A3473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3608330" w14:textId="663EDBE5" w:rsidR="006970CC" w:rsidRPr="00BF45EA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39B8" w:rsidRPr="006A3473" w14:paraId="374D27B7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5457F3F5" w14:textId="38F47883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นิงโบ เอซบูม มอเตอร์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4D36E7BA" w14:textId="65B3C667" w:rsidR="006970CC" w:rsidRPr="00CC3BAE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E64AFB9" w14:textId="77777777" w:rsidR="006970CC" w:rsidRPr="006A3473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7B62E4B" w14:textId="15C01741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31A9DCD" w14:textId="77777777" w:rsidR="006970CC" w:rsidRPr="00BF45EA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F24C844" w14:textId="33C6F090" w:rsidR="006970CC" w:rsidRPr="00AA572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160</w:t>
            </w:r>
            <w:r w:rsidR="006970CC" w:rsidRPr="006970C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751</w:t>
            </w:r>
            <w:r w:rsidR="006970CC" w:rsidRPr="006970CC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123D037" w14:textId="77777777" w:rsidR="006970CC" w:rsidRPr="006A3473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5F79CF4" w14:textId="0548CE0B" w:rsidR="006970CC" w:rsidRPr="00BF45EA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5EA">
              <w:rPr>
                <w:rFonts w:ascii="Angsana New" w:hAnsi="Angsana New"/>
                <w:sz w:val="28"/>
                <w:szCs w:val="28"/>
                <w:lang w:val="en-US"/>
              </w:rPr>
              <w:t>189,754.66</w:t>
            </w:r>
          </w:p>
        </w:tc>
      </w:tr>
      <w:tr w:rsidR="002B39B8" w:rsidRPr="006A3473" w14:paraId="3BED85E7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5CA52406" w14:textId="4A17EB25" w:rsidR="001C4267" w:rsidRPr="00500415" w:rsidRDefault="001C4267" w:rsidP="001D41E9">
            <w:pPr>
              <w:spacing w:line="400" w:lineRule="exact"/>
              <w:ind w:left="466" w:right="-45" w:hanging="267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Shanghai Lyuden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</w:rPr>
              <w:t>Technology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0380DF2D" w14:textId="4D4611EF" w:rsidR="001C4267" w:rsidRPr="001C561D" w:rsidRDefault="006970CC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1FE6FE2" w14:textId="77777777" w:rsidR="001C4267" w:rsidRPr="006A3473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4953468" w14:textId="018CA4B4" w:rsidR="001C4267" w:rsidRPr="001230D8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0D8">
              <w:rPr>
                <w:rFonts w:ascii="Angsana New" w:hAnsi="Angsana New"/>
                <w:sz w:val="28"/>
                <w:szCs w:val="28"/>
                <w:lang w:val="en-US"/>
              </w:rPr>
              <w:t>1,341.80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B085723" w14:textId="77777777" w:rsidR="001C4267" w:rsidRPr="006A3473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916DCDD" w14:textId="746872E7" w:rsidR="001C4267" w:rsidRPr="007D48C6" w:rsidRDefault="006970CC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D23C0C3" w14:textId="77777777" w:rsidR="001C4267" w:rsidRPr="007D48C6" w:rsidRDefault="001C4267" w:rsidP="001C42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FA6C557" w14:textId="4881C55E" w:rsidR="001C4267" w:rsidRPr="007D48C6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B39B8" w:rsidRPr="006A3473" w14:paraId="5621529A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5C2762DA" w14:textId="45994957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Jiangyin Runyang Electronic Appliance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E081AB0" w14:textId="2CE6B2A8" w:rsidR="008B7D44" w:rsidRPr="00F41DA5" w:rsidRDefault="00BC373D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388</w:t>
            </w:r>
            <w:r w:rsidR="006970CC" w:rsidRPr="006970C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020</w:t>
            </w:r>
            <w:r w:rsidR="006970CC" w:rsidRPr="006970CC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7F4B571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11E19249" w14:textId="545A2199" w:rsidR="008B7D44" w:rsidRPr="001230D8" w:rsidRDefault="00880A1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5B5B305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6A178A4" w14:textId="660CF59C" w:rsidR="008B7D44" w:rsidRPr="007D48C6" w:rsidRDefault="006970CC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B9E23C4" w14:textId="77777777" w:rsidR="008B7D44" w:rsidRPr="007D48C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CCED72A" w14:textId="177DE8D6" w:rsidR="008B7D44" w:rsidRPr="007D48C6" w:rsidRDefault="00880A1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B39B8" w:rsidRPr="006A3473" w14:paraId="6ED05703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2236CCF5" w14:textId="033EAC3F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Ningbo Aceboom Electric Motor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7349112" w14:textId="271B1DD3" w:rsidR="008B7D44" w:rsidRPr="001C561D" w:rsidRDefault="00BC373D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600</w:t>
            </w:r>
            <w:r w:rsidR="006970CC" w:rsidRPr="006970C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970</w:t>
            </w:r>
            <w:r w:rsidR="006970CC" w:rsidRPr="006970CC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6AE42BF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CF380BE" w14:textId="0B974225" w:rsidR="008B7D44" w:rsidRPr="00E01D2C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01D2C">
              <w:rPr>
                <w:rFonts w:ascii="Angsana New" w:hAnsi="Angsana New"/>
                <w:sz w:val="28"/>
                <w:szCs w:val="28"/>
                <w:lang w:val="en-US"/>
              </w:rPr>
              <w:t>2,383,036.95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49EBC02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6435FBF" w14:textId="1A375EE1" w:rsidR="008B7D44" w:rsidRPr="007D48C6" w:rsidRDefault="006970CC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1BCEB5E" w14:textId="77777777" w:rsidR="008B7D44" w:rsidRPr="007D48C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79E4BD7" w14:textId="2C8AA769" w:rsidR="008B7D44" w:rsidRPr="007D48C6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B39B8" w:rsidRPr="00775D86" w14:paraId="27E74FCF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2F66EA59" w14:textId="60FA17D6" w:rsidR="008B7D44" w:rsidRPr="00500415" w:rsidRDefault="008B7D44" w:rsidP="008B7D44">
            <w:pPr>
              <w:spacing w:line="400" w:lineRule="exact"/>
              <w:ind w:right="-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A509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</w:t>
            </w:r>
            <w:r w:rsidR="00DB273C" w:rsidRPr="005A509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หมุนเวียน</w:t>
            </w:r>
            <w:r w:rsidRPr="005A509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อื่น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D0A8D65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8DF1D2E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E3EE596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DFA839B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26F3E1B" w14:textId="42FF1113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0AE8E30" w14:textId="77777777" w:rsidR="008B7D44" w:rsidRPr="00775D8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391B55C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B39B8" w:rsidRPr="00775D86" w14:paraId="1055F9AE" w14:textId="77777777" w:rsidTr="00BC373D">
        <w:trPr>
          <w:trHeight w:val="57"/>
        </w:trPr>
        <w:tc>
          <w:tcPr>
            <w:tcW w:w="3545" w:type="dxa"/>
            <w:shd w:val="clear" w:color="auto" w:fill="auto"/>
          </w:tcPr>
          <w:p w14:paraId="29275C5B" w14:textId="08DEF3C6" w:rsidR="006970CC" w:rsidRPr="00500415" w:rsidRDefault="006970CC" w:rsidP="006970CC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Shanghai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Lyuden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&amp;Technology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0ED808F" w14:textId="103B321E" w:rsidR="006970CC" w:rsidRPr="00123A8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476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269D37B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A32C258" w14:textId="3D75254E" w:rsidR="006970CC" w:rsidRPr="00072324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92F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338,360.92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56A1C7" w14:textId="77777777" w:rsidR="006970CC" w:rsidRPr="00072324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0E2CDE2" w14:textId="24ED9992" w:rsidR="006970CC" w:rsidRPr="00072324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801136C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C52D22D" w14:textId="1D6E482D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39B8" w:rsidRPr="00775D86" w14:paraId="1CBBAAD0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1279CF2E" w14:textId="448ED2D7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Jiangyin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Runyang Electronic Appliance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60DDC45" w14:textId="38A59E85" w:rsidR="006970CC" w:rsidRPr="002A3356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CC824A0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6531D4A1" w14:textId="363B63AA" w:rsidR="006970CC" w:rsidRPr="00CC0342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03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1,130,836.22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3B721C5" w14:textId="77777777" w:rsidR="006970CC" w:rsidRPr="00072324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3975104" w14:textId="4A2944CA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F0BE71C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46AE0326" w14:textId="6F34029E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39B8" w:rsidRPr="00775D86" w14:paraId="23F171B1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4D5844AD" w14:textId="38F3FD06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Ningbo Aceboom Electric Motor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D7DFCF0" w14:textId="6F14F897" w:rsidR="006970CC" w:rsidRPr="00123A8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779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5D7E5F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2AEB74B" w14:textId="7A8DB7E2" w:rsidR="006970CC" w:rsidRPr="00072324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C03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574,238.53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3BA8A4B" w14:textId="77777777" w:rsidR="006970CC" w:rsidRPr="00072324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EC5CDAB" w14:textId="2C40CF8D" w:rsidR="006970CC" w:rsidRPr="00072324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56FD3B6" w14:textId="77777777" w:rsidR="006970CC" w:rsidRPr="00775D86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E19EEF7" w14:textId="148CF0A3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39B8" w:rsidRPr="00775D86" w14:paraId="4F159220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40A7B6D9" w14:textId="03B92325" w:rsidR="006970CC" w:rsidRPr="00500415" w:rsidRDefault="006970CC" w:rsidP="006970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60BFF60" w14:textId="44BF30C7" w:rsidR="006970CC" w:rsidRPr="00BF3B88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50B9F3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31BA7FA" w14:textId="5E036B49" w:rsidR="006970CC" w:rsidRDefault="00BC373D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150</w:t>
            </w:r>
            <w:r w:rsidR="006970C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707EF5F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4FA8255" w14:textId="4D6729B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966D5A9" w14:textId="77777777" w:rsidR="006970CC" w:rsidRPr="00DE05AA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91FABFA" w14:textId="488C2260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39B8" w:rsidRPr="00775D86" w14:paraId="61282DC4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0DC52B25" w14:textId="77777777" w:rsidR="008B7D44" w:rsidRPr="00500415" w:rsidRDefault="008B7D44" w:rsidP="008B7D4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lastRenderedPageBreak/>
              <w:t>เงินประกัน - ให้เช่าสำนักงาน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E9A6F21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5A5F7DE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6AFCA28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0EB2FCF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B22BFEF" w14:textId="3158CCA6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F2A2E2F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003A8C62" w14:textId="77777777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09D1" w:rsidRPr="00775D86" w14:paraId="2B49D22D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5D70B1D0" w14:textId="77777777" w:rsidR="006970CC" w:rsidRPr="00500415" w:rsidRDefault="006970CC" w:rsidP="006970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23059F53" w14:textId="0AB60DBD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9BDEECC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1A4904D" w14:textId="3FD87465" w:rsidR="006970CC" w:rsidRPr="00E50A6D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140C905" w14:textId="77777777" w:rsidR="006970CC" w:rsidRPr="00E50A6D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67ED210" w14:textId="57C31ED5" w:rsidR="006970CC" w:rsidRPr="009803D5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A4D945D" w14:textId="77777777" w:rsidR="006970CC" w:rsidRPr="00775D86" w:rsidRDefault="006970CC" w:rsidP="006970CC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0D41AB00" w14:textId="480FFC69" w:rsidR="006970CC" w:rsidRPr="009450DF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</w:tr>
      <w:tr w:rsidR="008E09D1" w:rsidRPr="00775D86" w14:paraId="213DFA2E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4A10E482" w14:textId="77777777" w:rsidR="006970CC" w:rsidRPr="00500415" w:rsidRDefault="006970CC" w:rsidP="006970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006A672D" w14:textId="0539CD3A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04DCD4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144DE0F0" w14:textId="6DF6294B" w:rsidR="006970CC" w:rsidRPr="00E50A6D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ABB233E" w14:textId="77777777" w:rsidR="006970CC" w:rsidRPr="00E50A6D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E985C54" w14:textId="7382B568" w:rsidR="006970CC" w:rsidRPr="009803D5" w:rsidRDefault="006970CC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61AC10C" w14:textId="77777777" w:rsidR="006970CC" w:rsidRPr="00775D86" w:rsidRDefault="006970CC" w:rsidP="006970CC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4B6C9FDF" w14:textId="197684C6" w:rsidR="006970CC" w:rsidRPr="009450DF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</w:tr>
      <w:tr w:rsidR="002B39B8" w:rsidRPr="00775D86" w14:paraId="0507F66D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415C98E9" w14:textId="42ED2CDF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บริษัท ฟังก์ชั่น </w:t>
            </w:r>
            <w:r w:rsidRPr="00AA572C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ลิว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เด็น เทคโนโลยี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2A7C9BB3" w14:textId="664A2CE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96DF6C6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AA0CE1D" w14:textId="5B6E33A9" w:rsidR="006970CC" w:rsidRPr="00E50A6D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610139D" w14:textId="77777777" w:rsidR="006970CC" w:rsidRPr="00E50A6D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1CD4927" w14:textId="26889EAC" w:rsidR="006970CC" w:rsidRPr="009803D5" w:rsidRDefault="00BC373D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050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B7C0BDA" w14:textId="77777777" w:rsidR="006970CC" w:rsidRPr="00775D86" w:rsidRDefault="006970CC" w:rsidP="006970CC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30DF63E4" w14:textId="068C198F" w:rsidR="006970CC" w:rsidRPr="009450DF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39B8" w:rsidRPr="00775D86" w14:paraId="4BC16F32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4232D5AA" w14:textId="1FDF4FFD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รุ่นห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ยาง อิเล็ก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ทรอนิกส์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4FC3E37" w14:textId="46A97568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BEB6FBD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22A8280" w14:textId="2DC0C338" w:rsidR="006970CC" w:rsidRPr="00E50A6D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3DD1E00" w14:textId="77777777" w:rsidR="006970CC" w:rsidRPr="00E50A6D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44D4B401" w14:textId="32AEDCA1" w:rsidR="006970CC" w:rsidRPr="009803D5" w:rsidRDefault="00BC373D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050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F0A5837" w14:textId="77777777" w:rsidR="006970CC" w:rsidRPr="00775D86" w:rsidRDefault="006970CC" w:rsidP="006970CC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3AE70541" w14:textId="47BD499B" w:rsidR="006970CC" w:rsidRPr="009450DF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39B8" w:rsidRPr="00775D86" w14:paraId="178A0E00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30FA58FA" w14:textId="550C62BE" w:rsidR="006970CC" w:rsidRPr="00500415" w:rsidRDefault="006970CC" w:rsidP="006970C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47265F4" w14:textId="6E09E84D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3BE1E8E" w14:textId="77777777" w:rsidR="006970CC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7FA6EA0D" w14:textId="570E199A" w:rsidR="006970CC" w:rsidRPr="00E50A6D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16DE4F7" w14:textId="77777777" w:rsidR="006970CC" w:rsidRPr="00E50A6D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FF5B578" w14:textId="7A302F25" w:rsidR="006970CC" w:rsidRPr="009803D5" w:rsidRDefault="00BC373D" w:rsidP="006970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050</w:t>
            </w:r>
            <w:r w:rsidR="006970CC" w:rsidRPr="006970C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03F78FD" w14:textId="77777777" w:rsidR="006970CC" w:rsidRPr="00775D86" w:rsidRDefault="006970CC" w:rsidP="006970CC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E1144D3" w14:textId="43BDA42A" w:rsidR="006970CC" w:rsidRPr="009450DF" w:rsidRDefault="006970CC" w:rsidP="006970C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bookmarkEnd w:id="2"/>
    <w:p w14:paraId="7413B3ED" w14:textId="45D25EA1" w:rsidR="0047209B" w:rsidRPr="005D0741" w:rsidRDefault="0047209B" w:rsidP="00C136FE">
      <w:pPr>
        <w:pStyle w:val="ListParagraph"/>
        <w:numPr>
          <w:ilvl w:val="1"/>
          <w:numId w:val="11"/>
        </w:numPr>
        <w:tabs>
          <w:tab w:val="left" w:pos="540"/>
        </w:tabs>
        <w:spacing w:before="120" w:after="240"/>
        <w:ind w:hanging="18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>รายการในงบกำไรขาดทุนเบ็ดเสร็จ</w:t>
      </w:r>
    </w:p>
    <w:p w14:paraId="0431261F" w14:textId="3F061927" w:rsidR="0047209B" w:rsidRDefault="00B41D64" w:rsidP="00573F70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B41D64">
        <w:rPr>
          <w:rFonts w:ascii="Angsana New" w:hAnsi="Angsana New"/>
          <w:sz w:val="30"/>
          <w:szCs w:val="30"/>
          <w:cs/>
        </w:rPr>
        <w:t xml:space="preserve">รายได้และค่าใช้จ่ายกับบุคคลและกิจการที่เกี่ยวข้องกันที่มีสาระสำคัญ </w:t>
      </w:r>
      <w:r w:rsidR="00851E05" w:rsidRPr="00851E05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851E05">
        <w:rPr>
          <w:rFonts w:ascii="Angsana New" w:hAnsi="Angsana New"/>
          <w:sz w:val="30"/>
          <w:szCs w:val="30"/>
        </w:rPr>
        <w:t>3</w:t>
      </w:r>
      <w:r w:rsidR="00851E05" w:rsidRPr="00851E05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7815AC">
        <w:rPr>
          <w:rFonts w:ascii="Angsana New" w:hAnsi="Angsana New"/>
          <w:sz w:val="30"/>
          <w:szCs w:val="30"/>
        </w:rPr>
        <w:t>9</w:t>
      </w:r>
      <w:r w:rsidR="00851E05" w:rsidRPr="00851E05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851E05">
        <w:rPr>
          <w:rFonts w:ascii="Angsana New" w:hAnsi="Angsana New"/>
          <w:sz w:val="30"/>
          <w:szCs w:val="30"/>
        </w:rPr>
        <w:t>30</w:t>
      </w:r>
      <w:r w:rsidR="00851E05" w:rsidRPr="00851E05">
        <w:rPr>
          <w:rFonts w:ascii="Angsana New" w:hAnsi="Angsana New"/>
          <w:sz w:val="30"/>
          <w:szCs w:val="30"/>
          <w:cs/>
        </w:rPr>
        <w:t xml:space="preserve"> </w:t>
      </w:r>
      <w:r w:rsidR="00E66A1B">
        <w:rPr>
          <w:rFonts w:ascii="Angsana New" w:hAnsi="Angsana New" w:hint="cs"/>
          <w:sz w:val="30"/>
          <w:szCs w:val="30"/>
          <w:cs/>
        </w:rPr>
        <w:t>กันยายน</w:t>
      </w:r>
      <w:r w:rsidRPr="00B41D6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127FC">
        <w:rPr>
          <w:rFonts w:ascii="Angsana New" w:hAnsi="Angsana New"/>
          <w:sz w:val="30"/>
          <w:szCs w:val="30"/>
        </w:rPr>
        <w:t>7</w:t>
      </w:r>
      <w:r w:rsidRPr="00B41D64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B127FC">
        <w:rPr>
          <w:rFonts w:ascii="Angsana New" w:hAnsi="Angsana New"/>
          <w:sz w:val="30"/>
          <w:szCs w:val="30"/>
        </w:rPr>
        <w:t>6</w:t>
      </w:r>
      <w:r w:rsidRPr="00B41D6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tblpX="-54" w:tblpY="1"/>
        <w:tblOverlap w:val="never"/>
        <w:tblW w:w="10189" w:type="dxa"/>
        <w:tblLayout w:type="fixed"/>
        <w:tblLook w:val="0000" w:firstRow="0" w:lastRow="0" w:firstColumn="0" w:lastColumn="0" w:noHBand="0" w:noVBand="0"/>
      </w:tblPr>
      <w:tblGrid>
        <w:gridCol w:w="3652"/>
        <w:gridCol w:w="255"/>
        <w:gridCol w:w="1421"/>
        <w:gridCol w:w="255"/>
        <w:gridCol w:w="1365"/>
        <w:gridCol w:w="255"/>
        <w:gridCol w:w="1365"/>
        <w:gridCol w:w="255"/>
        <w:gridCol w:w="1366"/>
      </w:tblGrid>
      <w:tr w:rsidR="007D48C6" w:rsidRPr="00B647C1" w14:paraId="2F9B25D6" w14:textId="77777777" w:rsidTr="00DA4E76">
        <w:trPr>
          <w:tblHeader/>
        </w:trPr>
        <w:tc>
          <w:tcPr>
            <w:tcW w:w="3652" w:type="dxa"/>
            <w:shd w:val="clear" w:color="auto" w:fill="auto"/>
          </w:tcPr>
          <w:p w14:paraId="7C9235AB" w14:textId="77777777" w:rsidR="007D48C6" w:rsidRPr="00B647C1" w:rsidRDefault="007D48C6" w:rsidP="007D48C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3" w:name="_Hlk146535600"/>
          </w:p>
        </w:tc>
        <w:tc>
          <w:tcPr>
            <w:tcW w:w="255" w:type="dxa"/>
            <w:shd w:val="clear" w:color="auto" w:fill="auto"/>
          </w:tcPr>
          <w:p w14:paraId="1021DBEF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DFF0835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0BF47A28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7DF9318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72B505EB" w14:textId="089D5C03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6" w:type="dxa"/>
            <w:gridSpan w:val="3"/>
            <w:shd w:val="clear" w:color="auto" w:fill="auto"/>
          </w:tcPr>
          <w:p w14:paraId="3B1855AA" w14:textId="490F800F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    (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51E05" w:rsidRPr="00B647C1" w14:paraId="4EBE6637" w14:textId="77777777" w:rsidTr="00DA4E76">
        <w:trPr>
          <w:tblHeader/>
        </w:trPr>
        <w:tc>
          <w:tcPr>
            <w:tcW w:w="3652" w:type="dxa"/>
            <w:shd w:val="clear" w:color="auto" w:fill="auto"/>
          </w:tcPr>
          <w:p w14:paraId="4E2919DA" w14:textId="77777777" w:rsidR="00851E05" w:rsidRPr="00B647C1" w:rsidRDefault="00851E05" w:rsidP="007D48C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9D19B89" w14:textId="77777777" w:rsidR="00851E05" w:rsidRPr="00B647C1" w:rsidRDefault="00851E05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8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A16577" w14:textId="390AB367" w:rsidR="00851E05" w:rsidRPr="00C45C70" w:rsidRDefault="00D708DA" w:rsidP="00851E05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647C1" w:rsidRPr="00B647C1" w14:paraId="045918A6" w14:textId="77777777" w:rsidTr="00DA4E76">
        <w:trPr>
          <w:tblHeader/>
        </w:trPr>
        <w:tc>
          <w:tcPr>
            <w:tcW w:w="3652" w:type="dxa"/>
            <w:shd w:val="clear" w:color="auto" w:fill="auto"/>
          </w:tcPr>
          <w:p w14:paraId="03BFBA1E" w14:textId="77777777" w:rsidR="00B647C1" w:rsidRPr="00B647C1" w:rsidRDefault="00B647C1" w:rsidP="007D48C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D53C3B3" w14:textId="77777777" w:rsidR="00B647C1" w:rsidRPr="00B647C1" w:rsidRDefault="00B647C1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931A8" w14:textId="31BA25F3" w:rsidR="00B647C1" w:rsidRPr="00B647C1" w:rsidRDefault="00D708DA" w:rsidP="007D48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FB5EC9C" w14:textId="28A591DA" w:rsidR="00B647C1" w:rsidRPr="00B647C1" w:rsidRDefault="00B647C1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AF1F86" w14:textId="4909AE3C" w:rsidR="00B647C1" w:rsidRPr="00B647C1" w:rsidRDefault="00D708DA" w:rsidP="007D48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E66A1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335FC9" w:rsidRPr="00B647C1" w14:paraId="1424BA0E" w14:textId="77777777" w:rsidTr="00DA4E76">
        <w:trPr>
          <w:tblHeader/>
        </w:trPr>
        <w:tc>
          <w:tcPr>
            <w:tcW w:w="3652" w:type="dxa"/>
            <w:shd w:val="clear" w:color="auto" w:fill="auto"/>
          </w:tcPr>
          <w:p w14:paraId="74FCB471" w14:textId="77777777" w:rsidR="00836F06" w:rsidRPr="00B647C1" w:rsidRDefault="00836F06" w:rsidP="007D48C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1DA341A6" w14:textId="77777777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A34AE" w14:textId="3BC83CE0" w:rsidR="00836F06" w:rsidRPr="00B647C1" w:rsidRDefault="00836F06" w:rsidP="00851E05">
            <w:pPr>
              <w:pStyle w:val="1"/>
              <w:pBdr>
                <w:bottom w:val="none" w:sz="0" w:space="0" w:color="auto"/>
              </w:pBdr>
              <w:spacing w:line="360" w:lineRule="exact"/>
              <w:ind w:left="-85" w:right="-70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 w:rsidR="00851E05"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 w:rsidR="00E66A1B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25F20DB" w14:textId="77777777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3189FC18" w14:textId="157A7063" w:rsidR="00836F06" w:rsidRPr="00B647C1" w:rsidRDefault="00C45C70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 w:rsidR="00E66A1B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55" w:type="dxa"/>
          </w:tcPr>
          <w:p w14:paraId="73ADC082" w14:textId="5C728CA2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4FF13" w14:textId="7A6BB0D2" w:rsidR="00836F06" w:rsidRPr="00B647C1" w:rsidRDefault="00851E05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 w:rsidR="00E66A1B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B647C1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5763B39A" w14:textId="1BE35A89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6EE0439" w14:textId="7D3F846D" w:rsidR="00836F06" w:rsidRPr="00B647C1" w:rsidRDefault="00C45C70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 w:rsidR="00E66A1B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</w:t>
            </w:r>
            <w:r w:rsidR="00AA7AD9">
              <w:rPr>
                <w:sz w:val="28"/>
                <w:szCs w:val="28"/>
              </w:rPr>
              <w:t>566</w:t>
            </w:r>
          </w:p>
        </w:tc>
      </w:tr>
      <w:tr w:rsidR="000819F6" w:rsidRPr="00B647C1" w14:paraId="0A16F4B6" w14:textId="77777777" w:rsidTr="00DA4E76">
        <w:trPr>
          <w:tblHeader/>
        </w:trPr>
        <w:tc>
          <w:tcPr>
            <w:tcW w:w="3652" w:type="dxa"/>
            <w:shd w:val="clear" w:color="auto" w:fill="auto"/>
          </w:tcPr>
          <w:p w14:paraId="14DF4497" w14:textId="77777777" w:rsidR="000819F6" w:rsidRPr="00B647C1" w:rsidRDefault="000819F6" w:rsidP="007D48C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45710F2" w14:textId="77777777" w:rsidR="000819F6" w:rsidRPr="00B647C1" w:rsidRDefault="000819F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B3207AE" w14:textId="77777777" w:rsidR="000819F6" w:rsidRPr="00B647C1" w:rsidRDefault="000819F6" w:rsidP="00851E05">
            <w:pPr>
              <w:pStyle w:val="1"/>
              <w:pBdr>
                <w:bottom w:val="none" w:sz="0" w:space="0" w:color="auto"/>
              </w:pBdr>
              <w:spacing w:line="360" w:lineRule="exact"/>
              <w:ind w:left="-85" w:right="-70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95D6A0A" w14:textId="77777777" w:rsidR="000819F6" w:rsidRPr="00B647C1" w:rsidRDefault="000819F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4FB9D494" w14:textId="77777777" w:rsidR="000819F6" w:rsidRPr="00B647C1" w:rsidRDefault="000819F6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14:paraId="271D0E87" w14:textId="77777777" w:rsidR="000819F6" w:rsidRPr="00B647C1" w:rsidRDefault="000819F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20C325F0" w14:textId="77777777" w:rsidR="000819F6" w:rsidRPr="00B647C1" w:rsidRDefault="000819F6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79933A4E" w14:textId="77777777" w:rsidR="000819F6" w:rsidRPr="00B647C1" w:rsidRDefault="000819F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030C58A" w14:textId="77777777" w:rsidR="000819F6" w:rsidRPr="00B647C1" w:rsidRDefault="000819F6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</w:p>
        </w:tc>
      </w:tr>
      <w:tr w:rsidR="00335FC9" w:rsidRPr="00B647C1" w14:paraId="761C6F0D" w14:textId="77777777" w:rsidTr="003B6E3E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6002592A" w14:textId="77777777" w:rsidR="00836F06" w:rsidRPr="00B60D39" w:rsidRDefault="00836F06" w:rsidP="007D48C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255" w:type="dxa"/>
            <w:shd w:val="clear" w:color="auto" w:fill="auto"/>
          </w:tcPr>
          <w:p w14:paraId="5523954B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512353CF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07C2895F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840173F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38C894B4" w14:textId="12C9F170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1C6921A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35305D0" w14:textId="2BCEA61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312DFB2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80E9C" w:rsidRPr="00B647C1" w14:paraId="6F5E26B0" w14:textId="77777777" w:rsidTr="00DE3924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3BDD3930" w14:textId="77777777" w:rsidR="00380E9C" w:rsidRPr="00B60D39" w:rsidRDefault="00380E9C" w:rsidP="00380E9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30E7BCD5" w14:textId="77777777" w:rsidR="00380E9C" w:rsidRPr="00B647C1" w:rsidRDefault="00380E9C" w:rsidP="00380E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543FB6A" w14:textId="7A0DF66F" w:rsidR="00380E9C" w:rsidRPr="00B647C1" w:rsidRDefault="00BC373D" w:rsidP="00380E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788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45A523A8" w14:textId="77777777" w:rsidR="00380E9C" w:rsidRPr="00B647C1" w:rsidRDefault="00380E9C" w:rsidP="00380E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8ACB93C" w14:textId="44F888DE" w:rsidR="00380E9C" w:rsidRPr="00380E9C" w:rsidRDefault="00380E9C" w:rsidP="00380E9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0E9C">
              <w:rPr>
                <w:rFonts w:ascii="Angsana New" w:hAnsi="Angsana New"/>
                <w:sz w:val="28"/>
                <w:szCs w:val="28"/>
                <w:lang w:val="en-US"/>
              </w:rPr>
              <w:t>141,909.00</w:t>
            </w:r>
          </w:p>
        </w:tc>
        <w:tc>
          <w:tcPr>
            <w:tcW w:w="255" w:type="dxa"/>
            <w:shd w:val="clear" w:color="auto" w:fill="auto"/>
          </w:tcPr>
          <w:p w14:paraId="1228397D" w14:textId="583F1F9D" w:rsidR="00380E9C" w:rsidRPr="00D708DA" w:rsidRDefault="00380E9C" w:rsidP="00380E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EE773AA" w14:textId="28C588E9" w:rsidR="00380E9C" w:rsidRPr="00D708DA" w:rsidRDefault="00BC373D" w:rsidP="00380E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420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778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C10E8A6" w14:textId="028978AF" w:rsidR="00380E9C" w:rsidRPr="00D708DA" w:rsidRDefault="00380E9C" w:rsidP="00380E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FBA0BAA" w14:textId="3EDD02DD" w:rsidR="00380E9C" w:rsidRPr="00380E9C" w:rsidRDefault="00380E9C" w:rsidP="00380E9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0E9C">
              <w:rPr>
                <w:rFonts w:ascii="Angsana New" w:hAnsi="Angsana New"/>
                <w:sz w:val="28"/>
                <w:szCs w:val="28"/>
                <w:lang w:val="en-US"/>
              </w:rPr>
              <w:t>428,233.00</w:t>
            </w:r>
          </w:p>
        </w:tc>
      </w:tr>
      <w:tr w:rsidR="00380E9C" w:rsidRPr="00B647C1" w14:paraId="5BF7CDCF" w14:textId="77777777" w:rsidTr="00DE3924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6E35FC01" w14:textId="412E1F61" w:rsidR="00380E9C" w:rsidRPr="00B60D39" w:rsidRDefault="00380E9C" w:rsidP="00380E9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28119353" w14:textId="77777777" w:rsidR="00380E9C" w:rsidRPr="00B647C1" w:rsidRDefault="00380E9C" w:rsidP="00380E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54D8C6D" w14:textId="07403B7B" w:rsidR="00380E9C" w:rsidRPr="00B647C1" w:rsidRDefault="00BC373D" w:rsidP="00380E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167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619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79A01A64" w14:textId="77777777" w:rsidR="00380E9C" w:rsidRPr="00B647C1" w:rsidRDefault="00380E9C" w:rsidP="00380E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7844FCBC" w14:textId="0DA7933B" w:rsidR="00380E9C" w:rsidRPr="00380E9C" w:rsidRDefault="00380E9C" w:rsidP="00380E9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0E9C">
              <w:rPr>
                <w:rFonts w:ascii="Angsana New" w:hAnsi="Angsana New"/>
                <w:sz w:val="28"/>
                <w:szCs w:val="28"/>
                <w:lang w:val="en-US"/>
              </w:rPr>
              <w:t>168,756.00</w:t>
            </w:r>
          </w:p>
        </w:tc>
        <w:tc>
          <w:tcPr>
            <w:tcW w:w="255" w:type="dxa"/>
            <w:shd w:val="clear" w:color="auto" w:fill="auto"/>
          </w:tcPr>
          <w:p w14:paraId="4B11110E" w14:textId="1F28B8C4" w:rsidR="00380E9C" w:rsidRPr="00D708DA" w:rsidRDefault="00380E9C" w:rsidP="00380E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8C82FA8" w14:textId="264951B3" w:rsidR="00380E9C" w:rsidRPr="00D708DA" w:rsidRDefault="00BC373D" w:rsidP="00380E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503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2D93D9C" w14:textId="77777777" w:rsidR="00380E9C" w:rsidRPr="00D708DA" w:rsidRDefault="00380E9C" w:rsidP="00380E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431D73FF" w14:textId="3FC3A589" w:rsidR="00380E9C" w:rsidRPr="00380E9C" w:rsidRDefault="00380E9C" w:rsidP="00380E9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0E9C">
              <w:rPr>
                <w:rFonts w:ascii="Angsana New" w:hAnsi="Angsana New"/>
                <w:sz w:val="28"/>
                <w:szCs w:val="28"/>
                <w:lang w:val="en-US"/>
              </w:rPr>
              <w:t>504,004.00</w:t>
            </w:r>
          </w:p>
        </w:tc>
      </w:tr>
      <w:tr w:rsidR="00380E9C" w:rsidRPr="00B647C1" w14:paraId="1E64042D" w14:textId="77777777" w:rsidTr="00DE3924">
        <w:trPr>
          <w:trHeight w:val="149"/>
        </w:trPr>
        <w:tc>
          <w:tcPr>
            <w:tcW w:w="3652" w:type="dxa"/>
            <w:shd w:val="clear" w:color="auto" w:fill="auto"/>
          </w:tcPr>
          <w:p w14:paraId="13C85619" w14:textId="77777777" w:rsidR="00380E9C" w:rsidRPr="00B60D39" w:rsidRDefault="00380E9C" w:rsidP="00380E9C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79BA8FE" w14:textId="77777777" w:rsidR="00380E9C" w:rsidRPr="00B647C1" w:rsidRDefault="00380E9C" w:rsidP="00380E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EDCAE" w14:textId="19014D11" w:rsidR="00380E9C" w:rsidRPr="00B647C1" w:rsidRDefault="00BC373D" w:rsidP="00380E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307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407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4688E366" w14:textId="77777777" w:rsidR="00380E9C" w:rsidRPr="00B647C1" w:rsidRDefault="00380E9C" w:rsidP="00380E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9AE4D" w14:textId="70C7F08F" w:rsidR="00380E9C" w:rsidRPr="00380E9C" w:rsidRDefault="00380E9C" w:rsidP="00380E9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0E9C">
              <w:rPr>
                <w:rFonts w:ascii="Angsana New" w:hAnsi="Angsana New"/>
                <w:sz w:val="28"/>
                <w:szCs w:val="28"/>
                <w:lang w:val="en-US"/>
              </w:rPr>
              <w:t>310,665.00</w:t>
            </w:r>
          </w:p>
        </w:tc>
        <w:tc>
          <w:tcPr>
            <w:tcW w:w="255" w:type="dxa"/>
            <w:shd w:val="clear" w:color="auto" w:fill="auto"/>
          </w:tcPr>
          <w:p w14:paraId="372081C4" w14:textId="5871CBF0" w:rsidR="00380E9C" w:rsidRPr="00D708DA" w:rsidRDefault="00380E9C" w:rsidP="00380E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45813" w14:textId="2343BC4C" w:rsidR="00380E9C" w:rsidRPr="00D708DA" w:rsidRDefault="00BC373D" w:rsidP="00380E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393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454F932" w14:textId="1550E380" w:rsidR="00380E9C" w:rsidRPr="00D708DA" w:rsidRDefault="00380E9C" w:rsidP="00380E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0AE8C1EB" w14:textId="4FB25D06" w:rsidR="00380E9C" w:rsidRPr="00380E9C" w:rsidRDefault="00380E9C" w:rsidP="00380E9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0E9C">
              <w:rPr>
                <w:rFonts w:ascii="Angsana New" w:hAnsi="Angsana New"/>
                <w:sz w:val="28"/>
                <w:szCs w:val="28"/>
                <w:lang w:val="en-US"/>
              </w:rPr>
              <w:t>932,237.00</w:t>
            </w:r>
          </w:p>
        </w:tc>
      </w:tr>
      <w:tr w:rsidR="00E95C0A" w:rsidRPr="00B647C1" w14:paraId="7B91DE2E" w14:textId="77777777" w:rsidTr="003B6E3E">
        <w:trPr>
          <w:trHeight w:val="149"/>
        </w:trPr>
        <w:tc>
          <w:tcPr>
            <w:tcW w:w="3652" w:type="dxa"/>
            <w:shd w:val="clear" w:color="auto" w:fill="auto"/>
          </w:tcPr>
          <w:p w14:paraId="48DF5226" w14:textId="3F8FFDA7" w:rsidR="00E95C0A" w:rsidRPr="00B60D39" w:rsidRDefault="00E95C0A" w:rsidP="00E95C0A">
            <w:pPr>
              <w:spacing w:line="360" w:lineRule="exact"/>
              <w:ind w:right="-36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95C0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255" w:type="dxa"/>
            <w:shd w:val="clear" w:color="auto" w:fill="auto"/>
          </w:tcPr>
          <w:p w14:paraId="3A5F5246" w14:textId="77777777" w:rsidR="00E95C0A" w:rsidRPr="00B647C1" w:rsidRDefault="00E95C0A" w:rsidP="00E95C0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5E4126E" w14:textId="77777777" w:rsidR="00E95C0A" w:rsidRPr="00B647C1" w:rsidRDefault="00E95C0A" w:rsidP="00E95C0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49A3FF58" w14:textId="77777777" w:rsidR="00E95C0A" w:rsidRPr="00B647C1" w:rsidRDefault="00E95C0A" w:rsidP="00E95C0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387B6B3" w14:textId="77777777" w:rsidR="00E95C0A" w:rsidRPr="00380E9C" w:rsidRDefault="00E95C0A" w:rsidP="00E95C0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878C1CC" w14:textId="77777777" w:rsidR="00E95C0A" w:rsidRPr="00D708DA" w:rsidRDefault="00E95C0A" w:rsidP="00E95C0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BAFA7F8" w14:textId="77777777" w:rsidR="00E95C0A" w:rsidRPr="00D708DA" w:rsidRDefault="00E95C0A" w:rsidP="00E95C0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CCBAE7C" w14:textId="77777777" w:rsidR="00E95C0A" w:rsidRPr="00D708DA" w:rsidRDefault="00E95C0A" w:rsidP="00E95C0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CF19946" w14:textId="77777777" w:rsidR="00E95C0A" w:rsidRPr="00380E9C" w:rsidRDefault="00E95C0A" w:rsidP="00E95C0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7729C" w:rsidRPr="00B647C1" w14:paraId="5EB61872" w14:textId="77777777" w:rsidTr="00DE3924">
        <w:trPr>
          <w:trHeight w:val="149"/>
        </w:trPr>
        <w:tc>
          <w:tcPr>
            <w:tcW w:w="3652" w:type="dxa"/>
            <w:shd w:val="clear" w:color="auto" w:fill="auto"/>
          </w:tcPr>
          <w:p w14:paraId="6D5905E5" w14:textId="1202B92D" w:rsidR="0067729C" w:rsidRPr="00B60D39" w:rsidRDefault="0067729C" w:rsidP="0067729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95C0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0B440ED7" w14:textId="77777777" w:rsidR="0067729C" w:rsidRPr="00B647C1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CFA1044" w14:textId="3FB9DB64" w:rsidR="0067729C" w:rsidRPr="00507DBF" w:rsidRDefault="00BC373D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67729C" w:rsidRPr="009C3C0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304EE974" w14:textId="77777777" w:rsidR="0067729C" w:rsidRPr="00B647C1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E5EDE6E" w14:textId="134F01DD" w:rsidR="0067729C" w:rsidRPr="00380E9C" w:rsidRDefault="0067729C" w:rsidP="0067729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3A2E">
              <w:rPr>
                <w:rFonts w:ascii="Angsana New" w:hAnsi="Angsana New"/>
                <w:sz w:val="28"/>
                <w:szCs w:val="28"/>
                <w:lang w:val="en-US"/>
              </w:rPr>
              <w:t>29,300.00</w:t>
            </w:r>
          </w:p>
        </w:tc>
        <w:tc>
          <w:tcPr>
            <w:tcW w:w="255" w:type="dxa"/>
            <w:shd w:val="clear" w:color="auto" w:fill="auto"/>
          </w:tcPr>
          <w:p w14:paraId="78881340" w14:textId="77777777" w:rsidR="0067729C" w:rsidRPr="00C83A2E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75770AB" w14:textId="382E8FB6" w:rsidR="0067729C" w:rsidRPr="00D708DA" w:rsidRDefault="00BC373D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67729C" w:rsidRPr="009C3C0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08A11B0" w14:textId="77777777" w:rsidR="0067729C" w:rsidRPr="00D708DA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BD53DF1" w14:textId="2A048BE6" w:rsidR="0067729C" w:rsidRPr="00380E9C" w:rsidRDefault="0067729C" w:rsidP="0067729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725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29,300.00</w:t>
            </w:r>
          </w:p>
        </w:tc>
      </w:tr>
      <w:tr w:rsidR="0067729C" w:rsidRPr="00B647C1" w14:paraId="43CFE755" w14:textId="77777777" w:rsidTr="00DE3924">
        <w:trPr>
          <w:trHeight w:val="149"/>
        </w:trPr>
        <w:tc>
          <w:tcPr>
            <w:tcW w:w="3652" w:type="dxa"/>
            <w:shd w:val="clear" w:color="auto" w:fill="auto"/>
          </w:tcPr>
          <w:p w14:paraId="4049FD40" w14:textId="77777777" w:rsidR="0067729C" w:rsidRPr="00B60D39" w:rsidRDefault="0067729C" w:rsidP="0067729C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18552F8" w14:textId="77777777" w:rsidR="0067729C" w:rsidRPr="00B647C1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CEDC8" w14:textId="19216275" w:rsidR="0067729C" w:rsidRPr="00B647C1" w:rsidRDefault="00BC373D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67729C" w:rsidRPr="009C3C0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2ACAC489" w14:textId="77777777" w:rsidR="0067729C" w:rsidRPr="00507DBF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27C0F" w14:textId="59074743" w:rsidR="0067729C" w:rsidRPr="00C83A2E" w:rsidRDefault="0067729C" w:rsidP="0067729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3A2E">
              <w:rPr>
                <w:rFonts w:ascii="Angsana New" w:hAnsi="Angsana New"/>
                <w:sz w:val="28"/>
                <w:szCs w:val="28"/>
                <w:lang w:val="en-US"/>
              </w:rPr>
              <w:t>29,300.00</w:t>
            </w:r>
          </w:p>
        </w:tc>
        <w:tc>
          <w:tcPr>
            <w:tcW w:w="255" w:type="dxa"/>
            <w:shd w:val="clear" w:color="auto" w:fill="auto"/>
          </w:tcPr>
          <w:p w14:paraId="6EBE1F71" w14:textId="77777777" w:rsidR="0067729C" w:rsidRPr="00C83A2E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923A5" w14:textId="7109C9A5" w:rsidR="0067729C" w:rsidRPr="00D708DA" w:rsidRDefault="00BC373D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67729C" w:rsidRPr="009C3C0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5693281" w14:textId="77777777" w:rsidR="0067729C" w:rsidRPr="00507DBF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3FC3563B" w14:textId="0B77CB4D" w:rsidR="0067729C" w:rsidRPr="00507DBF" w:rsidRDefault="0067729C" w:rsidP="0067729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725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29,300.00</w:t>
            </w:r>
          </w:p>
        </w:tc>
      </w:tr>
      <w:tr w:rsidR="00836F06" w:rsidRPr="00B647C1" w14:paraId="4A68152F" w14:textId="77777777" w:rsidTr="003B6E3E">
        <w:trPr>
          <w:trHeight w:val="149"/>
        </w:trPr>
        <w:tc>
          <w:tcPr>
            <w:tcW w:w="3652" w:type="dxa"/>
            <w:shd w:val="clear" w:color="auto" w:fill="auto"/>
          </w:tcPr>
          <w:p w14:paraId="48F448B3" w14:textId="77777777" w:rsidR="00836F06" w:rsidRPr="00B60D39" w:rsidRDefault="00836F0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รายได้ขายสินค้า</w:t>
            </w:r>
          </w:p>
        </w:tc>
        <w:tc>
          <w:tcPr>
            <w:tcW w:w="255" w:type="dxa"/>
            <w:shd w:val="clear" w:color="auto" w:fill="auto"/>
          </w:tcPr>
          <w:p w14:paraId="5E95DFE1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</w:tcPr>
          <w:p w14:paraId="36BAA74F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70DAB6EA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25E9967D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0DF30C5" w14:textId="303615A8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F9D290D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1B1631B" w14:textId="57EB0EA1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7D33E1BD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83A2E" w:rsidRPr="00B647C1" w14:paraId="0A3EF59C" w14:textId="77777777" w:rsidTr="00DE3924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160179ED" w14:textId="77777777" w:rsidR="00C83A2E" w:rsidRPr="00B60D39" w:rsidRDefault="00C83A2E" w:rsidP="00C83A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51AF485F" w14:textId="77777777" w:rsidR="00C83A2E" w:rsidRPr="00B647C1" w:rsidRDefault="00C83A2E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C784518" w14:textId="3A65F104" w:rsidR="00C83A2E" w:rsidRPr="00B647C1" w:rsidRDefault="00BC373D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54CD4D3E" w14:textId="77777777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83DE726" w14:textId="03DDB87A" w:rsidR="00C83A2E" w:rsidRPr="00634CA1" w:rsidRDefault="00C83A2E" w:rsidP="00634CA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4CA1">
              <w:rPr>
                <w:rFonts w:ascii="Angsana New" w:hAnsi="Angsana New"/>
                <w:sz w:val="28"/>
                <w:szCs w:val="28"/>
                <w:lang w:val="en-US"/>
              </w:rPr>
              <w:t>48,072.00</w:t>
            </w:r>
          </w:p>
        </w:tc>
        <w:tc>
          <w:tcPr>
            <w:tcW w:w="255" w:type="dxa"/>
            <w:shd w:val="clear" w:color="auto" w:fill="auto"/>
          </w:tcPr>
          <w:p w14:paraId="0851CA21" w14:textId="72880BE9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10F8EEEB" w14:textId="61457769" w:rsidR="00C83A2E" w:rsidRPr="009803D5" w:rsidRDefault="00BC373D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9C3C01" w:rsidRPr="009C3C0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082</w:t>
            </w:r>
            <w:r w:rsidR="009C3C01" w:rsidRPr="009C3C0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CFF88BA" w14:textId="5E9B903A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22D2DB3" w14:textId="3DB1484D" w:rsidR="00C83A2E" w:rsidRPr="00634CA1" w:rsidRDefault="00C83A2E" w:rsidP="00634CA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4CA1">
              <w:rPr>
                <w:rFonts w:ascii="Angsana New" w:hAnsi="Angsana New"/>
                <w:sz w:val="28"/>
                <w:szCs w:val="28"/>
                <w:lang w:val="en-US"/>
              </w:rPr>
              <w:t>76,126.00</w:t>
            </w:r>
          </w:p>
        </w:tc>
      </w:tr>
      <w:tr w:rsidR="00C83A2E" w:rsidRPr="00B647C1" w14:paraId="007E196A" w14:textId="77777777" w:rsidTr="00DE3924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2C612363" w14:textId="77777777" w:rsidR="00C83A2E" w:rsidRPr="00B60D39" w:rsidRDefault="00C83A2E" w:rsidP="00C83A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25974BE8" w14:textId="77777777" w:rsidR="00C83A2E" w:rsidRPr="00B647C1" w:rsidRDefault="00C83A2E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847CCF0" w14:textId="7F9EED58" w:rsidR="00C83A2E" w:rsidRPr="00B647C1" w:rsidRDefault="00BC373D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1889E8A6" w14:textId="77777777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8448EC7" w14:textId="6BFAD152" w:rsidR="00C83A2E" w:rsidRPr="00634CA1" w:rsidRDefault="00C83A2E" w:rsidP="00634CA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4CA1">
              <w:rPr>
                <w:rFonts w:ascii="Angsana New" w:hAnsi="Angsana New"/>
                <w:sz w:val="28"/>
                <w:szCs w:val="28"/>
                <w:lang w:val="en-US"/>
              </w:rPr>
              <w:t>4,589.00</w:t>
            </w:r>
          </w:p>
        </w:tc>
        <w:tc>
          <w:tcPr>
            <w:tcW w:w="255" w:type="dxa"/>
            <w:shd w:val="clear" w:color="auto" w:fill="auto"/>
          </w:tcPr>
          <w:p w14:paraId="545925D8" w14:textId="1F7A776F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2EF36572" w14:textId="3466587D" w:rsidR="00C83A2E" w:rsidRPr="009803D5" w:rsidRDefault="00BC373D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  <w:r w:rsidR="009C3C01" w:rsidRPr="009C3C0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839</w:t>
            </w:r>
            <w:r w:rsidR="009C3C01" w:rsidRPr="009C3C0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58DDBDE" w14:textId="60B2304A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E38B4D5" w14:textId="217485CA" w:rsidR="00C83A2E" w:rsidRPr="00634CA1" w:rsidRDefault="00C83A2E" w:rsidP="00634CA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4CA1">
              <w:rPr>
                <w:rFonts w:ascii="Angsana New" w:hAnsi="Angsana New"/>
                <w:sz w:val="28"/>
                <w:szCs w:val="28"/>
                <w:lang w:val="en-US"/>
              </w:rPr>
              <w:t>180,554.00</w:t>
            </w:r>
          </w:p>
        </w:tc>
      </w:tr>
      <w:tr w:rsidR="00C83A2E" w:rsidRPr="00B647C1" w14:paraId="04947DC4" w14:textId="77777777" w:rsidTr="00DE3924">
        <w:trPr>
          <w:trHeight w:val="149"/>
        </w:trPr>
        <w:tc>
          <w:tcPr>
            <w:tcW w:w="3652" w:type="dxa"/>
            <w:shd w:val="clear" w:color="auto" w:fill="auto"/>
          </w:tcPr>
          <w:p w14:paraId="00A1964F" w14:textId="77777777" w:rsidR="00C83A2E" w:rsidRPr="00B60D39" w:rsidRDefault="00C83A2E" w:rsidP="00C83A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55" w:type="dxa"/>
            <w:shd w:val="clear" w:color="auto" w:fill="auto"/>
          </w:tcPr>
          <w:p w14:paraId="520FFAEA" w14:textId="77777777" w:rsidR="00C83A2E" w:rsidRPr="00B647C1" w:rsidRDefault="00C83A2E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A19BA69" w14:textId="19AC03E2" w:rsidR="00C83A2E" w:rsidRPr="00B647C1" w:rsidRDefault="00BC373D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168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55" w:type="dxa"/>
            <w:shd w:val="clear" w:color="auto" w:fill="auto"/>
          </w:tcPr>
          <w:p w14:paraId="083E9710" w14:textId="77777777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BBA4A1A" w14:textId="103D2F0D" w:rsidR="00C83A2E" w:rsidRPr="00C83A2E" w:rsidRDefault="00C83A2E" w:rsidP="00C83A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3A2E">
              <w:rPr>
                <w:rFonts w:ascii="Angsana New" w:hAnsi="Angsana New"/>
                <w:sz w:val="28"/>
                <w:szCs w:val="28"/>
                <w:lang w:val="en-US"/>
              </w:rPr>
              <w:t>25,118.58</w:t>
            </w:r>
          </w:p>
        </w:tc>
        <w:tc>
          <w:tcPr>
            <w:tcW w:w="255" w:type="dxa"/>
            <w:shd w:val="clear" w:color="auto" w:fill="auto"/>
          </w:tcPr>
          <w:p w14:paraId="108CB76B" w14:textId="1C8EC222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4E25B4FB" w14:textId="2B5557C7" w:rsidR="00C83A2E" w:rsidRPr="009803D5" w:rsidRDefault="00BC373D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="009C3C01" w:rsidRPr="009C3C0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722</w:t>
            </w:r>
            <w:r w:rsidR="009C3C01" w:rsidRPr="009C3C0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8111FBE" w14:textId="18C163FE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3FB8E72" w14:textId="0E3D6729" w:rsidR="00C83A2E" w:rsidRPr="00C83A2E" w:rsidRDefault="00C83A2E" w:rsidP="00C83A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3A2E">
              <w:rPr>
                <w:rFonts w:ascii="Angsana New" w:hAnsi="Angsana New"/>
                <w:sz w:val="28"/>
                <w:szCs w:val="28"/>
                <w:lang w:val="en-US"/>
              </w:rPr>
              <w:t>70,521.29</w:t>
            </w:r>
          </w:p>
        </w:tc>
      </w:tr>
      <w:tr w:rsidR="00C83A2E" w:rsidRPr="00B647C1" w14:paraId="3D42CC26" w14:textId="77777777" w:rsidTr="00DE3924">
        <w:trPr>
          <w:trHeight w:val="149"/>
        </w:trPr>
        <w:tc>
          <w:tcPr>
            <w:tcW w:w="3652" w:type="dxa"/>
            <w:shd w:val="clear" w:color="auto" w:fill="auto"/>
          </w:tcPr>
          <w:p w14:paraId="4FA96D38" w14:textId="77777777" w:rsidR="00C83A2E" w:rsidRPr="00B60D39" w:rsidRDefault="00C83A2E" w:rsidP="00C83A2E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1CFCCD8" w14:textId="77777777" w:rsidR="00C83A2E" w:rsidRPr="00B647C1" w:rsidRDefault="00C83A2E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24999" w14:textId="7F3D5639" w:rsidR="00C83A2E" w:rsidRPr="00B647C1" w:rsidRDefault="00BC373D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029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55" w:type="dxa"/>
            <w:shd w:val="clear" w:color="auto" w:fill="auto"/>
          </w:tcPr>
          <w:p w14:paraId="5C09AA30" w14:textId="77777777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F90E2" w14:textId="1642CDBB" w:rsidR="00C83A2E" w:rsidRPr="00C83A2E" w:rsidRDefault="00C83A2E" w:rsidP="00C83A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3A2E">
              <w:rPr>
                <w:rFonts w:ascii="Angsana New" w:hAnsi="Angsana New"/>
                <w:sz w:val="28"/>
                <w:szCs w:val="28"/>
                <w:lang w:val="en-US"/>
              </w:rPr>
              <w:t>77,779.58</w:t>
            </w:r>
          </w:p>
        </w:tc>
        <w:tc>
          <w:tcPr>
            <w:tcW w:w="255" w:type="dxa"/>
            <w:shd w:val="clear" w:color="auto" w:fill="auto"/>
          </w:tcPr>
          <w:p w14:paraId="70C556E6" w14:textId="7118144C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3E1C" w14:textId="4B2BE128" w:rsidR="00C83A2E" w:rsidRPr="009803D5" w:rsidRDefault="00BC373D" w:rsidP="00C83A2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387</w:t>
            </w:r>
            <w:r w:rsidR="009C3C01" w:rsidRPr="009C3C0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643</w:t>
            </w:r>
            <w:r w:rsidR="009C3C01" w:rsidRPr="009C3C0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FE1EDD" w14:textId="451BC1BD" w:rsidR="00C83A2E" w:rsidRPr="00B647C1" w:rsidRDefault="00C83A2E" w:rsidP="00C83A2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7F2EB89" w14:textId="64AB3C06" w:rsidR="00C83A2E" w:rsidRPr="00C83A2E" w:rsidRDefault="00C83A2E" w:rsidP="00C83A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3A2E">
              <w:rPr>
                <w:rFonts w:ascii="Angsana New" w:hAnsi="Angsana New"/>
                <w:sz w:val="28"/>
                <w:szCs w:val="28"/>
                <w:lang w:val="en-US"/>
              </w:rPr>
              <w:t>327,201.29</w:t>
            </w:r>
          </w:p>
        </w:tc>
      </w:tr>
      <w:tr w:rsidR="009C3C01" w:rsidRPr="00B647C1" w14:paraId="73277E94" w14:textId="77777777" w:rsidTr="003B6E3E">
        <w:trPr>
          <w:trHeight w:val="113"/>
        </w:trPr>
        <w:tc>
          <w:tcPr>
            <w:tcW w:w="3652" w:type="dxa"/>
            <w:shd w:val="clear" w:color="auto" w:fill="auto"/>
          </w:tcPr>
          <w:p w14:paraId="2F58187E" w14:textId="1AA715E6" w:rsidR="009C3C01" w:rsidRPr="00B60D39" w:rsidRDefault="009C3C01" w:rsidP="009C3C01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95C0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อื่น</w:t>
            </w:r>
          </w:p>
        </w:tc>
        <w:tc>
          <w:tcPr>
            <w:tcW w:w="255" w:type="dxa"/>
            <w:shd w:val="clear" w:color="auto" w:fill="auto"/>
          </w:tcPr>
          <w:p w14:paraId="61B06C1E" w14:textId="77777777" w:rsidR="009C3C01" w:rsidRPr="00B647C1" w:rsidRDefault="009C3C01" w:rsidP="009C3C0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830ACA4" w14:textId="77777777" w:rsidR="009C3C01" w:rsidRPr="00B647C1" w:rsidRDefault="009C3C01" w:rsidP="009C3C0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E5BDF15" w14:textId="77777777" w:rsidR="009C3C01" w:rsidRPr="00B647C1" w:rsidRDefault="009C3C01" w:rsidP="009C3C0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7589D163" w14:textId="77777777" w:rsidR="009C3C01" w:rsidRPr="00B647C1" w:rsidRDefault="009C3C01" w:rsidP="009C3C0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332BBF9" w14:textId="77777777" w:rsidR="009C3C01" w:rsidRPr="00B647C1" w:rsidRDefault="009C3C01" w:rsidP="009C3C0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0C6226C9" w14:textId="77777777" w:rsidR="009C3C01" w:rsidRPr="00B647C1" w:rsidRDefault="009C3C01" w:rsidP="009C3C0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C76B301" w14:textId="77777777" w:rsidR="009C3C01" w:rsidRPr="00B647C1" w:rsidRDefault="009C3C01" w:rsidP="009C3C0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60BDF9DD" w14:textId="77777777" w:rsidR="009C3C01" w:rsidRPr="00B647C1" w:rsidRDefault="009C3C01" w:rsidP="009C3C0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76B65" w:rsidRPr="00B647C1" w14:paraId="55281355" w14:textId="77777777" w:rsidTr="00DE3924">
        <w:trPr>
          <w:trHeight w:val="113"/>
        </w:trPr>
        <w:tc>
          <w:tcPr>
            <w:tcW w:w="3652" w:type="dxa"/>
            <w:shd w:val="clear" w:color="auto" w:fill="auto"/>
          </w:tcPr>
          <w:p w14:paraId="488E6E6A" w14:textId="2D2770EC" w:rsidR="00576B65" w:rsidRPr="00B60D39" w:rsidRDefault="00576B65" w:rsidP="00576B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95C0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1B2EC322" w14:textId="77777777" w:rsidR="00576B65" w:rsidRPr="00B647C1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6C00B508" w14:textId="07B3A241" w:rsidR="00576B65" w:rsidRPr="00B647C1" w:rsidRDefault="00BC373D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="00576B65"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="00576B65"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722DF142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678D6CD5" w14:textId="46E4D835" w:rsidR="00576B65" w:rsidRPr="00B647C1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7950AF6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6BD24233" w14:textId="51117279" w:rsidR="00576B65" w:rsidRPr="00B647C1" w:rsidRDefault="00BC373D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="00576B65"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="00576B65"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C429FA0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2F2BC21" w14:textId="01DAEDE3" w:rsidR="00576B65" w:rsidRPr="00B647C1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6B65" w:rsidRPr="00B647C1" w14:paraId="5254ABDB" w14:textId="77777777" w:rsidTr="00DE3924">
        <w:trPr>
          <w:trHeight w:val="113"/>
        </w:trPr>
        <w:tc>
          <w:tcPr>
            <w:tcW w:w="3652" w:type="dxa"/>
            <w:shd w:val="clear" w:color="auto" w:fill="auto"/>
          </w:tcPr>
          <w:p w14:paraId="1EB42F96" w14:textId="77777777" w:rsidR="00576B65" w:rsidRPr="00B60D39" w:rsidRDefault="00576B65" w:rsidP="00576B65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1925FC5" w14:textId="77777777" w:rsidR="00576B65" w:rsidRPr="00B647C1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0A69C" w14:textId="25E9C501" w:rsidR="00576B65" w:rsidRPr="00B647C1" w:rsidRDefault="00BC373D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="00576B65"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="00576B65"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67B4A8A7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70F3F" w14:textId="464FB0F6" w:rsidR="00576B65" w:rsidRPr="00B647C1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1D0B20A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AEE6A" w14:textId="321DD153" w:rsidR="00576B65" w:rsidRPr="00B647C1" w:rsidRDefault="00BC373D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="00576B65"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="00576B65"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BA94EF9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94760AD" w14:textId="1C2EB12C" w:rsidR="00576B65" w:rsidRPr="00B647C1" w:rsidRDefault="00576B65" w:rsidP="00576B65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A4E76" w:rsidRPr="00B647C1" w14:paraId="59042F1B" w14:textId="77777777" w:rsidTr="00C136FE">
        <w:trPr>
          <w:trHeight w:val="113"/>
        </w:trPr>
        <w:tc>
          <w:tcPr>
            <w:tcW w:w="3652" w:type="dxa"/>
            <w:shd w:val="clear" w:color="auto" w:fill="auto"/>
          </w:tcPr>
          <w:p w14:paraId="2C3B0BB8" w14:textId="77777777" w:rsidR="00DA4E76" w:rsidRPr="00B60D39" w:rsidRDefault="00DA4E76" w:rsidP="00C44CE5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03D52F4" w14:textId="77777777" w:rsidR="00DA4E76" w:rsidRPr="00B647C1" w:rsidRDefault="00DA4E76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</w:tcPr>
          <w:p w14:paraId="7BA454EC" w14:textId="77777777" w:rsidR="00DA4E76" w:rsidRPr="00B647C1" w:rsidRDefault="00DA4E76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A5ACC5B" w14:textId="77777777" w:rsidR="00DA4E76" w:rsidRPr="00B647C1" w:rsidRDefault="00DA4E76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385EAB2E" w14:textId="77777777" w:rsidR="00DA4E76" w:rsidRPr="00B647C1" w:rsidRDefault="00DA4E76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2D9E1AC" w14:textId="77777777" w:rsidR="00DA4E76" w:rsidRPr="00B647C1" w:rsidRDefault="00DA4E76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1BB354C9" w14:textId="77777777" w:rsidR="00DA4E76" w:rsidRPr="00B647C1" w:rsidRDefault="00DA4E76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9C85991" w14:textId="77777777" w:rsidR="00DA4E76" w:rsidRPr="00B647C1" w:rsidRDefault="00DA4E76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2620F282" w14:textId="77777777" w:rsidR="00DA4E76" w:rsidRPr="00B647C1" w:rsidRDefault="00DA4E76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A4E76" w:rsidRPr="00B647C1" w14:paraId="7E65E660" w14:textId="77777777" w:rsidTr="003B6E3E">
        <w:trPr>
          <w:trHeight w:val="113"/>
        </w:trPr>
        <w:tc>
          <w:tcPr>
            <w:tcW w:w="3652" w:type="dxa"/>
            <w:shd w:val="clear" w:color="auto" w:fill="auto"/>
          </w:tcPr>
          <w:p w14:paraId="0A21B46C" w14:textId="5CB3F1FA" w:rsidR="00DA4E76" w:rsidRPr="00B60D39" w:rsidRDefault="00DA4E76" w:rsidP="00C44CE5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A4E76">
              <w:rPr>
                <w:rFonts w:ascii="Angsana New" w:hAnsi="Angsana New"/>
                <w:sz w:val="27"/>
                <w:szCs w:val="27"/>
                <w:cs/>
                <w:lang w:val="en-US"/>
              </w:rPr>
              <w:lastRenderedPageBreak/>
              <w:t>ซื้อสินค้า</w:t>
            </w:r>
          </w:p>
        </w:tc>
        <w:tc>
          <w:tcPr>
            <w:tcW w:w="255" w:type="dxa"/>
            <w:shd w:val="clear" w:color="auto" w:fill="auto"/>
          </w:tcPr>
          <w:p w14:paraId="4A134D87" w14:textId="77777777" w:rsidR="00DA4E76" w:rsidRPr="00B647C1" w:rsidRDefault="00DA4E76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1921A05" w14:textId="77777777" w:rsidR="00DA4E76" w:rsidRPr="00B647C1" w:rsidRDefault="00DA4E76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CFD13D3" w14:textId="77777777" w:rsidR="00DA4E76" w:rsidRPr="00B647C1" w:rsidRDefault="00DA4E76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53EE4F9B" w14:textId="77777777" w:rsidR="00DA4E76" w:rsidRPr="00B647C1" w:rsidRDefault="00DA4E76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870D1DC" w14:textId="77777777" w:rsidR="00DA4E76" w:rsidRPr="00B647C1" w:rsidRDefault="00DA4E76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1B2FDBFC" w14:textId="77777777" w:rsidR="00DA4E76" w:rsidRPr="00B647C1" w:rsidRDefault="00DA4E76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6171E27" w14:textId="77777777" w:rsidR="00DA4E76" w:rsidRPr="00B647C1" w:rsidRDefault="00DA4E76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0FEC7C36" w14:textId="77777777" w:rsidR="00DA4E76" w:rsidRPr="00B647C1" w:rsidRDefault="00DA4E76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01FD2" w:rsidRPr="009D75D3" w14:paraId="757D5530" w14:textId="77777777" w:rsidTr="00AD00F0">
        <w:trPr>
          <w:trHeight w:val="113"/>
        </w:trPr>
        <w:tc>
          <w:tcPr>
            <w:tcW w:w="3652" w:type="dxa"/>
            <w:shd w:val="clear" w:color="auto" w:fill="auto"/>
          </w:tcPr>
          <w:p w14:paraId="4D2FF82A" w14:textId="73CD874A" w:rsidR="00B01FD2" w:rsidRPr="00B60D39" w:rsidRDefault="00B01FD2" w:rsidP="00B01FD2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Shanghai Lyuden Environment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&amp;Technology Co., Ltd.</w:t>
            </w:r>
          </w:p>
        </w:tc>
        <w:tc>
          <w:tcPr>
            <w:tcW w:w="255" w:type="dxa"/>
            <w:shd w:val="clear" w:color="auto" w:fill="auto"/>
          </w:tcPr>
          <w:p w14:paraId="44503B99" w14:textId="77777777" w:rsidR="00B01FD2" w:rsidRPr="00940EA5" w:rsidRDefault="00B01FD2" w:rsidP="00940EA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50B3C57" w14:textId="50CFE3D5" w:rsidR="00B01FD2" w:rsidRPr="00C44CE5" w:rsidRDefault="00BC373D" w:rsidP="00B01F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538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55" w:type="dxa"/>
            <w:shd w:val="clear" w:color="auto" w:fill="auto"/>
          </w:tcPr>
          <w:p w14:paraId="2B16B4B1" w14:textId="77777777" w:rsidR="00B01FD2" w:rsidRPr="00C44CE5" w:rsidRDefault="00B01FD2" w:rsidP="00B01F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11EB109" w14:textId="2ACDB6F1" w:rsidR="00B01FD2" w:rsidRPr="00D90AF5" w:rsidRDefault="00B01FD2" w:rsidP="00166B7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0AF5">
              <w:rPr>
                <w:rFonts w:ascii="Angsana New" w:hAnsi="Angsana New"/>
                <w:sz w:val="28"/>
                <w:szCs w:val="28"/>
                <w:lang w:val="en-US"/>
              </w:rPr>
              <w:t>9,828,032.57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17A6BBB" w14:textId="77777777" w:rsidR="00B01FD2" w:rsidRPr="00C44CE5" w:rsidRDefault="00B01FD2" w:rsidP="00B01F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083A705" w14:textId="7D4DCE03" w:rsidR="00B01FD2" w:rsidRPr="00C44CE5" w:rsidRDefault="00BC373D" w:rsidP="00B01F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362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269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5AB4C9A" w14:textId="77777777" w:rsidR="00B01FD2" w:rsidRPr="00C44CE5" w:rsidRDefault="00B01FD2" w:rsidP="00B01F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67A664FE" w14:textId="664BA6BB" w:rsidR="00B01FD2" w:rsidRPr="009D75D3" w:rsidRDefault="00B01FD2" w:rsidP="00166B7A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75D3">
              <w:rPr>
                <w:rFonts w:ascii="Angsana New" w:hAnsi="Angsana New"/>
                <w:sz w:val="28"/>
                <w:szCs w:val="28"/>
                <w:lang w:val="en-US"/>
              </w:rPr>
              <w:t>9,828,032.57</w:t>
            </w:r>
          </w:p>
        </w:tc>
      </w:tr>
      <w:tr w:rsidR="00B01FD2" w:rsidRPr="009D75D3" w14:paraId="5D8CC073" w14:textId="77777777" w:rsidTr="00AD00F0">
        <w:trPr>
          <w:trHeight w:val="113"/>
        </w:trPr>
        <w:tc>
          <w:tcPr>
            <w:tcW w:w="3652" w:type="dxa"/>
            <w:shd w:val="clear" w:color="auto" w:fill="auto"/>
            <w:vAlign w:val="bottom"/>
          </w:tcPr>
          <w:p w14:paraId="40BA68C1" w14:textId="32E8BF13" w:rsidR="00B01FD2" w:rsidRPr="00B60D39" w:rsidRDefault="00B01FD2" w:rsidP="00B01FD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lang w:val="en-US"/>
              </w:rPr>
              <w:t>Jiangyin Runyang Electronic Appliance</w:t>
            </w:r>
          </w:p>
        </w:tc>
        <w:tc>
          <w:tcPr>
            <w:tcW w:w="255" w:type="dxa"/>
            <w:shd w:val="clear" w:color="auto" w:fill="auto"/>
          </w:tcPr>
          <w:p w14:paraId="4A51875C" w14:textId="77777777" w:rsidR="00B01FD2" w:rsidRPr="00B647C1" w:rsidRDefault="00B01FD2" w:rsidP="00B01FD2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34C2A6B2" w14:textId="62D005E9" w:rsidR="00B01FD2" w:rsidRPr="00C44CE5" w:rsidRDefault="00BC373D" w:rsidP="00B01FD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244D63" w:rsidRPr="00244D6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820</w:t>
            </w:r>
            <w:r w:rsidR="00244D63" w:rsidRPr="00244D6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060</w:t>
            </w:r>
            <w:r w:rsidR="00244D63" w:rsidRPr="00244D6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55" w:type="dxa"/>
            <w:shd w:val="clear" w:color="auto" w:fill="auto"/>
          </w:tcPr>
          <w:p w14:paraId="2A81BF13" w14:textId="77777777" w:rsidR="00B01FD2" w:rsidRPr="00C44CE5" w:rsidRDefault="00B01FD2" w:rsidP="00B01F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4E8C0F86" w14:textId="0A388BBD" w:rsidR="00B01FD2" w:rsidRPr="00D90AF5" w:rsidRDefault="006044C3" w:rsidP="00B01FD2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44C3">
              <w:rPr>
                <w:rFonts w:ascii="Angsana New" w:hAnsi="Angsana New"/>
                <w:sz w:val="28"/>
                <w:szCs w:val="28"/>
                <w:lang w:val="en-US"/>
              </w:rPr>
              <w:t>664,614.24</w:t>
            </w:r>
          </w:p>
        </w:tc>
        <w:tc>
          <w:tcPr>
            <w:tcW w:w="255" w:type="dxa"/>
            <w:shd w:val="clear" w:color="auto" w:fill="auto"/>
          </w:tcPr>
          <w:p w14:paraId="6E3C566D" w14:textId="77777777" w:rsidR="00B01FD2" w:rsidRPr="00C44CE5" w:rsidRDefault="00B01FD2" w:rsidP="00B01F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1BCC9022" w14:textId="0A170714" w:rsidR="00B01FD2" w:rsidRPr="00C44CE5" w:rsidRDefault="00BC373D" w:rsidP="00B01F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E71D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E71D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552</w:t>
            </w:r>
            <w:r w:rsidR="00F52F30" w:rsidRPr="00F52F3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E71D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1C217A2" w14:textId="77777777" w:rsidR="00B01FD2" w:rsidRPr="00C44CE5" w:rsidRDefault="00B01FD2" w:rsidP="00B01FD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5E116CEE" w14:textId="2DC570B8" w:rsidR="00B01FD2" w:rsidRPr="009D75D3" w:rsidRDefault="006044C3" w:rsidP="009D75D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44C3">
              <w:rPr>
                <w:rFonts w:ascii="Angsana New" w:hAnsi="Angsana New"/>
                <w:sz w:val="28"/>
                <w:szCs w:val="28"/>
                <w:lang w:val="en-US"/>
              </w:rPr>
              <w:t>664,614.24</w:t>
            </w:r>
          </w:p>
        </w:tc>
      </w:tr>
      <w:tr w:rsidR="00501557" w:rsidRPr="00B647C1" w14:paraId="0CB9C929" w14:textId="77777777" w:rsidTr="00AD00F0">
        <w:trPr>
          <w:trHeight w:val="113"/>
        </w:trPr>
        <w:tc>
          <w:tcPr>
            <w:tcW w:w="3652" w:type="dxa"/>
            <w:shd w:val="clear" w:color="auto" w:fill="auto"/>
            <w:vAlign w:val="bottom"/>
          </w:tcPr>
          <w:p w14:paraId="4664800F" w14:textId="3B5D15D3" w:rsidR="00501557" w:rsidRPr="00B60D39" w:rsidRDefault="00501557" w:rsidP="0050155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Ningbo Aceboom </w:t>
            </w:r>
            <w:r w:rsidRPr="00C44CE5">
              <w:rPr>
                <w:rFonts w:ascii="Angsana New" w:hAnsi="Angsana New"/>
                <w:sz w:val="27"/>
                <w:szCs w:val="27"/>
                <w:lang w:val="en-US"/>
              </w:rPr>
              <w:t>Electric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Motor Co., Ltd.</w:t>
            </w:r>
          </w:p>
        </w:tc>
        <w:tc>
          <w:tcPr>
            <w:tcW w:w="255" w:type="dxa"/>
            <w:shd w:val="clear" w:color="auto" w:fill="auto"/>
          </w:tcPr>
          <w:p w14:paraId="1891898E" w14:textId="77777777" w:rsidR="00501557" w:rsidRPr="00B647C1" w:rsidRDefault="00501557" w:rsidP="0050155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256D8B7" w14:textId="737E90E3" w:rsidR="00501557" w:rsidRPr="00C44CE5" w:rsidRDefault="00BC373D" w:rsidP="0050155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075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679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55" w:type="dxa"/>
            <w:shd w:val="clear" w:color="auto" w:fill="auto"/>
          </w:tcPr>
          <w:p w14:paraId="78C4ACEF" w14:textId="77777777" w:rsidR="00501557" w:rsidRPr="00C44CE5" w:rsidRDefault="00501557" w:rsidP="0050155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C2B3F77" w14:textId="6B4253C9" w:rsidR="00501557" w:rsidRPr="008B027F" w:rsidRDefault="00501557" w:rsidP="008B027F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027F">
              <w:rPr>
                <w:rFonts w:ascii="Angsana New" w:hAnsi="Angsana New"/>
                <w:sz w:val="28"/>
                <w:szCs w:val="28"/>
                <w:lang w:val="en-US"/>
              </w:rPr>
              <w:t>9,908,824.26</w:t>
            </w:r>
          </w:p>
        </w:tc>
        <w:tc>
          <w:tcPr>
            <w:tcW w:w="255" w:type="dxa"/>
            <w:shd w:val="clear" w:color="auto" w:fill="auto"/>
          </w:tcPr>
          <w:p w14:paraId="122E8EC7" w14:textId="77777777" w:rsidR="00501557" w:rsidRPr="008B027F" w:rsidRDefault="00501557" w:rsidP="008B027F">
            <w:pPr>
              <w:tabs>
                <w:tab w:val="decimal" w:pos="1451"/>
              </w:tabs>
              <w:spacing w:line="42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F2813E7" w14:textId="61B01A09" w:rsidR="00501557" w:rsidRPr="008B027F" w:rsidRDefault="00BC373D" w:rsidP="008B027F">
            <w:pPr>
              <w:tabs>
                <w:tab w:val="decimal" w:pos="1451"/>
              </w:tabs>
              <w:spacing w:line="42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8</w:t>
            </w:r>
            <w:r w:rsidR="00F52F30"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610</w:t>
            </w:r>
            <w:r w:rsidR="00F52F30"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428</w:t>
            </w:r>
            <w:r w:rsidR="00F52F30" w:rsidRPr="00F52F3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55" w:type="dxa"/>
            <w:shd w:val="clear" w:color="auto" w:fill="auto"/>
          </w:tcPr>
          <w:p w14:paraId="5F9053D1" w14:textId="77777777" w:rsidR="00501557" w:rsidRPr="008B027F" w:rsidRDefault="00501557" w:rsidP="008B027F">
            <w:pPr>
              <w:tabs>
                <w:tab w:val="decimal" w:pos="1451"/>
              </w:tabs>
              <w:spacing w:line="42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EEC5D08" w14:textId="6A954552" w:rsidR="00501557" w:rsidRPr="008B027F" w:rsidRDefault="00501557" w:rsidP="008B027F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027F">
              <w:rPr>
                <w:rFonts w:ascii="Angsana New" w:hAnsi="Angsana New"/>
                <w:sz w:val="28"/>
                <w:szCs w:val="28"/>
                <w:lang w:val="en-US"/>
              </w:rPr>
              <w:t>9,908,824.26</w:t>
            </w:r>
          </w:p>
        </w:tc>
      </w:tr>
      <w:tr w:rsidR="00824199" w:rsidRPr="00B647C1" w14:paraId="3A959DC7" w14:textId="77777777" w:rsidTr="00AD00F0">
        <w:trPr>
          <w:trHeight w:val="113"/>
        </w:trPr>
        <w:tc>
          <w:tcPr>
            <w:tcW w:w="3652" w:type="dxa"/>
            <w:shd w:val="clear" w:color="auto" w:fill="auto"/>
          </w:tcPr>
          <w:p w14:paraId="2642136C" w14:textId="77777777" w:rsidR="00C44CE5" w:rsidRPr="00B60D39" w:rsidRDefault="00C44CE5" w:rsidP="00C44CE5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FEFED27" w14:textId="77777777" w:rsidR="00C44CE5" w:rsidRPr="00B647C1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9BF9E" w14:textId="67FCD055" w:rsidR="00C44CE5" w:rsidRPr="00C44CE5" w:rsidRDefault="00BC373D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244D63" w:rsidRPr="00244D6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434</w:t>
            </w:r>
            <w:r w:rsidR="00244D63" w:rsidRPr="00244D6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  <w:r w:rsidR="00244D63" w:rsidRPr="00244D6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55" w:type="dxa"/>
            <w:shd w:val="clear" w:color="auto" w:fill="auto"/>
          </w:tcPr>
          <w:p w14:paraId="6DE8F10E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8C11" w14:textId="1987D41B" w:rsidR="00C44CE5" w:rsidRPr="00C44CE5" w:rsidRDefault="008B027F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B027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20,401,471.07</w:t>
            </w:r>
          </w:p>
        </w:tc>
        <w:tc>
          <w:tcPr>
            <w:tcW w:w="255" w:type="dxa"/>
            <w:shd w:val="clear" w:color="auto" w:fill="auto"/>
          </w:tcPr>
          <w:p w14:paraId="3E2E23E5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3D91E" w14:textId="72FBA3DC" w:rsidR="00C44CE5" w:rsidRPr="00C44CE5" w:rsidRDefault="00BC373D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E71D70" w:rsidRPr="00E71D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444</w:t>
            </w:r>
            <w:r w:rsidR="00E71D70" w:rsidRPr="00E71D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  <w:r w:rsidR="00E71D70" w:rsidRPr="00E71D7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94D0DF7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C1DB42B" w14:textId="5109FFF4" w:rsidR="00C44CE5" w:rsidRPr="00C44CE5" w:rsidRDefault="008B027F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B027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20,401,471.07</w:t>
            </w:r>
          </w:p>
        </w:tc>
      </w:tr>
      <w:tr w:rsidR="000819F6" w:rsidRPr="00B647C1" w14:paraId="7F6D3E5C" w14:textId="77777777" w:rsidTr="003B6E3E">
        <w:trPr>
          <w:trHeight w:val="149"/>
        </w:trPr>
        <w:tc>
          <w:tcPr>
            <w:tcW w:w="3652" w:type="dxa"/>
            <w:shd w:val="clear" w:color="auto" w:fill="auto"/>
          </w:tcPr>
          <w:p w14:paraId="617BC745" w14:textId="0A3E422B" w:rsidR="000819F6" w:rsidRPr="00B60D39" w:rsidRDefault="000819F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ซื้อสินทรัพย์</w:t>
            </w:r>
          </w:p>
        </w:tc>
        <w:tc>
          <w:tcPr>
            <w:tcW w:w="255" w:type="dxa"/>
            <w:shd w:val="clear" w:color="auto" w:fill="auto"/>
          </w:tcPr>
          <w:p w14:paraId="64989C33" w14:textId="77777777" w:rsidR="000819F6" w:rsidRPr="00B647C1" w:rsidRDefault="000819F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DAD2D37" w14:textId="77777777" w:rsidR="000819F6" w:rsidRPr="00B647C1" w:rsidRDefault="000819F6" w:rsidP="007D48C6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7AC64E9" w14:textId="77777777" w:rsidR="000819F6" w:rsidRPr="00B647C1" w:rsidRDefault="000819F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7BA7EE85" w14:textId="77777777" w:rsidR="000819F6" w:rsidRPr="00B647C1" w:rsidRDefault="000819F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4766723" w14:textId="77777777" w:rsidR="000819F6" w:rsidRPr="00B647C1" w:rsidRDefault="000819F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7D5FAF9C" w14:textId="77777777" w:rsidR="000819F6" w:rsidRPr="00B647C1" w:rsidRDefault="000819F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AE0E44A" w14:textId="77777777" w:rsidR="000819F6" w:rsidRPr="00B647C1" w:rsidRDefault="000819F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00A2C507" w14:textId="77777777" w:rsidR="000819F6" w:rsidRPr="00B647C1" w:rsidRDefault="000819F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03493" w:rsidRPr="00B647C1" w14:paraId="038009C4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31E5914F" w14:textId="2542E2E9" w:rsidR="009803D5" w:rsidRPr="00B60D39" w:rsidRDefault="009803D5" w:rsidP="007D48C6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Shanghai Lyuden Environment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&amp;Technology Co., Ltd.</w:t>
            </w:r>
          </w:p>
        </w:tc>
        <w:tc>
          <w:tcPr>
            <w:tcW w:w="255" w:type="dxa"/>
            <w:shd w:val="clear" w:color="auto" w:fill="auto"/>
          </w:tcPr>
          <w:p w14:paraId="4F0456F2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488542F" w14:textId="6503F432" w:rsidR="009803D5" w:rsidRPr="00B647C1" w:rsidRDefault="0067729C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741E522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30DCB2" w14:textId="696A4B59" w:rsidR="009803D5" w:rsidRPr="00B647C1" w:rsidRDefault="00676842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842">
              <w:rPr>
                <w:rFonts w:ascii="Angsana New" w:hAnsi="Angsana New"/>
                <w:sz w:val="28"/>
                <w:szCs w:val="28"/>
                <w:lang w:val="en-US"/>
              </w:rPr>
              <w:t>328,215.79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70A3614" w14:textId="48F013B5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E4C5F42" w14:textId="022930FA" w:rsidR="009803D5" w:rsidRPr="00B647C1" w:rsidRDefault="00BC373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861</w:t>
            </w:r>
            <w:r w:rsidR="00F52F30"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631</w:t>
            </w:r>
            <w:r w:rsidR="00F52F30" w:rsidRPr="00F52F3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D1279D9" w14:textId="6EAFEE0D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38D94D87" w14:textId="5AA1994C" w:rsidR="009803D5" w:rsidRPr="00B647C1" w:rsidRDefault="00676842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842">
              <w:rPr>
                <w:rFonts w:ascii="Angsana New" w:hAnsi="Angsana New"/>
                <w:sz w:val="28"/>
                <w:szCs w:val="28"/>
                <w:lang w:val="en-US"/>
              </w:rPr>
              <w:t>328,215.79</w:t>
            </w:r>
          </w:p>
        </w:tc>
      </w:tr>
      <w:tr w:rsidR="00F52F30" w:rsidRPr="00B647C1" w14:paraId="1CEF9424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02B1A0EC" w14:textId="7075B870" w:rsidR="00F52F30" w:rsidRPr="00B60D39" w:rsidRDefault="00F52F30" w:rsidP="00F52F30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F7C90">
              <w:rPr>
                <w:rFonts w:ascii="Angsana New" w:hAnsi="Angsana New"/>
                <w:color w:val="000000"/>
                <w:sz w:val="27"/>
                <w:szCs w:val="27"/>
              </w:rPr>
              <w:t>Jiangyin Runyang Electronic Appliance</w:t>
            </w:r>
          </w:p>
        </w:tc>
        <w:tc>
          <w:tcPr>
            <w:tcW w:w="255" w:type="dxa"/>
            <w:shd w:val="clear" w:color="auto" w:fill="auto"/>
          </w:tcPr>
          <w:p w14:paraId="73772598" w14:textId="77777777" w:rsidR="00F52F30" w:rsidRPr="00B647C1" w:rsidRDefault="00F52F30" w:rsidP="00F52F3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CEA2A56" w14:textId="63BC0AC3" w:rsidR="00F52F30" w:rsidRPr="00B647C1" w:rsidRDefault="0067729C" w:rsidP="00F52F3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E670838" w14:textId="77777777" w:rsidR="00F52F30" w:rsidRPr="00B647C1" w:rsidRDefault="00F52F30" w:rsidP="00F52F3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1B34A86" w14:textId="6F319BDE" w:rsidR="00F52F30" w:rsidRPr="00676842" w:rsidRDefault="00F52F30" w:rsidP="00F52F3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D2B">
              <w:rPr>
                <w:rFonts w:ascii="Angsana New" w:hAnsi="Angsana New"/>
                <w:sz w:val="28"/>
                <w:szCs w:val="28"/>
                <w:lang w:val="en-US"/>
              </w:rPr>
              <w:t>1,173,394.16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63ECC05" w14:textId="77777777" w:rsidR="00F52F30" w:rsidRPr="00B647C1" w:rsidRDefault="00F52F30" w:rsidP="00F52F3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225D7C0" w14:textId="5D35852A" w:rsidR="00F52F30" w:rsidRPr="00F52F30" w:rsidRDefault="00F52F30" w:rsidP="00F52F3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0D2A4DC" w14:textId="77777777" w:rsidR="00F52F30" w:rsidRPr="00B647C1" w:rsidRDefault="00F52F30" w:rsidP="00F52F3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3C0B6A08" w14:textId="69427D4A" w:rsidR="00F52F30" w:rsidRPr="00676842" w:rsidRDefault="00F52F30" w:rsidP="00F52F3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D2B">
              <w:rPr>
                <w:rFonts w:ascii="Angsana New" w:hAnsi="Angsana New"/>
                <w:sz w:val="28"/>
                <w:szCs w:val="28"/>
                <w:lang w:val="en-US"/>
              </w:rPr>
              <w:t>1,173,394.16</w:t>
            </w:r>
          </w:p>
        </w:tc>
      </w:tr>
      <w:tr w:rsidR="00A7116D" w:rsidRPr="00B647C1" w14:paraId="0D3397B0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117D37C6" w14:textId="11F2AC46" w:rsidR="00A7116D" w:rsidRPr="00B60D39" w:rsidRDefault="00A7116D" w:rsidP="007D48C6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Ningbo Aceboom Electric Motor Co., Ltd</w:t>
            </w:r>
          </w:p>
        </w:tc>
        <w:tc>
          <w:tcPr>
            <w:tcW w:w="255" w:type="dxa"/>
            <w:shd w:val="clear" w:color="auto" w:fill="auto"/>
          </w:tcPr>
          <w:p w14:paraId="0BD16DAA" w14:textId="77777777" w:rsidR="00A7116D" w:rsidRPr="00B647C1" w:rsidRDefault="00A7116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C68D837" w14:textId="3FF5CA8F" w:rsidR="00A7116D" w:rsidRPr="00B647C1" w:rsidRDefault="0067729C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D3B9E6E" w14:textId="77777777" w:rsidR="00A7116D" w:rsidRPr="00B647C1" w:rsidRDefault="00A7116D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339C3E4" w14:textId="2439FF76" w:rsidR="00A7116D" w:rsidRPr="00B647C1" w:rsidRDefault="00C34EA2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4EA2">
              <w:rPr>
                <w:rFonts w:ascii="Angsana New" w:hAnsi="Angsana New"/>
                <w:sz w:val="28"/>
                <w:szCs w:val="28"/>
                <w:lang w:val="en-US"/>
              </w:rPr>
              <w:t>607,299.21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A1CEB2D" w14:textId="77777777" w:rsidR="00A7116D" w:rsidRPr="00B647C1" w:rsidRDefault="00A7116D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2770605" w14:textId="519E29D8" w:rsidR="00A7116D" w:rsidRPr="00A7116D" w:rsidRDefault="00BC373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</w:t>
            </w:r>
            <w:r w:rsidR="00F52F30"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101</w:t>
            </w:r>
            <w:r w:rsidR="00F52F30" w:rsidRPr="00F52F3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B2EE480" w14:textId="77777777" w:rsidR="00A7116D" w:rsidRPr="00B647C1" w:rsidRDefault="00A7116D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3100F7EA" w14:textId="4FAA4D7D" w:rsidR="00A7116D" w:rsidRPr="00B647C1" w:rsidRDefault="00C34EA2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4EA2">
              <w:rPr>
                <w:rFonts w:ascii="Angsana New" w:hAnsi="Angsana New"/>
                <w:sz w:val="28"/>
                <w:szCs w:val="28"/>
                <w:lang w:val="en-US"/>
              </w:rPr>
              <w:t>607,299.21</w:t>
            </w:r>
          </w:p>
        </w:tc>
      </w:tr>
      <w:tr w:rsidR="00824199" w:rsidRPr="00B647C1" w14:paraId="7C946128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1B88DA8C" w14:textId="77777777" w:rsidR="009803D5" w:rsidRPr="00B60D39" w:rsidRDefault="009803D5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C34F311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DB495" w14:textId="5368A31E" w:rsidR="009803D5" w:rsidRPr="00B647C1" w:rsidRDefault="0067729C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0D77BEE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D139C" w14:textId="360A4627" w:rsidR="009803D5" w:rsidRPr="00B647C1" w:rsidRDefault="00BE518A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18A">
              <w:rPr>
                <w:rFonts w:ascii="Angsana New" w:hAnsi="Angsana New"/>
                <w:sz w:val="28"/>
                <w:szCs w:val="28"/>
                <w:lang w:val="en-US"/>
              </w:rPr>
              <w:t>2,108,909.16</w:t>
            </w:r>
          </w:p>
        </w:tc>
        <w:tc>
          <w:tcPr>
            <w:tcW w:w="255" w:type="dxa"/>
            <w:shd w:val="clear" w:color="auto" w:fill="auto"/>
          </w:tcPr>
          <w:p w14:paraId="42C12FC0" w14:textId="49601406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F03E0" w14:textId="4ED7FC4A" w:rsidR="009803D5" w:rsidRPr="00B647C1" w:rsidRDefault="00BC373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864</w:t>
            </w:r>
            <w:r w:rsidR="00F52F30"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732</w:t>
            </w:r>
            <w:r w:rsidR="00F52F30" w:rsidRPr="00F52F3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3E59711" w14:textId="62F3688E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69E11FF8" w14:textId="72CD2EB6" w:rsidR="009803D5" w:rsidRPr="00B647C1" w:rsidRDefault="00BE518A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18A">
              <w:rPr>
                <w:rFonts w:ascii="Angsana New" w:hAnsi="Angsana New"/>
                <w:sz w:val="28"/>
                <w:szCs w:val="28"/>
                <w:lang w:val="en-US"/>
              </w:rPr>
              <w:t>2,108,909.16</w:t>
            </w:r>
          </w:p>
        </w:tc>
      </w:tr>
      <w:tr w:rsidR="009803D5" w:rsidRPr="00B647C1" w14:paraId="4106AF6D" w14:textId="77777777" w:rsidTr="003B6E3E">
        <w:trPr>
          <w:trHeight w:val="149"/>
        </w:trPr>
        <w:tc>
          <w:tcPr>
            <w:tcW w:w="3652" w:type="dxa"/>
            <w:shd w:val="clear" w:color="auto" w:fill="auto"/>
          </w:tcPr>
          <w:p w14:paraId="6360233B" w14:textId="77777777" w:rsidR="009803D5" w:rsidRPr="00B60D39" w:rsidRDefault="009803D5" w:rsidP="007D48C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ต้นทุนในการจัดจำหน่าย/ค่าใช้จ่าย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ในการบริหาร</w:t>
            </w:r>
          </w:p>
        </w:tc>
        <w:tc>
          <w:tcPr>
            <w:tcW w:w="255" w:type="dxa"/>
            <w:shd w:val="clear" w:color="auto" w:fill="auto"/>
          </w:tcPr>
          <w:p w14:paraId="7A347741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9CFFD3C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470A40F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31447667" w14:textId="77777777" w:rsidR="009803D5" w:rsidRPr="009803D5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79F33D4" w14:textId="591261F2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E44B4F1" w14:textId="77777777" w:rsidR="009803D5" w:rsidRPr="009803D5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B32D41E" w14:textId="74968A4D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8005D42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F67F58" w:rsidRPr="00B647C1" w14:paraId="47EA1947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3884CB94" w14:textId="77777777" w:rsidR="00F67F58" w:rsidRPr="00B60D39" w:rsidRDefault="00F67F58" w:rsidP="00F67F5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5982C495" w14:textId="77777777" w:rsidR="00F67F58" w:rsidRPr="00B647C1" w:rsidRDefault="00F67F58" w:rsidP="00F67F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8BC5D7A" w14:textId="7046A790" w:rsidR="00F67F58" w:rsidRPr="00B647C1" w:rsidRDefault="0067729C" w:rsidP="00F67F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6657944" w14:textId="77777777" w:rsidR="00F67F58" w:rsidRPr="00B647C1" w:rsidRDefault="00F67F58" w:rsidP="00F67F5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381C7C6D" w14:textId="6D18A666" w:rsidR="00F67F58" w:rsidRPr="00B647C1" w:rsidRDefault="00F52F30" w:rsidP="00F67F5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DE7F57D" w14:textId="4D7C6431" w:rsidR="00F67F58" w:rsidRPr="00B647C1" w:rsidRDefault="00F67F58" w:rsidP="00F67F5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34D689D" w14:textId="5831D458" w:rsidR="00F67F58" w:rsidRPr="009803D5" w:rsidRDefault="00BC373D" w:rsidP="00F67F5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147</w:t>
            </w:r>
            <w:r w:rsidR="00F52F30"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196</w:t>
            </w:r>
            <w:r w:rsidR="00F52F30" w:rsidRPr="00F52F3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D5AC087" w14:textId="0AFF6835" w:rsidR="00F67F58" w:rsidRPr="00B647C1" w:rsidRDefault="00F67F58" w:rsidP="00F67F5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D98BF27" w14:textId="23D5C6CA" w:rsidR="00F67F58" w:rsidRPr="00183D77" w:rsidRDefault="00F67F58" w:rsidP="00F67F5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3D77">
              <w:rPr>
                <w:rFonts w:ascii="Angsana New" w:hAnsi="Angsana New"/>
                <w:sz w:val="28"/>
                <w:szCs w:val="28"/>
                <w:lang w:val="en-US"/>
              </w:rPr>
              <w:t>32,000.00</w:t>
            </w:r>
          </w:p>
        </w:tc>
      </w:tr>
      <w:tr w:rsidR="00F67F58" w:rsidRPr="00B647C1" w14:paraId="53021EA6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7AD89806" w14:textId="77777777" w:rsidR="00F67F58" w:rsidRPr="00B647C1" w:rsidRDefault="00F67F58" w:rsidP="00F67F5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24D1936" w14:textId="77777777" w:rsidR="00F67F58" w:rsidRPr="00B647C1" w:rsidRDefault="00F67F58" w:rsidP="00F67F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D1059" w14:textId="61972E34" w:rsidR="00F67F58" w:rsidRPr="00B647C1" w:rsidRDefault="0067729C" w:rsidP="00F67F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4C61A20" w14:textId="77777777" w:rsidR="00F67F58" w:rsidRPr="00B647C1" w:rsidRDefault="00F67F58" w:rsidP="00F67F5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AEB34" w14:textId="65B47982" w:rsidR="00F67F58" w:rsidRPr="009803D5" w:rsidRDefault="00F52F30" w:rsidP="00F67F5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49904C0" w14:textId="77A56EDC" w:rsidR="00F67F58" w:rsidRPr="00B647C1" w:rsidRDefault="00F67F58" w:rsidP="00F67F5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D835F" w14:textId="081E3970" w:rsidR="00F67F58" w:rsidRPr="009803D5" w:rsidRDefault="00BC373D" w:rsidP="00F67F5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147</w:t>
            </w:r>
            <w:r w:rsidR="00F52F30"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196</w:t>
            </w:r>
            <w:r w:rsidR="00F52F30" w:rsidRPr="00F52F3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FF8F71B" w14:textId="105E4F1B" w:rsidR="00F67F58" w:rsidRPr="00B647C1" w:rsidRDefault="00F67F58" w:rsidP="00F67F5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D2C994F" w14:textId="5B380787" w:rsidR="00F67F58" w:rsidRPr="00183D77" w:rsidRDefault="00F67F58" w:rsidP="00F67F5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3D77">
              <w:rPr>
                <w:rFonts w:ascii="Angsana New" w:hAnsi="Angsana New"/>
                <w:sz w:val="28"/>
                <w:szCs w:val="28"/>
                <w:lang w:val="en-US"/>
              </w:rPr>
              <w:t>32,000.00</w:t>
            </w:r>
          </w:p>
        </w:tc>
      </w:tr>
      <w:bookmarkEnd w:id="0"/>
      <w:bookmarkEnd w:id="3"/>
    </w:tbl>
    <w:p w14:paraId="5DA6C8EB" w14:textId="77777777" w:rsidR="00AA7AD9" w:rsidRPr="00573F70" w:rsidRDefault="00AA7AD9" w:rsidP="00AA7AD9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pPr w:leftFromText="180" w:rightFromText="180" w:vertAnchor="text" w:tblpX="-54" w:tblpY="1"/>
        <w:tblOverlap w:val="never"/>
        <w:tblW w:w="10189" w:type="dxa"/>
        <w:tblLayout w:type="fixed"/>
        <w:tblLook w:val="0000" w:firstRow="0" w:lastRow="0" w:firstColumn="0" w:lastColumn="0" w:noHBand="0" w:noVBand="0"/>
      </w:tblPr>
      <w:tblGrid>
        <w:gridCol w:w="3652"/>
        <w:gridCol w:w="255"/>
        <w:gridCol w:w="1421"/>
        <w:gridCol w:w="255"/>
        <w:gridCol w:w="1365"/>
        <w:gridCol w:w="255"/>
        <w:gridCol w:w="1365"/>
        <w:gridCol w:w="255"/>
        <w:gridCol w:w="1366"/>
      </w:tblGrid>
      <w:tr w:rsidR="00AA7AD9" w:rsidRPr="00B647C1" w14:paraId="3C53D834" w14:textId="77777777" w:rsidTr="009F4B51">
        <w:trPr>
          <w:tblHeader/>
        </w:trPr>
        <w:tc>
          <w:tcPr>
            <w:tcW w:w="3652" w:type="dxa"/>
            <w:shd w:val="clear" w:color="auto" w:fill="auto"/>
          </w:tcPr>
          <w:p w14:paraId="6388E090" w14:textId="77777777" w:rsidR="00AA7AD9" w:rsidRPr="00B647C1" w:rsidRDefault="00AA7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51BCD41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669E0164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56A83DCE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</w:tcPr>
          <w:p w14:paraId="0F57F7EF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3CCF351C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6" w:type="dxa"/>
            <w:gridSpan w:val="3"/>
            <w:shd w:val="clear" w:color="auto" w:fill="auto"/>
          </w:tcPr>
          <w:p w14:paraId="7435503B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    (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A7AD9" w:rsidRPr="00B647C1" w14:paraId="5EC601F6" w14:textId="77777777" w:rsidTr="009F4B51">
        <w:trPr>
          <w:tblHeader/>
        </w:trPr>
        <w:tc>
          <w:tcPr>
            <w:tcW w:w="3652" w:type="dxa"/>
            <w:shd w:val="clear" w:color="auto" w:fill="auto"/>
          </w:tcPr>
          <w:p w14:paraId="779A049A" w14:textId="77777777" w:rsidR="00AA7AD9" w:rsidRPr="00B647C1" w:rsidRDefault="00AA7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AAF6D3F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8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6FEF9E7" w14:textId="5110D30A" w:rsidR="00AA7AD9" w:rsidRPr="00C45C70" w:rsidRDefault="00D708D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8DA" w:rsidRPr="00B647C1" w14:paraId="663F32E6" w14:textId="77777777" w:rsidTr="009F4B51">
        <w:trPr>
          <w:tblHeader/>
        </w:trPr>
        <w:tc>
          <w:tcPr>
            <w:tcW w:w="3652" w:type="dxa"/>
            <w:shd w:val="clear" w:color="auto" w:fill="auto"/>
          </w:tcPr>
          <w:p w14:paraId="6D461B8C" w14:textId="77777777" w:rsidR="00D708DA" w:rsidRPr="00B647C1" w:rsidRDefault="00D708DA" w:rsidP="00D708D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359BBA41" w14:textId="77777777" w:rsidR="00D708DA" w:rsidRPr="00B647C1" w:rsidRDefault="00D708DA" w:rsidP="00D708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514C6" w14:textId="014BE8B4" w:rsidR="00D708DA" w:rsidRPr="00B647C1" w:rsidRDefault="00D708DA" w:rsidP="00D708D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F3ABC82" w14:textId="77777777" w:rsidR="00D708DA" w:rsidRPr="00B647C1" w:rsidRDefault="00D708DA" w:rsidP="00D708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5E9321" w14:textId="49ED8D62" w:rsidR="00D708DA" w:rsidRPr="00B647C1" w:rsidRDefault="00D708DA" w:rsidP="00D708D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240CF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AA7AD9" w:rsidRPr="00B647C1" w14:paraId="2AE1B8DF" w14:textId="77777777" w:rsidTr="009F4B51">
        <w:trPr>
          <w:tblHeader/>
        </w:trPr>
        <w:tc>
          <w:tcPr>
            <w:tcW w:w="3652" w:type="dxa"/>
            <w:shd w:val="clear" w:color="auto" w:fill="auto"/>
          </w:tcPr>
          <w:p w14:paraId="2190A08F" w14:textId="77777777" w:rsidR="00AA7AD9" w:rsidRPr="00B647C1" w:rsidRDefault="00AA7AD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446C6338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29F2" w14:textId="755DFE95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ind w:left="-85" w:right="-70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 w:rsidR="00D7392E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280F125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17AFF62E" w14:textId="430EE681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 w:rsidR="00D7392E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55" w:type="dxa"/>
          </w:tcPr>
          <w:p w14:paraId="5483FF1A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E71B8" w14:textId="545B5CE4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 w:rsidR="006B4B6F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7EBD818C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471FD2AB" w14:textId="18DD5CCA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 w:rsidR="006B4B6F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566</w:t>
            </w:r>
          </w:p>
        </w:tc>
      </w:tr>
      <w:tr w:rsidR="00AA7AD9" w:rsidRPr="00B647C1" w14:paraId="40A390A2" w14:textId="77777777" w:rsidTr="009F4B51">
        <w:trPr>
          <w:trHeight w:val="203"/>
          <w:tblHeader/>
        </w:trPr>
        <w:tc>
          <w:tcPr>
            <w:tcW w:w="3652" w:type="dxa"/>
            <w:shd w:val="clear" w:color="auto" w:fill="auto"/>
            <w:vAlign w:val="center"/>
          </w:tcPr>
          <w:p w14:paraId="6C5C04F3" w14:textId="6E04E6A5" w:rsidR="00AA7AD9" w:rsidRPr="00B60D39" w:rsidRDefault="00AA7AD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2136BC51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4BE32167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63854C2D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0BC8396F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1B501E0F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B9DEAE8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449AEBC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9C11DDE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F4B51" w:rsidRPr="00B647C1" w14:paraId="62DDC545" w14:textId="77777777" w:rsidTr="00AD00F0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018C9813" w14:textId="5D5A6728" w:rsidR="009F4B51" w:rsidRPr="00B60D39" w:rsidRDefault="009F4B5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255" w:type="dxa"/>
            <w:shd w:val="clear" w:color="auto" w:fill="auto"/>
          </w:tcPr>
          <w:p w14:paraId="09B2B10D" w14:textId="77777777" w:rsidR="009F4B51" w:rsidRPr="00B647C1" w:rsidRDefault="009F4B5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273EF047" w14:textId="77777777" w:rsidR="009F4B51" w:rsidRPr="00B647C1" w:rsidRDefault="009F4B5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494ADBF" w14:textId="77777777" w:rsidR="009F4B51" w:rsidRPr="00B647C1" w:rsidRDefault="009F4B5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6DA4154" w14:textId="77777777" w:rsidR="009F4B51" w:rsidRPr="00B647C1" w:rsidRDefault="009F4B5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3E0919E8" w14:textId="77777777" w:rsidR="009F4B51" w:rsidRPr="00B647C1" w:rsidRDefault="009F4B5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7E33A81A" w14:textId="77777777" w:rsidR="009F4B51" w:rsidRPr="00B647C1" w:rsidRDefault="009F4B5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EC4F0F2" w14:textId="77777777" w:rsidR="009F4B51" w:rsidRPr="00B647C1" w:rsidRDefault="009F4B5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45C455D" w14:textId="77777777" w:rsidR="009F4B51" w:rsidRPr="00B647C1" w:rsidRDefault="009F4B5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E300F" w:rsidRPr="00B647C1" w14:paraId="14449C4C" w14:textId="77777777" w:rsidTr="00AD00F0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5DF07F86" w14:textId="77777777" w:rsidR="003E300F" w:rsidRPr="00B60D39" w:rsidRDefault="003E300F" w:rsidP="003E300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6E592E5D" w14:textId="77777777" w:rsidR="003E300F" w:rsidRPr="00B647C1" w:rsidRDefault="003E300F" w:rsidP="003E30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E549B32" w14:textId="09BF23EE" w:rsidR="003E300F" w:rsidRPr="00B647C1" w:rsidRDefault="00BC373D" w:rsidP="003E30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788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3ED2BF48" w14:textId="77777777" w:rsidR="003E300F" w:rsidRPr="00B647C1" w:rsidRDefault="003E300F" w:rsidP="003E300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600F936" w14:textId="75480464" w:rsidR="003E300F" w:rsidRPr="000C45AB" w:rsidRDefault="003E300F" w:rsidP="003E300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45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141,909.00</w:t>
            </w:r>
          </w:p>
        </w:tc>
        <w:tc>
          <w:tcPr>
            <w:tcW w:w="255" w:type="dxa"/>
            <w:shd w:val="clear" w:color="auto" w:fill="auto"/>
          </w:tcPr>
          <w:p w14:paraId="5E654E1A" w14:textId="77777777" w:rsidR="003E300F" w:rsidRPr="000C45AB" w:rsidRDefault="003E300F" w:rsidP="003E300F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F723234" w14:textId="2CEE8D55" w:rsidR="003E300F" w:rsidRPr="000C45AB" w:rsidRDefault="00BC373D" w:rsidP="003E300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420</w:t>
            </w:r>
            <w:r w:rsidR="00C04513" w:rsidRPr="00C04513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778</w:t>
            </w:r>
            <w:r w:rsidR="00C04513" w:rsidRPr="00C0451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AFCF146" w14:textId="77777777" w:rsidR="003E300F" w:rsidRPr="000C45AB" w:rsidRDefault="003E300F" w:rsidP="003E300F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4C0D1FD" w14:textId="50FD420F" w:rsidR="003E300F" w:rsidRPr="000C45AB" w:rsidRDefault="003E300F" w:rsidP="003E300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45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428,233.00</w:t>
            </w:r>
          </w:p>
        </w:tc>
      </w:tr>
      <w:tr w:rsidR="003E300F" w:rsidRPr="00B647C1" w14:paraId="3FE8DF11" w14:textId="77777777" w:rsidTr="00AD00F0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272CCABB" w14:textId="77777777" w:rsidR="003E300F" w:rsidRPr="00B60D39" w:rsidRDefault="003E300F" w:rsidP="003E300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7C6A2778" w14:textId="77777777" w:rsidR="003E300F" w:rsidRPr="00B647C1" w:rsidRDefault="003E300F" w:rsidP="003E30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F792800" w14:textId="081008AB" w:rsidR="003E300F" w:rsidRPr="00B647C1" w:rsidRDefault="00BC373D" w:rsidP="003E30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167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619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36002FCA" w14:textId="77777777" w:rsidR="003E300F" w:rsidRPr="00B647C1" w:rsidRDefault="003E300F" w:rsidP="003E300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0361D2B" w14:textId="66DD7360" w:rsidR="003E300F" w:rsidRPr="000C45AB" w:rsidRDefault="003E300F" w:rsidP="003E300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45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168,756.00</w:t>
            </w:r>
          </w:p>
        </w:tc>
        <w:tc>
          <w:tcPr>
            <w:tcW w:w="255" w:type="dxa"/>
            <w:shd w:val="clear" w:color="auto" w:fill="auto"/>
          </w:tcPr>
          <w:p w14:paraId="7709CAB7" w14:textId="77777777" w:rsidR="003E300F" w:rsidRPr="000C45AB" w:rsidRDefault="003E300F" w:rsidP="003E300F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DB2D55A" w14:textId="7C430E27" w:rsidR="003E300F" w:rsidRPr="000C45AB" w:rsidRDefault="00BC373D" w:rsidP="003E300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503</w:t>
            </w:r>
            <w:r w:rsidR="0067729C" w:rsidRPr="0067729C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615</w:t>
            </w:r>
            <w:r w:rsidR="0067729C" w:rsidRPr="006772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0AFB5BC" w14:textId="77777777" w:rsidR="003E300F" w:rsidRPr="000C45AB" w:rsidRDefault="003E300F" w:rsidP="003E300F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4FDBD78B" w14:textId="1EDC1038" w:rsidR="003E300F" w:rsidRPr="000C45AB" w:rsidRDefault="003E300F" w:rsidP="003E300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45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504,004.00</w:t>
            </w:r>
          </w:p>
        </w:tc>
      </w:tr>
      <w:tr w:rsidR="007555DB" w:rsidRPr="00B647C1" w14:paraId="777554E3" w14:textId="77777777" w:rsidTr="00AD00F0">
        <w:trPr>
          <w:trHeight w:val="203"/>
        </w:trPr>
        <w:tc>
          <w:tcPr>
            <w:tcW w:w="3652" w:type="dxa"/>
            <w:shd w:val="clear" w:color="auto" w:fill="auto"/>
          </w:tcPr>
          <w:p w14:paraId="63C25468" w14:textId="77777777" w:rsidR="007555DB" w:rsidRPr="00B60D39" w:rsidRDefault="007555DB" w:rsidP="007555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55" w:type="dxa"/>
            <w:shd w:val="clear" w:color="auto" w:fill="auto"/>
          </w:tcPr>
          <w:p w14:paraId="312D13B1" w14:textId="77777777" w:rsidR="007555DB" w:rsidRPr="00B647C1" w:rsidRDefault="007555DB" w:rsidP="007555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9593515" w14:textId="7877664E" w:rsidR="007555DB" w:rsidRPr="00B647C1" w:rsidRDefault="00BC373D" w:rsidP="007555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55" w:type="dxa"/>
            <w:shd w:val="clear" w:color="auto" w:fill="auto"/>
          </w:tcPr>
          <w:p w14:paraId="5E5640EA" w14:textId="77777777" w:rsidR="007555DB" w:rsidRPr="00B647C1" w:rsidRDefault="007555DB" w:rsidP="007555D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2E054C7E" w14:textId="35114F52" w:rsidR="007555DB" w:rsidRPr="000C45AB" w:rsidRDefault="007555DB" w:rsidP="007555D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45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C543E70" w14:textId="77777777" w:rsidR="007555DB" w:rsidRPr="000C45AB" w:rsidRDefault="007555DB" w:rsidP="007555D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6EC1F29" w14:textId="6FB84AFC" w:rsidR="007555DB" w:rsidRPr="000C45AB" w:rsidRDefault="00BC373D" w:rsidP="007555D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205</w:t>
            </w:r>
            <w:r w:rsidR="00C04513" w:rsidRPr="00C04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175</w:t>
            </w:r>
            <w:r w:rsidR="00C04513" w:rsidRPr="00C0451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B7444E2" w14:textId="77777777" w:rsidR="007555DB" w:rsidRPr="000C45AB" w:rsidRDefault="007555DB" w:rsidP="007555D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683558A" w14:textId="36B5C054" w:rsidR="007555DB" w:rsidRPr="000C45AB" w:rsidRDefault="007555DB" w:rsidP="007555D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45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555DB" w:rsidRPr="00B647C1" w14:paraId="134FFED8" w14:textId="77777777" w:rsidTr="00AD00F0">
        <w:trPr>
          <w:trHeight w:val="203"/>
        </w:trPr>
        <w:tc>
          <w:tcPr>
            <w:tcW w:w="3652" w:type="dxa"/>
            <w:shd w:val="clear" w:color="auto" w:fill="auto"/>
          </w:tcPr>
          <w:p w14:paraId="6B468CC9" w14:textId="77777777" w:rsidR="007555DB" w:rsidRPr="00B60D39" w:rsidRDefault="007555DB" w:rsidP="007555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55" w:type="dxa"/>
            <w:shd w:val="clear" w:color="auto" w:fill="auto"/>
          </w:tcPr>
          <w:p w14:paraId="0C93F2D5" w14:textId="77777777" w:rsidR="007555DB" w:rsidRPr="00B647C1" w:rsidRDefault="007555DB" w:rsidP="007555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2D799F1" w14:textId="0E652796" w:rsidR="007555DB" w:rsidRPr="00B647C1" w:rsidRDefault="00BC373D" w:rsidP="007555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55" w:type="dxa"/>
            <w:shd w:val="clear" w:color="auto" w:fill="auto"/>
          </w:tcPr>
          <w:p w14:paraId="44396DBF" w14:textId="77777777" w:rsidR="007555DB" w:rsidRPr="00B647C1" w:rsidRDefault="007555DB" w:rsidP="007555D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A33FEE4" w14:textId="741CD880" w:rsidR="007555DB" w:rsidRPr="000C45AB" w:rsidRDefault="007555DB" w:rsidP="007555D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C45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7C66E1B" w14:textId="77777777" w:rsidR="007555DB" w:rsidRPr="000C45AB" w:rsidRDefault="007555DB" w:rsidP="007555D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27AF69F" w14:textId="4C074D6C" w:rsidR="007555DB" w:rsidRPr="000C45AB" w:rsidRDefault="00BC373D" w:rsidP="007555D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205</w:t>
            </w:r>
            <w:r w:rsidR="00C04513" w:rsidRPr="00C04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175</w:t>
            </w:r>
            <w:r w:rsidR="00C04513" w:rsidRPr="00C0451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254126C" w14:textId="77777777" w:rsidR="007555DB" w:rsidRPr="000C45AB" w:rsidRDefault="007555DB" w:rsidP="007555D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6E5378D9" w14:textId="75A02E8E" w:rsidR="007555DB" w:rsidRPr="000C45AB" w:rsidRDefault="007555DB" w:rsidP="007555D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C45AB">
              <w:rPr>
                <w:rFonts w:asciiTheme="majorBidi" w:hAnsiTheme="majorBidi" w:cstheme="majorBidi"/>
              </w:rPr>
              <w:t>-</w:t>
            </w:r>
          </w:p>
        </w:tc>
      </w:tr>
      <w:tr w:rsidR="007555DB" w:rsidRPr="00B647C1" w14:paraId="0522FD54" w14:textId="77777777" w:rsidTr="00AD00F0">
        <w:trPr>
          <w:trHeight w:val="203"/>
        </w:trPr>
        <w:tc>
          <w:tcPr>
            <w:tcW w:w="3652" w:type="dxa"/>
            <w:shd w:val="clear" w:color="auto" w:fill="auto"/>
          </w:tcPr>
          <w:p w14:paraId="7EF05F22" w14:textId="77777777" w:rsidR="007555DB" w:rsidRPr="00B60D39" w:rsidRDefault="007555DB" w:rsidP="007555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55" w:type="dxa"/>
            <w:shd w:val="clear" w:color="auto" w:fill="auto"/>
          </w:tcPr>
          <w:p w14:paraId="667EA42B" w14:textId="77777777" w:rsidR="007555DB" w:rsidRPr="00B647C1" w:rsidRDefault="007555DB" w:rsidP="007555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36CF98A" w14:textId="5627D327" w:rsidR="007555DB" w:rsidRPr="00B647C1" w:rsidRDefault="00BC373D" w:rsidP="007555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55" w:type="dxa"/>
            <w:shd w:val="clear" w:color="auto" w:fill="auto"/>
          </w:tcPr>
          <w:p w14:paraId="26ADD689" w14:textId="77777777" w:rsidR="007555DB" w:rsidRPr="00B647C1" w:rsidRDefault="007555DB" w:rsidP="007555D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760C1078" w14:textId="11AA8CEE" w:rsidR="007555DB" w:rsidRPr="000C45AB" w:rsidRDefault="007555DB" w:rsidP="007555D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C45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7E0CF78" w14:textId="77777777" w:rsidR="007555DB" w:rsidRPr="000C45AB" w:rsidRDefault="007555DB" w:rsidP="007555D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683FC72" w14:textId="23E5177C" w:rsidR="007555DB" w:rsidRPr="000C45AB" w:rsidRDefault="00BC373D" w:rsidP="007555D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205</w:t>
            </w:r>
            <w:r w:rsidR="00C04513" w:rsidRPr="00C04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175</w:t>
            </w:r>
            <w:r w:rsidR="00C04513" w:rsidRPr="00C0451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07870B0" w14:textId="77777777" w:rsidR="007555DB" w:rsidRPr="000C45AB" w:rsidRDefault="007555DB" w:rsidP="007555D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787F086" w14:textId="1D26E7D6" w:rsidR="007555DB" w:rsidRPr="000C45AB" w:rsidRDefault="007555DB" w:rsidP="007555D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C45AB">
              <w:rPr>
                <w:rFonts w:asciiTheme="majorBidi" w:hAnsiTheme="majorBidi" w:cstheme="majorBidi"/>
              </w:rPr>
              <w:t>-</w:t>
            </w:r>
          </w:p>
        </w:tc>
      </w:tr>
      <w:tr w:rsidR="00145816" w:rsidRPr="00B647C1" w14:paraId="2A2008AB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2A5D3F48" w14:textId="77777777" w:rsidR="00D708DA" w:rsidRPr="00B60D39" w:rsidRDefault="00D708DA" w:rsidP="00D708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65176BC" w14:textId="77777777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4F260" w14:textId="2CE8432F" w:rsidR="00D708DA" w:rsidRPr="00B647C1" w:rsidRDefault="00BC373D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512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582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55" w:type="dxa"/>
            <w:shd w:val="clear" w:color="auto" w:fill="auto"/>
          </w:tcPr>
          <w:p w14:paraId="06130BD2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91A95" w14:textId="63BD4C8E" w:rsidR="00D708DA" w:rsidRPr="000C45AB" w:rsidRDefault="00BC373D" w:rsidP="00D708D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</w:t>
            </w:r>
            <w:r w:rsidR="005B6887" w:rsidRPr="000C45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665</w:t>
            </w:r>
            <w:r w:rsidR="005B6887" w:rsidRPr="000C45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0F3D8ED0" w14:textId="77777777" w:rsidR="00D708DA" w:rsidRPr="000C45AB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C7C62" w14:textId="52666507" w:rsidR="00D708DA" w:rsidRPr="000C45AB" w:rsidRDefault="00BC373D" w:rsidP="00D708D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="00C04513" w:rsidRPr="00C04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539</w:t>
            </w:r>
            <w:r w:rsidR="00C04513" w:rsidRPr="00C04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918</w:t>
            </w:r>
            <w:r w:rsidR="00C04513" w:rsidRPr="00C0451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95C85A1" w14:textId="77777777" w:rsidR="00D708DA" w:rsidRPr="000C45AB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D7F5D03" w14:textId="24006AC3" w:rsidR="00D708DA" w:rsidRPr="000C45AB" w:rsidRDefault="00BC373D" w:rsidP="00D708D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932</w:t>
            </w:r>
            <w:r w:rsidR="00FE33EA" w:rsidRPr="000C45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237</w:t>
            </w:r>
            <w:r w:rsidR="00FE33EA" w:rsidRPr="000C45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DA4E76" w:rsidRPr="00B647C1" w14:paraId="092BAB88" w14:textId="77777777" w:rsidTr="009F4B51">
        <w:trPr>
          <w:trHeight w:val="149"/>
        </w:trPr>
        <w:tc>
          <w:tcPr>
            <w:tcW w:w="3652" w:type="dxa"/>
            <w:shd w:val="clear" w:color="auto" w:fill="auto"/>
          </w:tcPr>
          <w:p w14:paraId="1B2FFD5E" w14:textId="77777777" w:rsidR="00DA4E76" w:rsidRPr="00B60D39" w:rsidRDefault="00DA4E76" w:rsidP="00D708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B17AFC8" w14:textId="77777777" w:rsidR="00DA4E76" w:rsidRPr="00B647C1" w:rsidRDefault="00DA4E76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6BF3AB5" w14:textId="77777777" w:rsidR="00DA4E76" w:rsidRPr="00B647C1" w:rsidRDefault="00DA4E76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213C34A8" w14:textId="77777777" w:rsidR="00DA4E76" w:rsidRPr="00B647C1" w:rsidRDefault="00DA4E76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1DBCD119" w14:textId="77777777" w:rsidR="00DA4E76" w:rsidRPr="005B6887" w:rsidRDefault="00DA4E76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FAE6B2B" w14:textId="77777777" w:rsidR="00DA4E76" w:rsidRPr="00B647C1" w:rsidRDefault="00DA4E76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11524E94" w14:textId="77777777" w:rsidR="00DA4E76" w:rsidRPr="009803D5" w:rsidRDefault="00DA4E76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D9D4448" w14:textId="77777777" w:rsidR="00DA4E76" w:rsidRPr="00B647C1" w:rsidRDefault="00DA4E76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55140B2" w14:textId="77777777" w:rsidR="00DA4E76" w:rsidRPr="00FE33EA" w:rsidRDefault="00DA4E76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61854" w:rsidRPr="00B647C1" w14:paraId="5D84B6F0" w14:textId="77777777" w:rsidTr="009F4B51">
        <w:trPr>
          <w:trHeight w:val="149"/>
        </w:trPr>
        <w:tc>
          <w:tcPr>
            <w:tcW w:w="3652" w:type="dxa"/>
            <w:shd w:val="clear" w:color="auto" w:fill="auto"/>
          </w:tcPr>
          <w:p w14:paraId="4009D3A8" w14:textId="74949A23" w:rsidR="00E61854" w:rsidRPr="00B60D39" w:rsidRDefault="00E61854" w:rsidP="00E61854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F4CD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255" w:type="dxa"/>
            <w:shd w:val="clear" w:color="auto" w:fill="auto"/>
          </w:tcPr>
          <w:p w14:paraId="5409B942" w14:textId="77777777" w:rsidR="00E61854" w:rsidRPr="00B647C1" w:rsidRDefault="00E61854" w:rsidP="00E6185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14150207" w14:textId="77777777" w:rsidR="00E61854" w:rsidRPr="00B647C1" w:rsidRDefault="00E61854" w:rsidP="00E6185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4FB9359" w14:textId="77777777" w:rsidR="00E61854" w:rsidRPr="00B647C1" w:rsidRDefault="00E61854" w:rsidP="00E6185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25077C7" w14:textId="77777777" w:rsidR="00E61854" w:rsidRPr="005B6887" w:rsidRDefault="00E61854" w:rsidP="00E6185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40FDAD9" w14:textId="77777777" w:rsidR="00E61854" w:rsidRPr="00B647C1" w:rsidRDefault="00E61854" w:rsidP="00E6185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F4B6A3C" w14:textId="77777777" w:rsidR="00E61854" w:rsidRPr="009803D5" w:rsidRDefault="00E61854" w:rsidP="00E6185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B374A80" w14:textId="77777777" w:rsidR="00E61854" w:rsidRPr="00B647C1" w:rsidRDefault="00E61854" w:rsidP="00E6185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331EE02" w14:textId="77777777" w:rsidR="00E61854" w:rsidRPr="00FE33EA" w:rsidRDefault="00E61854" w:rsidP="00E6185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7450B" w:rsidRPr="00B647C1" w14:paraId="2E2334C9" w14:textId="77777777" w:rsidTr="00AD00F0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1BAEC8CA" w14:textId="03EA37BD" w:rsidR="0007450B" w:rsidRPr="00B60D39" w:rsidRDefault="0007450B" w:rsidP="009F4B5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1B59B59E" w14:textId="77777777" w:rsidR="0007450B" w:rsidRPr="00B647C1" w:rsidRDefault="0007450B" w:rsidP="0007450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B9925C5" w14:textId="6F5C10D0" w:rsidR="0007450B" w:rsidRPr="00B647C1" w:rsidRDefault="00BC373D" w:rsidP="0007450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1D4AD953" w14:textId="77777777" w:rsidR="0007450B" w:rsidRPr="00B647C1" w:rsidRDefault="0007450B" w:rsidP="0007450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5B800810" w14:textId="38E8679A" w:rsidR="0007450B" w:rsidRPr="00C51FF9" w:rsidRDefault="0007450B" w:rsidP="0007450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51FF9">
              <w:rPr>
                <w:rFonts w:ascii="Angsana New" w:hAnsi="Angsana New"/>
                <w:sz w:val="28"/>
                <w:szCs w:val="28"/>
                <w:lang w:val="en-US"/>
              </w:rPr>
              <w:t>29,300.00</w:t>
            </w:r>
          </w:p>
        </w:tc>
        <w:tc>
          <w:tcPr>
            <w:tcW w:w="255" w:type="dxa"/>
            <w:shd w:val="clear" w:color="auto" w:fill="auto"/>
          </w:tcPr>
          <w:p w14:paraId="59C22F85" w14:textId="77777777" w:rsidR="0007450B" w:rsidRPr="00B647C1" w:rsidRDefault="0007450B" w:rsidP="0007450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9A5D5C4" w14:textId="5D8598FC" w:rsidR="0007450B" w:rsidRPr="009803D5" w:rsidRDefault="00BC373D" w:rsidP="0007450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A066884" w14:textId="77777777" w:rsidR="0007450B" w:rsidRPr="00B647C1" w:rsidRDefault="0007450B" w:rsidP="0007450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2E45F28" w14:textId="09C79405" w:rsidR="0007450B" w:rsidRPr="0007450B" w:rsidRDefault="0007450B" w:rsidP="0007450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7450B">
              <w:rPr>
                <w:rFonts w:ascii="Angsana New" w:hAnsi="Angsana New"/>
                <w:sz w:val="28"/>
                <w:szCs w:val="28"/>
                <w:lang w:val="en-US"/>
              </w:rPr>
              <w:t>29,300.00</w:t>
            </w:r>
          </w:p>
        </w:tc>
      </w:tr>
      <w:tr w:rsidR="0007450B" w:rsidRPr="00B647C1" w14:paraId="50786433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2EE62E61" w14:textId="77777777" w:rsidR="0007450B" w:rsidRPr="00B60D39" w:rsidRDefault="0007450B" w:rsidP="0007450B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F8E16AE" w14:textId="77777777" w:rsidR="0007450B" w:rsidRPr="00B647C1" w:rsidRDefault="0007450B" w:rsidP="0007450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8EA14" w14:textId="7764A313" w:rsidR="0007450B" w:rsidRPr="00B647C1" w:rsidRDefault="00BC373D" w:rsidP="0007450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0608C514" w14:textId="77777777" w:rsidR="0007450B" w:rsidRPr="00B647C1" w:rsidRDefault="0007450B" w:rsidP="0007450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D5281" w14:textId="46DB3F9C" w:rsidR="0007450B" w:rsidRPr="00C51FF9" w:rsidRDefault="0007450B" w:rsidP="0007450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51FF9">
              <w:rPr>
                <w:rFonts w:ascii="Angsana New" w:hAnsi="Angsana New"/>
                <w:sz w:val="28"/>
                <w:szCs w:val="28"/>
                <w:lang w:val="en-US"/>
              </w:rPr>
              <w:t>29,300.00</w:t>
            </w:r>
          </w:p>
        </w:tc>
        <w:tc>
          <w:tcPr>
            <w:tcW w:w="255" w:type="dxa"/>
            <w:shd w:val="clear" w:color="auto" w:fill="auto"/>
          </w:tcPr>
          <w:p w14:paraId="77D2E837" w14:textId="77777777" w:rsidR="0007450B" w:rsidRPr="00B647C1" w:rsidRDefault="0007450B" w:rsidP="0007450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37F83" w14:textId="6DC33740" w:rsidR="0007450B" w:rsidRPr="009803D5" w:rsidRDefault="00BC373D" w:rsidP="0007450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9DFB667" w14:textId="77777777" w:rsidR="0007450B" w:rsidRPr="00B647C1" w:rsidRDefault="0007450B" w:rsidP="0007450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6658A54" w14:textId="48863B30" w:rsidR="0007450B" w:rsidRPr="0007450B" w:rsidRDefault="0007450B" w:rsidP="0007450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7450B">
              <w:rPr>
                <w:rFonts w:ascii="Angsana New" w:hAnsi="Angsana New"/>
                <w:sz w:val="28"/>
                <w:szCs w:val="28"/>
                <w:lang w:val="en-US"/>
              </w:rPr>
              <w:t>29,300.00</w:t>
            </w:r>
          </w:p>
        </w:tc>
      </w:tr>
      <w:tr w:rsidR="00AA7AD9" w:rsidRPr="00B647C1" w14:paraId="256CA95E" w14:textId="77777777" w:rsidTr="009F4B51">
        <w:trPr>
          <w:trHeight w:val="149"/>
        </w:trPr>
        <w:tc>
          <w:tcPr>
            <w:tcW w:w="3652" w:type="dxa"/>
            <w:shd w:val="clear" w:color="auto" w:fill="auto"/>
          </w:tcPr>
          <w:p w14:paraId="29F95406" w14:textId="77777777" w:rsidR="00AA7AD9" w:rsidRPr="00B60D39" w:rsidRDefault="00AA7AD9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รายได้ขายสินค้า</w:t>
            </w:r>
          </w:p>
        </w:tc>
        <w:tc>
          <w:tcPr>
            <w:tcW w:w="255" w:type="dxa"/>
            <w:shd w:val="clear" w:color="auto" w:fill="auto"/>
          </w:tcPr>
          <w:p w14:paraId="5D194418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2D56255C" w14:textId="77777777" w:rsidR="00AA7AD9" w:rsidRPr="00B647C1" w:rsidRDefault="00AA7AD9" w:rsidP="00A71E3E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CE40FB0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43AC7E7" w14:textId="77777777" w:rsidR="00AA7AD9" w:rsidRPr="00B647C1" w:rsidRDefault="00AA7AD9" w:rsidP="003B6E3E">
            <w:pPr>
              <w:tabs>
                <w:tab w:val="decimal" w:pos="1451"/>
              </w:tabs>
              <w:spacing w:line="4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4E13B126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47FDC8A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83C7CE4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638FF9BD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7729C" w:rsidRPr="00B647C1" w14:paraId="39D6D3BE" w14:textId="77777777" w:rsidTr="00AD00F0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54AA4F97" w14:textId="77777777" w:rsidR="0067729C" w:rsidRPr="00B60D39" w:rsidRDefault="0067729C" w:rsidP="0067729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lastRenderedPageBreak/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24BC48E5" w14:textId="77777777" w:rsidR="0067729C" w:rsidRPr="00B647C1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66454863" w14:textId="21950A24" w:rsidR="0067729C" w:rsidRPr="00B647C1" w:rsidRDefault="00BC373D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0AF6FDF2" w14:textId="77777777" w:rsidR="0067729C" w:rsidRPr="00B647C1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078E9AE" w14:textId="177751A0" w:rsidR="0067729C" w:rsidRPr="00C62CF4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2CF4">
              <w:rPr>
                <w:rFonts w:ascii="Angsana New" w:hAnsi="Angsana New"/>
                <w:sz w:val="28"/>
                <w:szCs w:val="28"/>
                <w:lang w:val="en-US"/>
              </w:rPr>
              <w:t>48,072.00</w:t>
            </w:r>
          </w:p>
        </w:tc>
        <w:tc>
          <w:tcPr>
            <w:tcW w:w="255" w:type="dxa"/>
            <w:shd w:val="clear" w:color="auto" w:fill="auto"/>
          </w:tcPr>
          <w:p w14:paraId="79A99DF6" w14:textId="77777777" w:rsidR="0067729C" w:rsidRPr="00B647C1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7B1DD9D4" w14:textId="5152E47A" w:rsidR="0067729C" w:rsidRPr="009803D5" w:rsidRDefault="00BC373D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31</w:t>
            </w:r>
            <w:r w:rsidR="0067729C" w:rsidRPr="006772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082</w:t>
            </w:r>
            <w:r w:rsidR="0067729C" w:rsidRPr="006772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33A96C5" w14:textId="77777777" w:rsidR="0067729C" w:rsidRPr="00B647C1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9B6EE0A" w14:textId="660E3F10" w:rsidR="0067729C" w:rsidRPr="00C62CF4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2CF4">
              <w:rPr>
                <w:rFonts w:ascii="Angsana New" w:hAnsi="Angsana New"/>
                <w:sz w:val="28"/>
                <w:szCs w:val="28"/>
                <w:lang w:val="en-US"/>
              </w:rPr>
              <w:t>76,126.00</w:t>
            </w:r>
          </w:p>
        </w:tc>
      </w:tr>
      <w:tr w:rsidR="0067729C" w:rsidRPr="00B647C1" w14:paraId="363C7307" w14:textId="77777777" w:rsidTr="00AD00F0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0185FF43" w14:textId="77777777" w:rsidR="0067729C" w:rsidRPr="00B60D39" w:rsidRDefault="0067729C" w:rsidP="0067729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0C9E5BA6" w14:textId="77777777" w:rsidR="0067729C" w:rsidRPr="00B647C1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22EAC86" w14:textId="5B0DA9CE" w:rsidR="0067729C" w:rsidRPr="00B647C1" w:rsidRDefault="00BC373D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439D5F04" w14:textId="77777777" w:rsidR="0067729C" w:rsidRPr="00B647C1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75305D8" w14:textId="57832A69" w:rsidR="0067729C" w:rsidRPr="0069188C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188C">
              <w:rPr>
                <w:rFonts w:ascii="Angsana New" w:hAnsi="Angsana New"/>
                <w:sz w:val="28"/>
                <w:szCs w:val="28"/>
                <w:lang w:val="en-US"/>
              </w:rPr>
              <w:t>4,589.00</w:t>
            </w:r>
          </w:p>
        </w:tc>
        <w:tc>
          <w:tcPr>
            <w:tcW w:w="255" w:type="dxa"/>
            <w:shd w:val="clear" w:color="auto" w:fill="auto"/>
          </w:tcPr>
          <w:p w14:paraId="1713E220" w14:textId="77777777" w:rsidR="0067729C" w:rsidRPr="00B647C1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70D69101" w14:textId="2158CD36" w:rsidR="0067729C" w:rsidRPr="009803D5" w:rsidRDefault="00BC373D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225</w:t>
            </w:r>
            <w:r w:rsidR="0067729C" w:rsidRPr="006772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839</w:t>
            </w:r>
            <w:r w:rsidR="0067729C" w:rsidRPr="0067729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Theme="majorBidi" w:hAnsi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285DA15" w14:textId="77777777" w:rsidR="0067729C" w:rsidRPr="00B647C1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40C4840" w14:textId="4B963B4D" w:rsidR="0067729C" w:rsidRPr="00C62CF4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2CF4">
              <w:rPr>
                <w:rFonts w:ascii="Angsana New" w:hAnsi="Angsana New"/>
                <w:sz w:val="28"/>
                <w:szCs w:val="28"/>
                <w:lang w:val="en-US"/>
              </w:rPr>
              <w:t>180,554.00</w:t>
            </w:r>
          </w:p>
        </w:tc>
      </w:tr>
      <w:tr w:rsidR="00F07B31" w:rsidRPr="00B647C1" w14:paraId="7C99656C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48159ABA" w14:textId="77777777" w:rsidR="00F07B31" w:rsidRPr="00B60D39" w:rsidRDefault="00F07B31" w:rsidP="00F07B3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55" w:type="dxa"/>
            <w:shd w:val="clear" w:color="auto" w:fill="auto"/>
          </w:tcPr>
          <w:p w14:paraId="7FDD9A79" w14:textId="77777777" w:rsidR="00F07B31" w:rsidRPr="00B647C1" w:rsidRDefault="00F07B31" w:rsidP="00F07B3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737C0A0B" w14:textId="72B36D90" w:rsidR="00F07B31" w:rsidRPr="00B647C1" w:rsidRDefault="00BC373D" w:rsidP="00F07B3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168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55" w:type="dxa"/>
            <w:shd w:val="clear" w:color="auto" w:fill="auto"/>
          </w:tcPr>
          <w:p w14:paraId="789A2C06" w14:textId="77777777" w:rsidR="00F07B31" w:rsidRPr="00B647C1" w:rsidRDefault="00F07B31" w:rsidP="00F07B3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4D97CEE6" w14:textId="5DFEDC54" w:rsidR="00F07B31" w:rsidRPr="0069188C" w:rsidRDefault="00F07B31" w:rsidP="00F07B3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188C">
              <w:rPr>
                <w:rFonts w:ascii="Angsana New" w:hAnsi="Angsana New"/>
                <w:sz w:val="28"/>
                <w:szCs w:val="28"/>
                <w:lang w:val="en-US"/>
              </w:rPr>
              <w:t>25,118.58</w:t>
            </w:r>
          </w:p>
        </w:tc>
        <w:tc>
          <w:tcPr>
            <w:tcW w:w="255" w:type="dxa"/>
            <w:shd w:val="clear" w:color="auto" w:fill="auto"/>
          </w:tcPr>
          <w:p w14:paraId="53E93CF9" w14:textId="77777777" w:rsidR="00F07B31" w:rsidRPr="00B647C1" w:rsidRDefault="00F07B31" w:rsidP="00F07B3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35D4FA1E" w14:textId="2EA4E130" w:rsidR="00F07B31" w:rsidRPr="009803D5" w:rsidRDefault="00BC373D" w:rsidP="00F07B3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722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68C2CAF" w14:textId="77777777" w:rsidR="00F07B31" w:rsidRPr="00B647C1" w:rsidRDefault="00F07B31" w:rsidP="00F07B3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A9B22F9" w14:textId="5D6DE7CA" w:rsidR="00F07B31" w:rsidRPr="00C62CF4" w:rsidRDefault="00F07B31" w:rsidP="00F07B3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2CF4">
              <w:rPr>
                <w:rFonts w:ascii="Angsana New" w:hAnsi="Angsana New"/>
                <w:sz w:val="28"/>
                <w:szCs w:val="28"/>
                <w:lang w:val="en-US"/>
              </w:rPr>
              <w:t>70,521.29</w:t>
            </w:r>
          </w:p>
        </w:tc>
      </w:tr>
      <w:tr w:rsidR="00F07B31" w:rsidRPr="00B647C1" w14:paraId="2406C5EC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23D4DE91" w14:textId="77777777" w:rsidR="00F07B31" w:rsidRPr="00B60D39" w:rsidRDefault="00F07B31" w:rsidP="00F07B31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86B1DBE" w14:textId="77777777" w:rsidR="00F07B31" w:rsidRPr="00B647C1" w:rsidRDefault="00F07B31" w:rsidP="00F07B3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0DD4A" w14:textId="3CEE2F0F" w:rsidR="00F07B31" w:rsidRPr="00B647C1" w:rsidRDefault="00BC373D" w:rsidP="00F07B3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029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55" w:type="dxa"/>
            <w:shd w:val="clear" w:color="auto" w:fill="auto"/>
          </w:tcPr>
          <w:p w14:paraId="1F161C81" w14:textId="77777777" w:rsidR="00F07B31" w:rsidRPr="00B647C1" w:rsidRDefault="00F07B31" w:rsidP="00F07B3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3252" w14:textId="155768B9" w:rsidR="00F07B31" w:rsidRPr="0069188C" w:rsidRDefault="00F07B31" w:rsidP="00F07B3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188C">
              <w:rPr>
                <w:rFonts w:ascii="Angsana New" w:hAnsi="Angsana New"/>
                <w:sz w:val="28"/>
                <w:szCs w:val="28"/>
                <w:lang w:val="en-US"/>
              </w:rPr>
              <w:t>77,779.58</w:t>
            </w:r>
          </w:p>
        </w:tc>
        <w:tc>
          <w:tcPr>
            <w:tcW w:w="255" w:type="dxa"/>
            <w:shd w:val="clear" w:color="auto" w:fill="auto"/>
          </w:tcPr>
          <w:p w14:paraId="55A73128" w14:textId="77777777" w:rsidR="00F07B31" w:rsidRPr="00B647C1" w:rsidRDefault="00F07B31" w:rsidP="00F07B3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59C4F" w14:textId="70920340" w:rsidR="00F07B31" w:rsidRPr="009803D5" w:rsidRDefault="00BC373D" w:rsidP="00F07B3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387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643</w:t>
            </w:r>
            <w:r w:rsidR="0067729C" w:rsidRPr="0067729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A1A2ED4" w14:textId="77777777" w:rsidR="00F07B31" w:rsidRPr="00B647C1" w:rsidRDefault="00F07B31" w:rsidP="00F07B3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59837AB1" w14:textId="5C622306" w:rsidR="00F07B31" w:rsidRPr="00C62CF4" w:rsidRDefault="00F07B31" w:rsidP="00F07B3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2CF4">
              <w:rPr>
                <w:rFonts w:ascii="Angsana New" w:hAnsi="Angsana New"/>
                <w:sz w:val="28"/>
                <w:szCs w:val="28"/>
                <w:lang w:val="en-US"/>
              </w:rPr>
              <w:t>327,201.29</w:t>
            </w:r>
          </w:p>
        </w:tc>
      </w:tr>
      <w:tr w:rsidR="0067729C" w:rsidRPr="00B647C1" w14:paraId="57C71B8B" w14:textId="77777777" w:rsidTr="0067729C">
        <w:trPr>
          <w:trHeight w:val="149"/>
        </w:trPr>
        <w:tc>
          <w:tcPr>
            <w:tcW w:w="3652" w:type="dxa"/>
            <w:shd w:val="clear" w:color="auto" w:fill="auto"/>
          </w:tcPr>
          <w:p w14:paraId="6BEEF0B6" w14:textId="0D0ECDEC" w:rsidR="0067729C" w:rsidRPr="00B60D39" w:rsidRDefault="0067729C" w:rsidP="0067729C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อื่น</w:t>
            </w:r>
          </w:p>
        </w:tc>
        <w:tc>
          <w:tcPr>
            <w:tcW w:w="255" w:type="dxa"/>
            <w:shd w:val="clear" w:color="auto" w:fill="auto"/>
          </w:tcPr>
          <w:p w14:paraId="48955FB1" w14:textId="77777777" w:rsidR="0067729C" w:rsidRPr="00B647C1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584E098" w14:textId="77777777" w:rsidR="0067729C" w:rsidRPr="00B647C1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75A8F225" w14:textId="77777777" w:rsidR="0067729C" w:rsidRPr="00B647C1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6D5E67DB" w14:textId="77777777" w:rsidR="0067729C" w:rsidRPr="0069188C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9C3247C" w14:textId="77777777" w:rsidR="0067729C" w:rsidRPr="00B647C1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2E5B807D" w14:textId="77777777" w:rsidR="0067729C" w:rsidRPr="0067729C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75D1447" w14:textId="77777777" w:rsidR="0067729C" w:rsidRPr="00B647C1" w:rsidRDefault="0067729C" w:rsidP="0067729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18DFAB9B" w14:textId="77777777" w:rsidR="0067729C" w:rsidRPr="00C62CF4" w:rsidRDefault="0067729C" w:rsidP="0067729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76B65" w:rsidRPr="00B647C1" w14:paraId="2880CDE0" w14:textId="77777777" w:rsidTr="00AD00F0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0B714864" w14:textId="56FFC9E9" w:rsidR="00576B65" w:rsidRPr="00B60D39" w:rsidRDefault="00576B65" w:rsidP="00576B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13F2D483" w14:textId="77777777" w:rsidR="00576B65" w:rsidRPr="00B647C1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65CF5132" w14:textId="38228F44" w:rsidR="00576B65" w:rsidRPr="00B647C1" w:rsidRDefault="00BC373D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="00576B65"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="00576B65"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5D6AE06D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683099B3" w14:textId="7CAFC8A8" w:rsidR="00576B65" w:rsidRPr="0069188C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B855BA5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361986D5" w14:textId="244A3F56" w:rsidR="00576B65" w:rsidRPr="0067729C" w:rsidRDefault="00BC373D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="00576B65"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="00576B65"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C567492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BC2BAAF" w14:textId="387292EB" w:rsidR="00576B65" w:rsidRPr="00C62CF4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6B65" w:rsidRPr="00B647C1" w14:paraId="50AE3814" w14:textId="77777777" w:rsidTr="00AD00F0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2BAE79ED" w14:textId="77777777" w:rsidR="00576B65" w:rsidRPr="00B60D39" w:rsidRDefault="00576B65" w:rsidP="00576B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F8835B7" w14:textId="77777777" w:rsidR="00576B65" w:rsidRPr="00B647C1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1854D" w14:textId="11EA9DF9" w:rsidR="00576B65" w:rsidRPr="00B647C1" w:rsidRDefault="00BC373D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="00576B65"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="00576B65"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0EE389F5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02B35" w14:textId="6D438C2E" w:rsidR="00576B65" w:rsidRPr="0067729C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4F67ABA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F0FAD" w14:textId="538A1762" w:rsidR="00576B65" w:rsidRPr="0067729C" w:rsidRDefault="00BC373D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="00576B65"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="00576B65"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8996573" w14:textId="77777777" w:rsidR="00576B65" w:rsidRPr="00B647C1" w:rsidRDefault="00576B65" w:rsidP="00576B6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FD59B28" w14:textId="5365BC6B" w:rsidR="00576B65" w:rsidRPr="00C62CF4" w:rsidRDefault="00576B65" w:rsidP="00576B6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A7AD9" w:rsidRPr="00B647C1" w14:paraId="36B2B831" w14:textId="77777777" w:rsidTr="00AD00F0">
        <w:trPr>
          <w:trHeight w:val="113"/>
        </w:trPr>
        <w:tc>
          <w:tcPr>
            <w:tcW w:w="3652" w:type="dxa"/>
            <w:shd w:val="clear" w:color="auto" w:fill="auto"/>
          </w:tcPr>
          <w:p w14:paraId="0015DFFA" w14:textId="04765929" w:rsidR="00AA7AD9" w:rsidRPr="00B60D39" w:rsidRDefault="00AA7AD9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ซื้อสินค้า</w:t>
            </w:r>
          </w:p>
        </w:tc>
        <w:tc>
          <w:tcPr>
            <w:tcW w:w="255" w:type="dxa"/>
            <w:shd w:val="clear" w:color="auto" w:fill="auto"/>
          </w:tcPr>
          <w:p w14:paraId="623E3144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</w:tcPr>
          <w:p w14:paraId="06F4E76F" w14:textId="77777777" w:rsidR="00AA7AD9" w:rsidRPr="00B647C1" w:rsidRDefault="00AA7AD9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C5F3362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B43414B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E2CBC7B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5477341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11D63C7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5F8970A1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6A35" w:rsidRPr="00B647C1" w14:paraId="0BD8A015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0150FDBB" w14:textId="77777777" w:rsidR="00246A35" w:rsidRPr="00B60D39" w:rsidRDefault="00246A35" w:rsidP="00246A3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55" w:type="dxa"/>
            <w:shd w:val="clear" w:color="auto" w:fill="auto"/>
          </w:tcPr>
          <w:p w14:paraId="1B229ED1" w14:textId="77777777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A336E07" w14:textId="6C1CFA47" w:rsidR="00246A35" w:rsidRPr="00B647C1" w:rsidRDefault="00BC373D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620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984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55" w:type="dxa"/>
            <w:shd w:val="clear" w:color="auto" w:fill="auto"/>
          </w:tcPr>
          <w:p w14:paraId="4210C711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18B1A212" w14:textId="33C11096" w:rsidR="00246A35" w:rsidRPr="00163DF7" w:rsidRDefault="00166B7A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1A341E3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2387E5" w14:textId="1EC8E1A3" w:rsidR="00246A35" w:rsidRPr="009803D5" w:rsidRDefault="00BC373D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970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691</w:t>
            </w:r>
            <w:r w:rsidR="00C04513" w:rsidRPr="00C04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1211B5B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5E23509E" w14:textId="73BFC910" w:rsidR="00246A35" w:rsidRPr="00B647C1" w:rsidRDefault="00166B7A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46A35" w:rsidRPr="00B647C1" w14:paraId="48EB4095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10820193" w14:textId="77777777" w:rsidR="00246A35" w:rsidRPr="00B60D39" w:rsidRDefault="00246A35" w:rsidP="00246A3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55" w:type="dxa"/>
            <w:shd w:val="clear" w:color="auto" w:fill="auto"/>
          </w:tcPr>
          <w:p w14:paraId="668323DD" w14:textId="77777777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003CFB8" w14:textId="55A6850A" w:rsidR="00246A35" w:rsidRPr="00B647C1" w:rsidRDefault="00BC373D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824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159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55" w:type="dxa"/>
            <w:shd w:val="clear" w:color="auto" w:fill="auto"/>
          </w:tcPr>
          <w:p w14:paraId="3D44980A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0B899B71" w14:textId="10A6089C" w:rsidR="00246A35" w:rsidRPr="00163DF7" w:rsidRDefault="00166B7A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91CEF6E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261A1D56" w14:textId="7A3E83DA" w:rsidR="00246A35" w:rsidRPr="00B647C1" w:rsidRDefault="00BC373D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320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883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2E445EE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1A5BA590" w14:textId="1F916E3D" w:rsidR="00246A35" w:rsidRPr="00B647C1" w:rsidRDefault="00166B7A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46A35" w:rsidRPr="00B647C1" w14:paraId="24132B11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0419619C" w14:textId="77777777" w:rsidR="00246A35" w:rsidRPr="00B60D39" w:rsidRDefault="00246A35" w:rsidP="00246A3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55" w:type="dxa"/>
            <w:shd w:val="clear" w:color="auto" w:fill="auto"/>
          </w:tcPr>
          <w:p w14:paraId="5CC24A1A" w14:textId="77777777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4A1BCA3" w14:textId="1FC1A1BD" w:rsidR="00246A35" w:rsidRPr="00B647C1" w:rsidRDefault="00BC373D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695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238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55" w:type="dxa"/>
            <w:shd w:val="clear" w:color="auto" w:fill="auto"/>
          </w:tcPr>
          <w:p w14:paraId="6BCE6FFC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69AB0E48" w14:textId="4CA51267" w:rsidR="00246A35" w:rsidRPr="00163DF7" w:rsidRDefault="00166B7A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24FC42F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29262BB9" w14:textId="21DCE9A9" w:rsidR="00246A35" w:rsidRPr="00B647C1" w:rsidRDefault="00BC373D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12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278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135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8681A38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0CC2B129" w14:textId="293EE4B7" w:rsidR="00246A35" w:rsidRPr="00B647C1" w:rsidRDefault="00166B7A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C7E47" w:rsidRPr="00B647C1" w14:paraId="06216685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0E67F55C" w14:textId="77777777" w:rsidR="008C7E47" w:rsidRPr="00B60D39" w:rsidRDefault="008C7E47" w:rsidP="008C7E47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Shanghai Lyuden Environment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&amp;Technology Co., Ltd.</w:t>
            </w:r>
          </w:p>
        </w:tc>
        <w:tc>
          <w:tcPr>
            <w:tcW w:w="255" w:type="dxa"/>
            <w:shd w:val="clear" w:color="auto" w:fill="auto"/>
          </w:tcPr>
          <w:p w14:paraId="453C7727" w14:textId="77777777" w:rsidR="008C7E47" w:rsidRPr="00B647C1" w:rsidRDefault="008C7E47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BB3FDDE" w14:textId="73D2C064" w:rsidR="008C7E47" w:rsidRPr="00B647C1" w:rsidRDefault="00BC373D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050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887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55" w:type="dxa"/>
            <w:shd w:val="clear" w:color="auto" w:fill="auto"/>
          </w:tcPr>
          <w:p w14:paraId="031EFA4E" w14:textId="77777777" w:rsidR="008C7E47" w:rsidRPr="00B647C1" w:rsidRDefault="008C7E47" w:rsidP="008C7E4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5CBCBD83" w14:textId="77777777" w:rsidR="00F722F4" w:rsidRDefault="00F722F4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752ED8" w14:textId="6757DE1A" w:rsidR="008C7E47" w:rsidRPr="00F722F4" w:rsidRDefault="008C7E47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22F4">
              <w:rPr>
                <w:rFonts w:ascii="Angsana New" w:hAnsi="Angsana New"/>
                <w:sz w:val="30"/>
                <w:szCs w:val="30"/>
                <w:lang w:val="en-US"/>
              </w:rPr>
              <w:t>9,425,763.67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92EA43" w14:textId="77777777" w:rsidR="008C7E47" w:rsidRPr="00B647C1" w:rsidRDefault="008C7E47" w:rsidP="008C7E4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731FC5B" w14:textId="11404D36" w:rsidR="008C7E47" w:rsidRPr="00B647C1" w:rsidRDefault="00BC373D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841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853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3AB1E1B" w14:textId="77777777" w:rsidR="008C7E47" w:rsidRPr="00B647C1" w:rsidRDefault="008C7E47" w:rsidP="008C7E4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7729B07C" w14:textId="77777777" w:rsidR="00F722F4" w:rsidRDefault="00F722F4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6AEACA0" w14:textId="0C8A3C72" w:rsidR="008C7E47" w:rsidRPr="00B647C1" w:rsidRDefault="008C7E47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7E47">
              <w:rPr>
                <w:rFonts w:ascii="Angsana New" w:hAnsi="Angsana New"/>
                <w:sz w:val="28"/>
                <w:szCs w:val="28"/>
                <w:lang w:val="en-US"/>
              </w:rPr>
              <w:t>9,425,763.67</w:t>
            </w:r>
          </w:p>
        </w:tc>
      </w:tr>
      <w:tr w:rsidR="008C7E47" w:rsidRPr="00B647C1" w14:paraId="12FF9175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067EC20E" w14:textId="5059FA15" w:rsidR="008C7E47" w:rsidRPr="00B60D39" w:rsidRDefault="008C7E47" w:rsidP="008C7E47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Ningbo Aceboom Electric Motor Co., Ltd</w:t>
            </w:r>
          </w:p>
        </w:tc>
        <w:tc>
          <w:tcPr>
            <w:tcW w:w="255" w:type="dxa"/>
            <w:shd w:val="clear" w:color="auto" w:fill="auto"/>
          </w:tcPr>
          <w:p w14:paraId="47E758EB" w14:textId="77777777" w:rsidR="008C7E47" w:rsidRPr="00B647C1" w:rsidRDefault="008C7E47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14B144D" w14:textId="47AC2315" w:rsidR="008C7E47" w:rsidRPr="00B647C1" w:rsidRDefault="00C04513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8569B27" w14:textId="77777777" w:rsidR="008C7E47" w:rsidRPr="00B647C1" w:rsidRDefault="008C7E47" w:rsidP="008C7E4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7D8ADE16" w14:textId="30F085A8" w:rsidR="008C7E47" w:rsidRPr="008C7E47" w:rsidRDefault="008C7E47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7E47">
              <w:rPr>
                <w:rFonts w:ascii="Angsana New" w:hAnsi="Angsana New"/>
                <w:sz w:val="28"/>
                <w:szCs w:val="28"/>
                <w:lang w:val="en-US"/>
              </w:rPr>
              <w:t>9,010,321.38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376F7AA" w14:textId="77777777" w:rsidR="008C7E47" w:rsidRPr="00B647C1" w:rsidRDefault="008C7E47" w:rsidP="008C7E4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6081066" w14:textId="0636F2BC" w:rsidR="008C7E47" w:rsidRPr="00B647C1" w:rsidRDefault="00C04513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E69D226" w14:textId="77777777" w:rsidR="008C7E47" w:rsidRPr="00B647C1" w:rsidRDefault="008C7E47" w:rsidP="008C7E4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4CAFE561" w14:textId="2E3D8F1F" w:rsidR="008C7E47" w:rsidRPr="00B647C1" w:rsidRDefault="008C7E47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7E47">
              <w:rPr>
                <w:rFonts w:ascii="Angsana New" w:hAnsi="Angsana New"/>
                <w:sz w:val="28"/>
                <w:szCs w:val="28"/>
                <w:lang w:val="en-US"/>
              </w:rPr>
              <w:t>9,010,321.38</w:t>
            </w:r>
          </w:p>
        </w:tc>
      </w:tr>
      <w:tr w:rsidR="008C7E47" w:rsidRPr="00B647C1" w14:paraId="5221A2F7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013398E7" w14:textId="77777777" w:rsidR="008C7E47" w:rsidRPr="00B60D39" w:rsidRDefault="008C7E47" w:rsidP="008C7E4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37D8606" w14:textId="77777777" w:rsidR="008C7E47" w:rsidRPr="00B647C1" w:rsidRDefault="008C7E47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B5F2E" w14:textId="7E100A28" w:rsidR="008C7E47" w:rsidRPr="00B647C1" w:rsidRDefault="00BC373D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11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191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270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55" w:type="dxa"/>
            <w:shd w:val="clear" w:color="auto" w:fill="auto"/>
          </w:tcPr>
          <w:p w14:paraId="0ACF6C9A" w14:textId="77777777" w:rsidR="008C7E47" w:rsidRPr="00B647C1" w:rsidRDefault="008C7E47" w:rsidP="008C7E4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5F5A2" w14:textId="16443B53" w:rsidR="008C7E47" w:rsidRPr="00B647C1" w:rsidRDefault="008C7E47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7E47">
              <w:rPr>
                <w:rFonts w:ascii="Angsana New" w:hAnsi="Angsana New"/>
                <w:sz w:val="28"/>
                <w:szCs w:val="28"/>
                <w:lang w:val="en-US"/>
              </w:rPr>
              <w:t>18,436,085.05</w:t>
            </w:r>
          </w:p>
        </w:tc>
        <w:tc>
          <w:tcPr>
            <w:tcW w:w="255" w:type="dxa"/>
            <w:shd w:val="clear" w:color="auto" w:fill="auto"/>
          </w:tcPr>
          <w:p w14:paraId="782D2FB3" w14:textId="77777777" w:rsidR="008C7E47" w:rsidRPr="00B647C1" w:rsidRDefault="008C7E47" w:rsidP="008C7E4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BDCC9" w14:textId="0378C7EB" w:rsidR="008C7E47" w:rsidRPr="00B647C1" w:rsidRDefault="00BC373D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36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411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564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8A2077A" w14:textId="77777777" w:rsidR="008C7E47" w:rsidRPr="00B647C1" w:rsidRDefault="008C7E47" w:rsidP="008C7E4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6B05A1EB" w14:textId="24FB1BEE" w:rsidR="008C7E47" w:rsidRPr="00B647C1" w:rsidRDefault="00BC373D" w:rsidP="008C7E4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18</w:t>
            </w:r>
            <w:r w:rsidR="008C7E47" w:rsidRPr="00443F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436</w:t>
            </w:r>
            <w:r w:rsidR="008C7E47" w:rsidRPr="00443F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085</w:t>
            </w:r>
            <w:r w:rsidR="008C7E47" w:rsidRPr="00443F0C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05</w:t>
            </w:r>
          </w:p>
        </w:tc>
      </w:tr>
      <w:tr w:rsidR="00AA7AD9" w:rsidRPr="00B647C1" w14:paraId="607019EA" w14:textId="77777777" w:rsidTr="009F4B51">
        <w:trPr>
          <w:trHeight w:val="149"/>
        </w:trPr>
        <w:tc>
          <w:tcPr>
            <w:tcW w:w="3652" w:type="dxa"/>
            <w:shd w:val="clear" w:color="auto" w:fill="auto"/>
          </w:tcPr>
          <w:p w14:paraId="3050D39A" w14:textId="77777777" w:rsidR="00AA7AD9" w:rsidRPr="00B60D39" w:rsidRDefault="00AA7AD9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ต้นทุนในการจัดจำหน่าย/ค่าใช้จ่าย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ในการบริหาร</w:t>
            </w:r>
          </w:p>
        </w:tc>
        <w:tc>
          <w:tcPr>
            <w:tcW w:w="255" w:type="dxa"/>
            <w:shd w:val="clear" w:color="auto" w:fill="auto"/>
          </w:tcPr>
          <w:p w14:paraId="27D2941D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488ECDB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23F382F9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4FF45622" w14:textId="77777777" w:rsidR="00AA7AD9" w:rsidRPr="009803D5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B9941B9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717B3B35" w14:textId="77777777" w:rsidR="00AA7AD9" w:rsidRPr="009803D5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F9B5AC4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5F5C415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04513" w:rsidRPr="00B647C1" w14:paraId="0B5DBFF7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479F205E" w14:textId="77777777" w:rsidR="00C04513" w:rsidRPr="00B60D39" w:rsidRDefault="00C04513" w:rsidP="00C0451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3EA98160" w14:textId="77777777" w:rsidR="00C04513" w:rsidRPr="00B647C1" w:rsidRDefault="00C04513" w:rsidP="00C045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7D527CE" w14:textId="58665BCC" w:rsidR="00C04513" w:rsidRPr="00B647C1" w:rsidRDefault="00C04513" w:rsidP="00C045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3D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764BAD8" w14:textId="77777777" w:rsidR="00C04513" w:rsidRPr="00B647C1" w:rsidRDefault="00C04513" w:rsidP="00C045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E609C01" w14:textId="2986F82C" w:rsidR="00C04513" w:rsidRPr="00593DB5" w:rsidRDefault="00C04513" w:rsidP="00C045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D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B4D9A4C" w14:textId="77777777" w:rsidR="00C04513" w:rsidRPr="00B647C1" w:rsidRDefault="00C04513" w:rsidP="00C045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B251778" w14:textId="09642D91" w:rsidR="00C04513" w:rsidRPr="009803D5" w:rsidRDefault="00BC373D" w:rsidP="00C0451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147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196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90249D6" w14:textId="77777777" w:rsidR="00C04513" w:rsidRPr="00B647C1" w:rsidRDefault="00C04513" w:rsidP="00C045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7D75828" w14:textId="0076D913" w:rsidR="00C04513" w:rsidRPr="002B6C37" w:rsidRDefault="00C04513" w:rsidP="00C045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6C37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</w:tr>
      <w:tr w:rsidR="00C04513" w:rsidRPr="00B647C1" w14:paraId="7080C724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269A1A82" w14:textId="77777777" w:rsidR="00C04513" w:rsidRPr="00B647C1" w:rsidRDefault="00C04513" w:rsidP="00C04513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0F7B46A" w14:textId="77777777" w:rsidR="00C04513" w:rsidRPr="00B647C1" w:rsidRDefault="00C04513" w:rsidP="00C045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0E90D" w14:textId="69DC7DA5" w:rsidR="00C04513" w:rsidRPr="00B647C1" w:rsidRDefault="00C04513" w:rsidP="00C045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3D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E896773" w14:textId="77777777" w:rsidR="00C04513" w:rsidRPr="00B647C1" w:rsidRDefault="00C04513" w:rsidP="00C045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26FE9" w14:textId="39EB6FD3" w:rsidR="00C04513" w:rsidRPr="00593DB5" w:rsidRDefault="00C04513" w:rsidP="00C045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D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D9BFBE9" w14:textId="77777777" w:rsidR="00C04513" w:rsidRPr="00B647C1" w:rsidRDefault="00C04513" w:rsidP="00C045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BF14F" w14:textId="7B2210D4" w:rsidR="00C04513" w:rsidRPr="009803D5" w:rsidRDefault="00BC373D" w:rsidP="00C0451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147</w:t>
            </w:r>
            <w:r w:rsidR="00C04513" w:rsidRPr="00C045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196</w:t>
            </w:r>
            <w:r w:rsidR="00C04513" w:rsidRPr="00C0451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F055178" w14:textId="77777777" w:rsidR="00C04513" w:rsidRPr="00B647C1" w:rsidRDefault="00C04513" w:rsidP="00C0451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A134668" w14:textId="6A725324" w:rsidR="00C04513" w:rsidRPr="002B6C37" w:rsidRDefault="00C04513" w:rsidP="00C0451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6C37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</w:tr>
      <w:bookmarkEnd w:id="1"/>
    </w:tbl>
    <w:p w14:paraId="183DD509" w14:textId="77777777" w:rsidR="0067729C" w:rsidRDefault="0067729C" w:rsidP="0067729C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EDED54E" w14:textId="77777777" w:rsidR="0067729C" w:rsidRDefault="0067729C" w:rsidP="0067729C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DD4B6F4" w14:textId="77777777" w:rsidR="0067729C" w:rsidRPr="00D140CA" w:rsidRDefault="0067729C" w:rsidP="0067729C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31E20BD9" w14:textId="77777777" w:rsidR="0067729C" w:rsidRDefault="0067729C" w:rsidP="0067729C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A98" w14:textId="3E8DB6B3" w:rsidR="00AA19E0" w:rsidRPr="00B647C1" w:rsidRDefault="00AA19E0" w:rsidP="000C45A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647C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5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42"/>
        <w:gridCol w:w="1642"/>
        <w:gridCol w:w="236"/>
        <w:gridCol w:w="1642"/>
        <w:gridCol w:w="1642"/>
      </w:tblGrid>
      <w:tr w:rsidR="006D53B4" w:rsidRPr="00173AA1" w14:paraId="28495A9F" w14:textId="77777777" w:rsidTr="00BC373D">
        <w:tc>
          <w:tcPr>
            <w:tcW w:w="2790" w:type="dxa"/>
          </w:tcPr>
          <w:p w14:paraId="28495A99" w14:textId="77777777" w:rsidR="006D53B4" w:rsidRPr="00173AA1" w:rsidRDefault="006D53B4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4" w:name="_Hlk146538841"/>
          </w:p>
        </w:tc>
        <w:tc>
          <w:tcPr>
            <w:tcW w:w="1642" w:type="dxa"/>
          </w:tcPr>
          <w:p w14:paraId="3D5E0E66" w14:textId="77777777" w:rsidR="006D53B4" w:rsidRPr="00173AA1" w:rsidRDefault="006D53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</w:tcPr>
          <w:p w14:paraId="3A04E8CC" w14:textId="692C8932" w:rsidR="006D53B4" w:rsidRPr="00173AA1" w:rsidRDefault="006D53B4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F4407" w14:textId="6BEB395F" w:rsidR="006D53B4" w:rsidRPr="00173AA1" w:rsidRDefault="006D53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28495A9E" w14:textId="04927AD7" w:rsidR="006D53B4" w:rsidRPr="00173AA1" w:rsidRDefault="006D53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877B6" w:rsidRPr="00173AA1" w14:paraId="2AFF0EA8" w14:textId="77777777" w:rsidTr="00BC373D">
        <w:tc>
          <w:tcPr>
            <w:tcW w:w="2790" w:type="dxa"/>
          </w:tcPr>
          <w:p w14:paraId="3B04D295" w14:textId="77777777" w:rsidR="00D877B6" w:rsidRPr="00173AA1" w:rsidRDefault="00D877B6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bottom w:val="single" w:sz="4" w:space="0" w:color="auto"/>
            </w:tcBorders>
          </w:tcPr>
          <w:p w14:paraId="682C2116" w14:textId="6D7AE288" w:rsidR="00D877B6" w:rsidRPr="00173AA1" w:rsidRDefault="00D877B6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FE3FFA" w14:textId="77777777" w:rsidR="00D877B6" w:rsidRPr="00173AA1" w:rsidRDefault="00D877B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bottom w:val="single" w:sz="4" w:space="0" w:color="auto"/>
            </w:tcBorders>
          </w:tcPr>
          <w:p w14:paraId="57E944BE" w14:textId="5DBF772C" w:rsidR="00D877B6" w:rsidRPr="00173AA1" w:rsidRDefault="00D877B6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7B6" w:rsidRPr="00173AA1" w14:paraId="28495AAD" w14:textId="77777777" w:rsidTr="00BC373D">
        <w:tc>
          <w:tcPr>
            <w:tcW w:w="2790" w:type="dxa"/>
          </w:tcPr>
          <w:p w14:paraId="28495AA5" w14:textId="77777777" w:rsidR="00D877B6" w:rsidRPr="00173AA1" w:rsidRDefault="00D877B6" w:rsidP="00D877B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4B270A94" w14:textId="2F3AA961" w:rsidR="00D877B6" w:rsidRPr="00173AA1" w:rsidRDefault="00AA7AD9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 w:rsidR="00B83CC5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1434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213A2931" w14:textId="6A22C322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</w:tcPr>
          <w:p w14:paraId="09DA62DA" w14:textId="1A78A40C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2" w:type="dxa"/>
          </w:tcPr>
          <w:p w14:paraId="28495AAA" w14:textId="04447F39" w:rsidR="00D877B6" w:rsidRPr="00173AA1" w:rsidRDefault="00AA7AD9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 w:rsidR="00B83CC5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1434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42" w:type="dxa"/>
          </w:tcPr>
          <w:p w14:paraId="28495AAC" w14:textId="177F2633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761196" w:rsidRPr="00173AA1" w14:paraId="28495AB6" w14:textId="77777777" w:rsidTr="00BC373D">
        <w:trPr>
          <w:trHeight w:val="203"/>
        </w:trPr>
        <w:tc>
          <w:tcPr>
            <w:tcW w:w="2790" w:type="dxa"/>
            <w:vAlign w:val="center"/>
          </w:tcPr>
          <w:p w14:paraId="28495AAE" w14:textId="77777777" w:rsidR="00761196" w:rsidRPr="00173AA1" w:rsidRDefault="00761196" w:rsidP="0076119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B7CCA8E" w14:textId="5A294110" w:rsidR="00761196" w:rsidRPr="00D06963" w:rsidRDefault="00B44F76" w:rsidP="00D06963">
            <w:pPr>
              <w:pBdr>
                <w:top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130,929.00 </w:t>
            </w:r>
          </w:p>
        </w:tc>
        <w:tc>
          <w:tcPr>
            <w:tcW w:w="1642" w:type="dxa"/>
            <w:shd w:val="clear" w:color="auto" w:fill="auto"/>
          </w:tcPr>
          <w:p w14:paraId="75895E92" w14:textId="1F6C3A3D" w:rsidR="00761196" w:rsidRPr="00D06963" w:rsidRDefault="00761196" w:rsidP="00D06963">
            <w:pPr>
              <w:pBdr>
                <w:top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>1,924,640.03</w:t>
            </w:r>
          </w:p>
        </w:tc>
        <w:tc>
          <w:tcPr>
            <w:tcW w:w="236" w:type="dxa"/>
            <w:shd w:val="clear" w:color="auto" w:fill="auto"/>
          </w:tcPr>
          <w:p w14:paraId="32BE08CE" w14:textId="69261891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2" w:type="dxa"/>
            <w:shd w:val="clear" w:color="auto" w:fill="auto"/>
          </w:tcPr>
          <w:p w14:paraId="28495AB3" w14:textId="67AD7D74" w:rsidR="00761196" w:rsidRPr="00D06963" w:rsidRDefault="00BC373D" w:rsidP="00D06963">
            <w:pPr>
              <w:pBdr>
                <w:top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  <w:r w:rsidR="006064D9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929</w:t>
            </w:r>
            <w:r w:rsidR="006064D9"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42" w:type="dxa"/>
            <w:shd w:val="clear" w:color="auto" w:fill="auto"/>
          </w:tcPr>
          <w:p w14:paraId="28495AB5" w14:textId="4702CEBA" w:rsidR="00761196" w:rsidRPr="00D06963" w:rsidRDefault="00BC373D" w:rsidP="00D06963">
            <w:pPr>
              <w:pBdr>
                <w:top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="00761196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  <w:r w:rsidR="00761196"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761196" w:rsidRPr="00173AA1" w14:paraId="28495ABF" w14:textId="77777777" w:rsidTr="00BC373D">
        <w:trPr>
          <w:trHeight w:val="203"/>
        </w:trPr>
        <w:tc>
          <w:tcPr>
            <w:tcW w:w="2790" w:type="dxa"/>
          </w:tcPr>
          <w:p w14:paraId="28495AB7" w14:textId="0CAB7620" w:rsidR="00761196" w:rsidRPr="00173AA1" w:rsidRDefault="00761196" w:rsidP="0076119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เช็คที่ถึงกำหนดแต่ยังไม่นำฝาก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F4DFCC8" w14:textId="7BB1E770" w:rsidR="00761196" w:rsidRPr="00D06963" w:rsidRDefault="00B44F76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1,523,716.03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1660C6F" w14:textId="0A7F0711" w:rsidR="00761196" w:rsidRPr="00D06963" w:rsidRDefault="00761196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   1,922,327.51 </w:t>
            </w:r>
          </w:p>
        </w:tc>
        <w:tc>
          <w:tcPr>
            <w:tcW w:w="236" w:type="dxa"/>
            <w:shd w:val="clear" w:color="auto" w:fill="auto"/>
          </w:tcPr>
          <w:p w14:paraId="4B4B18BF" w14:textId="41493AEA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ABC" w14:textId="7749DADC" w:rsidR="00761196" w:rsidRPr="00D06963" w:rsidRDefault="00B44F76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1,523,716.03 </w:t>
            </w:r>
          </w:p>
        </w:tc>
        <w:tc>
          <w:tcPr>
            <w:tcW w:w="1642" w:type="dxa"/>
            <w:shd w:val="clear" w:color="auto" w:fill="auto"/>
          </w:tcPr>
          <w:p w14:paraId="28495ABE" w14:textId="3663A9D3" w:rsidR="00761196" w:rsidRPr="00D06963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61196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922</w:t>
            </w:r>
            <w:r w:rsidR="00761196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327</w:t>
            </w:r>
            <w:r w:rsidR="00761196"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</w:tr>
      <w:tr w:rsidR="00761196" w:rsidRPr="00173AA1" w14:paraId="2F1ED7BB" w14:textId="77777777" w:rsidTr="00BC373D">
        <w:trPr>
          <w:trHeight w:val="203"/>
        </w:trPr>
        <w:tc>
          <w:tcPr>
            <w:tcW w:w="2790" w:type="dxa"/>
          </w:tcPr>
          <w:p w14:paraId="0FD5E235" w14:textId="3A2CDD4F" w:rsidR="00761196" w:rsidRPr="00173AA1" w:rsidRDefault="00761196" w:rsidP="0076119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152099C" w14:textId="0DF68C70" w:rsidR="00761196" w:rsidRPr="00D06963" w:rsidRDefault="00B44F76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297,112.07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FA2079C" w14:textId="463ED97D" w:rsidR="00761196" w:rsidRPr="00D06963" w:rsidRDefault="00761196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147,005.17 </w:t>
            </w:r>
          </w:p>
        </w:tc>
        <w:tc>
          <w:tcPr>
            <w:tcW w:w="236" w:type="dxa"/>
            <w:shd w:val="clear" w:color="auto" w:fill="auto"/>
          </w:tcPr>
          <w:p w14:paraId="4C50BC21" w14:textId="3B90DE04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0A0A819" w14:textId="30DBB209" w:rsidR="00761196" w:rsidRPr="00D06963" w:rsidRDefault="00B44F76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   246,635.40 </w:t>
            </w:r>
          </w:p>
        </w:tc>
        <w:tc>
          <w:tcPr>
            <w:tcW w:w="1642" w:type="dxa"/>
            <w:shd w:val="clear" w:color="auto" w:fill="auto"/>
          </w:tcPr>
          <w:p w14:paraId="278EDF72" w14:textId="3E7CC66F" w:rsidR="00761196" w:rsidRPr="00D06963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  <w:r w:rsidR="00761196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005</w:t>
            </w:r>
            <w:r w:rsidR="00761196"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</w:tr>
      <w:tr w:rsidR="00761196" w:rsidRPr="00173AA1" w14:paraId="28495AC8" w14:textId="77777777" w:rsidTr="00BC373D">
        <w:trPr>
          <w:trHeight w:val="203"/>
        </w:trPr>
        <w:tc>
          <w:tcPr>
            <w:tcW w:w="2790" w:type="dxa"/>
          </w:tcPr>
          <w:p w14:paraId="28495AC0" w14:textId="1D68AEC5" w:rsidR="00761196" w:rsidRPr="00173AA1" w:rsidRDefault="00761196" w:rsidP="0076119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เงินฝากออมทรัพย์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E026137" w14:textId="467659BD" w:rsidR="00761196" w:rsidRPr="00D06963" w:rsidRDefault="00B44F76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76,002,492.61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67196D9" w14:textId="40C75D1B" w:rsidR="00761196" w:rsidRPr="00D06963" w:rsidRDefault="00761196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74,335,306.53 </w:t>
            </w:r>
          </w:p>
        </w:tc>
        <w:tc>
          <w:tcPr>
            <w:tcW w:w="236" w:type="dxa"/>
            <w:shd w:val="clear" w:color="auto" w:fill="auto"/>
          </w:tcPr>
          <w:p w14:paraId="47DCA704" w14:textId="0A916237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AC5" w14:textId="037B6B9A" w:rsidR="00761196" w:rsidRPr="00D06963" w:rsidRDefault="00B44F76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   71,626,563.23 </w:t>
            </w:r>
          </w:p>
        </w:tc>
        <w:tc>
          <w:tcPr>
            <w:tcW w:w="1642" w:type="dxa"/>
            <w:shd w:val="clear" w:color="auto" w:fill="auto"/>
          </w:tcPr>
          <w:p w14:paraId="28495AC7" w14:textId="6AAA471D" w:rsidR="00761196" w:rsidRPr="00D06963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="00761196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598</w:t>
            </w:r>
            <w:r w:rsidR="00761196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347</w:t>
            </w:r>
            <w:r w:rsidR="00761196"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6D53B4" w:rsidRPr="00173AA1" w14:paraId="28495AD1" w14:textId="77777777" w:rsidTr="00BC373D">
        <w:trPr>
          <w:trHeight w:val="149"/>
        </w:trPr>
        <w:tc>
          <w:tcPr>
            <w:tcW w:w="2790" w:type="dxa"/>
          </w:tcPr>
          <w:p w14:paraId="28495AC9" w14:textId="77777777" w:rsidR="006D53B4" w:rsidRPr="00173AA1" w:rsidRDefault="006D53B4" w:rsidP="0002552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รวม</w:t>
            </w:r>
          </w:p>
        </w:tc>
        <w:tc>
          <w:tcPr>
            <w:tcW w:w="1642" w:type="dxa"/>
            <w:shd w:val="clear" w:color="auto" w:fill="auto"/>
          </w:tcPr>
          <w:p w14:paraId="109FC188" w14:textId="03FA28E5" w:rsidR="006D53B4" w:rsidRPr="00D06963" w:rsidRDefault="00BC373D" w:rsidP="00D0696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  <w:r w:rsidR="00B44F76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954</w:t>
            </w:r>
            <w:r w:rsidR="00B44F76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249</w:t>
            </w:r>
            <w:r w:rsidR="00B44F76"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642" w:type="dxa"/>
            <w:shd w:val="clear" w:color="auto" w:fill="auto"/>
          </w:tcPr>
          <w:p w14:paraId="22C31C4F" w14:textId="128BC583" w:rsidR="006D53B4" w:rsidRPr="00D06963" w:rsidRDefault="006D53B4" w:rsidP="00D0696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>78,329,279.24</w:t>
            </w:r>
          </w:p>
        </w:tc>
        <w:tc>
          <w:tcPr>
            <w:tcW w:w="236" w:type="dxa"/>
            <w:shd w:val="clear" w:color="auto" w:fill="auto"/>
          </w:tcPr>
          <w:p w14:paraId="39D7D9D9" w14:textId="0E16FBB6" w:rsidR="006D53B4" w:rsidRPr="00173AA1" w:rsidRDefault="006D53B4" w:rsidP="000255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2" w:type="dxa"/>
            <w:shd w:val="clear" w:color="auto" w:fill="auto"/>
          </w:tcPr>
          <w:p w14:paraId="28495ACE" w14:textId="17B309E1" w:rsidR="006D53B4" w:rsidRPr="00D06963" w:rsidRDefault="00BC373D" w:rsidP="00D0696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  <w:r w:rsidR="00B9156C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512</w:t>
            </w:r>
            <w:r w:rsidR="00B9156C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843</w:t>
            </w:r>
            <w:r w:rsidR="00B9156C"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642" w:type="dxa"/>
            <w:shd w:val="clear" w:color="auto" w:fill="auto"/>
          </w:tcPr>
          <w:p w14:paraId="28495AD0" w14:textId="2829A4C0" w:rsidR="006D53B4" w:rsidRPr="00D06963" w:rsidRDefault="00BC373D" w:rsidP="00D0696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  <w:r w:rsidR="006D53B4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658</w:t>
            </w:r>
            <w:r w:rsidR="006D53B4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180</w:t>
            </w:r>
            <w:r w:rsidR="006D53B4"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</w:tr>
    </w:tbl>
    <w:bookmarkEnd w:id="4"/>
    <w:p w14:paraId="28495ADA" w14:textId="55D71EA0" w:rsidR="003132B9" w:rsidRPr="00173AA1" w:rsidRDefault="00414342" w:rsidP="000C45AB">
      <w:pPr>
        <w:numPr>
          <w:ilvl w:val="0"/>
          <w:numId w:val="8"/>
        </w:numPr>
        <w:tabs>
          <w:tab w:val="left" w:pos="513"/>
          <w:tab w:val="decimal" w:pos="7920"/>
        </w:tabs>
        <w:spacing w:before="120" w:after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tbl>
      <w:tblPr>
        <w:tblW w:w="102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642"/>
        <w:gridCol w:w="1642"/>
        <w:gridCol w:w="236"/>
        <w:gridCol w:w="1642"/>
        <w:gridCol w:w="1642"/>
      </w:tblGrid>
      <w:tr w:rsidR="000F7A4C" w:rsidRPr="00173AA1" w14:paraId="28495AE1" w14:textId="77777777" w:rsidTr="00115CC4">
        <w:trPr>
          <w:tblHeader/>
        </w:trPr>
        <w:tc>
          <w:tcPr>
            <w:tcW w:w="3400" w:type="dxa"/>
          </w:tcPr>
          <w:p w14:paraId="28495ADB" w14:textId="77777777" w:rsidR="000F7A4C" w:rsidRPr="00173AA1" w:rsidRDefault="000F7A4C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5" w:name="_Hlk146539271"/>
          </w:p>
        </w:tc>
        <w:tc>
          <w:tcPr>
            <w:tcW w:w="1642" w:type="dxa"/>
          </w:tcPr>
          <w:p w14:paraId="295F649E" w14:textId="77777777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</w:tcPr>
          <w:p w14:paraId="3318920C" w14:textId="51A10591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EF10E" w14:textId="02C0A222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28495AE0" w14:textId="56416790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20316" w:rsidRPr="00173AA1" w14:paraId="129486D6" w14:textId="77777777" w:rsidTr="00721E3C">
        <w:trPr>
          <w:tblHeader/>
        </w:trPr>
        <w:tc>
          <w:tcPr>
            <w:tcW w:w="3400" w:type="dxa"/>
          </w:tcPr>
          <w:p w14:paraId="3AFD9702" w14:textId="77777777" w:rsidR="00020316" w:rsidRPr="00173AA1" w:rsidRDefault="00020316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2F3EDFCC" w14:textId="7BD31D01" w:rsidR="00020316" w:rsidRPr="00A00F7C" w:rsidRDefault="00020316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F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BEA73F" w14:textId="51B1DB82" w:rsidR="00020316" w:rsidRPr="00A00F7C" w:rsidRDefault="00020316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84" w:type="dxa"/>
            <w:gridSpan w:val="2"/>
          </w:tcPr>
          <w:p w14:paraId="2D96F07C" w14:textId="0D5419CA" w:rsidR="00020316" w:rsidRPr="00A00F7C" w:rsidRDefault="00020316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F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316" w:rsidRPr="00173AA1" w14:paraId="28495AEF" w14:textId="77777777" w:rsidTr="00115CC4">
        <w:trPr>
          <w:tblHeader/>
        </w:trPr>
        <w:tc>
          <w:tcPr>
            <w:tcW w:w="3400" w:type="dxa"/>
          </w:tcPr>
          <w:p w14:paraId="28495AE7" w14:textId="77777777" w:rsidR="00020316" w:rsidRPr="00173AA1" w:rsidRDefault="00020316" w:rsidP="0002031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</w:tcPr>
          <w:p w14:paraId="133A36DE" w14:textId="4FADB9AF" w:rsidR="00020316" w:rsidRPr="00A00F7C" w:rsidRDefault="00AA7AD9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 w:rsidR="0034202E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C4D7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42" w:type="dxa"/>
          </w:tcPr>
          <w:p w14:paraId="293F638C" w14:textId="33B0A9A4" w:rsidR="00020316" w:rsidRPr="00A00F7C" w:rsidRDefault="00020316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A00F7C">
              <w:rPr>
                <w:color w:val="000000"/>
                <w:sz w:val="28"/>
                <w:szCs w:val="28"/>
              </w:rPr>
              <w:t xml:space="preserve">31 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0F7C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0C0B9776" w14:textId="6E9A1C5F" w:rsidR="00020316" w:rsidRPr="00A00F7C" w:rsidRDefault="00020316" w:rsidP="0002031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</w:tcPr>
          <w:p w14:paraId="28495AEC" w14:textId="71E1EA41" w:rsidR="00020316" w:rsidRPr="00A00F7C" w:rsidRDefault="00AA7AD9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 w:rsidR="0034202E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C4D7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42" w:type="dxa"/>
          </w:tcPr>
          <w:p w14:paraId="28495AEE" w14:textId="1E99AD57" w:rsidR="00020316" w:rsidRPr="00A00F7C" w:rsidRDefault="00020316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00F7C">
              <w:rPr>
                <w:color w:val="000000"/>
                <w:sz w:val="28"/>
                <w:szCs w:val="28"/>
              </w:rPr>
              <w:t xml:space="preserve">31 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0F7C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721E3C" w:rsidRPr="00173AA1" w14:paraId="28495AF8" w14:textId="77777777" w:rsidTr="00B9533D">
        <w:trPr>
          <w:trHeight w:val="203"/>
        </w:trPr>
        <w:tc>
          <w:tcPr>
            <w:tcW w:w="3400" w:type="dxa"/>
          </w:tcPr>
          <w:p w14:paraId="28495AF0" w14:textId="77777777" w:rsidR="00721E3C" w:rsidRPr="00173AA1" w:rsidRDefault="00721E3C" w:rsidP="00721E3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42" w:type="dxa"/>
          </w:tcPr>
          <w:p w14:paraId="2E2E2166" w14:textId="77777777" w:rsidR="00721E3C" w:rsidRPr="00173AA1" w:rsidRDefault="00721E3C" w:rsidP="00721E3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</w:tcPr>
          <w:p w14:paraId="27DEC0CA" w14:textId="6BDA3B9F" w:rsidR="00721E3C" w:rsidRPr="00173AA1" w:rsidRDefault="00721E3C" w:rsidP="00721E3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10C1D2" w14:textId="0A09751E" w:rsidR="00721E3C" w:rsidRPr="00173AA1" w:rsidRDefault="00721E3C" w:rsidP="00721E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28495AF5" w14:textId="5001BF32" w:rsidR="00721E3C" w:rsidRPr="00173AA1" w:rsidRDefault="00721E3C" w:rsidP="00B9533D">
            <w:pPr>
              <w:pBdr>
                <w:top w:val="single" w:sz="4" w:space="1" w:color="auto"/>
              </w:pBdr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  <w:vAlign w:val="center"/>
          </w:tcPr>
          <w:p w14:paraId="28495AF7" w14:textId="77777777" w:rsidR="00721E3C" w:rsidRPr="00173AA1" w:rsidRDefault="00721E3C" w:rsidP="00721E3C">
            <w:pPr>
              <w:pBdr>
                <w:top w:val="single" w:sz="4" w:space="1" w:color="auto"/>
              </w:pBd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1786" w:rsidRPr="00173AA1" w14:paraId="28495B0A" w14:textId="77777777" w:rsidTr="00AD00F0">
        <w:trPr>
          <w:trHeight w:val="203"/>
        </w:trPr>
        <w:tc>
          <w:tcPr>
            <w:tcW w:w="3400" w:type="dxa"/>
          </w:tcPr>
          <w:p w14:paraId="28495B02" w14:textId="38192B8E" w:rsidR="00AA1786" w:rsidRPr="00173AA1" w:rsidRDefault="00AA1786" w:rsidP="00AA178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D3DC63E" w14:textId="025EFC7B" w:rsidR="00AA1786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A06E3E" w:rsidRPr="00A06E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598</w:t>
            </w:r>
            <w:r w:rsidR="00A06E3E" w:rsidRPr="00A06E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897</w:t>
            </w:r>
            <w:r w:rsidR="00A06E3E" w:rsidRPr="00A06E3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642" w:type="dxa"/>
            <w:shd w:val="clear" w:color="auto" w:fill="auto"/>
          </w:tcPr>
          <w:p w14:paraId="05C6F720" w14:textId="5A56452F" w:rsidR="00AA1786" w:rsidRPr="00173AA1" w:rsidRDefault="00AA1786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10,260,677.60</w:t>
            </w:r>
          </w:p>
        </w:tc>
        <w:tc>
          <w:tcPr>
            <w:tcW w:w="236" w:type="dxa"/>
            <w:shd w:val="clear" w:color="auto" w:fill="auto"/>
          </w:tcPr>
          <w:p w14:paraId="794D59FB" w14:textId="4025D0C5" w:rsidR="00AA1786" w:rsidRPr="00173AA1" w:rsidRDefault="00AA1786" w:rsidP="00AA178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07" w14:textId="10417CA3" w:rsidR="00AA1786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2020AA" w:rsidRPr="002020A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598</w:t>
            </w:r>
            <w:r w:rsidR="002020AA" w:rsidRPr="002020A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897</w:t>
            </w:r>
            <w:r w:rsidR="002020AA" w:rsidRPr="002020A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642" w:type="dxa"/>
            <w:shd w:val="clear" w:color="auto" w:fill="auto"/>
          </w:tcPr>
          <w:p w14:paraId="28495B09" w14:textId="3D90DECC" w:rsidR="00AA1786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260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677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AA1786" w:rsidRPr="00173AA1" w14:paraId="28495B13" w14:textId="77777777" w:rsidTr="00AD00F0">
        <w:trPr>
          <w:trHeight w:val="203"/>
        </w:trPr>
        <w:tc>
          <w:tcPr>
            <w:tcW w:w="3400" w:type="dxa"/>
          </w:tcPr>
          <w:p w14:paraId="28495B0B" w14:textId="7B071568" w:rsidR="00AA1786" w:rsidRPr="00173AA1" w:rsidRDefault="00AA1786" w:rsidP="00AA1786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AFFD142" w14:textId="43877347" w:rsidR="00AA1786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="00A06E3E" w:rsidRPr="00A06E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798</w:t>
            </w:r>
            <w:r w:rsidR="00A06E3E" w:rsidRPr="00A06E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  <w:r w:rsidR="00A06E3E" w:rsidRPr="00A06E3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DC7419C" w14:textId="3AA91229" w:rsidR="00AA1786" w:rsidRPr="00173AA1" w:rsidRDefault="00AA1786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36,461,273.96</w:t>
            </w:r>
          </w:p>
        </w:tc>
        <w:tc>
          <w:tcPr>
            <w:tcW w:w="236" w:type="dxa"/>
            <w:shd w:val="clear" w:color="auto" w:fill="auto"/>
          </w:tcPr>
          <w:p w14:paraId="67597B97" w14:textId="64856D84" w:rsidR="00AA1786" w:rsidRPr="00173AA1" w:rsidRDefault="00AA1786" w:rsidP="00AA178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10" w14:textId="454780C6" w:rsidR="00AA1786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="002020AA" w:rsidRPr="002020A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798</w:t>
            </w:r>
            <w:r w:rsidR="002020AA" w:rsidRPr="002020A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  <w:r w:rsidR="002020AA" w:rsidRPr="002020A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8495B12" w14:textId="78432522" w:rsidR="00AA1786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461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273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</w:tr>
      <w:tr w:rsidR="00AA1786" w:rsidRPr="00173AA1" w14:paraId="36DFBF50" w14:textId="77777777" w:rsidTr="00AD00F0">
        <w:trPr>
          <w:trHeight w:val="203"/>
        </w:trPr>
        <w:tc>
          <w:tcPr>
            <w:tcW w:w="3400" w:type="dxa"/>
          </w:tcPr>
          <w:p w14:paraId="0DCC0E67" w14:textId="23A3412E" w:rsidR="00AA1786" w:rsidRPr="00173AA1" w:rsidRDefault="00AA1786" w:rsidP="00AA1786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1C6D344" w14:textId="42B4A807" w:rsidR="00AA1786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="005B1B81" w:rsidRPr="005B1B8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397</w:t>
            </w:r>
            <w:r w:rsidR="005B1B81" w:rsidRPr="005B1B8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493</w:t>
            </w:r>
            <w:r w:rsidR="005B1B81" w:rsidRPr="005B1B8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8F5F3E5" w14:textId="032A92EE" w:rsidR="00AA1786" w:rsidRPr="00173AA1" w:rsidRDefault="00AA1786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46,721,951.56</w:t>
            </w:r>
          </w:p>
        </w:tc>
        <w:tc>
          <w:tcPr>
            <w:tcW w:w="236" w:type="dxa"/>
            <w:shd w:val="clear" w:color="auto" w:fill="auto"/>
          </w:tcPr>
          <w:p w14:paraId="65E7F4B4" w14:textId="46745BE3" w:rsidR="00AA1786" w:rsidRPr="00173AA1" w:rsidRDefault="00AA1786" w:rsidP="00AA178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85150F2" w14:textId="4209096F" w:rsidR="00AA1786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="00D10656" w:rsidRPr="00D1065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397</w:t>
            </w:r>
            <w:r w:rsidR="00D10656" w:rsidRPr="00D1065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493</w:t>
            </w:r>
            <w:r w:rsidR="00D10656" w:rsidRPr="00D1065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87A4CC3" w14:textId="0DDD7D3D" w:rsidR="00AA1786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951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</w:tr>
      <w:tr w:rsidR="00846ED8" w:rsidRPr="00173AA1" w14:paraId="1CD8759C" w14:textId="77777777" w:rsidTr="00AD00F0">
        <w:trPr>
          <w:trHeight w:val="203"/>
        </w:trPr>
        <w:tc>
          <w:tcPr>
            <w:tcW w:w="3400" w:type="dxa"/>
          </w:tcPr>
          <w:p w14:paraId="675A38DD" w14:textId="3503A2B9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A7F85B5" w14:textId="14F313D7" w:rsidR="00846ED8" w:rsidRPr="00173AA1" w:rsidRDefault="00E25A84" w:rsidP="00D06963">
            <w:pPr>
              <w:pBdr>
                <w:bottom w:val="single" w:sz="4" w:space="0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5A8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  <w:r w:rsidRPr="00E25A8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405</w:t>
            </w:r>
            <w:r w:rsidRPr="00E25A8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  <w:r w:rsidRPr="00E25A8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82C49A2" w14:textId="4CAA1F46" w:rsidR="00846ED8" w:rsidRPr="00173AA1" w:rsidRDefault="00846ED8" w:rsidP="00D06963">
            <w:pPr>
              <w:pBdr>
                <w:bottom w:val="single" w:sz="4" w:space="0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798F75" w14:textId="35EB1FB6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B446555" w14:textId="57721DE6" w:rsidR="00846ED8" w:rsidRPr="00173AA1" w:rsidRDefault="002020AA" w:rsidP="00D06963">
            <w:pPr>
              <w:pBdr>
                <w:bottom w:val="single" w:sz="4" w:space="0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20AA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  <w:r w:rsidRPr="002020A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405</w:t>
            </w:r>
            <w:r w:rsidRPr="002020A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  <w:r w:rsidRPr="002020A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D56250E" w14:textId="4DD5BB05" w:rsidR="00846ED8" w:rsidRPr="00173AA1" w:rsidRDefault="00846ED8" w:rsidP="00D06963">
            <w:pPr>
              <w:pBdr>
                <w:bottom w:val="single" w:sz="4" w:space="0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46ED8" w:rsidRPr="00173AA1" w14:paraId="28495B1C" w14:textId="77777777" w:rsidTr="00AD00F0">
        <w:trPr>
          <w:trHeight w:val="149"/>
        </w:trPr>
        <w:tc>
          <w:tcPr>
            <w:tcW w:w="3400" w:type="dxa"/>
            <w:shd w:val="clear" w:color="auto" w:fill="auto"/>
          </w:tcPr>
          <w:p w14:paraId="28495B14" w14:textId="77777777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42" w:type="dxa"/>
            <w:shd w:val="clear" w:color="auto" w:fill="auto"/>
          </w:tcPr>
          <w:p w14:paraId="329096B4" w14:textId="66B6BE62" w:rsidR="00846ED8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="00E25A84" w:rsidRPr="00E25A8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036</w:t>
            </w:r>
            <w:r w:rsidR="00E25A84" w:rsidRPr="00E25A8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087</w:t>
            </w:r>
            <w:r w:rsidR="00E25A84" w:rsidRPr="00E25A8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642" w:type="dxa"/>
            <w:shd w:val="clear" w:color="auto" w:fill="auto"/>
          </w:tcPr>
          <w:p w14:paraId="492830DE" w14:textId="7ED8F59D" w:rsidR="00846ED8" w:rsidRPr="00173AA1" w:rsidRDefault="00846ED8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46,710,469.69</w:t>
            </w:r>
          </w:p>
        </w:tc>
        <w:tc>
          <w:tcPr>
            <w:tcW w:w="236" w:type="dxa"/>
            <w:shd w:val="clear" w:color="auto" w:fill="auto"/>
          </w:tcPr>
          <w:p w14:paraId="3A9075BB" w14:textId="2D87ADED" w:rsidR="00846ED8" w:rsidRPr="00173AA1" w:rsidRDefault="00846ED8" w:rsidP="009620B8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8495B19" w14:textId="25EF3958" w:rsidR="00846ED8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="00356CAC" w:rsidRPr="00356C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036</w:t>
            </w:r>
            <w:r w:rsidR="00356CAC" w:rsidRPr="00356C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087</w:t>
            </w:r>
            <w:r w:rsidR="00356CAC" w:rsidRPr="00356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642" w:type="dxa"/>
            <w:shd w:val="clear" w:color="auto" w:fill="auto"/>
          </w:tcPr>
          <w:p w14:paraId="28495B1B" w14:textId="72D397A1" w:rsidR="00846ED8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710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469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</w:tr>
      <w:tr w:rsidR="00846ED8" w:rsidRPr="00173AA1" w14:paraId="28495B25" w14:textId="77777777" w:rsidTr="00115CC4">
        <w:trPr>
          <w:trHeight w:val="149"/>
        </w:trPr>
        <w:tc>
          <w:tcPr>
            <w:tcW w:w="3400" w:type="dxa"/>
          </w:tcPr>
          <w:p w14:paraId="28495B1D" w14:textId="77777777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42" w:type="dxa"/>
            <w:shd w:val="clear" w:color="auto" w:fill="auto"/>
          </w:tcPr>
          <w:p w14:paraId="677AE793" w14:textId="77777777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455F93BF" w14:textId="0C991302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FAA838" w14:textId="2B8C6DDD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28495B22" w14:textId="4B1F61E0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28495B24" w14:textId="77777777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36DE" w:rsidRPr="00173AA1" w14:paraId="28495B2E" w14:textId="77777777" w:rsidTr="00AD00F0">
        <w:trPr>
          <w:trHeight w:val="149"/>
        </w:trPr>
        <w:tc>
          <w:tcPr>
            <w:tcW w:w="3400" w:type="dxa"/>
          </w:tcPr>
          <w:p w14:paraId="28495B26" w14:textId="18BE10A5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เงินมัดจำ-ค่าสินค้า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05AF0D1" w14:textId="39BB9F36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997960" w:rsidRPr="00997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305</w:t>
            </w:r>
            <w:r w:rsidR="00997960" w:rsidRPr="00997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981</w:t>
            </w:r>
            <w:r w:rsidR="00997960" w:rsidRPr="0099796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2BB1BBD" w14:textId="645379D9" w:rsidR="004B36DE" w:rsidRPr="00173AA1" w:rsidRDefault="004B36DE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7D22">
              <w:rPr>
                <w:rFonts w:ascii="Angsana New" w:hAnsi="Angsana New"/>
                <w:color w:val="000000"/>
                <w:sz w:val="30"/>
                <w:szCs w:val="30"/>
              </w:rPr>
              <w:t>10,095,742.71</w:t>
            </w:r>
          </w:p>
        </w:tc>
        <w:tc>
          <w:tcPr>
            <w:tcW w:w="236" w:type="dxa"/>
            <w:shd w:val="clear" w:color="auto" w:fill="auto"/>
          </w:tcPr>
          <w:p w14:paraId="2E05C49A" w14:textId="6B3B0852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2B" w14:textId="264A783A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305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981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8495B2D" w14:textId="367562FE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095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742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</w:tr>
      <w:tr w:rsidR="004B36DE" w:rsidRPr="00173AA1" w14:paraId="28495B37" w14:textId="77777777" w:rsidTr="00AD00F0">
        <w:trPr>
          <w:trHeight w:val="149"/>
        </w:trPr>
        <w:tc>
          <w:tcPr>
            <w:tcW w:w="3400" w:type="dxa"/>
          </w:tcPr>
          <w:p w14:paraId="28495B2F" w14:textId="097F1C33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7083680" w14:textId="43F81C60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997960" w:rsidRPr="00997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474</w:t>
            </w:r>
            <w:r w:rsidR="00997960" w:rsidRPr="00997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  <w:r w:rsidR="00997960" w:rsidRPr="0099796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109D49E" w14:textId="717676BC" w:rsidR="004B36DE" w:rsidRPr="00173AA1" w:rsidRDefault="004B36DE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8,677,915.70</w:t>
            </w:r>
          </w:p>
        </w:tc>
        <w:tc>
          <w:tcPr>
            <w:tcW w:w="236" w:type="dxa"/>
            <w:shd w:val="clear" w:color="auto" w:fill="auto"/>
          </w:tcPr>
          <w:p w14:paraId="5ABBF703" w14:textId="58416D45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34" w14:textId="2E63503A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470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758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8495B36" w14:textId="12073E48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677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915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4B36DE" w:rsidRPr="00173AA1" w14:paraId="28495B40" w14:textId="77777777" w:rsidTr="00AD00F0">
        <w:trPr>
          <w:trHeight w:val="149"/>
        </w:trPr>
        <w:tc>
          <w:tcPr>
            <w:tcW w:w="3400" w:type="dxa"/>
            <w:shd w:val="clear" w:color="auto" w:fill="auto"/>
          </w:tcPr>
          <w:p w14:paraId="28495B38" w14:textId="510C4D72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43BBCD3" w14:textId="430D57E2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843</w:t>
            </w:r>
            <w:r w:rsidR="00997960" w:rsidRPr="00997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476</w:t>
            </w:r>
            <w:r w:rsidR="00997960" w:rsidRPr="0099796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E66CADE" w14:textId="68B602A1" w:rsidR="004B36DE" w:rsidRPr="00173AA1" w:rsidRDefault="004B36DE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3,774,538.24</w:t>
            </w:r>
          </w:p>
        </w:tc>
        <w:tc>
          <w:tcPr>
            <w:tcW w:w="236" w:type="dxa"/>
            <w:shd w:val="clear" w:color="auto" w:fill="auto"/>
          </w:tcPr>
          <w:p w14:paraId="7472E2FD" w14:textId="02F43A22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3D" w14:textId="52DF4F86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833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476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8495B3F" w14:textId="38B18163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774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538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</w:tr>
      <w:tr w:rsidR="004B36DE" w:rsidRPr="00173AA1" w14:paraId="6984E52F" w14:textId="77777777" w:rsidTr="00AD00F0">
        <w:trPr>
          <w:trHeight w:val="149"/>
        </w:trPr>
        <w:tc>
          <w:tcPr>
            <w:tcW w:w="3400" w:type="dxa"/>
            <w:shd w:val="clear" w:color="auto" w:fill="auto"/>
          </w:tcPr>
          <w:p w14:paraId="6EA58C52" w14:textId="7F286F21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ลูกหนี้-กรมสรรพากร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8FFE2B4" w14:textId="354EC5E2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  <w:r w:rsidR="002B3774" w:rsidRPr="002B37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454</w:t>
            </w:r>
            <w:r w:rsidR="002B3774" w:rsidRPr="002B377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642" w:type="dxa"/>
            <w:shd w:val="clear" w:color="auto" w:fill="auto"/>
          </w:tcPr>
          <w:p w14:paraId="5B8EB8B9" w14:textId="298FCFE7" w:rsidR="004B36DE" w:rsidRPr="00173AA1" w:rsidRDefault="004B36DE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1,338,560.22</w:t>
            </w:r>
          </w:p>
        </w:tc>
        <w:tc>
          <w:tcPr>
            <w:tcW w:w="236" w:type="dxa"/>
            <w:shd w:val="clear" w:color="auto" w:fill="auto"/>
          </w:tcPr>
          <w:p w14:paraId="5C5C9960" w14:textId="624065D0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0050911" w14:textId="4E190B9F" w:rsidR="004B36DE" w:rsidRPr="00173AA1" w:rsidRDefault="00630573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F451D62" w14:textId="6427BF0E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984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332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</w:tr>
      <w:tr w:rsidR="004B36DE" w:rsidRPr="00173AA1" w14:paraId="19FEAB84" w14:textId="77777777" w:rsidTr="00AD00F0">
        <w:trPr>
          <w:trHeight w:val="149"/>
        </w:trPr>
        <w:tc>
          <w:tcPr>
            <w:tcW w:w="3400" w:type="dxa"/>
            <w:shd w:val="clear" w:color="auto" w:fill="auto"/>
          </w:tcPr>
          <w:p w14:paraId="1DE11B3D" w14:textId="5BACE6A4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ลูกหนี้รายการที่</w:t>
            </w:r>
            <w:r w:rsidRPr="00AD00F0">
              <w:rPr>
                <w:rFonts w:ascii="Angsana New" w:hAnsi="Angsana New"/>
                <w:sz w:val="30"/>
                <w:szCs w:val="30"/>
                <w:cs/>
              </w:rPr>
              <w:t>เกี่ยว</w:t>
            </w:r>
            <w:r w:rsidR="00AE66E1" w:rsidRPr="00AD00F0"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Pr="00AD00F0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B9ECF72" w14:textId="1E0ECF63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725</w:t>
            </w:r>
            <w:r w:rsidR="006A052F" w:rsidRPr="006A05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246</w:t>
            </w:r>
            <w:r w:rsidR="006A052F" w:rsidRPr="006A052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1642" w:type="dxa"/>
            <w:shd w:val="clear" w:color="auto" w:fill="auto"/>
          </w:tcPr>
          <w:p w14:paraId="4114BE3A" w14:textId="0D279C99" w:rsidR="004B36DE" w:rsidRPr="00173AA1" w:rsidRDefault="004B36DE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150B">
              <w:rPr>
                <w:rFonts w:ascii="Angsana New" w:hAnsi="Angsana New"/>
                <w:color w:val="000000"/>
                <w:sz w:val="30"/>
                <w:szCs w:val="30"/>
              </w:rPr>
              <w:t>1,363,798.55</w:t>
            </w:r>
          </w:p>
        </w:tc>
        <w:tc>
          <w:tcPr>
            <w:tcW w:w="236" w:type="dxa"/>
            <w:shd w:val="clear" w:color="auto" w:fill="auto"/>
          </w:tcPr>
          <w:p w14:paraId="5B086139" w14:textId="2F99F9E6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FDEB4F2" w14:textId="591E7AC0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872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778</w:t>
            </w:r>
            <w:r w:rsidR="00A4047A" w:rsidRPr="00A4047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5D1BAF9" w14:textId="1E246C87" w:rsidR="004B36DE" w:rsidRPr="00173AA1" w:rsidRDefault="00BC373D" w:rsidP="00D06963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440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181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4B36DE" w:rsidRPr="00173AA1" w14:paraId="28495B49" w14:textId="77777777" w:rsidTr="00AD00F0">
        <w:trPr>
          <w:trHeight w:val="149"/>
        </w:trPr>
        <w:tc>
          <w:tcPr>
            <w:tcW w:w="3400" w:type="dxa"/>
            <w:shd w:val="clear" w:color="auto" w:fill="auto"/>
          </w:tcPr>
          <w:p w14:paraId="28495B41" w14:textId="294FA8D4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923D436" w14:textId="2E82F1D9" w:rsidR="004B36DE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540</w:t>
            </w:r>
            <w:r w:rsidR="006A052F" w:rsidRPr="006A05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533</w:t>
            </w:r>
            <w:r w:rsidR="006A052F" w:rsidRPr="006A052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2C136EF" w14:textId="43AF5E97" w:rsidR="004B36DE" w:rsidRPr="00173AA1" w:rsidRDefault="004B36DE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FA5">
              <w:rPr>
                <w:rFonts w:ascii="Angsana New" w:hAnsi="Angsana New"/>
                <w:color w:val="000000"/>
                <w:sz w:val="30"/>
                <w:szCs w:val="30"/>
              </w:rPr>
              <w:t>843,186.39</w:t>
            </w:r>
          </w:p>
        </w:tc>
        <w:tc>
          <w:tcPr>
            <w:tcW w:w="236" w:type="dxa"/>
            <w:shd w:val="clear" w:color="auto" w:fill="auto"/>
          </w:tcPr>
          <w:p w14:paraId="386E6092" w14:textId="3054DD79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46" w14:textId="36D91114" w:rsidR="004B36DE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540</w:t>
            </w:r>
            <w:r w:rsidR="00630573" w:rsidRPr="0063057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533</w:t>
            </w:r>
            <w:r w:rsidR="00630573" w:rsidRPr="0063057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8495B48" w14:textId="242F71DB" w:rsidR="004B36DE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556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106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</w:p>
        </w:tc>
      </w:tr>
      <w:tr w:rsidR="00846ED8" w:rsidRPr="00173AA1" w14:paraId="28495B5B" w14:textId="77777777" w:rsidTr="00AD00F0">
        <w:trPr>
          <w:trHeight w:val="149"/>
        </w:trPr>
        <w:tc>
          <w:tcPr>
            <w:tcW w:w="3400" w:type="dxa"/>
          </w:tcPr>
          <w:p w14:paraId="28495B53" w14:textId="77777777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42" w:type="dxa"/>
            <w:shd w:val="clear" w:color="auto" w:fill="auto"/>
          </w:tcPr>
          <w:p w14:paraId="47666F0E" w14:textId="07969E26" w:rsidR="00846ED8" w:rsidRPr="00D06963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DA2BF5" w:rsidRPr="00DA2B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  <w:r w:rsidR="00DA2BF5" w:rsidRPr="00DA2B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816</w:t>
            </w:r>
            <w:r w:rsidR="00DA2BF5" w:rsidRPr="00DA2BF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642" w:type="dxa"/>
            <w:shd w:val="clear" w:color="auto" w:fill="auto"/>
          </w:tcPr>
          <w:p w14:paraId="7F6D181F" w14:textId="7BE9EB10" w:rsidR="00846ED8" w:rsidRPr="00173AA1" w:rsidRDefault="00846ED8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26,093,741.81</w:t>
            </w:r>
          </w:p>
        </w:tc>
        <w:tc>
          <w:tcPr>
            <w:tcW w:w="236" w:type="dxa"/>
            <w:shd w:val="clear" w:color="auto" w:fill="auto"/>
          </w:tcPr>
          <w:p w14:paraId="28D6F0BA" w14:textId="4BB1CF5E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58" w14:textId="0037F8F0" w:rsidR="00846ED8" w:rsidRPr="00D06963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B65222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023</w:t>
            </w:r>
            <w:r w:rsidR="00B65222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529</w:t>
            </w:r>
            <w:r w:rsidR="00B65222"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8495B5A" w14:textId="299813A8" w:rsidR="00846ED8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528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817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</w:tr>
      <w:tr w:rsidR="00846ED8" w:rsidRPr="00173AA1" w14:paraId="28495B64" w14:textId="77777777" w:rsidTr="00AD00F0">
        <w:trPr>
          <w:trHeight w:val="149"/>
        </w:trPr>
        <w:tc>
          <w:tcPr>
            <w:tcW w:w="3400" w:type="dxa"/>
            <w:vAlign w:val="center"/>
          </w:tcPr>
          <w:p w14:paraId="28495B5C" w14:textId="77777777" w:rsidR="00846ED8" w:rsidRPr="00173AA1" w:rsidRDefault="00846ED8" w:rsidP="00626758">
            <w:pPr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F3E3AB4" w14:textId="3BEE7BDD" w:rsidR="00846ED8" w:rsidRPr="00173AA1" w:rsidRDefault="00BC373D" w:rsidP="00D0696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  <w:r w:rsidR="00DA2BF5" w:rsidRPr="00DA2B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354</w:t>
            </w:r>
            <w:r w:rsidR="00DA2BF5" w:rsidRPr="00DA2B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903</w:t>
            </w:r>
            <w:r w:rsidR="00DA2BF5" w:rsidRPr="00DA2BF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1642" w:type="dxa"/>
            <w:shd w:val="clear" w:color="auto" w:fill="auto"/>
          </w:tcPr>
          <w:p w14:paraId="54CE17A2" w14:textId="0A490B71" w:rsidR="00846ED8" w:rsidRPr="00173AA1" w:rsidRDefault="00846ED8" w:rsidP="00D0696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72,804,211.50</w:t>
            </w:r>
          </w:p>
        </w:tc>
        <w:tc>
          <w:tcPr>
            <w:tcW w:w="236" w:type="dxa"/>
            <w:shd w:val="clear" w:color="auto" w:fill="auto"/>
          </w:tcPr>
          <w:p w14:paraId="623A45A3" w14:textId="6AF50502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61" w14:textId="2E43EF19" w:rsidR="00846ED8" w:rsidRPr="00173AA1" w:rsidRDefault="00BC373D" w:rsidP="00D0696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 w:rsidR="00B65222" w:rsidRPr="00B652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059</w:t>
            </w:r>
            <w:r w:rsidR="00B65222" w:rsidRPr="00B652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617</w:t>
            </w:r>
            <w:r w:rsidR="00B65222" w:rsidRPr="00B6522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8495B63" w14:textId="2E0D8266" w:rsidR="00846ED8" w:rsidRPr="00173AA1" w:rsidRDefault="00BC373D" w:rsidP="00D0696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239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287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bookmarkEnd w:id="5"/>
    </w:tbl>
    <w:p w14:paraId="778B8886" w14:textId="77777777" w:rsidR="0067729C" w:rsidRDefault="0067729C" w:rsidP="009F3731">
      <w:pPr>
        <w:spacing w:before="240" w:after="120" w:line="240" w:lineRule="auto"/>
        <w:ind w:left="540"/>
        <w:rPr>
          <w:rFonts w:ascii="Angsana New" w:hAnsi="Angsana New"/>
          <w:sz w:val="30"/>
          <w:szCs w:val="30"/>
        </w:rPr>
      </w:pPr>
    </w:p>
    <w:p w14:paraId="37C49467" w14:textId="77777777" w:rsidR="0067729C" w:rsidRDefault="0067729C" w:rsidP="009F3731">
      <w:pPr>
        <w:spacing w:before="240" w:after="120" w:line="240" w:lineRule="auto"/>
        <w:ind w:left="540"/>
        <w:rPr>
          <w:rFonts w:ascii="Angsana New" w:hAnsi="Angsana New"/>
          <w:sz w:val="30"/>
          <w:szCs w:val="30"/>
        </w:rPr>
      </w:pPr>
    </w:p>
    <w:p w14:paraId="28495B66" w14:textId="79410901" w:rsidR="00E41B43" w:rsidRPr="00173AA1" w:rsidRDefault="005832C4" w:rsidP="009F3731">
      <w:pPr>
        <w:spacing w:before="240" w:after="120" w:line="240" w:lineRule="auto"/>
        <w:ind w:left="540"/>
        <w:rPr>
          <w:rFonts w:ascii="Angsana New" w:hAnsi="Angsana New"/>
          <w:sz w:val="30"/>
          <w:szCs w:val="30"/>
        </w:rPr>
      </w:pPr>
      <w:r w:rsidRPr="00173A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5105F" w:rsidRPr="00173AA1">
        <w:rPr>
          <w:rFonts w:ascii="Angsana New" w:hAnsi="Angsana New"/>
          <w:sz w:val="30"/>
          <w:szCs w:val="30"/>
        </w:rPr>
        <w:t>3</w:t>
      </w:r>
      <w:r w:rsidR="00AA7AD9">
        <w:rPr>
          <w:rFonts w:ascii="Angsana New" w:hAnsi="Angsana New"/>
          <w:sz w:val="30"/>
          <w:szCs w:val="30"/>
        </w:rPr>
        <w:t>0</w:t>
      </w:r>
      <w:r w:rsidR="00A5105F" w:rsidRPr="00173AA1">
        <w:rPr>
          <w:rFonts w:ascii="Angsana New" w:hAnsi="Angsana New"/>
          <w:sz w:val="30"/>
          <w:szCs w:val="30"/>
        </w:rPr>
        <w:t xml:space="preserve"> </w:t>
      </w:r>
      <w:r w:rsidR="0034202E">
        <w:rPr>
          <w:rFonts w:ascii="Angsana New" w:hAnsi="Angsana New" w:hint="cs"/>
          <w:sz w:val="30"/>
          <w:szCs w:val="30"/>
          <w:cs/>
        </w:rPr>
        <w:t>กั</w:t>
      </w:r>
      <w:r w:rsidR="009D48B8">
        <w:rPr>
          <w:rFonts w:ascii="Angsana New" w:hAnsi="Angsana New" w:hint="cs"/>
          <w:sz w:val="30"/>
          <w:szCs w:val="30"/>
          <w:cs/>
        </w:rPr>
        <w:t>นยายน</w:t>
      </w:r>
      <w:r w:rsidR="00A5105F" w:rsidRPr="00173AA1">
        <w:rPr>
          <w:rFonts w:ascii="Angsana New" w:hAnsi="Angsana New"/>
          <w:sz w:val="30"/>
          <w:szCs w:val="30"/>
          <w:cs/>
        </w:rPr>
        <w:t xml:space="preserve"> </w:t>
      </w:r>
      <w:r w:rsidR="00A5105F" w:rsidRPr="00173AA1">
        <w:rPr>
          <w:rFonts w:ascii="Angsana New" w:hAnsi="Angsana New"/>
          <w:sz w:val="30"/>
          <w:szCs w:val="30"/>
        </w:rPr>
        <w:t>256</w:t>
      </w:r>
      <w:r w:rsidR="00FD29FB">
        <w:rPr>
          <w:rFonts w:ascii="Angsana New" w:hAnsi="Angsana New"/>
          <w:sz w:val="30"/>
          <w:szCs w:val="30"/>
          <w:lang w:val="en-US"/>
        </w:rPr>
        <w:t>7</w:t>
      </w:r>
      <w:r w:rsidRPr="00173AA1">
        <w:rPr>
          <w:rFonts w:ascii="Angsana New" w:hAnsi="Angsana New"/>
          <w:sz w:val="30"/>
          <w:szCs w:val="30"/>
          <w:cs/>
        </w:rPr>
        <w:t xml:space="preserve"> และ</w:t>
      </w:r>
      <w:r w:rsidR="003A3E80">
        <w:rPr>
          <w:rFonts w:ascii="Angsana New" w:hAnsi="Angsana New" w:hint="cs"/>
          <w:sz w:val="30"/>
          <w:szCs w:val="30"/>
          <w:cs/>
        </w:rPr>
        <w:t>วันที่</w:t>
      </w:r>
      <w:r w:rsidRPr="00173AA1">
        <w:rPr>
          <w:rFonts w:ascii="Angsana New" w:hAnsi="Angsana New"/>
          <w:sz w:val="30"/>
          <w:szCs w:val="30"/>
          <w:cs/>
        </w:rPr>
        <w:t xml:space="preserve"> </w:t>
      </w:r>
      <w:r w:rsidR="00FD29FB" w:rsidRPr="00173AA1">
        <w:rPr>
          <w:rFonts w:ascii="Angsana New" w:hAnsi="Angsana New"/>
          <w:sz w:val="30"/>
          <w:szCs w:val="30"/>
        </w:rPr>
        <w:t xml:space="preserve">31 </w:t>
      </w:r>
      <w:r w:rsidR="00FD29FB" w:rsidRPr="00173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FD29FB" w:rsidRPr="00173AA1">
        <w:rPr>
          <w:rFonts w:ascii="Angsana New" w:hAnsi="Angsana New"/>
          <w:sz w:val="30"/>
          <w:szCs w:val="30"/>
        </w:rPr>
        <w:t>2566</w:t>
      </w:r>
      <w:r w:rsidRPr="00173AA1">
        <w:rPr>
          <w:rFonts w:ascii="Angsana New" w:hAnsi="Angsana New"/>
          <w:sz w:val="30"/>
          <w:szCs w:val="30"/>
          <w:cs/>
        </w:rPr>
        <w:t xml:space="preserve"> มูลค่าของลูกหนี้การค้าและเช็ครับล่วงหน้าแยกตามอายุหนี้</w:t>
      </w:r>
      <w:r w:rsidR="00C179BE">
        <w:rPr>
          <w:rFonts w:ascii="Angsana New" w:hAnsi="Angsana New" w:hint="cs"/>
          <w:sz w:val="30"/>
          <w:szCs w:val="30"/>
          <w:cs/>
        </w:rPr>
        <w:t xml:space="preserve">  </w:t>
      </w:r>
      <w:r w:rsidRPr="00173AA1">
        <w:rPr>
          <w:rFonts w:ascii="Angsana New" w:hAnsi="Angsana New"/>
          <w:sz w:val="30"/>
          <w:szCs w:val="30"/>
          <w:cs/>
        </w:rPr>
        <w:t>คงค้างนับจากวันที่ครบกำหนดชำระมีดังต่อไปนี้</w:t>
      </w:r>
    </w:p>
    <w:tbl>
      <w:tblPr>
        <w:tblW w:w="93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642"/>
        <w:gridCol w:w="1642"/>
        <w:gridCol w:w="236"/>
        <w:gridCol w:w="1642"/>
        <w:gridCol w:w="1642"/>
      </w:tblGrid>
      <w:tr w:rsidR="00D172B4" w:rsidRPr="00173AA1" w14:paraId="1B7D58B0" w14:textId="77777777" w:rsidTr="00BC373D">
        <w:tc>
          <w:tcPr>
            <w:tcW w:w="2520" w:type="dxa"/>
          </w:tcPr>
          <w:p w14:paraId="45CC9E2D" w14:textId="77777777" w:rsidR="00D172B4" w:rsidRPr="00173AA1" w:rsidRDefault="00D172B4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6" w:name="_Hlk146539482"/>
          </w:p>
        </w:tc>
        <w:tc>
          <w:tcPr>
            <w:tcW w:w="1642" w:type="dxa"/>
          </w:tcPr>
          <w:p w14:paraId="459E22F1" w14:textId="51D7B04C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</w:tcPr>
          <w:p w14:paraId="40BE5B6D" w14:textId="63797584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EBA9C" w14:textId="46DA5366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55DD07B4" w14:textId="4582590A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2905" w:rsidRPr="00173AA1" w14:paraId="7D905913" w14:textId="77777777" w:rsidTr="00BC373D">
        <w:tc>
          <w:tcPr>
            <w:tcW w:w="2520" w:type="dxa"/>
          </w:tcPr>
          <w:p w14:paraId="068376FD" w14:textId="77777777" w:rsidR="00812905" w:rsidRPr="00173AA1" w:rsidRDefault="00812905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32C0F20E" w14:textId="5E1FE6CE" w:rsidR="00812905" w:rsidRPr="00C179BE" w:rsidRDefault="00812905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F12D3EF" w14:textId="77777777" w:rsidR="00812905" w:rsidRPr="00C179BE" w:rsidRDefault="00812905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84" w:type="dxa"/>
            <w:gridSpan w:val="2"/>
          </w:tcPr>
          <w:p w14:paraId="0059514B" w14:textId="3CC774EB" w:rsidR="00812905" w:rsidRPr="00C179BE" w:rsidRDefault="00812905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4B12" w:rsidRPr="00173AA1" w14:paraId="7B2A2E8C" w14:textId="77777777" w:rsidTr="00BC373D">
        <w:tc>
          <w:tcPr>
            <w:tcW w:w="2520" w:type="dxa"/>
          </w:tcPr>
          <w:p w14:paraId="32C018AD" w14:textId="77777777" w:rsidR="001D4B12" w:rsidRPr="00173AA1" w:rsidRDefault="001D4B12" w:rsidP="001D4B1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</w:tcPr>
          <w:p w14:paraId="6A90122A" w14:textId="4EF8B414" w:rsidR="001D4B12" w:rsidRPr="00C179BE" w:rsidRDefault="00AA7AD9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AA7AD9">
              <w:rPr>
                <w:color w:val="000000"/>
                <w:sz w:val="28"/>
                <w:szCs w:val="28"/>
              </w:rPr>
              <w:t xml:space="preserve">30 </w:t>
            </w:r>
            <w:r w:rsidR="009D48B8">
              <w:rPr>
                <w:rFonts w:hint="cs"/>
                <w:color w:val="000000"/>
                <w:sz w:val="28"/>
                <w:szCs w:val="28"/>
                <w:cs/>
              </w:rPr>
              <w:t>กันยายน</w:t>
            </w:r>
            <w:r w:rsidR="001D4B12"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="001D4B12" w:rsidRPr="00C179BE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642" w:type="dxa"/>
          </w:tcPr>
          <w:p w14:paraId="418EA200" w14:textId="2D27A37C" w:rsidR="001D4B12" w:rsidRPr="00C179BE" w:rsidRDefault="001D4B12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179BE">
              <w:rPr>
                <w:color w:val="000000"/>
                <w:sz w:val="28"/>
                <w:szCs w:val="28"/>
              </w:rPr>
              <w:t xml:space="preserve">31 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79BE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037BB844" w14:textId="6B1FE485" w:rsidR="001D4B12" w:rsidRPr="00C179BE" w:rsidRDefault="001D4B12" w:rsidP="001D4B1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</w:tcPr>
          <w:p w14:paraId="0E7F7C4B" w14:textId="36AA6A08" w:rsidR="001D4B12" w:rsidRPr="00C179BE" w:rsidRDefault="00AA7AD9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A7AD9">
              <w:rPr>
                <w:color w:val="000000"/>
                <w:sz w:val="28"/>
                <w:szCs w:val="28"/>
              </w:rPr>
              <w:t xml:space="preserve">30 </w:t>
            </w:r>
            <w:r w:rsidR="009D48B8">
              <w:rPr>
                <w:rFonts w:hint="cs"/>
                <w:color w:val="000000"/>
                <w:sz w:val="28"/>
                <w:szCs w:val="28"/>
                <w:cs/>
              </w:rPr>
              <w:t>กันยายน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C179BE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642" w:type="dxa"/>
          </w:tcPr>
          <w:p w14:paraId="04F9B890" w14:textId="70087950" w:rsidR="001D4B12" w:rsidRPr="00C179BE" w:rsidRDefault="001D4B12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C179BE">
              <w:rPr>
                <w:color w:val="000000"/>
                <w:sz w:val="28"/>
                <w:szCs w:val="28"/>
              </w:rPr>
              <w:t xml:space="preserve">31 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79BE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5C4B18" w:rsidRPr="00173AA1" w14:paraId="71FD87C8" w14:textId="77777777" w:rsidTr="00BC373D">
        <w:trPr>
          <w:trHeight w:val="203"/>
        </w:trPr>
        <w:tc>
          <w:tcPr>
            <w:tcW w:w="2520" w:type="dxa"/>
          </w:tcPr>
          <w:p w14:paraId="1C48A094" w14:textId="5581B806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ยอดยังไม่ถึงกำหนดชำระ</w:t>
            </w:r>
          </w:p>
        </w:tc>
        <w:tc>
          <w:tcPr>
            <w:tcW w:w="1642" w:type="dxa"/>
            <w:shd w:val="clear" w:color="auto" w:fill="auto"/>
          </w:tcPr>
          <w:p w14:paraId="057309E5" w14:textId="1DBC0FCC" w:rsidR="005C4B18" w:rsidRPr="00173AA1" w:rsidRDefault="00BC373D" w:rsidP="005C4B18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  <w:r w:rsidR="00C832E5" w:rsidRPr="00C832E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  <w:r w:rsidR="00C832E5" w:rsidRPr="00C832E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919</w:t>
            </w:r>
            <w:r w:rsidR="00C832E5" w:rsidRPr="00C832E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7E3D269" w14:textId="157040EE" w:rsidR="005C4B18" w:rsidRPr="00173AA1" w:rsidRDefault="00BC373D" w:rsidP="005C4B18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939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2E701C6" w14:textId="0C746217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9452103" w14:textId="48862590" w:rsidR="005C4B18" w:rsidRPr="00173AA1" w:rsidRDefault="00BC373D" w:rsidP="005C4B18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  <w:r w:rsidR="004E04DA" w:rsidRPr="004E04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  <w:r w:rsidR="004E04DA" w:rsidRPr="004E04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919</w:t>
            </w:r>
            <w:r w:rsidR="004E04DA" w:rsidRPr="004E04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6CEAE31" w14:textId="2D9CBE68" w:rsidR="005C4B18" w:rsidRPr="00173AA1" w:rsidRDefault="00BC373D" w:rsidP="005C4B18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939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</w:tr>
      <w:tr w:rsidR="005C4B18" w:rsidRPr="00173AA1" w14:paraId="558B8AC1" w14:textId="77777777" w:rsidTr="00BC373D">
        <w:trPr>
          <w:trHeight w:val="203"/>
        </w:trPr>
        <w:tc>
          <w:tcPr>
            <w:tcW w:w="2520" w:type="dxa"/>
          </w:tcPr>
          <w:p w14:paraId="16A271AD" w14:textId="32A0B41F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642" w:type="dxa"/>
            <w:shd w:val="clear" w:color="auto" w:fill="auto"/>
          </w:tcPr>
          <w:p w14:paraId="66022528" w14:textId="0FE5093B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5C63421A" w14:textId="31B41E7B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B5E121" w14:textId="15FB150D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0EFAF0B" w14:textId="7D9BCA89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4D3A6D9A" w14:textId="77777777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C4B18" w:rsidRPr="00173AA1" w14:paraId="167BB1A8" w14:textId="77777777" w:rsidTr="00BC373D">
        <w:trPr>
          <w:trHeight w:val="203"/>
        </w:trPr>
        <w:tc>
          <w:tcPr>
            <w:tcW w:w="2520" w:type="dxa"/>
          </w:tcPr>
          <w:p w14:paraId="77B75CCA" w14:textId="7B8AE538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AA1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42" w:type="dxa"/>
            <w:shd w:val="clear" w:color="auto" w:fill="auto"/>
          </w:tcPr>
          <w:p w14:paraId="300B0AF9" w14:textId="7037937D" w:rsidR="005C4B18" w:rsidRPr="00173AA1" w:rsidRDefault="00BC373D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C3375" w:rsidRPr="008C33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241</w:t>
            </w:r>
            <w:r w:rsidR="008C3375" w:rsidRPr="008C33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  <w:r w:rsidR="008C3375" w:rsidRPr="008C337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42DBF3F" w14:textId="7378D267" w:rsidR="005C4B18" w:rsidRPr="00173AA1" w:rsidRDefault="00BC373D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149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0AC48CA6" w14:textId="668129CE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06FB568" w14:textId="77F35CAE" w:rsidR="005C4B18" w:rsidRPr="00173AA1" w:rsidRDefault="00BC373D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4E04DA" w:rsidRPr="004E04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241</w:t>
            </w:r>
            <w:r w:rsidR="004E04DA" w:rsidRPr="004E04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  <w:r w:rsidR="004E04DA" w:rsidRPr="004E04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89991D0" w14:textId="3510FA95" w:rsidR="005C4B18" w:rsidRPr="00173AA1" w:rsidRDefault="00BC373D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149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06</w:t>
            </w:r>
          </w:p>
        </w:tc>
      </w:tr>
      <w:tr w:rsidR="005C4B18" w:rsidRPr="00173AA1" w14:paraId="4616D57A" w14:textId="77777777" w:rsidTr="00BC373D">
        <w:trPr>
          <w:trHeight w:val="203"/>
        </w:trPr>
        <w:tc>
          <w:tcPr>
            <w:tcW w:w="2520" w:type="dxa"/>
          </w:tcPr>
          <w:p w14:paraId="236C99D6" w14:textId="0A9A04AE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DE4E1F7" w14:textId="58EAB794" w:rsidR="005C4B18" w:rsidRPr="00173AA1" w:rsidRDefault="004B08A5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08A5">
              <w:rPr>
                <w:rFonts w:ascii="Angsana New" w:hAnsi="Angsana New"/>
                <w:color w:val="000000"/>
                <w:sz w:val="30"/>
                <w:szCs w:val="30"/>
              </w:rPr>
              <w:t xml:space="preserve">984,543.38 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19B893F" w14:textId="3668621C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BC2CD" w14:textId="6563D2D1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18567A4A" w14:textId="6779AB2E" w:rsidR="005C4B18" w:rsidRPr="00173AA1" w:rsidRDefault="00BC373D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984</w:t>
            </w:r>
            <w:r w:rsidR="004E04DA" w:rsidRPr="004E04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543</w:t>
            </w:r>
            <w:r w:rsidR="004E04DA" w:rsidRPr="004E04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7BDC40B" w14:textId="0369ACB0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C4B18" w:rsidRPr="00173AA1" w14:paraId="44F9F8AB" w14:textId="77777777" w:rsidTr="00BC373D">
        <w:trPr>
          <w:trHeight w:val="203"/>
        </w:trPr>
        <w:tc>
          <w:tcPr>
            <w:tcW w:w="2520" w:type="dxa"/>
          </w:tcPr>
          <w:p w14:paraId="01C0CB4E" w14:textId="7DDD534C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</w:rPr>
              <w:lastRenderedPageBreak/>
              <w:t xml:space="preserve">6 - 12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B607834" w14:textId="3F919291" w:rsidR="005C4B18" w:rsidRPr="00173AA1" w:rsidRDefault="004B08A5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08A5">
              <w:rPr>
                <w:rFonts w:ascii="Angsana New" w:hAnsi="Angsana New"/>
                <w:color w:val="000000"/>
                <w:sz w:val="30"/>
                <w:szCs w:val="30"/>
              </w:rPr>
              <w:t xml:space="preserve">20,543.38 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27C0BA6" w14:textId="5B0598E9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08741A" w14:textId="2C451D26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C442B34" w14:textId="6C6B0B17" w:rsidR="005C4B18" w:rsidRPr="00173AA1" w:rsidRDefault="00BC373D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952B50" w:rsidRPr="00952B5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543</w:t>
            </w:r>
            <w:r w:rsidR="00952B50" w:rsidRPr="00952B5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D05DCF1" w14:textId="4BA180D8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C4B18" w:rsidRPr="00173AA1" w14:paraId="456E514D" w14:textId="77777777" w:rsidTr="00BC373D">
        <w:trPr>
          <w:trHeight w:val="203"/>
        </w:trPr>
        <w:tc>
          <w:tcPr>
            <w:tcW w:w="2520" w:type="dxa"/>
          </w:tcPr>
          <w:p w14:paraId="0331A117" w14:textId="1565CFB0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AA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642" w:type="dxa"/>
            <w:shd w:val="clear" w:color="auto" w:fill="auto"/>
          </w:tcPr>
          <w:p w14:paraId="2165DA20" w14:textId="5D459370" w:rsidR="005C4B18" w:rsidRPr="00173AA1" w:rsidRDefault="004B08A5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4376BE9" w14:textId="171365D8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F72642" w14:textId="36F9B23C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1FD93C6" w14:textId="44EA20E9" w:rsidR="005C4B18" w:rsidRPr="00173AA1" w:rsidRDefault="00952B50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7D29A17" w14:textId="4C8E329B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C4B18" w:rsidRPr="00173AA1" w14:paraId="56E0A9EB" w14:textId="77777777" w:rsidTr="00BC373D">
        <w:trPr>
          <w:trHeight w:val="203"/>
        </w:trPr>
        <w:tc>
          <w:tcPr>
            <w:tcW w:w="2520" w:type="dxa"/>
          </w:tcPr>
          <w:p w14:paraId="5AF30812" w14:textId="22D3620D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642" w:type="dxa"/>
            <w:shd w:val="clear" w:color="auto" w:fill="auto"/>
          </w:tcPr>
          <w:p w14:paraId="5A31CD59" w14:textId="3EAEF695" w:rsidR="005C4B18" w:rsidRPr="00173AA1" w:rsidRDefault="00BC373D" w:rsidP="005C4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="008A2D8F" w:rsidRPr="008A2D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397</w:t>
            </w:r>
            <w:r w:rsidR="008A2D8F" w:rsidRPr="008A2D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493</w:t>
            </w:r>
            <w:r w:rsidR="008A2D8F" w:rsidRPr="008A2D8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27CA0A2" w14:textId="19C49BE0" w:rsidR="005C4B18" w:rsidRPr="00173AA1" w:rsidRDefault="00BC373D" w:rsidP="005C4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951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03B4C78D" w14:textId="2970410F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8897A73" w14:textId="37F2C18D" w:rsidR="005C4B18" w:rsidRPr="00173AA1" w:rsidRDefault="00BC373D" w:rsidP="005C4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="00952B50" w:rsidRPr="00952B5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397</w:t>
            </w:r>
            <w:r w:rsidR="00952B50" w:rsidRPr="00952B5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493</w:t>
            </w:r>
            <w:r w:rsidR="00952B50" w:rsidRPr="00952B5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2530B2D" w14:textId="24EE5B71" w:rsidR="005C4B18" w:rsidRPr="00173AA1" w:rsidRDefault="00BC373D" w:rsidP="005C4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951</w:t>
            </w:r>
            <w:r w:rsidR="005C4B1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</w:tr>
      <w:bookmarkEnd w:id="6"/>
    </w:tbl>
    <w:p w14:paraId="1DF3C05E" w14:textId="77777777" w:rsidR="00C179BE" w:rsidRPr="0067729C" w:rsidRDefault="00C179BE" w:rsidP="00173AA1">
      <w:pPr>
        <w:rPr>
          <w:sz w:val="20"/>
          <w:szCs w:val="20"/>
        </w:rPr>
      </w:pPr>
    </w:p>
    <w:tbl>
      <w:tblPr>
        <w:tblW w:w="97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642"/>
        <w:gridCol w:w="1642"/>
        <w:gridCol w:w="236"/>
        <w:gridCol w:w="1642"/>
        <w:gridCol w:w="1642"/>
      </w:tblGrid>
      <w:tr w:rsidR="00020316" w:rsidRPr="00173AA1" w14:paraId="038B97F1" w14:textId="77777777" w:rsidTr="00BC373D">
        <w:tc>
          <w:tcPr>
            <w:tcW w:w="2970" w:type="dxa"/>
            <w:shd w:val="clear" w:color="auto" w:fill="auto"/>
          </w:tcPr>
          <w:p w14:paraId="46D6341B" w14:textId="3A6AADDC" w:rsidR="00020316" w:rsidRPr="00173AA1" w:rsidRDefault="00020316" w:rsidP="00173AA1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7" w:name="_Hlk146539641"/>
          </w:p>
        </w:tc>
        <w:tc>
          <w:tcPr>
            <w:tcW w:w="1642" w:type="dxa"/>
            <w:shd w:val="clear" w:color="auto" w:fill="auto"/>
          </w:tcPr>
          <w:p w14:paraId="2BDAD3A9" w14:textId="77777777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01565E2" w14:textId="77777777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736F9A" w14:textId="243994FD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2299DBA2" w14:textId="3914A16A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D29FB" w:rsidRPr="00173AA1" w14:paraId="72BB9F0C" w14:textId="77777777" w:rsidTr="00BC373D">
        <w:tc>
          <w:tcPr>
            <w:tcW w:w="2970" w:type="dxa"/>
            <w:shd w:val="clear" w:color="auto" w:fill="auto"/>
          </w:tcPr>
          <w:p w14:paraId="38E757EE" w14:textId="77777777" w:rsidR="00FD29FB" w:rsidRPr="00173AA1" w:rsidRDefault="00FD29FB" w:rsidP="00173AA1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120BF4B1" w14:textId="53983250" w:rsidR="00FD29FB" w:rsidRPr="00C179BE" w:rsidRDefault="00FD29FB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6FB6D2E9" w14:textId="77777777" w:rsidR="00FD29FB" w:rsidRPr="00C179BE" w:rsidRDefault="00FD29FB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53C61FB7" w14:textId="5545FB76" w:rsidR="00FD29FB" w:rsidRPr="00C179BE" w:rsidRDefault="00FD29FB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3BA" w:rsidRPr="00173AA1" w14:paraId="6F60BE86" w14:textId="77777777" w:rsidTr="00BC373D">
        <w:tc>
          <w:tcPr>
            <w:tcW w:w="2970" w:type="dxa"/>
            <w:shd w:val="clear" w:color="auto" w:fill="auto"/>
          </w:tcPr>
          <w:p w14:paraId="1D50B3F9" w14:textId="4C9756F6" w:rsidR="00E663BA" w:rsidRPr="00173AA1" w:rsidRDefault="00E663BA" w:rsidP="00E663B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7622E23" w14:textId="71CD2B10" w:rsidR="00E663BA" w:rsidRPr="00C179BE" w:rsidRDefault="00BC373D" w:rsidP="00C17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42" w:type="dxa"/>
            <w:shd w:val="clear" w:color="auto" w:fill="auto"/>
          </w:tcPr>
          <w:p w14:paraId="4F8A1FA9" w14:textId="7242E3C3" w:rsidR="00E663BA" w:rsidRPr="00FC3421" w:rsidRDefault="00E663BA" w:rsidP="00E663B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FC3421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628EDB0" w14:textId="492946B3" w:rsidR="00E663BA" w:rsidRPr="00FC3421" w:rsidRDefault="00E663BA" w:rsidP="00E663B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</w:tcPr>
          <w:p w14:paraId="3C150C82" w14:textId="202F212C" w:rsidR="00E663BA" w:rsidRPr="00FC3421" w:rsidRDefault="00BC373D" w:rsidP="00E663B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42" w:type="dxa"/>
            <w:shd w:val="clear" w:color="auto" w:fill="auto"/>
          </w:tcPr>
          <w:p w14:paraId="7C3EBC30" w14:textId="1105108C" w:rsidR="00E663BA" w:rsidRPr="00FC3421" w:rsidRDefault="00E663BA" w:rsidP="00E663B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FC3421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020316" w:rsidRPr="00173AA1" w14:paraId="73CAB600" w14:textId="6A0EF665" w:rsidTr="00BC373D">
        <w:trPr>
          <w:trHeight w:val="203"/>
        </w:trPr>
        <w:tc>
          <w:tcPr>
            <w:tcW w:w="2970" w:type="dxa"/>
            <w:shd w:val="clear" w:color="auto" w:fill="auto"/>
          </w:tcPr>
          <w:p w14:paraId="63D9730E" w14:textId="03651FD8" w:rsidR="00020316" w:rsidRPr="00173AA1" w:rsidRDefault="00020316" w:rsidP="00BC373D">
            <w:pPr>
              <w:tabs>
                <w:tab w:val="left" w:pos="8040"/>
              </w:tabs>
              <w:spacing w:line="240" w:lineRule="auto"/>
              <w:ind w:left="161" w:hanging="1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  <w:r w:rsidR="00BC373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642" w:type="dxa"/>
            <w:shd w:val="clear" w:color="auto" w:fill="auto"/>
          </w:tcPr>
          <w:p w14:paraId="65CDAFE6" w14:textId="28EB3EEB" w:rsidR="00020316" w:rsidRPr="00173AA1" w:rsidRDefault="00020316" w:rsidP="00C179BE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6D1BD211" w14:textId="46AFEAC0" w:rsidR="00020316" w:rsidRPr="00173AA1" w:rsidRDefault="00020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56C884" w14:textId="77777777" w:rsidR="00020316" w:rsidRPr="00173AA1" w:rsidRDefault="00020316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F5750FD" w14:textId="77777777" w:rsidR="00020316" w:rsidRPr="00173AA1" w:rsidRDefault="00020316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B0F7774" w14:textId="77777777" w:rsidR="00020316" w:rsidRPr="00173AA1" w:rsidRDefault="00020316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5CA4" w:rsidRPr="00173AA1" w14:paraId="247F7040" w14:textId="77777777" w:rsidTr="00BC373D">
        <w:trPr>
          <w:trHeight w:val="203"/>
        </w:trPr>
        <w:tc>
          <w:tcPr>
            <w:tcW w:w="2970" w:type="dxa"/>
            <w:shd w:val="clear" w:color="auto" w:fill="auto"/>
          </w:tcPr>
          <w:p w14:paraId="6D7A0F91" w14:textId="2AEDFFF6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68215CF" w14:textId="551C6DFA" w:rsidR="00D75CA4" w:rsidRPr="00173AA1" w:rsidRDefault="00BC373D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D75CA4" w:rsidRPr="007517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="00D75CA4"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D465B4D" w14:textId="67698BD1" w:rsidR="00D75CA4" w:rsidRPr="00173AA1" w:rsidRDefault="00D75CA4" w:rsidP="00D75CA4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9AB75" w14:textId="79BAC5E2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7EB4154C" w14:textId="4A9C75F7" w:rsidR="00D75CA4" w:rsidRPr="00173AA1" w:rsidRDefault="00BC373D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D75CA4" w:rsidRPr="007517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="00D75CA4"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8D18C07" w14:textId="2E7E3E48" w:rsidR="00D75CA4" w:rsidRPr="00173AA1" w:rsidRDefault="00D75CA4" w:rsidP="00D75CA4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D75CA4" w:rsidRPr="00173AA1" w14:paraId="7894B050" w14:textId="77777777" w:rsidTr="00BC373D">
        <w:trPr>
          <w:trHeight w:val="203"/>
        </w:trPr>
        <w:tc>
          <w:tcPr>
            <w:tcW w:w="2970" w:type="dxa"/>
            <w:shd w:val="clear" w:color="auto" w:fill="auto"/>
          </w:tcPr>
          <w:p w14:paraId="4A33C811" w14:textId="1B8A7EEF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เพิ่ม (ลด) ระหว่างงวด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AA5464E" w14:textId="16F811A1" w:rsidR="00D75CA4" w:rsidRPr="00173AA1" w:rsidRDefault="00BC373D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349</w:t>
            </w:r>
            <w:r w:rsidR="00684D55" w:rsidRPr="00684D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923</w:t>
            </w:r>
            <w:r w:rsidR="00684D55" w:rsidRPr="00684D5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49CEFDB" w14:textId="2B9CBA18" w:rsidR="00D75CA4" w:rsidRPr="00173AA1" w:rsidRDefault="00BC373D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18833FC7" w14:textId="1434B1FD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3F8F0792" w14:textId="57EC2006" w:rsidR="00D75CA4" w:rsidRPr="00173AA1" w:rsidRDefault="00BC373D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349</w:t>
            </w:r>
            <w:r w:rsidR="00684D55" w:rsidRPr="00684D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923</w:t>
            </w:r>
            <w:r w:rsidR="00684D55" w:rsidRPr="00684D5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B1C9EB8" w14:textId="7AEE76E3" w:rsidR="00D75CA4" w:rsidRPr="00173AA1" w:rsidRDefault="00BC373D" w:rsidP="00D75CA4">
            <w:pPr>
              <w:pBdr>
                <w:bottom w:val="single" w:sz="4" w:space="1" w:color="auto"/>
              </w:pBd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</w:tr>
      <w:tr w:rsidR="00D75CA4" w:rsidRPr="00173AA1" w14:paraId="044A0F89" w14:textId="77777777" w:rsidTr="00BC373D">
        <w:trPr>
          <w:trHeight w:val="203"/>
        </w:trPr>
        <w:tc>
          <w:tcPr>
            <w:tcW w:w="2970" w:type="dxa"/>
            <w:shd w:val="clear" w:color="auto" w:fill="auto"/>
          </w:tcPr>
          <w:p w14:paraId="7B3CE219" w14:textId="54DD950A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F0AE6">
              <w:rPr>
                <w:rFonts w:ascii="Angsana New" w:hAnsi="Angsana New"/>
                <w:sz w:val="30"/>
                <w:szCs w:val="30"/>
              </w:rPr>
              <w:t>3</w:t>
            </w:r>
            <w:r w:rsidR="00AA7AD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BF0A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67DE4">
              <w:rPr>
                <w:rFonts w:ascii="Angsana New" w:hAnsi="Angsana New" w:hint="cs"/>
                <w:sz w:val="30"/>
                <w:szCs w:val="30"/>
                <w:cs/>
              </w:rPr>
              <w:t>กั</w:t>
            </w:r>
            <w:r w:rsidR="00166810">
              <w:rPr>
                <w:rFonts w:ascii="Angsana New" w:hAnsi="Angsana New" w:hint="cs"/>
                <w:sz w:val="30"/>
                <w:szCs w:val="30"/>
                <w:cs/>
              </w:rPr>
              <w:t>นยายน</w:t>
            </w:r>
            <w:r w:rsidR="00BF0AE6"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8C5C3AF" w14:textId="11E0CF3C" w:rsidR="00D75CA4" w:rsidRPr="00173AA1" w:rsidRDefault="00BC373D" w:rsidP="00D75CA4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  <w:r w:rsidR="00684D55" w:rsidRPr="006F07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405</w:t>
            </w:r>
            <w:r w:rsidR="00684D55" w:rsidRPr="006F072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07AE875" w14:textId="61F54CFC" w:rsidR="00D75CA4" w:rsidRPr="00173AA1" w:rsidRDefault="00BC373D" w:rsidP="00D75CA4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64F1A912" w14:textId="08B70657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9BACECB" w14:textId="380E0ACA" w:rsidR="00D75CA4" w:rsidRPr="00173AA1" w:rsidRDefault="00BC373D" w:rsidP="00D75CA4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  <w:r w:rsidR="00684D55" w:rsidRPr="006F07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405</w:t>
            </w:r>
            <w:r w:rsidR="00684D55" w:rsidRPr="006F072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4019013" w14:textId="34EADABF" w:rsidR="00D75CA4" w:rsidRPr="00173AA1" w:rsidRDefault="00BC373D" w:rsidP="00D75CA4">
            <w:pPr>
              <w:pBdr>
                <w:bottom w:val="double" w:sz="4" w:space="1" w:color="auto"/>
              </w:pBd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</w:tr>
    </w:tbl>
    <w:bookmarkEnd w:id="7"/>
    <w:p w14:paraId="532A957C" w14:textId="7560D6D8" w:rsidR="00E11518" w:rsidRPr="00173AA1" w:rsidRDefault="00E11518" w:rsidP="0061455D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</w:p>
    <w:p w14:paraId="0B2C3D4C" w14:textId="1A69D413" w:rsidR="00E11518" w:rsidRPr="002C4928" w:rsidRDefault="00E11518" w:rsidP="0067729C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73A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11F9" w:rsidRPr="00173AA1">
        <w:rPr>
          <w:rFonts w:ascii="Angsana New" w:hAnsi="Angsana New"/>
          <w:sz w:val="30"/>
          <w:szCs w:val="30"/>
        </w:rPr>
        <w:t>3</w:t>
      </w:r>
      <w:r w:rsidR="002E18A5">
        <w:rPr>
          <w:rFonts w:ascii="Angsana New" w:hAnsi="Angsana New"/>
          <w:sz w:val="30"/>
          <w:szCs w:val="30"/>
        </w:rPr>
        <w:t>0</w:t>
      </w:r>
      <w:r w:rsidR="007D11F9" w:rsidRPr="00173AA1">
        <w:rPr>
          <w:rFonts w:ascii="Angsana New" w:hAnsi="Angsana New"/>
          <w:sz w:val="30"/>
          <w:szCs w:val="30"/>
        </w:rPr>
        <w:t xml:space="preserve"> </w:t>
      </w:r>
      <w:r w:rsidR="00166810">
        <w:rPr>
          <w:rFonts w:ascii="Angsana New" w:hAnsi="Angsana New" w:hint="cs"/>
          <w:sz w:val="30"/>
          <w:szCs w:val="30"/>
          <w:cs/>
        </w:rPr>
        <w:t>กันยายน</w:t>
      </w:r>
      <w:r w:rsidR="007D11F9" w:rsidRPr="00173AA1">
        <w:rPr>
          <w:rFonts w:ascii="Angsana New" w:hAnsi="Angsana New"/>
          <w:sz w:val="30"/>
          <w:szCs w:val="30"/>
          <w:cs/>
        </w:rPr>
        <w:t xml:space="preserve"> </w:t>
      </w:r>
      <w:r w:rsidR="007D11F9" w:rsidRPr="00173AA1">
        <w:rPr>
          <w:rFonts w:ascii="Angsana New" w:hAnsi="Angsana New"/>
          <w:sz w:val="30"/>
          <w:szCs w:val="30"/>
        </w:rPr>
        <w:t>256</w:t>
      </w:r>
      <w:r w:rsidR="00BC373D" w:rsidRPr="00BC373D">
        <w:rPr>
          <w:rFonts w:ascii="Angsana New" w:hAnsi="Angsana New" w:hint="cs"/>
          <w:sz w:val="30"/>
          <w:szCs w:val="30"/>
        </w:rPr>
        <w:t>7</w:t>
      </w:r>
      <w:r w:rsidRPr="00173AA1">
        <w:rPr>
          <w:rFonts w:ascii="Angsana New" w:hAnsi="Angsana New"/>
          <w:sz w:val="30"/>
          <w:szCs w:val="30"/>
        </w:rPr>
        <w:t xml:space="preserve"> </w:t>
      </w:r>
      <w:r w:rsidRPr="00173AA1">
        <w:rPr>
          <w:rFonts w:ascii="Angsana New" w:hAnsi="Angsana New"/>
          <w:sz w:val="30"/>
          <w:szCs w:val="30"/>
          <w:cs/>
        </w:rPr>
        <w:t xml:space="preserve">และ </w:t>
      </w:r>
      <w:r w:rsidR="00095F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30B88" w:rsidRPr="00173AA1">
        <w:rPr>
          <w:rFonts w:ascii="Angsana New" w:hAnsi="Angsana New"/>
          <w:sz w:val="30"/>
          <w:szCs w:val="30"/>
        </w:rPr>
        <w:t xml:space="preserve">31 </w:t>
      </w:r>
      <w:r w:rsidR="00B30B88" w:rsidRPr="00173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B30B88" w:rsidRPr="00173AA1">
        <w:rPr>
          <w:rFonts w:ascii="Angsana New" w:hAnsi="Angsana New"/>
          <w:sz w:val="30"/>
          <w:szCs w:val="30"/>
        </w:rPr>
        <w:t>2566</w:t>
      </w:r>
      <w:r w:rsidRPr="00173AA1">
        <w:rPr>
          <w:rFonts w:ascii="Angsana New" w:hAnsi="Angsana New"/>
          <w:sz w:val="30"/>
          <w:szCs w:val="30"/>
        </w:rPr>
        <w:t xml:space="preserve"> </w:t>
      </w:r>
      <w:r w:rsidR="00014E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73AA1">
        <w:rPr>
          <w:rFonts w:ascii="Angsana New" w:hAnsi="Angsana New"/>
          <w:sz w:val="30"/>
          <w:szCs w:val="30"/>
          <w:cs/>
        </w:rPr>
        <w:t xml:space="preserve"> มีเงินให้กู้ยืมแก่พนักงานโดยมีอัตราดอกเบี้ย</w:t>
      </w:r>
      <w:r w:rsidR="001A7F94">
        <w:rPr>
          <w:rFonts w:ascii="Angsana New" w:hAnsi="Angsana New"/>
          <w:sz w:val="30"/>
          <w:szCs w:val="30"/>
          <w:cs/>
        </w:rPr>
        <w:br/>
      </w:r>
      <w:r w:rsidR="00D044B5" w:rsidRPr="00173AA1">
        <w:rPr>
          <w:rFonts w:ascii="Angsana New" w:hAnsi="Angsana New"/>
          <w:sz w:val="30"/>
          <w:szCs w:val="30"/>
          <w:cs/>
        </w:rPr>
        <w:t xml:space="preserve">ร้อยละ </w:t>
      </w:r>
      <w:r w:rsidR="00140DD9" w:rsidRPr="00173AA1">
        <w:rPr>
          <w:rFonts w:ascii="Angsana New" w:hAnsi="Angsana New"/>
          <w:sz w:val="30"/>
          <w:szCs w:val="30"/>
        </w:rPr>
        <w:t>1</w:t>
      </w:r>
      <w:r w:rsidR="00D044B5" w:rsidRPr="00173AA1">
        <w:rPr>
          <w:rFonts w:ascii="Angsana New" w:hAnsi="Angsana New"/>
          <w:sz w:val="30"/>
          <w:szCs w:val="30"/>
          <w:cs/>
        </w:rPr>
        <w:t xml:space="preserve"> ต่อเดือน</w:t>
      </w:r>
    </w:p>
    <w:p w14:paraId="28495BCE" w14:textId="77777777" w:rsidR="00D35F36" w:rsidRPr="00173AA1" w:rsidRDefault="00D35F36" w:rsidP="00377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5BCF" w14:textId="1F5FD275" w:rsidR="004A5132" w:rsidRPr="00173AA1" w:rsidRDefault="004A5132" w:rsidP="0067729C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5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42"/>
        <w:gridCol w:w="1642"/>
        <w:gridCol w:w="236"/>
        <w:gridCol w:w="1642"/>
        <w:gridCol w:w="1642"/>
      </w:tblGrid>
      <w:tr w:rsidR="0020586A" w:rsidRPr="00173AA1" w14:paraId="28495BD6" w14:textId="77777777" w:rsidTr="00BC373D">
        <w:tc>
          <w:tcPr>
            <w:tcW w:w="2700" w:type="dxa"/>
            <w:shd w:val="clear" w:color="auto" w:fill="auto"/>
          </w:tcPr>
          <w:p w14:paraId="28495BD0" w14:textId="77777777" w:rsidR="0020586A" w:rsidRPr="00173AA1" w:rsidRDefault="0020586A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8" w:name="_Hlk146539976"/>
          </w:p>
        </w:tc>
        <w:tc>
          <w:tcPr>
            <w:tcW w:w="1642" w:type="dxa"/>
            <w:shd w:val="clear" w:color="auto" w:fill="auto"/>
          </w:tcPr>
          <w:p w14:paraId="0EC7DF0D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0D7EF6ED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0C20B2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28495BD5" w14:textId="115A80CE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1455D" w:rsidRPr="00173AA1" w14:paraId="3F8A691C" w14:textId="77777777" w:rsidTr="00BC373D">
        <w:tc>
          <w:tcPr>
            <w:tcW w:w="2700" w:type="dxa"/>
            <w:shd w:val="clear" w:color="auto" w:fill="auto"/>
          </w:tcPr>
          <w:p w14:paraId="46235BA8" w14:textId="77777777" w:rsidR="0061455D" w:rsidRPr="00173AA1" w:rsidRDefault="0061455D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2E919526" w14:textId="600BFBE4" w:rsidR="0061455D" w:rsidRPr="00173AA1" w:rsidRDefault="0061455D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13A8C0" w14:textId="77777777" w:rsidR="0061455D" w:rsidRPr="00173AA1" w:rsidRDefault="0061455D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673D8E56" w14:textId="46CB3145" w:rsidR="0061455D" w:rsidRPr="00173AA1" w:rsidRDefault="0061455D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8A5" w:rsidRPr="00173AA1" w14:paraId="28495BE4" w14:textId="77777777" w:rsidTr="00BC373D">
        <w:tc>
          <w:tcPr>
            <w:tcW w:w="2700" w:type="dxa"/>
            <w:shd w:val="clear" w:color="auto" w:fill="auto"/>
          </w:tcPr>
          <w:p w14:paraId="28495BDC" w14:textId="77777777" w:rsidR="002E18A5" w:rsidRPr="00173AA1" w:rsidRDefault="002E18A5" w:rsidP="002E18A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E812007" w14:textId="4C35679B" w:rsidR="002E18A5" w:rsidRPr="002A1E41" w:rsidRDefault="002E18A5" w:rsidP="002E18A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A1E41">
              <w:rPr>
                <w:color w:val="000000"/>
                <w:sz w:val="28"/>
                <w:szCs w:val="28"/>
              </w:rPr>
              <w:t xml:space="preserve">30 </w:t>
            </w:r>
            <w:r w:rsidR="00166810">
              <w:rPr>
                <w:rFonts w:hint="cs"/>
                <w:color w:val="000000"/>
                <w:sz w:val="28"/>
                <w:szCs w:val="28"/>
                <w:cs/>
              </w:rPr>
              <w:t>กันยายน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2A1E41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642" w:type="dxa"/>
            <w:shd w:val="clear" w:color="auto" w:fill="auto"/>
          </w:tcPr>
          <w:p w14:paraId="399A71B4" w14:textId="0F503BB1" w:rsidR="002E18A5" w:rsidRPr="002A1E41" w:rsidRDefault="002E18A5" w:rsidP="002E18A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A1E41">
              <w:rPr>
                <w:color w:val="000000"/>
                <w:sz w:val="28"/>
                <w:szCs w:val="28"/>
              </w:rPr>
              <w:t xml:space="preserve">31 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A1E41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82EF8DB" w14:textId="77777777" w:rsidR="002E18A5" w:rsidRPr="002A1E41" w:rsidRDefault="002E18A5" w:rsidP="002E18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8495BE1" w14:textId="6C2D5CD9" w:rsidR="002E18A5" w:rsidRPr="002A1E41" w:rsidRDefault="002E18A5" w:rsidP="002E18A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A1E41">
              <w:rPr>
                <w:color w:val="000000"/>
                <w:sz w:val="28"/>
                <w:szCs w:val="28"/>
              </w:rPr>
              <w:t xml:space="preserve">30 </w:t>
            </w:r>
            <w:r w:rsidR="00166810">
              <w:rPr>
                <w:rFonts w:hint="cs"/>
                <w:color w:val="000000"/>
                <w:sz w:val="28"/>
                <w:szCs w:val="28"/>
                <w:cs/>
              </w:rPr>
              <w:t>กันยายน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2A1E41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642" w:type="dxa"/>
            <w:shd w:val="clear" w:color="auto" w:fill="auto"/>
          </w:tcPr>
          <w:p w14:paraId="28495BE3" w14:textId="1053F8A4" w:rsidR="002E18A5" w:rsidRPr="002A1E41" w:rsidRDefault="002E18A5" w:rsidP="002E18A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A1E41">
              <w:rPr>
                <w:color w:val="000000"/>
                <w:sz w:val="28"/>
                <w:szCs w:val="28"/>
              </w:rPr>
              <w:t xml:space="preserve">31 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A1E41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61455D" w:rsidRPr="00173AA1" w14:paraId="28495BFF" w14:textId="77777777" w:rsidTr="00BC373D">
        <w:trPr>
          <w:trHeight w:val="203"/>
        </w:trPr>
        <w:tc>
          <w:tcPr>
            <w:tcW w:w="2700" w:type="dxa"/>
            <w:shd w:val="clear" w:color="auto" w:fill="auto"/>
          </w:tcPr>
          <w:p w14:paraId="28495BF7" w14:textId="77777777" w:rsidR="0061455D" w:rsidRPr="00173AA1" w:rsidRDefault="0061455D" w:rsidP="0061455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7CE7AFA" w14:textId="1FA855DF" w:rsidR="0061455D" w:rsidRPr="00173AA1" w:rsidRDefault="00687787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7787">
              <w:rPr>
                <w:rFonts w:ascii="Angsana New" w:hAnsi="Angsana New"/>
                <w:color w:val="000000"/>
                <w:sz w:val="30"/>
                <w:szCs w:val="30"/>
              </w:rPr>
              <w:t>408,210,030.82</w:t>
            </w:r>
          </w:p>
        </w:tc>
        <w:tc>
          <w:tcPr>
            <w:tcW w:w="1642" w:type="dxa"/>
            <w:shd w:val="clear" w:color="auto" w:fill="auto"/>
          </w:tcPr>
          <w:p w14:paraId="1B246BF2" w14:textId="39FCC7DE" w:rsidR="0061455D" w:rsidRPr="00173AA1" w:rsidRDefault="00BC373D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425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661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509221EB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8495BFC" w14:textId="340A10AD" w:rsidR="0061455D" w:rsidRPr="00173AA1" w:rsidRDefault="00BC373D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401</w:t>
            </w:r>
            <w:r w:rsidR="00C05272" w:rsidRPr="00C052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296</w:t>
            </w:r>
            <w:r w:rsidR="00C05272" w:rsidRPr="00C052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473</w:t>
            </w:r>
            <w:r w:rsidR="00C05272" w:rsidRPr="00C05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1642" w:type="dxa"/>
            <w:shd w:val="clear" w:color="auto" w:fill="auto"/>
          </w:tcPr>
          <w:p w14:paraId="28495BFE" w14:textId="7409E797" w:rsidR="0061455D" w:rsidRPr="00173AA1" w:rsidRDefault="00BC373D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418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590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081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  <w:tr w:rsidR="00D75CA4" w:rsidRPr="00173AA1" w14:paraId="157FF644" w14:textId="77777777" w:rsidTr="00BC373D">
        <w:trPr>
          <w:trHeight w:val="203"/>
        </w:trPr>
        <w:tc>
          <w:tcPr>
            <w:tcW w:w="2700" w:type="dxa"/>
            <w:shd w:val="clear" w:color="auto" w:fill="auto"/>
          </w:tcPr>
          <w:p w14:paraId="008B1C47" w14:textId="64F8903E" w:rsidR="00D75CA4" w:rsidRPr="00173AA1" w:rsidRDefault="00D75CA4" w:rsidP="00D75CA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วัสดุสิ้นเปลืองและบรรจุภัณฑ์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78BDE61" w14:textId="17F31957" w:rsidR="00D75CA4" w:rsidRPr="00173AA1" w:rsidRDefault="00687787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7787">
              <w:rPr>
                <w:rFonts w:ascii="Angsana New" w:hAnsi="Angsana New"/>
                <w:color w:val="000000"/>
                <w:sz w:val="30"/>
                <w:szCs w:val="30"/>
              </w:rPr>
              <w:t>1,398,657.85</w:t>
            </w:r>
          </w:p>
        </w:tc>
        <w:tc>
          <w:tcPr>
            <w:tcW w:w="1642" w:type="dxa"/>
            <w:shd w:val="clear" w:color="auto" w:fill="auto"/>
          </w:tcPr>
          <w:p w14:paraId="34F89FD9" w14:textId="015B253A" w:rsidR="00D75CA4" w:rsidRPr="00173AA1" w:rsidRDefault="00BC373D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580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529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178558D" w14:textId="77777777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3C88597" w14:textId="0E2A5D6C" w:rsidR="00D75CA4" w:rsidRPr="00173AA1" w:rsidRDefault="00BC373D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05272" w:rsidRPr="00C052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069</w:t>
            </w:r>
            <w:r w:rsidR="00C05272" w:rsidRPr="00C052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038</w:t>
            </w:r>
            <w:r w:rsidR="00C05272" w:rsidRPr="00C05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</w:p>
        </w:tc>
        <w:tc>
          <w:tcPr>
            <w:tcW w:w="1642" w:type="dxa"/>
            <w:shd w:val="clear" w:color="auto" w:fill="auto"/>
          </w:tcPr>
          <w:p w14:paraId="6B2F6D46" w14:textId="07F8ACF7" w:rsidR="00D75CA4" w:rsidRPr="00173AA1" w:rsidRDefault="00BC373D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365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098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</w:tr>
      <w:tr w:rsidR="00D75CA4" w:rsidRPr="00173AA1" w14:paraId="28495C11" w14:textId="77777777" w:rsidTr="00BC373D">
        <w:trPr>
          <w:trHeight w:val="181"/>
        </w:trPr>
        <w:tc>
          <w:tcPr>
            <w:tcW w:w="2700" w:type="dxa"/>
            <w:shd w:val="clear" w:color="auto" w:fill="auto"/>
          </w:tcPr>
          <w:p w14:paraId="28495C09" w14:textId="249F7E14" w:rsidR="00D75CA4" w:rsidRPr="00173AA1" w:rsidRDefault="00D75CA4" w:rsidP="00D75CA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0A45130" w14:textId="641FE376" w:rsidR="00D75CA4" w:rsidRPr="00173AA1" w:rsidRDefault="00687787" w:rsidP="00D069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7787">
              <w:rPr>
                <w:rFonts w:ascii="Angsana New" w:hAnsi="Angsana New"/>
                <w:color w:val="000000"/>
                <w:sz w:val="30"/>
                <w:szCs w:val="30"/>
              </w:rPr>
              <w:t>15,782,819.93</w:t>
            </w:r>
          </w:p>
        </w:tc>
        <w:tc>
          <w:tcPr>
            <w:tcW w:w="1642" w:type="dxa"/>
            <w:shd w:val="clear" w:color="auto" w:fill="auto"/>
          </w:tcPr>
          <w:p w14:paraId="07B29799" w14:textId="7ED6102A" w:rsidR="00D75CA4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048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71CCFDC9" w14:textId="77777777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C0E" w14:textId="09869592" w:rsidR="00D75CA4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C05272" w:rsidRPr="00C052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  <w:r w:rsidR="00C05272" w:rsidRPr="00C052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483</w:t>
            </w:r>
            <w:r w:rsidR="00C05272" w:rsidRPr="00C05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</w:p>
        </w:tc>
        <w:tc>
          <w:tcPr>
            <w:tcW w:w="1642" w:type="dxa"/>
            <w:shd w:val="clear" w:color="auto" w:fill="auto"/>
          </w:tcPr>
          <w:p w14:paraId="28495C10" w14:textId="1C9AF21C" w:rsidR="00D75CA4" w:rsidRPr="00173AA1" w:rsidRDefault="00BC373D" w:rsidP="00D069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048</w:t>
            </w:r>
            <w:r w:rsidR="00D75CA4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</w:tr>
      <w:tr w:rsidR="0061455D" w:rsidRPr="00173AA1" w14:paraId="28495C1A" w14:textId="77777777" w:rsidTr="00BC373D">
        <w:trPr>
          <w:trHeight w:val="181"/>
        </w:trPr>
        <w:tc>
          <w:tcPr>
            <w:tcW w:w="2700" w:type="dxa"/>
            <w:shd w:val="clear" w:color="auto" w:fill="auto"/>
          </w:tcPr>
          <w:p w14:paraId="28495C12" w14:textId="1F48534F" w:rsidR="0061455D" w:rsidRPr="00173AA1" w:rsidRDefault="0061455D" w:rsidP="0061455D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42" w:type="dxa"/>
            <w:shd w:val="clear" w:color="auto" w:fill="auto"/>
          </w:tcPr>
          <w:p w14:paraId="7C04F998" w14:textId="185A7164" w:rsidR="0061455D" w:rsidRPr="00173AA1" w:rsidRDefault="00BC373D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425</w:t>
            </w:r>
            <w:r w:rsidR="00687787" w:rsidRPr="006877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391</w:t>
            </w:r>
            <w:r w:rsidR="00687787" w:rsidRPr="006877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508</w:t>
            </w:r>
            <w:r w:rsidR="00687787" w:rsidRPr="0068778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642" w:type="dxa"/>
            <w:shd w:val="clear" w:color="auto" w:fill="auto"/>
          </w:tcPr>
          <w:p w14:paraId="023F2CE5" w14:textId="4308C37E" w:rsidR="0061455D" w:rsidRPr="00173AA1" w:rsidRDefault="00BC373D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478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239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74060222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8495C17" w14:textId="632FEAC4" w:rsidR="0061455D" w:rsidRPr="00173AA1" w:rsidRDefault="00BC373D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  <w:r w:rsidR="008341E4" w:rsidRPr="008341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156</w:t>
            </w:r>
            <w:r w:rsidR="008341E4" w:rsidRPr="008341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996</w:t>
            </w:r>
            <w:r w:rsidR="008341E4" w:rsidRPr="008341E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642" w:type="dxa"/>
            <w:shd w:val="clear" w:color="auto" w:fill="auto"/>
          </w:tcPr>
          <w:p w14:paraId="28495C19" w14:textId="1760C276" w:rsidR="0061455D" w:rsidRPr="00173AA1" w:rsidRDefault="00BC373D" w:rsidP="00D06963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471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313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228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</w:tr>
      <w:tr w:rsidR="0061455D" w:rsidRPr="00173AA1" w14:paraId="28495C23" w14:textId="77777777" w:rsidTr="00BC373D">
        <w:trPr>
          <w:trHeight w:val="181"/>
        </w:trPr>
        <w:tc>
          <w:tcPr>
            <w:tcW w:w="2700" w:type="dxa"/>
            <w:shd w:val="clear" w:color="auto" w:fill="auto"/>
          </w:tcPr>
          <w:p w14:paraId="28495C1B" w14:textId="77777777" w:rsidR="0061455D" w:rsidRPr="00173AA1" w:rsidRDefault="0061455D" w:rsidP="0061455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642" w:type="dxa"/>
            <w:shd w:val="clear" w:color="auto" w:fill="auto"/>
          </w:tcPr>
          <w:p w14:paraId="29FEF2FC" w14:textId="63BEE994" w:rsidR="0061455D" w:rsidRPr="00173AA1" w:rsidRDefault="008A02A4" w:rsidP="00D069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0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8A02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831</w:t>
            </w:r>
            <w:r w:rsidRPr="008A02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676</w:t>
            </w:r>
            <w:r w:rsidRPr="008A0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  <w:r w:rsidRPr="008A0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14:paraId="77FD0BEF" w14:textId="7F5DB396" w:rsidR="0061455D" w:rsidRPr="00173AA1" w:rsidRDefault="0061455D" w:rsidP="00D069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923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7CB5B4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8495C20" w14:textId="132120DC" w:rsidR="0061455D" w:rsidRPr="00173AA1" w:rsidRDefault="008341E4" w:rsidP="00D069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41E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8341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831</w:t>
            </w:r>
            <w:r w:rsidRPr="008341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676</w:t>
            </w:r>
            <w:r w:rsidRPr="008341E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  <w:r w:rsidRPr="008341E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14:paraId="28495C22" w14:textId="7577E010" w:rsidR="0061455D" w:rsidRPr="00173AA1" w:rsidRDefault="0061455D" w:rsidP="00D069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923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1455D" w:rsidRPr="00494247" w14:paraId="28495C2C" w14:textId="77777777" w:rsidTr="00BC373D">
        <w:trPr>
          <w:trHeight w:val="149"/>
        </w:trPr>
        <w:tc>
          <w:tcPr>
            <w:tcW w:w="2700" w:type="dxa"/>
            <w:shd w:val="clear" w:color="auto" w:fill="auto"/>
          </w:tcPr>
          <w:p w14:paraId="28495C24" w14:textId="77777777" w:rsidR="0061455D" w:rsidRPr="00173AA1" w:rsidRDefault="0061455D" w:rsidP="0023013F">
            <w:pPr>
              <w:tabs>
                <w:tab w:val="left" w:pos="8040"/>
              </w:tabs>
              <w:spacing w:line="240" w:lineRule="auto"/>
              <w:ind w:left="790" w:hanging="7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42" w:type="dxa"/>
            <w:shd w:val="clear" w:color="auto" w:fill="auto"/>
          </w:tcPr>
          <w:p w14:paraId="61F071F3" w14:textId="147EF6D2" w:rsidR="0061455D" w:rsidRPr="00173AA1" w:rsidRDefault="00BC373D" w:rsidP="00D0696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  <w:r w:rsidR="008A02A4" w:rsidRPr="008A02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559</w:t>
            </w:r>
            <w:r w:rsidR="008A02A4" w:rsidRPr="008A02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832</w:t>
            </w:r>
            <w:r w:rsidR="008A02A4" w:rsidRPr="008A0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642" w:type="dxa"/>
            <w:shd w:val="clear" w:color="auto" w:fill="auto"/>
          </w:tcPr>
          <w:p w14:paraId="6501C10E" w14:textId="347F20E7" w:rsidR="0061455D" w:rsidRPr="00173AA1" w:rsidRDefault="00BC373D" w:rsidP="00D0696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472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303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315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484B1368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8495C29" w14:textId="3FCDDCAB" w:rsidR="0061455D" w:rsidRPr="00173AA1" w:rsidRDefault="00BC373D" w:rsidP="00D0696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409</w:t>
            </w:r>
            <w:r w:rsidR="008341E4" w:rsidRPr="008341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325</w:t>
            </w:r>
            <w:r w:rsidR="008341E4" w:rsidRPr="008341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320</w:t>
            </w:r>
            <w:r w:rsidR="008341E4" w:rsidRPr="008341E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1642" w:type="dxa"/>
            <w:shd w:val="clear" w:color="auto" w:fill="auto"/>
          </w:tcPr>
          <w:p w14:paraId="28495C2B" w14:textId="6665FD94" w:rsidR="0061455D" w:rsidRPr="00D3269C" w:rsidRDefault="00BC373D" w:rsidP="00D0696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465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476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304</w:t>
            </w:r>
            <w:r w:rsidR="0061455D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</w:t>
            </w:r>
          </w:p>
        </w:tc>
      </w:tr>
      <w:bookmarkEnd w:id="8"/>
    </w:tbl>
    <w:p w14:paraId="10C8EDE7" w14:textId="77777777" w:rsidR="006A4D71" w:rsidRDefault="006A4D71" w:rsidP="00C84D26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  <w:sectPr w:rsidR="006A4D71" w:rsidSect="00C5357E">
          <w:head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4984C992" w14:textId="3227A8DD" w:rsidR="00F95B64" w:rsidRDefault="00F95B64" w:rsidP="005A082C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0E4BF58" w14:textId="3AA379D0" w:rsidR="00586F64" w:rsidRDefault="00586F64" w:rsidP="00FA428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9" w:name="_Hlk146541021"/>
      <w:r w:rsidRPr="00202C39">
        <w:rPr>
          <w:rFonts w:ascii="Angsana New" w:hAnsi="Angsana New" w:hint="cs"/>
          <w:sz w:val="30"/>
          <w:szCs w:val="30"/>
          <w:cs/>
        </w:rPr>
        <w:t>ราย</w:t>
      </w:r>
      <w:r w:rsidR="00A33CED" w:rsidRPr="00202C39">
        <w:rPr>
          <w:rFonts w:ascii="Angsana New" w:hAnsi="Angsana New" w:hint="cs"/>
          <w:sz w:val="30"/>
          <w:szCs w:val="30"/>
          <w:cs/>
        </w:rPr>
        <w:t>ละเอียดของเงินลงทุนในบริษัทย่อย</w:t>
      </w:r>
      <w:r w:rsidR="004F2DF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41CB2">
        <w:rPr>
          <w:rFonts w:ascii="Angsana New" w:hAnsi="Angsana New"/>
          <w:sz w:val="30"/>
          <w:szCs w:val="30"/>
          <w:lang w:val="en-US"/>
        </w:rPr>
        <w:t>3</w:t>
      </w:r>
      <w:r w:rsidR="002E18A5">
        <w:rPr>
          <w:rFonts w:ascii="Angsana New" w:hAnsi="Angsana New"/>
          <w:sz w:val="30"/>
          <w:szCs w:val="30"/>
          <w:lang w:val="en-US"/>
        </w:rPr>
        <w:t>0</w:t>
      </w:r>
      <w:r w:rsidR="00641CB2">
        <w:rPr>
          <w:rFonts w:ascii="Angsana New" w:hAnsi="Angsana New"/>
          <w:sz w:val="30"/>
          <w:szCs w:val="30"/>
          <w:lang w:val="en-US"/>
        </w:rPr>
        <w:t xml:space="preserve"> </w:t>
      </w:r>
      <w:r w:rsidR="00EC3FE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641CB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41CB2">
        <w:rPr>
          <w:rFonts w:ascii="Angsana New" w:hAnsi="Angsana New"/>
          <w:sz w:val="30"/>
          <w:szCs w:val="30"/>
          <w:lang w:val="en-US"/>
        </w:rPr>
        <w:t xml:space="preserve">2567 </w:t>
      </w:r>
      <w:r w:rsidR="00641CB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3A3E8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641CB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F2DF8">
        <w:rPr>
          <w:rFonts w:ascii="Angsana New" w:hAnsi="Angsana New"/>
          <w:sz w:val="30"/>
          <w:szCs w:val="30"/>
          <w:lang w:val="en-US"/>
        </w:rPr>
        <w:t>3</w:t>
      </w:r>
      <w:r w:rsidR="00A22999">
        <w:rPr>
          <w:rFonts w:ascii="Angsana New" w:hAnsi="Angsana New"/>
          <w:sz w:val="30"/>
          <w:szCs w:val="30"/>
          <w:lang w:val="en-US"/>
        </w:rPr>
        <w:t>1</w:t>
      </w:r>
      <w:r w:rsidR="004F2DF8">
        <w:rPr>
          <w:rFonts w:ascii="Angsana New" w:hAnsi="Angsana New"/>
          <w:sz w:val="30"/>
          <w:szCs w:val="30"/>
          <w:lang w:val="en-US"/>
        </w:rPr>
        <w:t xml:space="preserve"> </w:t>
      </w:r>
      <w:r w:rsidR="00D838FD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4F2DF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F2DF8">
        <w:rPr>
          <w:rFonts w:ascii="Angsana New" w:hAnsi="Angsana New"/>
          <w:sz w:val="30"/>
          <w:szCs w:val="30"/>
          <w:lang w:val="en-US"/>
        </w:rPr>
        <w:t xml:space="preserve">2566 </w:t>
      </w:r>
      <w:r w:rsidR="00A33CED" w:rsidRPr="00202C3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12794" w:type="dxa"/>
        <w:tblInd w:w="1728" w:type="dxa"/>
        <w:tblLayout w:type="fixed"/>
        <w:tblLook w:val="0000" w:firstRow="0" w:lastRow="0" w:firstColumn="0" w:lastColumn="0" w:noHBand="0" w:noVBand="0"/>
      </w:tblPr>
      <w:tblGrid>
        <w:gridCol w:w="3564"/>
        <w:gridCol w:w="1498"/>
        <w:gridCol w:w="1528"/>
        <w:gridCol w:w="1528"/>
        <w:gridCol w:w="1528"/>
        <w:gridCol w:w="1528"/>
        <w:gridCol w:w="1620"/>
      </w:tblGrid>
      <w:tr w:rsidR="00D76AD9" w:rsidRPr="00C91FFE" w14:paraId="39CA7077" w14:textId="77777777" w:rsidTr="00E06F68">
        <w:tc>
          <w:tcPr>
            <w:tcW w:w="3564" w:type="dxa"/>
            <w:shd w:val="clear" w:color="auto" w:fill="auto"/>
          </w:tcPr>
          <w:p w14:paraId="5A5D4B31" w14:textId="77777777" w:rsidR="00D76AD9" w:rsidRPr="00C91FFE" w:rsidRDefault="00D76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0" w:type="dxa"/>
            <w:gridSpan w:val="6"/>
          </w:tcPr>
          <w:p w14:paraId="481A7369" w14:textId="77777777" w:rsidR="00D76AD9" w:rsidRPr="00C91FFE" w:rsidRDefault="00D76AD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AD9" w:rsidRPr="00C91FFE" w14:paraId="20273216" w14:textId="77777777" w:rsidTr="007705A3">
        <w:tc>
          <w:tcPr>
            <w:tcW w:w="3564" w:type="dxa"/>
            <w:vMerge w:val="restart"/>
            <w:shd w:val="clear" w:color="auto" w:fill="auto"/>
          </w:tcPr>
          <w:p w14:paraId="26495F99" w14:textId="77777777" w:rsidR="00D76AD9" w:rsidRPr="00C91FFE" w:rsidRDefault="00D76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vMerge w:val="restart"/>
            <w:shd w:val="clear" w:color="auto" w:fill="auto"/>
          </w:tcPr>
          <w:p w14:paraId="67E5264E" w14:textId="77777777" w:rsidR="00D76AD9" w:rsidRPr="00C91FFE" w:rsidRDefault="00D76AD9" w:rsidP="007705A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ทุนจดทะเบียน</w:t>
            </w:r>
          </w:p>
          <w:p w14:paraId="5CFB613D" w14:textId="77777777" w:rsidR="00D76AD9" w:rsidRPr="00A44C02" w:rsidRDefault="00D76AD9" w:rsidP="007705A3">
            <w:pPr>
              <w:spacing w:line="240" w:lineRule="auto"/>
              <w:ind w:right="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56" w:type="dxa"/>
            <w:gridSpan w:val="2"/>
          </w:tcPr>
          <w:p w14:paraId="78818082" w14:textId="3052FADD" w:rsidR="00C91FFE" w:rsidRPr="004D152A" w:rsidRDefault="008E0EA1" w:rsidP="004D152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ทุนจะทะเบียนที่ชำระแล้ว</w:t>
            </w:r>
          </w:p>
        </w:tc>
        <w:tc>
          <w:tcPr>
            <w:tcW w:w="3056" w:type="dxa"/>
            <w:gridSpan w:val="2"/>
            <w:shd w:val="clear" w:color="auto" w:fill="auto"/>
          </w:tcPr>
          <w:p w14:paraId="31210DFA" w14:textId="20D41E48" w:rsidR="00D76AD9" w:rsidRPr="00C91FFE" w:rsidRDefault="00D76AD9" w:rsidP="007D4F5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5C220503" w14:textId="39192E99" w:rsidR="00D76AD9" w:rsidRPr="00A44C02" w:rsidRDefault="00D76AD9" w:rsidP="007705A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</w:tr>
      <w:tr w:rsidR="008E0EA1" w:rsidRPr="00C91FFE" w14:paraId="4832075D" w14:textId="77777777" w:rsidTr="007705A3">
        <w:tc>
          <w:tcPr>
            <w:tcW w:w="3564" w:type="dxa"/>
            <w:vMerge/>
            <w:shd w:val="clear" w:color="auto" w:fill="auto"/>
          </w:tcPr>
          <w:p w14:paraId="46896906" w14:textId="77777777" w:rsidR="008E0EA1" w:rsidRPr="00C91FFE" w:rsidRDefault="008E0EA1" w:rsidP="008E0E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vMerge/>
            <w:shd w:val="clear" w:color="auto" w:fill="auto"/>
          </w:tcPr>
          <w:p w14:paraId="208EF14F" w14:textId="77777777" w:rsidR="008E0EA1" w:rsidRPr="00C91FFE" w:rsidRDefault="008E0EA1" w:rsidP="008E0EA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26CC2D48" w14:textId="16D4E286" w:rsidR="008E0EA1" w:rsidRPr="007106EA" w:rsidRDefault="007106EA" w:rsidP="002E18A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BC373D"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630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8" w:type="dxa"/>
          </w:tcPr>
          <w:p w14:paraId="01F1E4DF" w14:textId="36DDD055" w:rsidR="008E0EA1" w:rsidRPr="00C91FFE" w:rsidRDefault="007106EA" w:rsidP="007705A3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28" w:type="dxa"/>
            <w:shd w:val="clear" w:color="auto" w:fill="auto"/>
          </w:tcPr>
          <w:p w14:paraId="37E5FDF4" w14:textId="0A34E400" w:rsidR="008E0EA1" w:rsidRDefault="002E18A5" w:rsidP="002E18A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BC373D"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80D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8" w:type="dxa"/>
            <w:shd w:val="clear" w:color="auto" w:fill="auto"/>
          </w:tcPr>
          <w:p w14:paraId="0D4C434D" w14:textId="426B20D0" w:rsidR="008E0EA1" w:rsidRPr="00C91FFE" w:rsidRDefault="007106EA" w:rsidP="007705A3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0" w:type="dxa"/>
            <w:vMerge/>
            <w:shd w:val="clear" w:color="auto" w:fill="auto"/>
          </w:tcPr>
          <w:p w14:paraId="41BE9A4B" w14:textId="77777777" w:rsidR="008E0EA1" w:rsidRPr="00C91FFE" w:rsidRDefault="008E0EA1" w:rsidP="008E0EA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76AD9" w:rsidRPr="00C91FFE" w14:paraId="216A3E0A" w14:textId="77777777" w:rsidTr="00B81404">
        <w:trPr>
          <w:trHeight w:hRule="exact" w:val="401"/>
        </w:trPr>
        <w:tc>
          <w:tcPr>
            <w:tcW w:w="3564" w:type="dxa"/>
            <w:shd w:val="clear" w:color="auto" w:fill="auto"/>
          </w:tcPr>
          <w:p w14:paraId="1AB94259" w14:textId="77777777" w:rsidR="00D76AD9" w:rsidRPr="00C91FFE" w:rsidRDefault="00D76AD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shd w:val="clear" w:color="auto" w:fill="auto"/>
          </w:tcPr>
          <w:p w14:paraId="50330754" w14:textId="77777777" w:rsidR="00D76AD9" w:rsidRPr="00C91FFE" w:rsidRDefault="00D76AD9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8" w:type="dxa"/>
          </w:tcPr>
          <w:p w14:paraId="2AEBCEA5" w14:textId="77777777" w:rsidR="00C91FFE" w:rsidRPr="00EA21B5" w:rsidRDefault="00C91FFE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</w:tcPr>
          <w:p w14:paraId="739BDE28" w14:textId="2E1906B4" w:rsidR="00C91FFE" w:rsidRPr="00C91FFE" w:rsidRDefault="00365560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91FFE">
              <w:rPr>
                <w:color w:val="000000"/>
                <w:sz w:val="28"/>
                <w:szCs w:val="28"/>
                <w:cs/>
              </w:rPr>
              <w:t xml:space="preserve">(หน่วย: </w:t>
            </w:r>
            <w:r w:rsidRPr="00C91FFE">
              <w:rPr>
                <w:rFonts w:hint="cs"/>
                <w:color w:val="000000"/>
                <w:sz w:val="28"/>
                <w:szCs w:val="28"/>
                <w:cs/>
              </w:rPr>
              <w:t>บาท</w:t>
            </w:r>
            <w:r w:rsidRPr="00C91FFE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</w:tcPr>
          <w:p w14:paraId="50AD07CB" w14:textId="77777777" w:rsidR="00D76AD9" w:rsidRPr="00C91FFE" w:rsidRDefault="00D76AD9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1910CE44" w14:textId="55836DD2" w:rsidR="00D76AD9" w:rsidRPr="00C91FFE" w:rsidRDefault="00D76AD9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C5C02D" w14:textId="4ED50FB0" w:rsidR="00D76AD9" w:rsidRPr="00C91FFE" w:rsidRDefault="00CF07B2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91FFE">
              <w:rPr>
                <w:color w:val="000000"/>
                <w:sz w:val="28"/>
                <w:szCs w:val="28"/>
              </w:rPr>
              <w:t>(</w:t>
            </w:r>
            <w:r w:rsidRPr="00C91FFE">
              <w:rPr>
                <w:color w:val="000000"/>
                <w:sz w:val="28"/>
                <w:szCs w:val="28"/>
                <w:cs/>
              </w:rPr>
              <w:t>หน่วย</w:t>
            </w:r>
            <w:r w:rsidRPr="00C91FFE">
              <w:rPr>
                <w:color w:val="000000"/>
                <w:sz w:val="28"/>
                <w:szCs w:val="28"/>
              </w:rPr>
              <w:t xml:space="preserve">: </w:t>
            </w:r>
            <w:r w:rsidRPr="00C91FFE">
              <w:rPr>
                <w:rFonts w:hint="cs"/>
                <w:color w:val="000000"/>
                <w:sz w:val="28"/>
                <w:szCs w:val="28"/>
                <w:cs/>
              </w:rPr>
              <w:t>ร้อยละ</w:t>
            </w:r>
            <w:r w:rsidRPr="00C91FFE">
              <w:rPr>
                <w:color w:val="000000"/>
                <w:sz w:val="28"/>
                <w:szCs w:val="28"/>
              </w:rPr>
              <w:t>)</w:t>
            </w:r>
          </w:p>
        </w:tc>
      </w:tr>
      <w:tr w:rsidR="00F16E0F" w:rsidRPr="00C91FFE" w14:paraId="0AC92FED" w14:textId="77777777" w:rsidTr="00AD00F0">
        <w:trPr>
          <w:trHeight w:val="203"/>
        </w:trPr>
        <w:tc>
          <w:tcPr>
            <w:tcW w:w="3564" w:type="dxa"/>
            <w:shd w:val="clear" w:color="auto" w:fill="auto"/>
          </w:tcPr>
          <w:p w14:paraId="03DAC840" w14:textId="77777777" w:rsidR="00F16E0F" w:rsidRPr="00C91FFE" w:rsidRDefault="00F16E0F" w:rsidP="00F16E0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1F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498" w:type="dxa"/>
            <w:shd w:val="clear" w:color="auto" w:fill="auto"/>
          </w:tcPr>
          <w:p w14:paraId="7B40DEB7" w14:textId="77777777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vAlign w:val="center"/>
          </w:tcPr>
          <w:p w14:paraId="2ED45F17" w14:textId="11933987" w:rsidR="00F16E0F" w:rsidRPr="00875388" w:rsidRDefault="00BE1723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2,383,860</w:t>
            </w:r>
          </w:p>
        </w:tc>
        <w:tc>
          <w:tcPr>
            <w:tcW w:w="1528" w:type="dxa"/>
            <w:shd w:val="clear" w:color="auto" w:fill="auto"/>
          </w:tcPr>
          <w:p w14:paraId="164B85D2" w14:textId="1D999E74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</w:p>
        </w:tc>
        <w:tc>
          <w:tcPr>
            <w:tcW w:w="1528" w:type="dxa"/>
            <w:shd w:val="clear" w:color="auto" w:fill="auto"/>
          </w:tcPr>
          <w:p w14:paraId="02AD1DC7" w14:textId="38489A54" w:rsidR="00F16E0F" w:rsidRPr="00875388" w:rsidRDefault="00BC373D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20256"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274</w:t>
            </w:r>
            <w:r w:rsidR="00220256"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900</w:t>
            </w:r>
            <w:r w:rsidR="0022025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8" w:type="dxa"/>
            <w:shd w:val="clear" w:color="auto" w:fill="auto"/>
          </w:tcPr>
          <w:p w14:paraId="465C022E" w14:textId="06B88911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637,450.00</w:t>
            </w:r>
          </w:p>
        </w:tc>
        <w:tc>
          <w:tcPr>
            <w:tcW w:w="1620" w:type="dxa"/>
            <w:shd w:val="clear" w:color="auto" w:fill="auto"/>
          </w:tcPr>
          <w:p w14:paraId="52CC82F7" w14:textId="546ADDF4" w:rsidR="00F16E0F" w:rsidRPr="00875388" w:rsidRDefault="00BC373D" w:rsidP="00F16E0F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51</w:t>
            </w:r>
          </w:p>
        </w:tc>
      </w:tr>
      <w:tr w:rsidR="00F16E0F" w:rsidRPr="00C91FFE" w14:paraId="74CEE7B3" w14:textId="77777777" w:rsidTr="00AD00F0">
        <w:trPr>
          <w:trHeight w:val="203"/>
        </w:trPr>
        <w:tc>
          <w:tcPr>
            <w:tcW w:w="3564" w:type="dxa"/>
            <w:shd w:val="clear" w:color="auto" w:fill="auto"/>
          </w:tcPr>
          <w:p w14:paraId="634043AE" w14:textId="77777777" w:rsidR="00F16E0F" w:rsidRPr="00C91FFE" w:rsidRDefault="00F16E0F" w:rsidP="00F16E0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498" w:type="dxa"/>
            <w:shd w:val="clear" w:color="auto" w:fill="auto"/>
          </w:tcPr>
          <w:p w14:paraId="337146F9" w14:textId="77777777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vAlign w:val="center"/>
          </w:tcPr>
          <w:p w14:paraId="7D054409" w14:textId="5812AAC9" w:rsidR="00F16E0F" w:rsidRPr="00875388" w:rsidRDefault="00BE1723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shd w:val="clear" w:color="auto" w:fill="auto"/>
          </w:tcPr>
          <w:p w14:paraId="5966CAAC" w14:textId="29607D1E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</w:p>
        </w:tc>
        <w:tc>
          <w:tcPr>
            <w:tcW w:w="1528" w:type="dxa"/>
            <w:shd w:val="clear" w:color="auto" w:fill="auto"/>
          </w:tcPr>
          <w:p w14:paraId="1BBC935A" w14:textId="695D9DBB" w:rsidR="00F16E0F" w:rsidRPr="00875388" w:rsidRDefault="00BC373D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220256" w:rsidRPr="00621C7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549</w:t>
            </w:r>
            <w:r w:rsidR="00220256" w:rsidRPr="00621C7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800</w:t>
            </w:r>
            <w:r w:rsidR="0022025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8" w:type="dxa"/>
            <w:shd w:val="clear" w:color="auto" w:fill="auto"/>
          </w:tcPr>
          <w:p w14:paraId="2C6DB5D1" w14:textId="706F040D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637,450.00 </w:t>
            </w:r>
          </w:p>
        </w:tc>
        <w:tc>
          <w:tcPr>
            <w:tcW w:w="1620" w:type="dxa"/>
            <w:shd w:val="clear" w:color="auto" w:fill="auto"/>
          </w:tcPr>
          <w:p w14:paraId="07E4EFC4" w14:textId="2154CE84" w:rsidR="00F16E0F" w:rsidRPr="00875388" w:rsidRDefault="00BC373D" w:rsidP="00F16E0F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51</w:t>
            </w:r>
          </w:p>
        </w:tc>
      </w:tr>
      <w:tr w:rsidR="00F16E0F" w:rsidRPr="00C91FFE" w14:paraId="2BDBF1C7" w14:textId="77777777" w:rsidTr="00AD00F0">
        <w:trPr>
          <w:trHeight w:val="181"/>
        </w:trPr>
        <w:tc>
          <w:tcPr>
            <w:tcW w:w="3564" w:type="dxa"/>
            <w:shd w:val="clear" w:color="auto" w:fill="auto"/>
          </w:tcPr>
          <w:p w14:paraId="409BB264" w14:textId="77777777" w:rsidR="00F16E0F" w:rsidRPr="00C91FFE" w:rsidRDefault="00F16E0F" w:rsidP="00F16E0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498" w:type="dxa"/>
            <w:shd w:val="clear" w:color="auto" w:fill="auto"/>
          </w:tcPr>
          <w:p w14:paraId="3017839D" w14:textId="77777777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vAlign w:val="center"/>
          </w:tcPr>
          <w:p w14:paraId="008DB815" w14:textId="5F2ECA71" w:rsidR="00F16E0F" w:rsidRPr="00875388" w:rsidRDefault="00BE1723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2,141,520</w:t>
            </w:r>
          </w:p>
        </w:tc>
        <w:tc>
          <w:tcPr>
            <w:tcW w:w="1528" w:type="dxa"/>
            <w:shd w:val="clear" w:color="auto" w:fill="auto"/>
          </w:tcPr>
          <w:p w14:paraId="480C4891" w14:textId="75ACAB7B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</w:p>
        </w:tc>
        <w:tc>
          <w:tcPr>
            <w:tcW w:w="1528" w:type="dxa"/>
            <w:shd w:val="clear" w:color="auto" w:fill="auto"/>
          </w:tcPr>
          <w:p w14:paraId="1120FD59" w14:textId="071BE7DC" w:rsidR="00F16E0F" w:rsidRPr="00875388" w:rsidRDefault="00BC373D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20256"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274</w:t>
            </w:r>
            <w:r w:rsidR="00220256"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900</w:t>
            </w:r>
            <w:r w:rsidR="0022025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8" w:type="dxa"/>
            <w:shd w:val="clear" w:color="auto" w:fill="auto"/>
          </w:tcPr>
          <w:p w14:paraId="39A3F49B" w14:textId="6DFB4D5F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637,450.00 </w:t>
            </w:r>
          </w:p>
        </w:tc>
        <w:tc>
          <w:tcPr>
            <w:tcW w:w="1620" w:type="dxa"/>
            <w:shd w:val="clear" w:color="auto" w:fill="auto"/>
          </w:tcPr>
          <w:p w14:paraId="61EBBDC4" w14:textId="451F14DF" w:rsidR="00F16E0F" w:rsidRPr="00875388" w:rsidRDefault="00BC373D" w:rsidP="00F16E0F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51</w:t>
            </w:r>
          </w:p>
        </w:tc>
      </w:tr>
      <w:tr w:rsidR="00D76AD9" w:rsidRPr="00C91FFE" w14:paraId="233E968B" w14:textId="77777777" w:rsidTr="00AD00F0">
        <w:trPr>
          <w:trHeight w:val="181"/>
        </w:trPr>
        <w:tc>
          <w:tcPr>
            <w:tcW w:w="3564" w:type="dxa"/>
            <w:shd w:val="clear" w:color="auto" w:fill="auto"/>
          </w:tcPr>
          <w:p w14:paraId="2FD73683" w14:textId="77777777" w:rsidR="00D76AD9" w:rsidRPr="00C91FFE" w:rsidRDefault="00D76AD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</w:t>
            </w:r>
            <w:r w:rsidRPr="00C91FF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91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อินดัสทรี จำกัด</w:t>
            </w:r>
          </w:p>
        </w:tc>
        <w:tc>
          <w:tcPr>
            <w:tcW w:w="1498" w:type="dxa"/>
            <w:shd w:val="clear" w:color="auto" w:fill="auto"/>
          </w:tcPr>
          <w:p w14:paraId="6E53038C" w14:textId="77777777" w:rsidR="00D76AD9" w:rsidRPr="00875388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528" w:type="dxa"/>
          </w:tcPr>
          <w:p w14:paraId="3691093B" w14:textId="211940B2" w:rsidR="00C91FFE" w:rsidRPr="00875388" w:rsidRDefault="00BE1723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528" w:type="dxa"/>
            <w:shd w:val="clear" w:color="auto" w:fill="auto"/>
          </w:tcPr>
          <w:p w14:paraId="420D91AF" w14:textId="006C04A3" w:rsidR="00C91FFE" w:rsidRPr="00875388" w:rsidRDefault="008E0EA1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528" w:type="dxa"/>
            <w:shd w:val="clear" w:color="auto" w:fill="auto"/>
          </w:tcPr>
          <w:p w14:paraId="01BC0866" w14:textId="51DA206D" w:rsidR="00D76AD9" w:rsidRPr="00875388" w:rsidRDefault="00220256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158,399,800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="00BC373D"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8" w:type="dxa"/>
            <w:shd w:val="clear" w:color="auto" w:fill="auto"/>
          </w:tcPr>
          <w:p w14:paraId="259AF252" w14:textId="77777777" w:rsidR="00D76AD9" w:rsidRPr="00875388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158,399,800.00</w:t>
            </w:r>
          </w:p>
        </w:tc>
        <w:tc>
          <w:tcPr>
            <w:tcW w:w="1620" w:type="dxa"/>
            <w:shd w:val="clear" w:color="auto" w:fill="auto"/>
          </w:tcPr>
          <w:p w14:paraId="444EEF49" w14:textId="77777777" w:rsidR="00D76AD9" w:rsidRPr="00875388" w:rsidRDefault="00D76AD9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</w:tr>
      <w:tr w:rsidR="00D76AD9" w:rsidRPr="00C91FFE" w14:paraId="4D36D82D" w14:textId="77777777" w:rsidTr="00AD00F0">
        <w:trPr>
          <w:trHeight w:val="181"/>
        </w:trPr>
        <w:tc>
          <w:tcPr>
            <w:tcW w:w="3564" w:type="dxa"/>
            <w:shd w:val="clear" w:color="auto" w:fill="auto"/>
          </w:tcPr>
          <w:p w14:paraId="33220FDD" w14:textId="77777777" w:rsidR="00D76AD9" w:rsidRPr="00C91FFE" w:rsidRDefault="00D76AD9">
            <w:pPr>
              <w:spacing w:line="240" w:lineRule="auto"/>
              <w:ind w:right="51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98" w:type="dxa"/>
            <w:shd w:val="clear" w:color="auto" w:fill="auto"/>
          </w:tcPr>
          <w:p w14:paraId="3CC7620F" w14:textId="77777777" w:rsidR="00D76AD9" w:rsidRPr="00875388" w:rsidRDefault="00D76AD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8" w:type="dxa"/>
          </w:tcPr>
          <w:p w14:paraId="6CAFF5D7" w14:textId="77777777" w:rsidR="00C91FFE" w:rsidRPr="00875388" w:rsidRDefault="00C91F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7659C72E" w14:textId="34236E86" w:rsidR="00C91FFE" w:rsidRPr="00875388" w:rsidRDefault="00C91F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4809ABF2" w14:textId="6415D559" w:rsidR="00D76AD9" w:rsidRPr="00875388" w:rsidRDefault="00220256" w:rsidP="004346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163,499,400.00</w:t>
            </w:r>
          </w:p>
        </w:tc>
        <w:tc>
          <w:tcPr>
            <w:tcW w:w="1528" w:type="dxa"/>
            <w:shd w:val="clear" w:color="auto" w:fill="auto"/>
          </w:tcPr>
          <w:p w14:paraId="36163C3B" w14:textId="4089FFD3" w:rsidR="00D76AD9" w:rsidRPr="00875388" w:rsidRDefault="008753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160,312,150.00</w:t>
            </w:r>
          </w:p>
        </w:tc>
        <w:tc>
          <w:tcPr>
            <w:tcW w:w="1620" w:type="dxa"/>
            <w:shd w:val="clear" w:color="auto" w:fill="auto"/>
          </w:tcPr>
          <w:p w14:paraId="0E116AB2" w14:textId="77777777" w:rsidR="00D76AD9" w:rsidRPr="00875388" w:rsidRDefault="00D76AD9">
            <w:pPr>
              <w:tabs>
                <w:tab w:val="decimal" w:pos="101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bookmarkEnd w:id="9"/>
    </w:tbl>
    <w:p w14:paraId="6D3154A0" w14:textId="77777777" w:rsidR="001A521A" w:rsidRDefault="001A521A" w:rsidP="001A521A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  <w:sectPr w:rsidR="001A521A" w:rsidSect="00C5357E">
          <w:headerReference w:type="default" r:id="rId18"/>
          <w:footerReference w:type="default" r:id="rId19"/>
          <w:pgSz w:w="16840" w:h="11907" w:orient="landscape" w:code="9"/>
          <w:pgMar w:top="1152" w:right="691" w:bottom="1152" w:left="576" w:header="720" w:footer="720" w:gutter="0"/>
          <w:paperSrc w:first="7" w:other="7"/>
          <w:cols w:space="737"/>
          <w:docGrid w:linePitch="299"/>
        </w:sectPr>
      </w:pPr>
    </w:p>
    <w:p w14:paraId="24AC032D" w14:textId="714B1C67" w:rsidR="00775A9B" w:rsidRPr="00A42FE3" w:rsidRDefault="00DC0546" w:rsidP="00480DA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42FE3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CC7DC9E" w14:textId="63346F26" w:rsidR="00FA4287" w:rsidRDefault="00FA4287" w:rsidP="003A245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287">
        <w:rPr>
          <w:rFonts w:ascii="Angsana New" w:hAnsi="Angsana New"/>
          <w:sz w:val="30"/>
          <w:szCs w:val="30"/>
          <w:cs/>
        </w:rPr>
        <w:t>ณ วันที่</w:t>
      </w:r>
      <w:r w:rsidR="00DF5AAA">
        <w:rPr>
          <w:rFonts w:ascii="Angsana New" w:hAnsi="Angsana New" w:hint="cs"/>
          <w:sz w:val="30"/>
          <w:szCs w:val="30"/>
          <w:cs/>
        </w:rPr>
        <w:t xml:space="preserve"> </w:t>
      </w:r>
      <w:r w:rsidR="002E18A5" w:rsidRPr="002E18A5">
        <w:rPr>
          <w:rFonts w:ascii="Angsana New" w:hAnsi="Angsana New"/>
          <w:sz w:val="30"/>
          <w:szCs w:val="30"/>
        </w:rPr>
        <w:t xml:space="preserve">30 </w:t>
      </w:r>
      <w:r w:rsidR="00DF75EE">
        <w:rPr>
          <w:rFonts w:ascii="Angsana New" w:hAnsi="Angsana New" w:hint="cs"/>
          <w:sz w:val="30"/>
          <w:szCs w:val="30"/>
          <w:cs/>
        </w:rPr>
        <w:t>กันยายน</w:t>
      </w:r>
      <w:r w:rsidR="00E551A1">
        <w:rPr>
          <w:rFonts w:ascii="Angsana New" w:hAnsi="Angsana New" w:hint="cs"/>
          <w:sz w:val="30"/>
          <w:szCs w:val="30"/>
          <w:cs/>
        </w:rPr>
        <w:t xml:space="preserve"> </w:t>
      </w:r>
      <w:r w:rsidR="00E551A1">
        <w:rPr>
          <w:rFonts w:ascii="Angsana New" w:hAnsi="Angsana New"/>
          <w:sz w:val="30"/>
          <w:szCs w:val="30"/>
          <w:lang w:val="en-US"/>
        </w:rPr>
        <w:t>2567</w:t>
      </w:r>
      <w:r w:rsidR="00E551A1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3A3E8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E551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A4287">
        <w:rPr>
          <w:rFonts w:ascii="Angsana New" w:hAnsi="Angsana New"/>
          <w:sz w:val="30"/>
          <w:szCs w:val="30"/>
        </w:rPr>
        <w:t>31</w:t>
      </w:r>
      <w:r w:rsidRPr="00FA428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A4287">
        <w:rPr>
          <w:rFonts w:ascii="Angsana New" w:hAnsi="Angsana New"/>
          <w:sz w:val="30"/>
          <w:szCs w:val="30"/>
        </w:rPr>
        <w:t>256</w:t>
      </w:r>
      <w:r w:rsidR="00DF5AAA">
        <w:rPr>
          <w:rFonts w:ascii="Angsana New" w:hAnsi="Angsana New"/>
          <w:sz w:val="30"/>
          <w:szCs w:val="30"/>
        </w:rPr>
        <w:t>6</w:t>
      </w:r>
      <w:r w:rsidR="00DF5AAA">
        <w:rPr>
          <w:rFonts w:ascii="Angsana New" w:hAnsi="Angsana New" w:hint="cs"/>
          <w:sz w:val="30"/>
          <w:szCs w:val="30"/>
          <w:cs/>
        </w:rPr>
        <w:t xml:space="preserve"> </w:t>
      </w:r>
      <w:r w:rsidR="00350E4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A4287">
        <w:rPr>
          <w:rFonts w:ascii="Angsana New" w:hAnsi="Angsana New"/>
          <w:sz w:val="30"/>
          <w:szCs w:val="30"/>
          <w:cs/>
        </w:rPr>
        <w:t xml:space="preserve"> มีรายการเปลี่ยนแปลง</w:t>
      </w:r>
      <w:r w:rsidRPr="00FA428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FA4287">
        <w:rPr>
          <w:rFonts w:ascii="Angsana New" w:hAnsi="Angsana New"/>
          <w:sz w:val="30"/>
          <w:szCs w:val="30"/>
        </w:rPr>
        <w:t xml:space="preserve"> </w:t>
      </w:r>
      <w:r w:rsidRPr="00FA4287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EAFA5DB" w14:textId="77777777" w:rsidR="003A3E80" w:rsidRPr="00480DAB" w:rsidRDefault="003A3E80" w:rsidP="003A245A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9E4AD6" w:rsidRPr="00494247" w14:paraId="1CEED590" w14:textId="77777777" w:rsidTr="009E4AD6">
        <w:tc>
          <w:tcPr>
            <w:tcW w:w="5040" w:type="dxa"/>
          </w:tcPr>
          <w:p w14:paraId="4614DFF7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6B00E8C6" w14:textId="77777777" w:rsidR="009E4AD6" w:rsidRPr="00494247" w:rsidRDefault="009E4AD6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E4AD6" w:rsidRPr="00494247" w14:paraId="32828374" w14:textId="77777777" w:rsidTr="009E4AD6">
        <w:tc>
          <w:tcPr>
            <w:tcW w:w="5040" w:type="dxa"/>
          </w:tcPr>
          <w:p w14:paraId="1183C2DE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569F2605" w14:textId="3FC7981F" w:rsidR="009E4AD6" w:rsidRPr="00494247" w:rsidRDefault="009E4AD6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4AD6" w:rsidRPr="00D044B5" w14:paraId="57D605D6" w14:textId="77777777" w:rsidTr="009E4AD6">
        <w:tc>
          <w:tcPr>
            <w:tcW w:w="5040" w:type="dxa"/>
          </w:tcPr>
          <w:p w14:paraId="53F9D9B9" w14:textId="77777777" w:rsidR="009E4AD6" w:rsidRPr="00494247" w:rsidRDefault="009E4AD6" w:rsidP="007246C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C9841D3" w14:textId="578409BD" w:rsidR="009E4AD6" w:rsidRPr="00D044B5" w:rsidRDefault="002E18A5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E18A5">
              <w:rPr>
                <w:sz w:val="30"/>
                <w:szCs w:val="30"/>
              </w:rPr>
              <w:t xml:space="preserve">30 </w:t>
            </w:r>
            <w:r w:rsidR="00DF75EE">
              <w:rPr>
                <w:rFonts w:hint="cs"/>
                <w:sz w:val="30"/>
                <w:szCs w:val="30"/>
                <w:cs/>
              </w:rPr>
              <w:t>กันยายน</w:t>
            </w:r>
            <w:r w:rsidR="009E4AD6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E4AD6" w:rsidRPr="00D044B5">
              <w:rPr>
                <w:sz w:val="30"/>
                <w:szCs w:val="30"/>
              </w:rPr>
              <w:t>256</w:t>
            </w:r>
            <w:r w:rsidR="009E4AD6"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222108" w14:textId="7777777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05A009B" w14:textId="4DA0500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9E4AD6" w:rsidRPr="00AC0B10" w14:paraId="3A940CF0" w14:textId="77777777" w:rsidTr="00AD00F0">
        <w:trPr>
          <w:trHeight w:val="203"/>
        </w:trPr>
        <w:tc>
          <w:tcPr>
            <w:tcW w:w="5040" w:type="dxa"/>
          </w:tcPr>
          <w:p w14:paraId="48AAC02D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38E0990E" w14:textId="55993F53" w:rsidR="009E4AD6" w:rsidRPr="00F4526A" w:rsidRDefault="00BC373D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9E4AD6" w:rsidRPr="00EB0F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663</w:t>
            </w:r>
            <w:r w:rsidR="009E4AD6" w:rsidRPr="00EB0F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547</w:t>
            </w:r>
            <w:r w:rsidR="009E4AD6" w:rsidRPr="00EB0FF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5C8275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47058A36" w14:textId="77777777" w:rsidR="009E4AD6" w:rsidRPr="00F51C1C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1C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E4AD6" w:rsidRPr="00D3269C" w14:paraId="635177F6" w14:textId="77777777" w:rsidTr="00AD00F0">
        <w:trPr>
          <w:trHeight w:val="203"/>
        </w:trPr>
        <w:tc>
          <w:tcPr>
            <w:tcW w:w="5040" w:type="dxa"/>
          </w:tcPr>
          <w:p w14:paraId="5CC12C6D" w14:textId="77777777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จัดประเภทจากที่ดิน อาคารและอุปกรณ์</w:t>
            </w:r>
          </w:p>
        </w:tc>
        <w:tc>
          <w:tcPr>
            <w:tcW w:w="1987" w:type="dxa"/>
            <w:shd w:val="clear" w:color="auto" w:fill="auto"/>
          </w:tcPr>
          <w:p w14:paraId="2A840755" w14:textId="3006436B" w:rsidR="009E4AD6" w:rsidRPr="00F4526A" w:rsidRDefault="00DE7AB0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1A1B20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528F6CE5" w14:textId="2523CC8D" w:rsidR="009E4AD6" w:rsidRPr="00D3269C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388D">
              <w:rPr>
                <w:rFonts w:ascii="Angsana New" w:hAnsi="Angsana New"/>
                <w:color w:val="000000"/>
                <w:sz w:val="30"/>
                <w:szCs w:val="30"/>
              </w:rPr>
              <w:t>4,933,784.15</w:t>
            </w:r>
          </w:p>
        </w:tc>
      </w:tr>
      <w:tr w:rsidR="009E4AD6" w:rsidRPr="00816665" w14:paraId="5EF62EC3" w14:textId="77777777" w:rsidTr="00AD00F0">
        <w:trPr>
          <w:trHeight w:val="181"/>
        </w:trPr>
        <w:tc>
          <w:tcPr>
            <w:tcW w:w="5040" w:type="dxa"/>
          </w:tcPr>
          <w:p w14:paraId="4774125A" w14:textId="77777777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11194845" w14:textId="0FC5BBF7" w:rsidR="009E4AD6" w:rsidRPr="00A74F80" w:rsidRDefault="00D8785C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269</w:t>
            </w:r>
            <w:r w:rsidRPr="00D878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  <w:r w:rsidRPr="00D8785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F63AF0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E3FC1AF" w14:textId="70EAD67A" w:rsidR="009E4AD6" w:rsidRPr="00816665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(270,237.00)</w:t>
            </w:r>
          </w:p>
        </w:tc>
      </w:tr>
      <w:tr w:rsidR="009E4AD6" w:rsidRPr="00494247" w14:paraId="7296E789" w14:textId="77777777" w:rsidTr="00AD00F0">
        <w:trPr>
          <w:trHeight w:val="181"/>
        </w:trPr>
        <w:tc>
          <w:tcPr>
            <w:tcW w:w="5040" w:type="dxa"/>
          </w:tcPr>
          <w:p w14:paraId="256CE707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DF33" w14:textId="6B6B58F0" w:rsidR="009E4AD6" w:rsidRPr="00D3269C" w:rsidRDefault="00BC373D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382784" w:rsidRPr="0038278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  <w:r w:rsidR="00382784" w:rsidRPr="0038278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292</w:t>
            </w:r>
            <w:r w:rsidR="00382784" w:rsidRPr="0038278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7D5F34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9FFCB" w14:textId="5F7EC55F" w:rsidR="009E4AD6" w:rsidRPr="00494247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5792">
              <w:rPr>
                <w:rFonts w:ascii="Angsana New" w:hAnsi="Angsana New"/>
                <w:color w:val="000000"/>
                <w:sz w:val="30"/>
                <w:szCs w:val="30"/>
              </w:rPr>
              <w:t>4,663,547.15</w:t>
            </w:r>
          </w:p>
        </w:tc>
      </w:tr>
    </w:tbl>
    <w:p w14:paraId="0036AEE9" w14:textId="0C84FA91" w:rsidR="00D03266" w:rsidRPr="009C1CD0" w:rsidRDefault="00D03266" w:rsidP="00057E3F">
      <w:pPr>
        <w:spacing w:before="240" w:after="12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51FD6">
        <w:rPr>
          <w:rFonts w:ascii="Angsana New" w:hAnsi="Angsana New"/>
          <w:sz w:val="30"/>
          <w:szCs w:val="30"/>
          <w:cs/>
        </w:rPr>
        <w:t>ณ วันที่</w:t>
      </w:r>
      <w:r w:rsidR="00134FC0">
        <w:rPr>
          <w:rFonts w:ascii="Angsana New" w:hAnsi="Angsana New"/>
          <w:sz w:val="30"/>
          <w:szCs w:val="30"/>
          <w:lang w:val="en-US"/>
        </w:rPr>
        <w:t xml:space="preserve"> </w:t>
      </w:r>
      <w:r w:rsidR="002E18A5" w:rsidRPr="002E18A5">
        <w:rPr>
          <w:rFonts w:ascii="Angsana New" w:hAnsi="Angsana New"/>
          <w:sz w:val="30"/>
          <w:szCs w:val="30"/>
          <w:lang w:val="en-US"/>
        </w:rPr>
        <w:t xml:space="preserve">30 </w:t>
      </w:r>
      <w:r w:rsidR="0048450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134F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34FC0">
        <w:rPr>
          <w:rFonts w:ascii="Angsana New" w:hAnsi="Angsana New"/>
          <w:sz w:val="30"/>
          <w:szCs w:val="30"/>
          <w:lang w:val="en-US"/>
        </w:rPr>
        <w:t xml:space="preserve">2567 </w:t>
      </w:r>
      <w:r w:rsidR="00134FC0">
        <w:rPr>
          <w:rFonts w:ascii="Angsana New" w:hAnsi="Angsana New" w:hint="cs"/>
          <w:sz w:val="30"/>
          <w:szCs w:val="30"/>
          <w:cs/>
          <w:lang w:val="en-US"/>
        </w:rPr>
        <w:t>และวันที่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351FD6">
        <w:rPr>
          <w:rFonts w:ascii="Angsana New" w:hAnsi="Angsana New"/>
          <w:sz w:val="30"/>
          <w:szCs w:val="30"/>
        </w:rPr>
        <w:t>3</w:t>
      </w:r>
      <w:r w:rsidR="006D0D5B" w:rsidRPr="00351FD6">
        <w:rPr>
          <w:rFonts w:ascii="Angsana New" w:hAnsi="Angsana New"/>
          <w:sz w:val="30"/>
          <w:szCs w:val="30"/>
        </w:rPr>
        <w:t>1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="006D0D5B" w:rsidRPr="00351FD6">
        <w:rPr>
          <w:rFonts w:ascii="Angsana New" w:hAnsi="Angsana New" w:hint="cs"/>
          <w:sz w:val="30"/>
          <w:szCs w:val="30"/>
          <w:cs/>
        </w:rPr>
        <w:t>ธันวาคม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351FD6">
        <w:rPr>
          <w:rFonts w:ascii="Angsana New" w:hAnsi="Angsana New"/>
          <w:sz w:val="30"/>
          <w:szCs w:val="30"/>
        </w:rPr>
        <w:t>2566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>ที่ดิน</w:t>
      </w:r>
      <w:r w:rsidR="00A73259" w:rsidRPr="004D2F6B">
        <w:rPr>
          <w:rFonts w:ascii="Angsana New" w:hAnsi="Angsana New" w:hint="cs"/>
          <w:sz w:val="30"/>
          <w:szCs w:val="30"/>
          <w:cs/>
        </w:rPr>
        <w:t>พร้อม</w:t>
      </w:r>
      <w:r w:rsidRPr="004D2F6B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 w:rsidRPr="004D2F6B">
        <w:rPr>
          <w:rFonts w:ascii="Angsana New" w:hAnsi="Angsana New"/>
          <w:sz w:val="30"/>
          <w:szCs w:val="30"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 xml:space="preserve">มูลค่าสุทธิ จำนวน </w:t>
      </w:r>
      <w:r w:rsidR="00137891" w:rsidRPr="00E022FC">
        <w:rPr>
          <w:rFonts w:ascii="Angsana New" w:hAnsi="Angsana New"/>
          <w:sz w:val="30"/>
          <w:szCs w:val="30"/>
          <w:lang w:val="en-US"/>
        </w:rPr>
        <w:t>4.</w:t>
      </w:r>
      <w:r w:rsidR="00E022FC" w:rsidRPr="00E022FC">
        <w:rPr>
          <w:rFonts w:ascii="Angsana New" w:hAnsi="Angsana New"/>
          <w:sz w:val="30"/>
          <w:szCs w:val="30"/>
          <w:lang w:val="en-US"/>
        </w:rPr>
        <w:t>39</w:t>
      </w:r>
      <w:r w:rsidRPr="004D2F6B">
        <w:rPr>
          <w:rFonts w:ascii="Angsana New" w:hAnsi="Angsana New"/>
          <w:sz w:val="30"/>
          <w:szCs w:val="30"/>
          <w:cs/>
        </w:rPr>
        <w:t xml:space="preserve"> </w:t>
      </w:r>
      <w:r w:rsidR="003F14D9" w:rsidRPr="004D2F6B">
        <w:rPr>
          <w:rFonts w:ascii="Angsana New" w:hAnsi="Angsana New" w:hint="cs"/>
          <w:sz w:val="30"/>
          <w:szCs w:val="30"/>
          <w:cs/>
        </w:rPr>
        <w:t>ล้าน</w:t>
      </w:r>
      <w:r w:rsidRPr="004D2F6B">
        <w:rPr>
          <w:rFonts w:ascii="Angsana New" w:hAnsi="Angsana New"/>
          <w:sz w:val="30"/>
          <w:szCs w:val="30"/>
          <w:cs/>
        </w:rPr>
        <w:t>บาท</w:t>
      </w:r>
      <w:r w:rsidR="009768B9">
        <w:rPr>
          <w:rFonts w:ascii="Angsana New" w:hAnsi="Angsana New" w:hint="cs"/>
          <w:sz w:val="30"/>
          <w:szCs w:val="30"/>
          <w:cs/>
        </w:rPr>
        <w:t xml:space="preserve"> และ</w:t>
      </w:r>
      <w:r w:rsidR="00A3062D">
        <w:rPr>
          <w:rFonts w:ascii="Angsana New" w:hAnsi="Angsana New" w:hint="cs"/>
          <w:sz w:val="30"/>
          <w:szCs w:val="30"/>
          <w:cs/>
        </w:rPr>
        <w:t xml:space="preserve"> </w:t>
      </w:r>
      <w:r w:rsidR="009768B9">
        <w:rPr>
          <w:rFonts w:ascii="Angsana New" w:hAnsi="Angsana New"/>
          <w:sz w:val="30"/>
          <w:szCs w:val="30"/>
          <w:lang w:val="en-US"/>
        </w:rPr>
        <w:t xml:space="preserve">4.66 </w:t>
      </w:r>
      <w:r w:rsidR="009768B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D0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768B9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4D2F6B">
        <w:rPr>
          <w:rFonts w:ascii="Angsana New" w:hAnsi="Angsana New"/>
          <w:sz w:val="30"/>
          <w:szCs w:val="30"/>
          <w:cs/>
        </w:rPr>
        <w:t xml:space="preserve"> ได้จดจำนองค้ำประกันสินเชื่อจากธนาคารแห่งหนึ่ง</w:t>
      </w:r>
      <w:r w:rsidR="00A3062D">
        <w:rPr>
          <w:rFonts w:ascii="Angsana New" w:hAnsi="Angsana New" w:hint="cs"/>
          <w:sz w:val="30"/>
          <w:szCs w:val="30"/>
          <w:cs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>ตามหมาย</w:t>
      </w:r>
      <w:r w:rsidRPr="00137891">
        <w:rPr>
          <w:rFonts w:ascii="Angsana New" w:hAnsi="Angsana New"/>
          <w:sz w:val="30"/>
          <w:szCs w:val="30"/>
          <w:cs/>
        </w:rPr>
        <w:t>เหตุ</w:t>
      </w:r>
      <w:r w:rsidRPr="00137891">
        <w:rPr>
          <w:rFonts w:ascii="Angsana New" w:hAnsi="Angsana New"/>
          <w:sz w:val="30"/>
          <w:szCs w:val="30"/>
        </w:rPr>
        <w:t xml:space="preserve"> </w:t>
      </w:r>
      <w:r w:rsidR="009D0525">
        <w:rPr>
          <w:rFonts w:ascii="Angsana New" w:hAnsi="Angsana New"/>
          <w:sz w:val="30"/>
          <w:szCs w:val="30"/>
          <w:cs/>
        </w:rPr>
        <w:br/>
      </w:r>
      <w:r w:rsidR="007C42DE" w:rsidRPr="00AD00F0">
        <w:rPr>
          <w:rFonts w:ascii="Angsana New" w:hAnsi="Angsana New"/>
          <w:sz w:val="30"/>
          <w:szCs w:val="30"/>
        </w:rPr>
        <w:t>1</w:t>
      </w:r>
      <w:r w:rsidR="00D27FCD" w:rsidRPr="00AD00F0">
        <w:rPr>
          <w:rFonts w:ascii="Angsana New" w:hAnsi="Angsana New"/>
          <w:sz w:val="30"/>
          <w:szCs w:val="30"/>
        </w:rPr>
        <w:t>5</w:t>
      </w:r>
      <w:r w:rsidR="00EE1E97" w:rsidRPr="00AD00F0">
        <w:rPr>
          <w:rFonts w:ascii="Angsana New" w:hAnsi="Angsana New"/>
          <w:sz w:val="30"/>
          <w:szCs w:val="30"/>
        </w:rPr>
        <w:t xml:space="preserve"> </w:t>
      </w:r>
      <w:r w:rsidR="009C1CD0" w:rsidRPr="00AD00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9C1CD0" w:rsidRPr="00AD00F0">
        <w:rPr>
          <w:rFonts w:ascii="Angsana New" w:hAnsi="Angsana New"/>
          <w:sz w:val="30"/>
          <w:szCs w:val="30"/>
          <w:lang w:val="en-US"/>
        </w:rPr>
        <w:t>1</w:t>
      </w:r>
      <w:r w:rsidR="00D27FCD" w:rsidRPr="00AD00F0">
        <w:rPr>
          <w:rFonts w:ascii="Angsana New" w:hAnsi="Angsana New"/>
          <w:sz w:val="30"/>
          <w:szCs w:val="30"/>
          <w:lang w:val="en-US"/>
        </w:rPr>
        <w:t>7</w:t>
      </w:r>
    </w:p>
    <w:p w14:paraId="62AC04C7" w14:textId="31B9E63E" w:rsidR="00E65E71" w:rsidRDefault="00E65E71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D122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CD122E">
        <w:rPr>
          <w:rFonts w:ascii="Angsana New" w:hAnsi="Angsana New"/>
          <w:sz w:val="30"/>
          <w:szCs w:val="30"/>
        </w:rPr>
        <w:t>2566</w:t>
      </w:r>
      <w:r w:rsidRPr="00CD122E">
        <w:rPr>
          <w:rFonts w:ascii="Angsana New" w:hAnsi="Angsana New" w:hint="cs"/>
          <w:sz w:val="30"/>
          <w:szCs w:val="30"/>
          <w:cs/>
        </w:rPr>
        <w:t xml:space="preserve"> </w:t>
      </w:r>
      <w:r w:rsidR="00F1546F" w:rsidRPr="00CD122E">
        <w:rPr>
          <w:rFonts w:ascii="Angsana New" w:hAnsi="Angsana New" w:hint="cs"/>
          <w:sz w:val="30"/>
          <w:szCs w:val="30"/>
          <w:cs/>
        </w:rPr>
        <w:t>บริษัท</w:t>
      </w:r>
      <w:r w:rsidR="00DF51B0" w:rsidRPr="00CD122E">
        <w:rPr>
          <w:rFonts w:ascii="Angsana New" w:hAnsi="Angsana New" w:hint="cs"/>
          <w:sz w:val="30"/>
          <w:szCs w:val="30"/>
          <w:cs/>
        </w:rPr>
        <w:t>ฯ</w:t>
      </w:r>
      <w:r w:rsidRPr="00CD122E">
        <w:rPr>
          <w:rFonts w:ascii="Angsana New" w:hAnsi="Angsana New" w:hint="cs"/>
          <w:sz w:val="30"/>
          <w:szCs w:val="30"/>
          <w:cs/>
        </w:rPr>
        <w:t xml:space="preserve"> มีการให้เช่า</w:t>
      </w:r>
      <w:r w:rsidR="006F55CD" w:rsidRPr="00CD122E">
        <w:rPr>
          <w:rFonts w:ascii="Angsana New" w:hAnsi="Angsana New" w:hint="cs"/>
          <w:sz w:val="30"/>
          <w:szCs w:val="30"/>
          <w:cs/>
        </w:rPr>
        <w:t>ที่ดิน พร้อม</w:t>
      </w:r>
      <w:r w:rsidRPr="00CD122E">
        <w:rPr>
          <w:rFonts w:ascii="Angsana New" w:hAnsi="Angsana New" w:hint="cs"/>
          <w:sz w:val="30"/>
          <w:szCs w:val="30"/>
          <w:cs/>
        </w:rPr>
        <w:t>อาคารแก่กิจการที่เกี่ยวข้องกัน จึง</w:t>
      </w:r>
      <w:r w:rsidR="006F55CD" w:rsidRPr="00CD122E">
        <w:rPr>
          <w:rFonts w:ascii="Angsana New" w:hAnsi="Angsana New" w:hint="cs"/>
          <w:sz w:val="30"/>
          <w:szCs w:val="30"/>
          <w:cs/>
        </w:rPr>
        <w:t>โอน</w:t>
      </w:r>
      <w:r w:rsidRPr="00CD122E">
        <w:rPr>
          <w:rFonts w:ascii="Angsana New" w:hAnsi="Angsana New" w:hint="cs"/>
          <w:sz w:val="30"/>
          <w:szCs w:val="30"/>
          <w:cs/>
        </w:rPr>
        <w:t>จากที่ดิน อาคารและอุปกรณ์ เป็นอสังหาริมทรัพย์เพื่อการลงทุน</w:t>
      </w:r>
    </w:p>
    <w:p w14:paraId="51AA3309" w14:textId="77777777" w:rsidR="00CD122E" w:rsidRPr="004D2F6B" w:rsidRDefault="00CD122E" w:rsidP="00CD122E">
      <w:pPr>
        <w:spacing w:line="1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495C2E" w14:textId="2E4192DD" w:rsidR="00296CD8" w:rsidRDefault="00816665" w:rsidP="0086752D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1666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7D0103C7" w14:textId="003B2BA8" w:rsidR="004762D4" w:rsidRPr="004762D4" w:rsidRDefault="004762D4" w:rsidP="004762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2D4">
        <w:rPr>
          <w:rFonts w:ascii="Angsana New" w:hAnsi="Angsana New"/>
          <w:sz w:val="30"/>
          <w:szCs w:val="30"/>
          <w:cs/>
        </w:rPr>
        <w:t>ณ วันที่</w:t>
      </w:r>
      <w:r w:rsidR="009E4AD6">
        <w:rPr>
          <w:rFonts w:ascii="Angsana New" w:hAnsi="Angsana New" w:hint="cs"/>
          <w:sz w:val="30"/>
          <w:szCs w:val="30"/>
          <w:cs/>
        </w:rPr>
        <w:t xml:space="preserve"> </w:t>
      </w:r>
      <w:r w:rsidR="002A04B4" w:rsidRPr="002A04B4">
        <w:rPr>
          <w:rFonts w:ascii="Angsana New" w:hAnsi="Angsana New"/>
          <w:sz w:val="30"/>
          <w:szCs w:val="30"/>
          <w:lang w:val="en-US"/>
        </w:rPr>
        <w:t xml:space="preserve">30 </w:t>
      </w:r>
      <w:r w:rsidR="0048450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4762D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4762D4">
        <w:rPr>
          <w:rFonts w:ascii="Angsana New" w:hAnsi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sz w:val="30"/>
          <w:szCs w:val="30"/>
        </w:rPr>
        <w:t>31</w:t>
      </w:r>
      <w:r w:rsidRPr="004762D4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4762D4">
        <w:rPr>
          <w:rFonts w:ascii="Angsana New" w:hAnsi="Angsana New"/>
          <w:sz w:val="30"/>
          <w:szCs w:val="30"/>
          <w:cs/>
        </w:rPr>
        <w:t xml:space="preserve"> </w:t>
      </w:r>
      <w:r w:rsidR="009E4AD6">
        <w:rPr>
          <w:rFonts w:ascii="Angsana New" w:hAnsi="Angsana New" w:hint="cs"/>
          <w:sz w:val="30"/>
          <w:szCs w:val="30"/>
          <w:cs/>
        </w:rPr>
        <w:t>กลุ่ม</w:t>
      </w:r>
      <w:r w:rsidRPr="004762D4">
        <w:rPr>
          <w:rFonts w:ascii="Angsana New" w:hAnsi="Angsana New"/>
          <w:sz w:val="30"/>
          <w:szCs w:val="30"/>
          <w:cs/>
        </w:rPr>
        <w:t xml:space="preserve">บริษัท มีรายการเปลี่ยนแปลงที่ดิน อาคาร และอุปกรณ์ </w:t>
      </w:r>
    </w:p>
    <w:p w14:paraId="29272F89" w14:textId="2AFAF2B7" w:rsidR="007C3976" w:rsidRDefault="004762D4" w:rsidP="004762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2D4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FC07C36" w14:textId="77777777" w:rsidR="00504900" w:rsidRPr="00681414" w:rsidRDefault="00504900" w:rsidP="0086752D">
      <w:pPr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6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880"/>
        <w:gridCol w:w="1644"/>
        <w:gridCol w:w="1644"/>
        <w:gridCol w:w="236"/>
        <w:gridCol w:w="1644"/>
        <w:gridCol w:w="1644"/>
      </w:tblGrid>
      <w:tr w:rsidR="004106D5" w:rsidRPr="00494247" w14:paraId="2EA91C3B" w14:textId="77777777" w:rsidTr="00BC373D">
        <w:tc>
          <w:tcPr>
            <w:tcW w:w="2880" w:type="dxa"/>
          </w:tcPr>
          <w:p w14:paraId="1FAA5F12" w14:textId="77777777" w:rsidR="004106D5" w:rsidRPr="00494247" w:rsidRDefault="004106D5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4" w:type="dxa"/>
          </w:tcPr>
          <w:p w14:paraId="660E04E3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4" w:type="dxa"/>
          </w:tcPr>
          <w:p w14:paraId="42DE6004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165457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8" w:type="dxa"/>
            <w:gridSpan w:val="2"/>
          </w:tcPr>
          <w:p w14:paraId="3BAE741C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31725" w:rsidRPr="00494247" w14:paraId="1983FFC4" w14:textId="77777777" w:rsidTr="00BC373D">
        <w:tc>
          <w:tcPr>
            <w:tcW w:w="2880" w:type="dxa"/>
          </w:tcPr>
          <w:p w14:paraId="28ACD6E8" w14:textId="77777777" w:rsidR="00131725" w:rsidRPr="00494247" w:rsidRDefault="00131725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8" w:type="dxa"/>
            <w:gridSpan w:val="2"/>
            <w:tcBorders>
              <w:bottom w:val="single" w:sz="4" w:space="0" w:color="auto"/>
            </w:tcBorders>
          </w:tcPr>
          <w:p w14:paraId="3CC3CE21" w14:textId="77777777" w:rsidR="00131725" w:rsidRPr="00494247" w:rsidRDefault="00131725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EC79CBC" w14:textId="77777777" w:rsidR="00131725" w:rsidRPr="00494247" w:rsidRDefault="00131725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8" w:type="dxa"/>
            <w:gridSpan w:val="2"/>
            <w:tcBorders>
              <w:bottom w:val="single" w:sz="4" w:space="0" w:color="auto"/>
            </w:tcBorders>
          </w:tcPr>
          <w:p w14:paraId="0AD49C7C" w14:textId="77777777" w:rsidR="00131725" w:rsidRPr="00494247" w:rsidRDefault="00131725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725" w:rsidRPr="00D044B5" w14:paraId="22673C85" w14:textId="77777777" w:rsidTr="00BC373D">
        <w:tc>
          <w:tcPr>
            <w:tcW w:w="2880" w:type="dxa"/>
          </w:tcPr>
          <w:p w14:paraId="77F7B6F3" w14:textId="77777777" w:rsidR="00131725" w:rsidRPr="00494247" w:rsidRDefault="00131725" w:rsidP="001317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753283AE" w14:textId="714C90BA" w:rsidR="00131725" w:rsidRPr="00D044B5" w:rsidRDefault="00A43FBD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A43FBD">
              <w:rPr>
                <w:sz w:val="30"/>
                <w:szCs w:val="30"/>
              </w:rPr>
              <w:t xml:space="preserve">30 </w:t>
            </w:r>
            <w:r w:rsidR="002D4F30">
              <w:rPr>
                <w:rFonts w:hint="cs"/>
                <w:sz w:val="30"/>
                <w:szCs w:val="30"/>
                <w:cs/>
              </w:rPr>
              <w:t>กันยายน</w:t>
            </w:r>
            <w:r w:rsidR="00131725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131725" w:rsidRPr="00D044B5">
              <w:rPr>
                <w:sz w:val="30"/>
                <w:szCs w:val="30"/>
              </w:rPr>
              <w:t>256</w:t>
            </w:r>
            <w:r w:rsidR="00131725">
              <w:rPr>
                <w:sz w:val="30"/>
                <w:szCs w:val="30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DF2B0B5" w14:textId="2B0AE65C" w:rsidR="00131725" w:rsidRPr="00D044B5" w:rsidRDefault="00131725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</w:tcPr>
          <w:p w14:paraId="5271EB64" w14:textId="77777777" w:rsidR="00131725" w:rsidRPr="00D044B5" w:rsidRDefault="00131725" w:rsidP="0013172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4" w:type="dxa"/>
          </w:tcPr>
          <w:p w14:paraId="77603AC9" w14:textId="437FEE17" w:rsidR="00131725" w:rsidRPr="00D044B5" w:rsidRDefault="00A43FBD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43FBD">
              <w:rPr>
                <w:sz w:val="30"/>
                <w:szCs w:val="30"/>
              </w:rPr>
              <w:t xml:space="preserve">30 </w:t>
            </w:r>
            <w:r w:rsidR="002D4F30">
              <w:rPr>
                <w:rFonts w:hint="cs"/>
                <w:sz w:val="30"/>
                <w:szCs w:val="30"/>
                <w:cs/>
              </w:rPr>
              <w:t>กันยายน</w:t>
            </w:r>
            <w:r w:rsidR="00131725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131725" w:rsidRPr="00D044B5">
              <w:rPr>
                <w:sz w:val="30"/>
                <w:szCs w:val="30"/>
              </w:rPr>
              <w:t>256</w:t>
            </w:r>
            <w:r w:rsidR="00131725">
              <w:rPr>
                <w:sz w:val="30"/>
                <w:szCs w:val="30"/>
              </w:rPr>
              <w:t>7</w:t>
            </w:r>
          </w:p>
        </w:tc>
        <w:tc>
          <w:tcPr>
            <w:tcW w:w="1644" w:type="dxa"/>
          </w:tcPr>
          <w:p w14:paraId="68551082" w14:textId="5544F7B3" w:rsidR="00131725" w:rsidRPr="00D044B5" w:rsidRDefault="00131725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1929C9" w:rsidRPr="00494247" w14:paraId="6B12890D" w14:textId="77777777" w:rsidTr="00BC373D">
        <w:trPr>
          <w:trHeight w:val="203"/>
        </w:trPr>
        <w:tc>
          <w:tcPr>
            <w:tcW w:w="2880" w:type="dxa"/>
          </w:tcPr>
          <w:p w14:paraId="6D89865E" w14:textId="77777777" w:rsidR="001929C9" w:rsidRPr="00494247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644" w:type="dxa"/>
            <w:shd w:val="clear" w:color="auto" w:fill="auto"/>
          </w:tcPr>
          <w:p w14:paraId="4FF4AC00" w14:textId="389675A6" w:rsidR="001929C9" w:rsidRPr="00A74F80" w:rsidRDefault="00137891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421,461,587.81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8774C8B" w14:textId="5D6B12AD" w:rsidR="001929C9" w:rsidRPr="00A74F80" w:rsidRDefault="001929C9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229,167,884.02 </w:t>
            </w:r>
          </w:p>
        </w:tc>
        <w:tc>
          <w:tcPr>
            <w:tcW w:w="236" w:type="dxa"/>
            <w:shd w:val="clear" w:color="auto" w:fill="auto"/>
          </w:tcPr>
          <w:p w14:paraId="13C07AD1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5A346364" w14:textId="2978A2A4" w:rsidR="001929C9" w:rsidRPr="00F4526A" w:rsidRDefault="001929C9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F73">
              <w:rPr>
                <w:rFonts w:ascii="Angsana New" w:hAnsi="Angsana New"/>
                <w:color w:val="000000"/>
                <w:sz w:val="30"/>
                <w:szCs w:val="30"/>
              </w:rPr>
              <w:t>262,877,529.64</w:t>
            </w:r>
          </w:p>
        </w:tc>
        <w:tc>
          <w:tcPr>
            <w:tcW w:w="1644" w:type="dxa"/>
            <w:shd w:val="clear" w:color="auto" w:fill="auto"/>
          </w:tcPr>
          <w:p w14:paraId="724F6640" w14:textId="62719297" w:rsidR="001929C9" w:rsidRPr="00494247" w:rsidRDefault="001929C9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3A71">
              <w:rPr>
                <w:rFonts w:ascii="Angsana New" w:hAnsi="Angsana New"/>
                <w:color w:val="000000"/>
                <w:sz w:val="30"/>
                <w:szCs w:val="30"/>
              </w:rPr>
              <w:t>229,167,884.02</w:t>
            </w:r>
          </w:p>
        </w:tc>
      </w:tr>
      <w:tr w:rsidR="001929C9" w:rsidRPr="00E50A6D" w14:paraId="6CD4D731" w14:textId="77777777" w:rsidTr="00BC373D">
        <w:trPr>
          <w:trHeight w:val="203"/>
        </w:trPr>
        <w:tc>
          <w:tcPr>
            <w:tcW w:w="2880" w:type="dxa"/>
          </w:tcPr>
          <w:p w14:paraId="4120B5D4" w14:textId="77777777" w:rsidR="001929C9" w:rsidRPr="00494247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644" w:type="dxa"/>
            <w:shd w:val="clear" w:color="auto" w:fill="auto"/>
          </w:tcPr>
          <w:p w14:paraId="1EEC5478" w14:textId="63200864" w:rsidR="001929C9" w:rsidRPr="00A74F80" w:rsidRDefault="0006742C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742C">
              <w:rPr>
                <w:rFonts w:ascii="Angsana New" w:hAnsi="Angsana New"/>
                <w:color w:val="000000"/>
                <w:sz w:val="30"/>
                <w:szCs w:val="30"/>
              </w:rPr>
              <w:t>4,404,142.19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B7139E3" w14:textId="118E2CFA" w:rsidR="001929C9" w:rsidRPr="00A74F80" w:rsidRDefault="001929C9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215,071,337.87 </w:t>
            </w:r>
          </w:p>
        </w:tc>
        <w:tc>
          <w:tcPr>
            <w:tcW w:w="236" w:type="dxa"/>
            <w:shd w:val="clear" w:color="auto" w:fill="auto"/>
          </w:tcPr>
          <w:p w14:paraId="71C69F71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6BDF9421" w14:textId="4CC9EA2C" w:rsidR="001929C9" w:rsidRPr="00F4526A" w:rsidRDefault="0006742C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42C">
              <w:rPr>
                <w:rFonts w:ascii="Angsana New" w:hAnsi="Angsana New"/>
                <w:color w:val="000000"/>
                <w:sz w:val="30"/>
                <w:szCs w:val="30"/>
              </w:rPr>
              <w:t>3,383,593.01</w:t>
            </w:r>
          </w:p>
        </w:tc>
        <w:tc>
          <w:tcPr>
            <w:tcW w:w="1644" w:type="dxa"/>
            <w:shd w:val="clear" w:color="auto" w:fill="auto"/>
          </w:tcPr>
          <w:p w14:paraId="480116CF" w14:textId="7708D4ED" w:rsidR="001929C9" w:rsidRPr="00E50A6D" w:rsidRDefault="001929C9" w:rsidP="007E1DBF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48D5">
              <w:rPr>
                <w:rFonts w:ascii="Angsana New" w:hAnsi="Angsana New"/>
                <w:color w:val="000000"/>
                <w:sz w:val="30"/>
                <w:szCs w:val="30"/>
              </w:rPr>
              <w:t>56,395,096.41</w:t>
            </w:r>
          </w:p>
        </w:tc>
      </w:tr>
      <w:tr w:rsidR="001929C9" w:rsidRPr="00494247" w14:paraId="29D7E239" w14:textId="77777777" w:rsidTr="00BC373D">
        <w:trPr>
          <w:trHeight w:val="203"/>
        </w:trPr>
        <w:tc>
          <w:tcPr>
            <w:tcW w:w="2880" w:type="dxa"/>
          </w:tcPr>
          <w:p w14:paraId="3C506465" w14:textId="76FFBC9B" w:rsidR="001929C9" w:rsidRPr="00494247" w:rsidRDefault="001929C9" w:rsidP="001929C9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644" w:type="dxa"/>
            <w:shd w:val="clear" w:color="auto" w:fill="auto"/>
          </w:tcPr>
          <w:p w14:paraId="73283840" w14:textId="78C8BE8E" w:rsidR="001929C9" w:rsidRPr="00A74F80" w:rsidRDefault="0006742C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742C">
              <w:rPr>
                <w:rFonts w:ascii="Angsana New" w:hAnsi="Angsana New"/>
                <w:color w:val="000000"/>
                <w:sz w:val="30"/>
                <w:szCs w:val="30"/>
              </w:rPr>
              <w:t>(26,522.90)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902ECFA" w14:textId="6DBBE0E6" w:rsidR="001929C9" w:rsidRPr="00A74F80" w:rsidRDefault="001929C9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C5">
              <w:rPr>
                <w:rFonts w:ascii="Angsana New" w:hAnsi="Angsana New"/>
                <w:color w:val="000000"/>
                <w:sz w:val="30"/>
                <w:szCs w:val="30"/>
              </w:rPr>
              <w:t>(78,508.94)</w:t>
            </w:r>
          </w:p>
        </w:tc>
        <w:tc>
          <w:tcPr>
            <w:tcW w:w="236" w:type="dxa"/>
            <w:shd w:val="clear" w:color="auto" w:fill="auto"/>
          </w:tcPr>
          <w:p w14:paraId="304A2B3B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28694C4E" w14:textId="3CFE86EF" w:rsidR="001929C9" w:rsidRPr="00F4526A" w:rsidRDefault="0006742C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742C">
              <w:rPr>
                <w:rFonts w:ascii="Angsana New" w:hAnsi="Angsana New"/>
                <w:color w:val="000000"/>
                <w:sz w:val="30"/>
                <w:szCs w:val="30"/>
              </w:rPr>
              <w:t>(26,522.90)</w:t>
            </w:r>
          </w:p>
        </w:tc>
        <w:tc>
          <w:tcPr>
            <w:tcW w:w="1644" w:type="dxa"/>
            <w:shd w:val="clear" w:color="auto" w:fill="auto"/>
          </w:tcPr>
          <w:p w14:paraId="3E6E55A1" w14:textId="7D237FDA" w:rsidR="001929C9" w:rsidRPr="00494247" w:rsidRDefault="001929C9" w:rsidP="007E1DBF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12E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Pr="00B512E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508</w:t>
            </w:r>
            <w:r w:rsidRPr="00B512E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  <w:r w:rsidRPr="00B512E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929C9" w:rsidRPr="00D3269C" w14:paraId="69FDFD6F" w14:textId="77777777" w:rsidTr="00BC373D">
        <w:trPr>
          <w:trHeight w:val="203"/>
        </w:trPr>
        <w:tc>
          <w:tcPr>
            <w:tcW w:w="2880" w:type="dxa"/>
          </w:tcPr>
          <w:p w14:paraId="5A0E6B4A" w14:textId="4BF3798C" w:rsidR="001929C9" w:rsidRPr="00816665" w:rsidRDefault="001929C9" w:rsidP="004C5FC5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จัดประเภทไปอสังหาริมทรัพย์เพื่อการลงทุน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636D3C4" w14:textId="6877EF2F" w:rsidR="0006742C" w:rsidRDefault="0006742C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066F6E6" w14:textId="550D85C3" w:rsidR="001929C9" w:rsidRDefault="001929C9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C5">
              <w:rPr>
                <w:rFonts w:ascii="Angsana New" w:hAnsi="Angsana New"/>
                <w:color w:val="000000"/>
                <w:sz w:val="30"/>
                <w:szCs w:val="30"/>
              </w:rPr>
              <w:t>(4,933,784.15)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1A9038" w14:textId="77777777" w:rsidR="001929C9" w:rsidRDefault="001929C9" w:rsidP="00D06963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0B1BBD2B" w14:textId="5929B563" w:rsidR="001929C9" w:rsidRPr="00F4526A" w:rsidRDefault="0006742C" w:rsidP="00D06963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CFBFBF6" w14:textId="0BC0D438" w:rsidR="001929C9" w:rsidRPr="00D3269C" w:rsidRDefault="001929C9" w:rsidP="00D06963">
            <w:pPr>
              <w:tabs>
                <w:tab w:val="decimal" w:pos="1187"/>
                <w:tab w:val="decimal" w:pos="126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512E5">
              <w:rPr>
                <w:rFonts w:ascii="Angsana New" w:hAnsi="Angsana New"/>
                <w:color w:val="000000"/>
                <w:sz w:val="30"/>
                <w:szCs w:val="30"/>
              </w:rPr>
              <w:t>(4,933,784.15)</w:t>
            </w:r>
          </w:p>
        </w:tc>
      </w:tr>
      <w:tr w:rsidR="001929C9" w:rsidRPr="00816665" w14:paraId="0FF03616" w14:textId="77777777" w:rsidTr="00BC373D">
        <w:trPr>
          <w:trHeight w:val="181"/>
        </w:trPr>
        <w:tc>
          <w:tcPr>
            <w:tcW w:w="2880" w:type="dxa"/>
          </w:tcPr>
          <w:p w14:paraId="4FF068E9" w14:textId="77777777" w:rsidR="001929C9" w:rsidRPr="00816665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644" w:type="dxa"/>
            <w:shd w:val="clear" w:color="auto" w:fill="auto"/>
          </w:tcPr>
          <w:p w14:paraId="54F58776" w14:textId="192336DB" w:rsidR="001929C9" w:rsidRPr="00A74F80" w:rsidRDefault="0006742C" w:rsidP="00D06963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742C">
              <w:rPr>
                <w:rFonts w:ascii="Angsana New" w:hAnsi="Angsana New"/>
                <w:color w:val="000000"/>
                <w:sz w:val="30"/>
                <w:szCs w:val="30"/>
              </w:rPr>
              <w:t>(18,588,426.20)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A5AAB62" w14:textId="0EB9C2C1" w:rsidR="001929C9" w:rsidRPr="00A74F80" w:rsidRDefault="001929C9" w:rsidP="00D06963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C5">
              <w:rPr>
                <w:rFonts w:ascii="Angsana New" w:hAnsi="Angsana New"/>
                <w:color w:val="000000"/>
                <w:sz w:val="30"/>
                <w:szCs w:val="30"/>
              </w:rPr>
              <w:t>(17,765,340.99)</w:t>
            </w:r>
          </w:p>
        </w:tc>
        <w:tc>
          <w:tcPr>
            <w:tcW w:w="236" w:type="dxa"/>
            <w:shd w:val="clear" w:color="auto" w:fill="auto"/>
          </w:tcPr>
          <w:p w14:paraId="336DAF8F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11F4DC71" w14:textId="107E5258" w:rsidR="001929C9" w:rsidRPr="00A74F80" w:rsidRDefault="0006742C" w:rsidP="00D06963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742C">
              <w:rPr>
                <w:rFonts w:ascii="Angsana New" w:hAnsi="Angsana New"/>
                <w:color w:val="000000"/>
                <w:sz w:val="30"/>
                <w:szCs w:val="30"/>
              </w:rPr>
              <w:t>(18,228,560.59)</w:t>
            </w:r>
          </w:p>
        </w:tc>
        <w:tc>
          <w:tcPr>
            <w:tcW w:w="1644" w:type="dxa"/>
            <w:shd w:val="clear" w:color="auto" w:fill="auto"/>
          </w:tcPr>
          <w:p w14:paraId="5D5E9112" w14:textId="6052BDCB" w:rsidR="001929C9" w:rsidRPr="00816665" w:rsidRDefault="001929C9" w:rsidP="00D06963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CC0254">
              <w:rPr>
                <w:rFonts w:ascii="Angsana New" w:hAnsi="Angsana New"/>
                <w:color w:val="000000"/>
                <w:sz w:val="30"/>
                <w:szCs w:val="30"/>
              </w:rPr>
              <w:t>17,673,157.70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929C9" w:rsidRPr="00494247" w14:paraId="264A3353" w14:textId="77777777" w:rsidTr="00BC373D">
        <w:trPr>
          <w:trHeight w:val="181"/>
        </w:trPr>
        <w:tc>
          <w:tcPr>
            <w:tcW w:w="2880" w:type="dxa"/>
          </w:tcPr>
          <w:p w14:paraId="0D57959B" w14:textId="77777777" w:rsidR="001929C9" w:rsidRPr="00494247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644" w:type="dxa"/>
            <w:shd w:val="clear" w:color="auto" w:fill="auto"/>
          </w:tcPr>
          <w:p w14:paraId="741303D8" w14:textId="3B30F6CD" w:rsidR="001929C9" w:rsidRPr="00A74F80" w:rsidRDefault="0006742C" w:rsidP="00D06963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742C">
              <w:rPr>
                <w:rFonts w:ascii="Angsana New" w:hAnsi="Angsana New"/>
                <w:color w:val="000000"/>
                <w:sz w:val="30"/>
                <w:szCs w:val="30"/>
              </w:rPr>
              <w:t>407,250,780.90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8875993" w14:textId="189C2B48" w:rsidR="001929C9" w:rsidRPr="00A74F80" w:rsidRDefault="001929C9" w:rsidP="00D06963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421,461,587.81 </w:t>
            </w:r>
          </w:p>
        </w:tc>
        <w:tc>
          <w:tcPr>
            <w:tcW w:w="236" w:type="dxa"/>
            <w:shd w:val="clear" w:color="auto" w:fill="auto"/>
          </w:tcPr>
          <w:p w14:paraId="1B8429A8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383ECFEC" w14:textId="33517F3F" w:rsidR="001929C9" w:rsidRPr="00D3269C" w:rsidRDefault="0006742C" w:rsidP="00D06963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42C">
              <w:rPr>
                <w:rFonts w:ascii="Angsana New" w:hAnsi="Angsana New"/>
                <w:color w:val="000000"/>
                <w:sz w:val="30"/>
                <w:szCs w:val="30"/>
              </w:rPr>
              <w:t>248,006,039.16</w:t>
            </w:r>
          </w:p>
        </w:tc>
        <w:tc>
          <w:tcPr>
            <w:tcW w:w="1644" w:type="dxa"/>
            <w:shd w:val="clear" w:color="auto" w:fill="auto"/>
          </w:tcPr>
          <w:p w14:paraId="1D2818C0" w14:textId="7253BB34" w:rsidR="001929C9" w:rsidRPr="00494247" w:rsidRDefault="001929C9" w:rsidP="00D06963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0254">
              <w:rPr>
                <w:rFonts w:ascii="Angsana New" w:hAnsi="Angsana New"/>
                <w:color w:val="000000"/>
                <w:sz w:val="30"/>
                <w:szCs w:val="30"/>
              </w:rPr>
              <w:t>262,877,529.64</w:t>
            </w:r>
          </w:p>
        </w:tc>
      </w:tr>
    </w:tbl>
    <w:p w14:paraId="1CA30D03" w14:textId="77777777" w:rsidR="00DE50E4" w:rsidRDefault="00DE50E4" w:rsidP="009A70A6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FA84A" w14:textId="77777777" w:rsidR="00DE50E4" w:rsidRDefault="00DE50E4" w:rsidP="009A70A6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64C6A9" w14:textId="691D9CF8" w:rsidR="00D3733C" w:rsidRPr="00A647A2" w:rsidRDefault="00083A06" w:rsidP="009A70A6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060C">
        <w:rPr>
          <w:rFonts w:ascii="Angsana New" w:hAnsi="Angsana New"/>
          <w:sz w:val="30"/>
          <w:szCs w:val="30"/>
          <w:cs/>
        </w:rPr>
        <w:lastRenderedPageBreak/>
        <w:t xml:space="preserve">ค่าเสื่อมราคาสำหรับงวด </w:t>
      </w:r>
      <w:r w:rsidR="00A43FBD" w:rsidRPr="00E3060C">
        <w:rPr>
          <w:rFonts w:ascii="Angsana New" w:hAnsi="Angsana New"/>
          <w:sz w:val="30"/>
          <w:szCs w:val="30"/>
          <w:lang w:val="en-US"/>
        </w:rPr>
        <w:t>3</w:t>
      </w:r>
      <w:r w:rsidRPr="00E3060C">
        <w:rPr>
          <w:rFonts w:ascii="Angsana New" w:hAnsi="Angsana New"/>
          <w:sz w:val="30"/>
          <w:szCs w:val="30"/>
          <w:cs/>
        </w:rPr>
        <w:t xml:space="preserve"> เดือน </w:t>
      </w:r>
      <w:r w:rsidR="00A43FBD" w:rsidRPr="00E3060C">
        <w:rPr>
          <w:rFonts w:ascii="Angsana New" w:hAnsi="Angsana New" w:hint="cs"/>
          <w:sz w:val="30"/>
          <w:szCs w:val="30"/>
          <w:cs/>
        </w:rPr>
        <w:t xml:space="preserve">และ </w:t>
      </w:r>
      <w:r w:rsidR="002D4F30" w:rsidRPr="00E3060C">
        <w:rPr>
          <w:rFonts w:ascii="Angsana New" w:hAnsi="Angsana New"/>
          <w:sz w:val="30"/>
          <w:szCs w:val="30"/>
          <w:lang w:val="en-US"/>
        </w:rPr>
        <w:t>9</w:t>
      </w:r>
      <w:r w:rsidR="00A43FBD" w:rsidRPr="00E3060C">
        <w:rPr>
          <w:rFonts w:ascii="Angsana New" w:hAnsi="Angsana New"/>
          <w:sz w:val="30"/>
          <w:szCs w:val="30"/>
          <w:lang w:val="en-US"/>
        </w:rPr>
        <w:t xml:space="preserve"> </w:t>
      </w:r>
      <w:r w:rsidR="00A43FBD" w:rsidRPr="00E3060C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E3060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56D7E" w:rsidRPr="00E3060C">
        <w:rPr>
          <w:rFonts w:ascii="Angsana New" w:hAnsi="Angsana New"/>
          <w:sz w:val="30"/>
          <w:szCs w:val="30"/>
          <w:lang w:val="en-US"/>
        </w:rPr>
        <w:t>3</w:t>
      </w:r>
      <w:r w:rsidR="00A43FBD" w:rsidRPr="00E3060C">
        <w:rPr>
          <w:rFonts w:ascii="Angsana New" w:hAnsi="Angsana New"/>
          <w:sz w:val="30"/>
          <w:szCs w:val="30"/>
          <w:lang w:val="en-US"/>
        </w:rPr>
        <w:t>0</w:t>
      </w:r>
      <w:r w:rsidRPr="00E3060C">
        <w:rPr>
          <w:rFonts w:ascii="Angsana New" w:hAnsi="Angsana New"/>
          <w:sz w:val="30"/>
          <w:szCs w:val="30"/>
          <w:cs/>
        </w:rPr>
        <w:t xml:space="preserve"> </w:t>
      </w:r>
      <w:r w:rsidR="002D4F30" w:rsidRPr="00E3060C">
        <w:rPr>
          <w:rFonts w:ascii="Angsana New" w:hAnsi="Angsana New" w:hint="cs"/>
          <w:sz w:val="30"/>
          <w:szCs w:val="30"/>
          <w:cs/>
        </w:rPr>
        <w:t>กันยายน</w:t>
      </w:r>
      <w:r w:rsidRPr="00E3060C">
        <w:rPr>
          <w:rFonts w:ascii="Angsana New" w:hAnsi="Angsana New"/>
          <w:sz w:val="30"/>
          <w:szCs w:val="30"/>
          <w:cs/>
        </w:rPr>
        <w:t xml:space="preserve"> </w:t>
      </w:r>
      <w:r w:rsidR="00D56D7E" w:rsidRPr="00E3060C">
        <w:rPr>
          <w:rFonts w:ascii="Angsana New" w:hAnsi="Angsana New"/>
          <w:sz w:val="30"/>
          <w:szCs w:val="30"/>
        </w:rPr>
        <w:t>2567</w:t>
      </w:r>
      <w:r w:rsidRPr="00E3060C">
        <w:rPr>
          <w:rFonts w:ascii="Angsana New" w:hAnsi="Angsana New"/>
          <w:sz w:val="30"/>
          <w:szCs w:val="30"/>
          <w:cs/>
        </w:rPr>
        <w:t xml:space="preserve"> </w:t>
      </w:r>
      <w:r w:rsidR="00137891" w:rsidRPr="00E3060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E3060C">
        <w:rPr>
          <w:rFonts w:ascii="Angsana New" w:hAnsi="Angsana New"/>
          <w:sz w:val="30"/>
          <w:szCs w:val="30"/>
          <w:cs/>
        </w:rPr>
        <w:t xml:space="preserve"> </w:t>
      </w:r>
      <w:r w:rsidR="00137891" w:rsidRPr="00E3060C">
        <w:rPr>
          <w:rFonts w:ascii="Angsana New" w:hAnsi="Angsana New" w:hint="cs"/>
          <w:sz w:val="30"/>
          <w:szCs w:val="30"/>
          <w:cs/>
        </w:rPr>
        <w:t>ในงบก</w:t>
      </w:r>
      <w:r w:rsidR="00CD313C" w:rsidRPr="00E3060C">
        <w:rPr>
          <w:rFonts w:ascii="Angsana New" w:hAnsi="Angsana New" w:hint="cs"/>
          <w:sz w:val="30"/>
          <w:szCs w:val="30"/>
          <w:cs/>
        </w:rPr>
        <w:t>า</w:t>
      </w:r>
      <w:r w:rsidR="00137891" w:rsidRPr="00E3060C">
        <w:rPr>
          <w:rFonts w:ascii="Angsana New" w:hAnsi="Angsana New" w:hint="cs"/>
          <w:sz w:val="30"/>
          <w:szCs w:val="30"/>
          <w:cs/>
        </w:rPr>
        <w:t xml:space="preserve">รเงินรวม </w:t>
      </w:r>
      <w:r w:rsidRPr="00E3060C">
        <w:rPr>
          <w:rFonts w:ascii="Angsana New" w:hAnsi="Angsana New"/>
          <w:sz w:val="30"/>
          <w:szCs w:val="30"/>
          <w:cs/>
        </w:rPr>
        <w:t>จำนวน</w:t>
      </w:r>
      <w:r w:rsidR="009C1CD0" w:rsidRPr="00E3060C">
        <w:rPr>
          <w:rFonts w:ascii="Angsana New" w:hAnsi="Angsana New"/>
          <w:sz w:val="30"/>
          <w:szCs w:val="30"/>
        </w:rPr>
        <w:t xml:space="preserve"> </w:t>
      </w:r>
      <w:r w:rsidR="00E3060C" w:rsidRPr="00E3060C">
        <w:rPr>
          <w:rFonts w:ascii="Angsana New" w:hAnsi="Angsana New"/>
          <w:sz w:val="30"/>
          <w:szCs w:val="30"/>
        </w:rPr>
        <w:t>5.50</w:t>
      </w:r>
      <w:r w:rsidR="009C1CD0" w:rsidRPr="00E3060C">
        <w:rPr>
          <w:rFonts w:ascii="Angsana New" w:hAnsi="Angsana New"/>
          <w:sz w:val="30"/>
          <w:szCs w:val="30"/>
        </w:rPr>
        <w:t xml:space="preserve"> </w:t>
      </w:r>
      <w:r w:rsidR="0048102A" w:rsidRPr="00E3060C">
        <w:rPr>
          <w:rFonts w:ascii="Angsana New" w:hAnsi="Angsana New" w:hint="cs"/>
          <w:sz w:val="30"/>
          <w:szCs w:val="30"/>
          <w:cs/>
        </w:rPr>
        <w:t>ล้าน</w:t>
      </w:r>
      <w:r w:rsidRPr="00E3060C">
        <w:rPr>
          <w:rFonts w:ascii="Angsana New" w:hAnsi="Angsana New"/>
          <w:sz w:val="30"/>
          <w:szCs w:val="30"/>
          <w:cs/>
        </w:rPr>
        <w:t>บาท</w:t>
      </w:r>
      <w:r w:rsidR="00137891" w:rsidRPr="00E3060C">
        <w:rPr>
          <w:rFonts w:ascii="Angsana New" w:hAnsi="Angsana New" w:hint="cs"/>
          <w:sz w:val="30"/>
          <w:szCs w:val="30"/>
          <w:cs/>
        </w:rPr>
        <w:t xml:space="preserve"> และ</w:t>
      </w:r>
      <w:r w:rsidR="00A43FBD" w:rsidRPr="00E3060C">
        <w:rPr>
          <w:rFonts w:ascii="Angsana New" w:hAnsi="Angsana New" w:hint="cs"/>
          <w:sz w:val="30"/>
          <w:szCs w:val="30"/>
          <w:cs/>
        </w:rPr>
        <w:t xml:space="preserve"> </w:t>
      </w:r>
      <w:r w:rsidR="00F55914" w:rsidRPr="00AD00F0">
        <w:rPr>
          <w:rFonts w:ascii="Angsana New" w:hAnsi="Angsana New"/>
          <w:sz w:val="30"/>
          <w:szCs w:val="30"/>
        </w:rPr>
        <w:t>1</w:t>
      </w:r>
      <w:r w:rsidR="00E3060C" w:rsidRPr="00AD00F0">
        <w:rPr>
          <w:rFonts w:ascii="Angsana New" w:hAnsi="Angsana New"/>
          <w:sz w:val="30"/>
          <w:szCs w:val="30"/>
        </w:rPr>
        <w:t>8</w:t>
      </w:r>
      <w:r w:rsidR="00F55914" w:rsidRPr="00AD00F0">
        <w:rPr>
          <w:rFonts w:ascii="Angsana New" w:hAnsi="Angsana New"/>
          <w:sz w:val="30"/>
          <w:szCs w:val="30"/>
        </w:rPr>
        <w:t>.</w:t>
      </w:r>
      <w:r w:rsidR="00E3060C" w:rsidRPr="00AD00F0">
        <w:rPr>
          <w:rFonts w:ascii="Angsana New" w:hAnsi="Angsana New"/>
          <w:sz w:val="30"/>
          <w:szCs w:val="30"/>
        </w:rPr>
        <w:t>59</w:t>
      </w:r>
      <w:r w:rsidR="00A43FBD" w:rsidRPr="00E3060C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137891" w:rsidRPr="00E3060C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CE1BDF" w:rsidRPr="00E3060C">
        <w:rPr>
          <w:rFonts w:ascii="Angsana New" w:hAnsi="Angsana New" w:hint="cs"/>
          <w:sz w:val="30"/>
          <w:szCs w:val="30"/>
          <w:cs/>
        </w:rPr>
        <w:t xml:space="preserve"> </w:t>
      </w:r>
      <w:r w:rsidR="00A43FBD" w:rsidRPr="00E3060C">
        <w:rPr>
          <w:rFonts w:ascii="Angsana New" w:hAnsi="Angsana New"/>
          <w:sz w:val="30"/>
          <w:szCs w:val="30"/>
          <w:cs/>
        </w:rPr>
        <w:t xml:space="preserve">จำนวน </w:t>
      </w:r>
      <w:r w:rsidR="00E3060C">
        <w:rPr>
          <w:rFonts w:ascii="Angsana New" w:hAnsi="Angsana New"/>
          <w:sz w:val="30"/>
          <w:szCs w:val="30"/>
        </w:rPr>
        <w:t>5</w:t>
      </w:r>
      <w:r w:rsidR="009A70A6" w:rsidRPr="00E3060C">
        <w:rPr>
          <w:rFonts w:ascii="Angsana New" w:hAnsi="Angsana New"/>
          <w:sz w:val="30"/>
          <w:szCs w:val="30"/>
        </w:rPr>
        <w:t>.38</w:t>
      </w:r>
      <w:r w:rsidR="00E3060C" w:rsidRPr="00E3060C">
        <w:rPr>
          <w:rFonts w:ascii="Angsana New" w:hAnsi="Angsana New"/>
          <w:sz w:val="30"/>
          <w:szCs w:val="30"/>
        </w:rPr>
        <w:t xml:space="preserve"> </w:t>
      </w:r>
      <w:r w:rsidR="00A43FBD" w:rsidRPr="00E3060C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A70A6" w:rsidRPr="00AD00F0">
        <w:rPr>
          <w:rFonts w:ascii="Angsana New" w:hAnsi="Angsana New"/>
          <w:sz w:val="30"/>
          <w:szCs w:val="30"/>
        </w:rPr>
        <w:t>1</w:t>
      </w:r>
      <w:r w:rsidR="00E3060C" w:rsidRPr="00AD00F0">
        <w:rPr>
          <w:rFonts w:ascii="Angsana New" w:hAnsi="Angsana New"/>
          <w:sz w:val="30"/>
          <w:szCs w:val="30"/>
        </w:rPr>
        <w:t>8</w:t>
      </w:r>
      <w:r w:rsidR="009A70A6" w:rsidRPr="00AD00F0">
        <w:rPr>
          <w:rFonts w:ascii="Angsana New" w:hAnsi="Angsana New"/>
          <w:sz w:val="30"/>
          <w:szCs w:val="30"/>
        </w:rPr>
        <w:t>.</w:t>
      </w:r>
      <w:r w:rsidR="00E3060C" w:rsidRPr="00AD00F0">
        <w:rPr>
          <w:rFonts w:ascii="Angsana New" w:hAnsi="Angsana New"/>
          <w:sz w:val="30"/>
          <w:szCs w:val="30"/>
        </w:rPr>
        <w:t>23</w:t>
      </w:r>
      <w:r w:rsidR="00A43FBD" w:rsidRPr="00E3060C">
        <w:rPr>
          <w:rFonts w:ascii="Angsana New" w:hAnsi="Angsana New"/>
          <w:sz w:val="30"/>
          <w:szCs w:val="30"/>
          <w:shd w:val="clear" w:color="auto" w:fill="FFFF00"/>
          <w:cs/>
        </w:rPr>
        <w:t xml:space="preserve"> </w:t>
      </w:r>
      <w:r w:rsidR="00A43FBD" w:rsidRPr="00E3060C">
        <w:rPr>
          <w:rFonts w:ascii="Angsana New" w:hAnsi="Angsana New"/>
          <w:sz w:val="30"/>
          <w:szCs w:val="30"/>
          <w:cs/>
        </w:rPr>
        <w:t>ล้านบาท</w:t>
      </w:r>
      <w:r w:rsidR="009A70A6" w:rsidRPr="00E3060C">
        <w:rPr>
          <w:rFonts w:ascii="Angsana New" w:hAnsi="Angsana New"/>
          <w:sz w:val="30"/>
          <w:szCs w:val="30"/>
        </w:rPr>
        <w:t xml:space="preserve"> </w:t>
      </w:r>
      <w:r w:rsidR="00A43FBD" w:rsidRPr="00E3060C">
        <w:rPr>
          <w:rFonts w:ascii="Angsana New" w:hAnsi="Angsana New" w:hint="cs"/>
          <w:sz w:val="30"/>
          <w:szCs w:val="30"/>
          <w:cs/>
        </w:rPr>
        <w:t>ตามลำดับ</w:t>
      </w:r>
      <w:r w:rsidR="006A6F58" w:rsidRPr="00E3060C">
        <w:rPr>
          <w:rFonts w:ascii="Angsana New" w:hAnsi="Angsana New"/>
          <w:sz w:val="30"/>
          <w:szCs w:val="30"/>
        </w:rPr>
        <w:t xml:space="preserve"> ( </w:t>
      </w:r>
      <w:r w:rsidR="00137891" w:rsidRPr="00E3060C">
        <w:rPr>
          <w:rFonts w:ascii="Angsana New" w:hAnsi="Angsana New"/>
          <w:sz w:val="30"/>
          <w:szCs w:val="30"/>
        </w:rPr>
        <w:t>3</w:t>
      </w:r>
      <w:r w:rsidR="00A43FBD" w:rsidRPr="00E3060C">
        <w:rPr>
          <w:rFonts w:ascii="Angsana New" w:hAnsi="Angsana New"/>
          <w:sz w:val="30"/>
          <w:szCs w:val="30"/>
          <w:lang w:val="en-US"/>
        </w:rPr>
        <w:t>0</w:t>
      </w:r>
      <w:r w:rsidR="00137891" w:rsidRPr="00E3060C">
        <w:rPr>
          <w:rFonts w:ascii="Angsana New" w:hAnsi="Angsana New"/>
          <w:sz w:val="30"/>
          <w:szCs w:val="30"/>
          <w:cs/>
        </w:rPr>
        <w:t xml:space="preserve"> </w:t>
      </w:r>
      <w:r w:rsidR="00C03B6D" w:rsidRPr="00E3060C">
        <w:rPr>
          <w:rFonts w:ascii="Angsana New" w:hAnsi="Angsana New" w:hint="cs"/>
          <w:sz w:val="30"/>
          <w:szCs w:val="30"/>
          <w:cs/>
        </w:rPr>
        <w:t>กันยายน</w:t>
      </w:r>
      <w:r w:rsidR="00137891" w:rsidRPr="00E3060C">
        <w:rPr>
          <w:rFonts w:ascii="Angsana New" w:hAnsi="Angsana New"/>
          <w:sz w:val="30"/>
          <w:szCs w:val="30"/>
          <w:cs/>
        </w:rPr>
        <w:t xml:space="preserve"> </w:t>
      </w:r>
      <w:r w:rsidR="00137891" w:rsidRPr="00E3060C">
        <w:rPr>
          <w:rFonts w:ascii="Angsana New" w:hAnsi="Angsana New"/>
          <w:sz w:val="30"/>
          <w:szCs w:val="30"/>
        </w:rPr>
        <w:t>2566</w:t>
      </w:r>
      <w:r w:rsidR="00137891" w:rsidRPr="00E3060C">
        <w:rPr>
          <w:rFonts w:ascii="Angsana New" w:hAnsi="Angsana New"/>
          <w:sz w:val="30"/>
          <w:szCs w:val="30"/>
          <w:cs/>
        </w:rPr>
        <w:t xml:space="preserve"> : </w:t>
      </w:r>
      <w:r w:rsidR="00A43FBD" w:rsidRPr="00E3060C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A43FBD" w:rsidRPr="00E3060C">
        <w:rPr>
          <w:rFonts w:ascii="Angsana New" w:hAnsi="Angsana New"/>
          <w:sz w:val="30"/>
          <w:szCs w:val="30"/>
          <w:lang w:val="en-US"/>
        </w:rPr>
        <w:t>3</w:t>
      </w:r>
      <w:r w:rsidR="00A43FBD" w:rsidRPr="00E3060C">
        <w:rPr>
          <w:rFonts w:ascii="Angsana New" w:hAnsi="Angsana New"/>
          <w:sz w:val="30"/>
          <w:szCs w:val="30"/>
          <w:cs/>
        </w:rPr>
        <w:t xml:space="preserve"> เดือน </w:t>
      </w:r>
      <w:r w:rsidR="00A43FBD" w:rsidRPr="00E3060C">
        <w:rPr>
          <w:rFonts w:ascii="Angsana New" w:hAnsi="Angsana New" w:hint="cs"/>
          <w:sz w:val="30"/>
          <w:szCs w:val="30"/>
          <w:cs/>
        </w:rPr>
        <w:t xml:space="preserve">และ </w:t>
      </w:r>
      <w:r w:rsidR="00B30497" w:rsidRPr="00E3060C">
        <w:rPr>
          <w:rFonts w:ascii="Angsana New" w:hAnsi="Angsana New"/>
          <w:sz w:val="30"/>
          <w:szCs w:val="30"/>
          <w:lang w:val="en-US"/>
        </w:rPr>
        <w:t>9</w:t>
      </w:r>
      <w:r w:rsidR="00A43FBD" w:rsidRPr="00E3060C">
        <w:rPr>
          <w:rFonts w:ascii="Angsana New" w:hAnsi="Angsana New"/>
          <w:sz w:val="30"/>
          <w:szCs w:val="30"/>
          <w:lang w:val="en-US"/>
        </w:rPr>
        <w:t xml:space="preserve"> </w:t>
      </w:r>
      <w:r w:rsidR="00A43FBD" w:rsidRPr="00E3060C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2A04B4" w:rsidRPr="00E306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04B4" w:rsidRPr="00E3060C">
        <w:rPr>
          <w:rFonts w:ascii="Angsana New" w:hAnsi="Angsana New"/>
          <w:sz w:val="30"/>
          <w:szCs w:val="30"/>
          <w:cs/>
        </w:rPr>
        <w:t>ในงบการเงิน</w:t>
      </w:r>
      <w:r w:rsidR="002A04B4" w:rsidRPr="00E3060C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6A6F58" w:rsidRPr="00E3060C">
        <w:rPr>
          <w:rFonts w:ascii="Angsana New" w:hAnsi="Angsana New"/>
          <w:sz w:val="30"/>
          <w:szCs w:val="30"/>
          <w:cs/>
        </w:rPr>
        <w:t xml:space="preserve"> </w:t>
      </w:r>
      <w:r w:rsidR="00CE1BDF" w:rsidRPr="00E3060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A04B4" w:rsidRPr="00E3060C">
        <w:rPr>
          <w:rFonts w:ascii="Angsana New" w:hAnsi="Angsana New"/>
          <w:sz w:val="30"/>
          <w:szCs w:val="30"/>
        </w:rPr>
        <w:t>3.7</w:t>
      </w:r>
      <w:r w:rsidR="00CF33CC" w:rsidRPr="00E3060C">
        <w:rPr>
          <w:rFonts w:ascii="Angsana New" w:hAnsi="Angsana New"/>
          <w:sz w:val="30"/>
          <w:szCs w:val="30"/>
        </w:rPr>
        <w:t>3</w:t>
      </w:r>
      <w:r w:rsidR="006A6F58" w:rsidRPr="00E3060C">
        <w:rPr>
          <w:rFonts w:ascii="Angsana New" w:hAnsi="Angsana New"/>
          <w:sz w:val="30"/>
          <w:szCs w:val="30"/>
        </w:rPr>
        <w:t xml:space="preserve"> </w:t>
      </w:r>
      <w:r w:rsidR="006A6F58" w:rsidRPr="00E3060C">
        <w:rPr>
          <w:rFonts w:ascii="Angsana New" w:hAnsi="Angsana New"/>
          <w:sz w:val="30"/>
          <w:szCs w:val="30"/>
          <w:cs/>
        </w:rPr>
        <w:t xml:space="preserve">ล้านบาท </w:t>
      </w:r>
      <w:r w:rsidR="002A04B4" w:rsidRPr="00E3060C">
        <w:rPr>
          <w:rFonts w:ascii="Angsana New" w:hAnsi="Angsana New" w:hint="cs"/>
          <w:sz w:val="30"/>
          <w:szCs w:val="30"/>
          <w:cs/>
        </w:rPr>
        <w:t xml:space="preserve">และ </w:t>
      </w:r>
      <w:r w:rsidR="00EE03EB" w:rsidRPr="00E3060C">
        <w:rPr>
          <w:rFonts w:ascii="Angsana New" w:hAnsi="Angsana New"/>
          <w:sz w:val="30"/>
          <w:szCs w:val="30"/>
          <w:lang w:val="en-US"/>
        </w:rPr>
        <w:t>11</w:t>
      </w:r>
      <w:r w:rsidR="002A04B4" w:rsidRPr="00E3060C">
        <w:rPr>
          <w:rFonts w:ascii="Angsana New" w:hAnsi="Angsana New"/>
          <w:sz w:val="30"/>
          <w:szCs w:val="30"/>
          <w:lang w:val="en-US"/>
        </w:rPr>
        <w:t>.</w:t>
      </w:r>
      <w:r w:rsidR="00DB79AC" w:rsidRPr="00E3060C">
        <w:rPr>
          <w:rFonts w:ascii="Angsana New" w:hAnsi="Angsana New"/>
          <w:sz w:val="30"/>
          <w:szCs w:val="30"/>
          <w:lang w:val="en-US"/>
        </w:rPr>
        <w:t>40</w:t>
      </w:r>
      <w:r w:rsidR="002A04B4" w:rsidRPr="00E3060C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6A6F58" w:rsidRPr="00E3060C">
        <w:rPr>
          <w:rFonts w:ascii="Angsana New" w:hAnsi="Angsana New"/>
          <w:sz w:val="30"/>
          <w:szCs w:val="30"/>
          <w:cs/>
        </w:rPr>
        <w:t>)</w:t>
      </w:r>
    </w:p>
    <w:p w14:paraId="7C7CC7D1" w14:textId="31CF1E59" w:rsidR="00F76ECB" w:rsidRPr="0076478A" w:rsidRDefault="003B5BCA" w:rsidP="00F76EC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7C1E">
        <w:rPr>
          <w:rFonts w:ascii="Angsana New" w:hAnsi="Angsana New"/>
          <w:sz w:val="30"/>
          <w:szCs w:val="30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="002A04B4" w:rsidRPr="002A04B4">
        <w:rPr>
          <w:rFonts w:ascii="Angsana New" w:hAnsi="Angsana New"/>
          <w:sz w:val="30"/>
          <w:szCs w:val="30"/>
          <w:lang w:val="en-US"/>
        </w:rPr>
        <w:t xml:space="preserve">30 </w:t>
      </w:r>
      <w:r w:rsidR="0044177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434999" w:rsidRPr="00547C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66C7A" w:rsidRPr="00547C1E">
        <w:rPr>
          <w:rFonts w:ascii="Angsana New" w:hAnsi="Angsana New"/>
          <w:sz w:val="30"/>
          <w:szCs w:val="30"/>
          <w:lang w:val="en-US"/>
        </w:rPr>
        <w:t xml:space="preserve">2567 </w:t>
      </w:r>
      <w:r w:rsidR="00C66C7A" w:rsidRPr="00547C1E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547C1E">
        <w:rPr>
          <w:rFonts w:ascii="Angsana New" w:hAnsi="Angsana New"/>
          <w:sz w:val="30"/>
          <w:szCs w:val="30"/>
        </w:rPr>
        <w:t>3</w:t>
      </w:r>
      <w:r w:rsidRPr="00547C1E">
        <w:rPr>
          <w:rFonts w:ascii="Angsana New" w:hAnsi="Angsana New"/>
          <w:sz w:val="30"/>
          <w:szCs w:val="30"/>
          <w:lang w:val="en-US"/>
        </w:rPr>
        <w:t>1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Pr="00547C1E">
        <w:rPr>
          <w:rFonts w:ascii="Angsana New" w:hAnsi="Angsana New" w:hint="cs"/>
          <w:sz w:val="30"/>
          <w:szCs w:val="30"/>
          <w:cs/>
        </w:rPr>
        <w:t>ธันวาคม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Pr="00547C1E">
        <w:rPr>
          <w:rFonts w:ascii="Angsana New" w:hAnsi="Angsana New"/>
          <w:sz w:val="30"/>
          <w:szCs w:val="30"/>
        </w:rPr>
        <w:t>2566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="00E33B4D" w:rsidRPr="00547C1E">
        <w:rPr>
          <w:rFonts w:ascii="Angsana New" w:hAnsi="Angsana New" w:hint="cs"/>
          <w:sz w:val="30"/>
          <w:szCs w:val="30"/>
          <w:cs/>
        </w:rPr>
        <w:t xml:space="preserve">ในงบการเงินรวมและงบการเงินเฉพาะกิจการ </w:t>
      </w:r>
      <w:r w:rsidR="00C66C7A" w:rsidRPr="00E3429C">
        <w:rPr>
          <w:rFonts w:ascii="Angsana New" w:hAnsi="Angsana New" w:hint="cs"/>
          <w:sz w:val="30"/>
          <w:szCs w:val="30"/>
          <w:cs/>
        </w:rPr>
        <w:t>จำนวน</w:t>
      </w:r>
      <w:r w:rsidR="00C66C7A" w:rsidRPr="00E3060C">
        <w:rPr>
          <w:rFonts w:ascii="Angsana New" w:hAnsi="Angsana New" w:hint="cs"/>
          <w:sz w:val="30"/>
          <w:szCs w:val="30"/>
          <w:cs/>
        </w:rPr>
        <w:t xml:space="preserve"> </w:t>
      </w:r>
      <w:r w:rsidR="00E3060C" w:rsidRPr="00E3060C">
        <w:rPr>
          <w:rFonts w:ascii="Angsana New" w:hAnsi="Angsana New"/>
          <w:sz w:val="30"/>
          <w:szCs w:val="30"/>
        </w:rPr>
        <w:t>55.90</w:t>
      </w:r>
      <w:r w:rsidR="00C66C7A" w:rsidRPr="00E3429C">
        <w:rPr>
          <w:rFonts w:ascii="Angsana New" w:hAnsi="Angsana New" w:hint="cs"/>
          <w:sz w:val="30"/>
          <w:szCs w:val="30"/>
          <w:cs/>
        </w:rPr>
        <w:t xml:space="preserve"> </w:t>
      </w:r>
      <w:r w:rsidR="0073175C" w:rsidRPr="00E3429C">
        <w:rPr>
          <w:rFonts w:ascii="Angsana New" w:hAnsi="Angsana New" w:hint="cs"/>
          <w:sz w:val="30"/>
          <w:szCs w:val="30"/>
          <w:cs/>
        </w:rPr>
        <w:t>ล้าน</w:t>
      </w:r>
      <w:r w:rsidR="00C66C7A" w:rsidRPr="0076478A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Pr="0076478A">
        <w:rPr>
          <w:rFonts w:ascii="Angsana New" w:hAnsi="Angsana New"/>
          <w:sz w:val="30"/>
          <w:szCs w:val="30"/>
        </w:rPr>
        <w:t>27</w:t>
      </w:r>
      <w:r w:rsidR="009B4ABD" w:rsidRPr="0076478A">
        <w:rPr>
          <w:rFonts w:ascii="Angsana New" w:hAnsi="Angsana New"/>
          <w:sz w:val="30"/>
          <w:szCs w:val="30"/>
          <w:lang w:val="en-US"/>
        </w:rPr>
        <w:t>.46</w:t>
      </w:r>
      <w:r w:rsidRPr="0076478A">
        <w:rPr>
          <w:rFonts w:ascii="Angsana New" w:hAnsi="Angsana New"/>
          <w:sz w:val="30"/>
          <w:szCs w:val="30"/>
        </w:rPr>
        <w:t xml:space="preserve"> </w:t>
      </w:r>
      <w:r w:rsidR="009B4ABD" w:rsidRPr="0076478A">
        <w:rPr>
          <w:rFonts w:ascii="Angsana New" w:hAnsi="Angsana New" w:hint="cs"/>
          <w:sz w:val="30"/>
          <w:szCs w:val="30"/>
          <w:cs/>
        </w:rPr>
        <w:t>ล้าน</w:t>
      </w:r>
      <w:r w:rsidRPr="0076478A">
        <w:rPr>
          <w:rFonts w:ascii="Angsana New" w:hAnsi="Angsana New"/>
          <w:sz w:val="30"/>
          <w:szCs w:val="30"/>
          <w:cs/>
        </w:rPr>
        <w:t xml:space="preserve">บาท </w:t>
      </w:r>
      <w:r w:rsidR="00C66C7A" w:rsidRPr="0076478A">
        <w:rPr>
          <w:rFonts w:ascii="Angsana New" w:hAnsi="Angsana New" w:hint="cs"/>
          <w:sz w:val="30"/>
          <w:szCs w:val="30"/>
          <w:cs/>
        </w:rPr>
        <w:t>ตามลำดับ</w:t>
      </w:r>
      <w:r w:rsidR="00F76ECB" w:rsidRPr="0076478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42D994" w14:textId="27158E82" w:rsidR="003B5BCA" w:rsidRPr="00BD7731" w:rsidRDefault="003B5BCA" w:rsidP="00F76EC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478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A04B4" w:rsidRPr="002A04B4">
        <w:rPr>
          <w:rFonts w:ascii="Angsana New" w:hAnsi="Angsana New"/>
          <w:sz w:val="30"/>
          <w:szCs w:val="30"/>
        </w:rPr>
        <w:t xml:space="preserve">30 </w:t>
      </w:r>
      <w:r w:rsidR="0044177A">
        <w:rPr>
          <w:rFonts w:ascii="Angsana New" w:hAnsi="Angsana New" w:hint="cs"/>
          <w:sz w:val="30"/>
          <w:szCs w:val="30"/>
          <w:cs/>
        </w:rPr>
        <w:t>กันยายน</w:t>
      </w:r>
      <w:r w:rsidR="002D0E99" w:rsidRPr="0076478A">
        <w:rPr>
          <w:rFonts w:ascii="Angsana New" w:hAnsi="Angsana New" w:hint="cs"/>
          <w:sz w:val="30"/>
          <w:szCs w:val="30"/>
          <w:cs/>
        </w:rPr>
        <w:t xml:space="preserve"> </w:t>
      </w:r>
      <w:r w:rsidR="002D0E99" w:rsidRPr="0076478A">
        <w:rPr>
          <w:rFonts w:ascii="Angsana New" w:hAnsi="Angsana New"/>
          <w:sz w:val="30"/>
          <w:szCs w:val="30"/>
          <w:lang w:val="en-US"/>
        </w:rPr>
        <w:t xml:space="preserve">2567 </w:t>
      </w:r>
      <w:r w:rsidR="002D0E99" w:rsidRPr="0076478A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76478A">
        <w:rPr>
          <w:rFonts w:ascii="Angsana New" w:hAnsi="Angsana New"/>
          <w:sz w:val="30"/>
          <w:szCs w:val="30"/>
          <w:lang w:val="en-US"/>
        </w:rPr>
        <w:t>31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Pr="0076478A">
        <w:rPr>
          <w:rFonts w:ascii="Angsana New" w:hAnsi="Angsana New" w:hint="cs"/>
          <w:sz w:val="30"/>
          <w:szCs w:val="30"/>
          <w:cs/>
        </w:rPr>
        <w:t>ธันวาคม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Pr="0076478A">
        <w:rPr>
          <w:rFonts w:ascii="Angsana New" w:hAnsi="Angsana New"/>
          <w:sz w:val="30"/>
          <w:szCs w:val="30"/>
        </w:rPr>
        <w:t>2566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="00F9747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D1081">
        <w:rPr>
          <w:rFonts w:ascii="Angsana New" w:hAnsi="Angsana New" w:hint="cs"/>
          <w:sz w:val="30"/>
          <w:szCs w:val="30"/>
          <w:cs/>
        </w:rPr>
        <w:t xml:space="preserve"> ได้จดจำนอง</w:t>
      </w:r>
      <w:r w:rsidRPr="0076478A">
        <w:rPr>
          <w:rFonts w:ascii="Angsana New" w:hAnsi="Angsana New"/>
          <w:sz w:val="30"/>
          <w:szCs w:val="30"/>
          <w:cs/>
        </w:rPr>
        <w:t>ที่ดินบางส่วน จำนวน</w:t>
      </w:r>
      <w:r w:rsidRPr="0076478A">
        <w:rPr>
          <w:rFonts w:ascii="Angsana New" w:hAnsi="Angsana New"/>
          <w:sz w:val="30"/>
          <w:szCs w:val="30"/>
        </w:rPr>
        <w:t xml:space="preserve"> </w:t>
      </w:r>
      <w:r w:rsidRPr="00E3060C">
        <w:rPr>
          <w:rFonts w:ascii="Angsana New" w:hAnsi="Angsana New"/>
          <w:sz w:val="30"/>
          <w:szCs w:val="30"/>
        </w:rPr>
        <w:t>40</w:t>
      </w:r>
      <w:r w:rsidR="00B0568B" w:rsidRPr="00E3060C">
        <w:rPr>
          <w:rFonts w:ascii="Angsana New" w:hAnsi="Angsana New"/>
          <w:sz w:val="30"/>
          <w:szCs w:val="30"/>
          <w:lang w:val="en-US"/>
        </w:rPr>
        <w:t>.</w:t>
      </w:r>
      <w:r w:rsidRPr="00E3060C">
        <w:rPr>
          <w:rFonts w:ascii="Angsana New" w:hAnsi="Angsana New"/>
          <w:sz w:val="30"/>
          <w:szCs w:val="30"/>
        </w:rPr>
        <w:t>31</w:t>
      </w:r>
      <w:r w:rsidRPr="0076478A">
        <w:rPr>
          <w:rFonts w:ascii="Angsana New" w:hAnsi="Angsana New"/>
          <w:sz w:val="30"/>
          <w:szCs w:val="30"/>
        </w:rPr>
        <w:t xml:space="preserve"> </w:t>
      </w:r>
      <w:r w:rsidR="003959DD">
        <w:rPr>
          <w:rFonts w:ascii="Angsana New" w:hAnsi="Angsana New" w:hint="cs"/>
          <w:sz w:val="30"/>
          <w:szCs w:val="30"/>
          <w:cs/>
        </w:rPr>
        <w:t xml:space="preserve">        </w:t>
      </w:r>
      <w:r w:rsidR="00B0568B" w:rsidRPr="0076478A">
        <w:rPr>
          <w:rFonts w:ascii="Angsana New" w:hAnsi="Angsana New" w:hint="cs"/>
          <w:sz w:val="30"/>
          <w:szCs w:val="30"/>
          <w:cs/>
        </w:rPr>
        <w:t>ล้าน</w:t>
      </w:r>
      <w:r w:rsidR="00DC74E8">
        <w:rPr>
          <w:rFonts w:ascii="Angsana New" w:hAnsi="Angsana New" w:hint="cs"/>
          <w:sz w:val="30"/>
          <w:szCs w:val="30"/>
          <w:cs/>
        </w:rPr>
        <w:t xml:space="preserve">บาท </w:t>
      </w:r>
      <w:r w:rsidR="00B0568B" w:rsidRPr="0076478A">
        <w:rPr>
          <w:rFonts w:ascii="Angsana New" w:hAnsi="Angsana New"/>
          <w:sz w:val="30"/>
          <w:szCs w:val="30"/>
          <w:cs/>
        </w:rPr>
        <w:t>อาคารและสิ่งปลูกสร้างบางส่วน</w:t>
      </w:r>
      <w:r w:rsidR="00B0568B" w:rsidRPr="0076478A">
        <w:rPr>
          <w:rFonts w:ascii="Angsana New" w:hAnsi="Angsana New"/>
          <w:sz w:val="30"/>
          <w:szCs w:val="30"/>
        </w:rPr>
        <w:t xml:space="preserve"> </w:t>
      </w:r>
      <w:r w:rsidR="00B0568B" w:rsidRPr="0076478A">
        <w:rPr>
          <w:rFonts w:ascii="Angsana New" w:hAnsi="Angsana New"/>
          <w:sz w:val="30"/>
          <w:szCs w:val="30"/>
          <w:cs/>
        </w:rPr>
        <w:t>มูลค่าสุทธิ จำนวน</w:t>
      </w:r>
      <w:r w:rsidR="00B0568B" w:rsidRPr="0076478A">
        <w:rPr>
          <w:rFonts w:ascii="Angsana New" w:hAnsi="Angsana New"/>
          <w:sz w:val="30"/>
          <w:szCs w:val="30"/>
          <w:lang w:val="en-US"/>
        </w:rPr>
        <w:t xml:space="preserve"> </w:t>
      </w:r>
      <w:r w:rsidR="00E3060C" w:rsidRPr="00E3060C">
        <w:rPr>
          <w:rFonts w:ascii="Angsana New" w:hAnsi="Angsana New"/>
          <w:sz w:val="30"/>
          <w:szCs w:val="30"/>
          <w:lang w:val="en-US"/>
        </w:rPr>
        <w:t>146.57</w:t>
      </w:r>
      <w:r w:rsidR="00B0568B" w:rsidRPr="0076478A">
        <w:rPr>
          <w:rFonts w:ascii="Angsana New" w:hAnsi="Angsana New"/>
          <w:sz w:val="30"/>
          <w:szCs w:val="30"/>
          <w:cs/>
        </w:rPr>
        <w:t xml:space="preserve"> </w:t>
      </w:r>
      <w:r w:rsidR="0076478A" w:rsidRPr="0076478A">
        <w:rPr>
          <w:rFonts w:ascii="Angsana New" w:hAnsi="Angsana New" w:hint="cs"/>
          <w:sz w:val="30"/>
          <w:szCs w:val="30"/>
          <w:cs/>
        </w:rPr>
        <w:t>ล้าน</w:t>
      </w:r>
      <w:r w:rsidR="00B0568B" w:rsidRPr="0076478A">
        <w:rPr>
          <w:rFonts w:ascii="Angsana New" w:hAnsi="Angsana New"/>
          <w:sz w:val="30"/>
          <w:szCs w:val="30"/>
          <w:cs/>
        </w:rPr>
        <w:t xml:space="preserve">บาท และ </w:t>
      </w:r>
      <w:r w:rsidR="0076478A" w:rsidRPr="0076478A">
        <w:rPr>
          <w:rFonts w:ascii="Angsana New" w:hAnsi="Angsana New"/>
          <w:sz w:val="30"/>
          <w:szCs w:val="30"/>
        </w:rPr>
        <w:t>153.03</w:t>
      </w:r>
      <w:r w:rsidR="00B0568B" w:rsidRPr="0076478A">
        <w:rPr>
          <w:rFonts w:ascii="Angsana New" w:hAnsi="Angsana New"/>
          <w:sz w:val="30"/>
          <w:szCs w:val="30"/>
          <w:cs/>
        </w:rPr>
        <w:t xml:space="preserve"> </w:t>
      </w:r>
      <w:r w:rsidR="0076478A" w:rsidRPr="0076478A">
        <w:rPr>
          <w:rFonts w:ascii="Angsana New" w:hAnsi="Angsana New" w:hint="cs"/>
          <w:sz w:val="30"/>
          <w:szCs w:val="30"/>
          <w:cs/>
        </w:rPr>
        <w:t>ล้าน</w:t>
      </w:r>
      <w:r w:rsidR="00B0568B" w:rsidRPr="0076478A">
        <w:rPr>
          <w:rFonts w:ascii="Angsana New" w:hAnsi="Angsana New"/>
          <w:sz w:val="30"/>
          <w:szCs w:val="30"/>
          <w:cs/>
        </w:rPr>
        <w:t>บาท ตามลำดับ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="000D1081">
        <w:rPr>
          <w:rFonts w:ascii="Angsana New" w:hAnsi="Angsana New" w:hint="cs"/>
          <w:sz w:val="30"/>
          <w:szCs w:val="30"/>
          <w:cs/>
        </w:rPr>
        <w:t>เพื่อค้ำ</w:t>
      </w:r>
      <w:r w:rsidRPr="0076478A">
        <w:rPr>
          <w:rFonts w:ascii="Angsana New" w:hAnsi="Angsana New"/>
          <w:sz w:val="30"/>
          <w:szCs w:val="30"/>
          <w:cs/>
        </w:rPr>
        <w:t>ประกันสินเชื่อจากธนาคารแห่งหนึ่ง ตามหมาย</w:t>
      </w:r>
      <w:r w:rsidRPr="00C92274">
        <w:rPr>
          <w:rFonts w:ascii="Angsana New" w:hAnsi="Angsana New"/>
          <w:sz w:val="30"/>
          <w:szCs w:val="30"/>
          <w:cs/>
        </w:rPr>
        <w:t>เหตุ</w:t>
      </w:r>
      <w:r w:rsidRPr="00C92274">
        <w:rPr>
          <w:rFonts w:ascii="Angsana New" w:hAnsi="Angsana New"/>
          <w:sz w:val="30"/>
          <w:szCs w:val="30"/>
        </w:rPr>
        <w:t xml:space="preserve"> </w:t>
      </w:r>
      <w:r w:rsidRPr="00AD00F0">
        <w:rPr>
          <w:rFonts w:ascii="Angsana New" w:hAnsi="Angsana New"/>
          <w:sz w:val="30"/>
          <w:szCs w:val="30"/>
        </w:rPr>
        <w:t>1</w:t>
      </w:r>
      <w:r w:rsidR="00D27FCD" w:rsidRPr="00AD00F0">
        <w:rPr>
          <w:rFonts w:ascii="Angsana New" w:hAnsi="Angsana New"/>
          <w:sz w:val="30"/>
          <w:szCs w:val="30"/>
        </w:rPr>
        <w:t>5</w:t>
      </w:r>
      <w:r w:rsidR="00BD7731" w:rsidRPr="00AD00F0">
        <w:rPr>
          <w:rFonts w:ascii="Angsana New" w:hAnsi="Angsana New"/>
          <w:sz w:val="30"/>
          <w:szCs w:val="30"/>
          <w:lang w:val="en-US"/>
        </w:rPr>
        <w:t xml:space="preserve"> </w:t>
      </w:r>
      <w:r w:rsidR="00C92274" w:rsidRPr="00AD00F0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C92274" w:rsidRPr="00AD00F0">
        <w:rPr>
          <w:rFonts w:ascii="Angsana New" w:hAnsi="Angsana New"/>
          <w:sz w:val="30"/>
          <w:szCs w:val="30"/>
          <w:lang w:val="en-US"/>
        </w:rPr>
        <w:t xml:space="preserve"> 1</w:t>
      </w:r>
      <w:r w:rsidR="00D27FCD" w:rsidRPr="00AD00F0">
        <w:rPr>
          <w:rFonts w:ascii="Angsana New" w:hAnsi="Angsana New"/>
          <w:sz w:val="30"/>
          <w:szCs w:val="30"/>
          <w:lang w:val="en-US"/>
        </w:rPr>
        <w:t>7</w:t>
      </w:r>
    </w:p>
    <w:p w14:paraId="3A8D44ED" w14:textId="528B624F" w:rsidR="00ED7038" w:rsidRDefault="003B5BCA" w:rsidP="00F76EC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706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FB63D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17061">
        <w:rPr>
          <w:rFonts w:ascii="Angsana New" w:hAnsi="Angsana New"/>
          <w:sz w:val="30"/>
          <w:szCs w:val="30"/>
          <w:cs/>
        </w:rPr>
        <w:t xml:space="preserve"> ได้บันทึกต้นทุนทางการเงิน จำนวน </w:t>
      </w:r>
      <w:r w:rsidR="00C46BD0">
        <w:rPr>
          <w:rFonts w:ascii="Angsana New" w:hAnsi="Angsana New"/>
          <w:sz w:val="30"/>
          <w:szCs w:val="30"/>
          <w:lang w:val="en-US"/>
        </w:rPr>
        <w:t>0.07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C46BD0">
        <w:rPr>
          <w:rFonts w:ascii="Angsana New" w:hAnsi="Angsana New" w:hint="cs"/>
          <w:sz w:val="30"/>
          <w:szCs w:val="30"/>
          <w:cs/>
        </w:rPr>
        <w:t>ล้าน</w:t>
      </w:r>
      <w:r w:rsidRPr="00917061">
        <w:rPr>
          <w:rFonts w:ascii="Angsana New" w:hAnsi="Angsana New"/>
          <w:sz w:val="30"/>
          <w:szCs w:val="30"/>
          <w:cs/>
        </w:rPr>
        <w:t>บาท ไว้เป็นส่วนหนึ่งของ ที่ดิน อาคารและอุปกรณ์</w:t>
      </w:r>
    </w:p>
    <w:p w14:paraId="28495C5F" w14:textId="7343F400" w:rsidR="00B83446" w:rsidRPr="00DB1E68" w:rsidRDefault="00E6478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78B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398CDD0" w14:textId="54ABDF47" w:rsidR="00E6478B" w:rsidRDefault="00E6478B" w:rsidP="00E6478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47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A04B4" w:rsidRPr="002A04B4">
        <w:rPr>
          <w:rFonts w:ascii="Angsana New" w:hAnsi="Angsana New"/>
          <w:sz w:val="30"/>
          <w:szCs w:val="30"/>
          <w:lang w:val="en-US"/>
        </w:rPr>
        <w:t xml:space="preserve">30 </w:t>
      </w:r>
      <w:r w:rsidR="00FC7F68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DE2B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E2B2B">
        <w:rPr>
          <w:rFonts w:ascii="Angsana New" w:hAnsi="Angsana New"/>
          <w:sz w:val="30"/>
          <w:szCs w:val="30"/>
          <w:lang w:val="en-US"/>
        </w:rPr>
        <w:t xml:space="preserve">2567 </w:t>
      </w:r>
      <w:r w:rsidR="00DE2B2B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632D79">
        <w:rPr>
          <w:rFonts w:ascii="Angsana New" w:hAnsi="Angsana New"/>
          <w:sz w:val="30"/>
          <w:szCs w:val="30"/>
        </w:rPr>
        <w:t>3</w:t>
      </w:r>
      <w:r w:rsidR="006A364D">
        <w:rPr>
          <w:rFonts w:ascii="Angsana New" w:hAnsi="Angsana New"/>
          <w:sz w:val="30"/>
          <w:szCs w:val="30"/>
          <w:lang w:val="en-US"/>
        </w:rPr>
        <w:t>1</w:t>
      </w:r>
      <w:r w:rsidRPr="00E6478B">
        <w:rPr>
          <w:rFonts w:ascii="Angsana New" w:hAnsi="Angsana New"/>
          <w:sz w:val="30"/>
          <w:szCs w:val="30"/>
          <w:cs/>
        </w:rPr>
        <w:t xml:space="preserve"> ธันวาคม</w:t>
      </w:r>
      <w:r w:rsidR="006A364D">
        <w:rPr>
          <w:rFonts w:ascii="Angsana New" w:hAnsi="Angsana New"/>
          <w:sz w:val="30"/>
          <w:szCs w:val="30"/>
        </w:rPr>
        <w:t xml:space="preserve"> 2566 </w:t>
      </w:r>
      <w:r w:rsidR="00B2728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93D3E">
        <w:rPr>
          <w:rFonts w:ascii="Angsana New" w:hAnsi="Angsana New"/>
          <w:sz w:val="30"/>
          <w:szCs w:val="30"/>
          <w:cs/>
        </w:rPr>
        <w:t xml:space="preserve"> มีรายการ</w:t>
      </w:r>
      <w:r w:rsidRPr="00E6478B">
        <w:rPr>
          <w:rFonts w:ascii="Angsana New" w:hAnsi="Angsana New"/>
          <w:sz w:val="30"/>
          <w:szCs w:val="30"/>
          <w:cs/>
        </w:rPr>
        <w:t>เปลี่ยนแปลงสินทรัพย์สิทธิการใช้ 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9E4AD6" w:rsidRPr="00494247" w14:paraId="5035E784" w14:textId="77777777" w:rsidTr="009E4AD6">
        <w:tc>
          <w:tcPr>
            <w:tcW w:w="5040" w:type="dxa"/>
          </w:tcPr>
          <w:p w14:paraId="26C7DB73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3A6F0595" w14:textId="77777777" w:rsidR="009E4AD6" w:rsidRPr="00494247" w:rsidRDefault="009E4AD6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E4AD6" w:rsidRPr="00494247" w14:paraId="062232C2" w14:textId="77777777" w:rsidTr="009E4AD6">
        <w:tc>
          <w:tcPr>
            <w:tcW w:w="5040" w:type="dxa"/>
          </w:tcPr>
          <w:p w14:paraId="3EFF8A3F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5657ECBF" w14:textId="77777777" w:rsidR="009E4AD6" w:rsidRPr="00494247" w:rsidRDefault="009E4AD6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4AD6" w:rsidRPr="00D044B5" w14:paraId="232626B4" w14:textId="77777777" w:rsidTr="009E4AD6">
        <w:tc>
          <w:tcPr>
            <w:tcW w:w="5040" w:type="dxa"/>
          </w:tcPr>
          <w:p w14:paraId="6901E802" w14:textId="77777777" w:rsidR="009E4AD6" w:rsidRPr="00494247" w:rsidRDefault="009E4AD6" w:rsidP="007246C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F3055DF" w14:textId="2B2F50EB" w:rsidR="009E4AD6" w:rsidRPr="00D044B5" w:rsidRDefault="002A04B4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A04B4">
              <w:rPr>
                <w:sz w:val="30"/>
                <w:szCs w:val="30"/>
              </w:rPr>
              <w:t xml:space="preserve">30 </w:t>
            </w:r>
            <w:r w:rsidR="00FC7F68">
              <w:rPr>
                <w:rFonts w:hint="cs"/>
                <w:sz w:val="30"/>
                <w:szCs w:val="30"/>
                <w:cs/>
              </w:rPr>
              <w:t>กันยายน</w:t>
            </w:r>
            <w:r w:rsidR="009E4AD6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E4AD6" w:rsidRPr="00D044B5">
              <w:rPr>
                <w:sz w:val="30"/>
                <w:szCs w:val="30"/>
              </w:rPr>
              <w:t>256</w:t>
            </w:r>
            <w:r w:rsidR="009E4AD6"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5B33CA" w14:textId="7777777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1DE95D1" w14:textId="014A70B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9E4AD6" w:rsidRPr="00F51C1C" w14:paraId="60AF904A" w14:textId="77777777" w:rsidTr="00AD00F0">
        <w:trPr>
          <w:trHeight w:val="203"/>
        </w:trPr>
        <w:tc>
          <w:tcPr>
            <w:tcW w:w="5040" w:type="dxa"/>
          </w:tcPr>
          <w:p w14:paraId="09A78E93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6ED07743" w14:textId="7732E22F" w:rsidR="009E4AD6" w:rsidRPr="00F4526A" w:rsidRDefault="00BC373D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470</w:t>
            </w:r>
            <w:r w:rsidR="009E4AD6" w:rsidRPr="00243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566</w:t>
            </w:r>
            <w:r w:rsidR="009E4AD6" w:rsidRPr="0024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7C31FC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D967913" w14:textId="403C0CED" w:rsidR="009E4AD6" w:rsidRPr="00F51C1C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30CD">
              <w:rPr>
                <w:rFonts w:ascii="Angsana New" w:hAnsi="Angsana New"/>
                <w:color w:val="000000"/>
                <w:sz w:val="30"/>
                <w:szCs w:val="30"/>
              </w:rPr>
              <w:t>1,417,459.41</w:t>
            </w:r>
          </w:p>
        </w:tc>
      </w:tr>
      <w:tr w:rsidR="009E4AD6" w:rsidRPr="00D3269C" w14:paraId="073E7544" w14:textId="77777777" w:rsidTr="00AD00F0">
        <w:trPr>
          <w:trHeight w:val="203"/>
        </w:trPr>
        <w:tc>
          <w:tcPr>
            <w:tcW w:w="5040" w:type="dxa"/>
          </w:tcPr>
          <w:p w14:paraId="4A3F3E2D" w14:textId="0FA4D050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30C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87" w:type="dxa"/>
            <w:shd w:val="clear" w:color="auto" w:fill="auto"/>
          </w:tcPr>
          <w:p w14:paraId="48526065" w14:textId="2DE0A85F" w:rsidR="009E4AD6" w:rsidRPr="00F4526A" w:rsidRDefault="00BC373D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206019" w:rsidRPr="002060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790</w:t>
            </w:r>
            <w:r w:rsidR="00206019" w:rsidRPr="002060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381</w:t>
            </w:r>
            <w:r w:rsidR="00206019" w:rsidRPr="0020601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8DA0F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54E24358" w14:textId="70F4005A" w:rsidR="009E4AD6" w:rsidRPr="00D3269C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9E4AD6" w:rsidRPr="00816665" w14:paraId="40A995B8" w14:textId="77777777" w:rsidTr="00AD00F0">
        <w:trPr>
          <w:trHeight w:val="181"/>
        </w:trPr>
        <w:tc>
          <w:tcPr>
            <w:tcW w:w="5040" w:type="dxa"/>
          </w:tcPr>
          <w:p w14:paraId="02257392" w14:textId="77777777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1E1A636F" w14:textId="73D49B96" w:rsidR="009E4AD6" w:rsidRPr="00A74F80" w:rsidRDefault="00033432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729</w:t>
            </w:r>
            <w:r w:rsidRPr="0003343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699</w:t>
            </w:r>
            <w:r w:rsidRPr="0003343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656A65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EAF930F" w14:textId="6812DE3B" w:rsidR="009E4AD6" w:rsidRPr="00816665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27450">
              <w:rPr>
                <w:rFonts w:ascii="Angsana New" w:hAnsi="Angsana New"/>
                <w:color w:val="000000"/>
                <w:sz w:val="30"/>
                <w:szCs w:val="30"/>
              </w:rPr>
              <w:t>946,892.45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E4AD6" w:rsidRPr="00494247" w14:paraId="50F1B97C" w14:textId="77777777" w:rsidTr="00AD00F0">
        <w:trPr>
          <w:trHeight w:val="181"/>
        </w:trPr>
        <w:tc>
          <w:tcPr>
            <w:tcW w:w="5040" w:type="dxa"/>
          </w:tcPr>
          <w:p w14:paraId="44E18391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46CA6" w14:textId="49441AD2" w:rsidR="009E4AD6" w:rsidRPr="00D3269C" w:rsidRDefault="00BC373D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D1973" w:rsidRPr="007D197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531</w:t>
            </w:r>
            <w:r w:rsidR="007D1973" w:rsidRPr="007D197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249</w:t>
            </w:r>
            <w:r w:rsidR="007D1973" w:rsidRPr="007D197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08D0C2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D5BA5" w14:textId="4A3237E0" w:rsidR="009E4AD6" w:rsidRPr="00494247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7450">
              <w:rPr>
                <w:rFonts w:ascii="Angsana New" w:hAnsi="Angsana New"/>
                <w:color w:val="000000"/>
                <w:sz w:val="30"/>
                <w:szCs w:val="30"/>
              </w:rPr>
              <w:t>470,566.96</w:t>
            </w:r>
          </w:p>
        </w:tc>
      </w:tr>
    </w:tbl>
    <w:p w14:paraId="394212BB" w14:textId="19E72655" w:rsidR="005B601D" w:rsidRDefault="005B601D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B601D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="006E69B0">
        <w:rPr>
          <w:rFonts w:ascii="Angsana New" w:hAnsi="Angsana New"/>
          <w:sz w:val="30"/>
          <w:szCs w:val="30"/>
        </w:rPr>
        <w:t>3</w:t>
      </w:r>
      <w:r w:rsidRPr="005B601D">
        <w:rPr>
          <w:rFonts w:ascii="Angsana New" w:hAnsi="Angsana New"/>
          <w:sz w:val="30"/>
          <w:szCs w:val="30"/>
          <w:cs/>
        </w:rPr>
        <w:t xml:space="preserve"> เดือน</w:t>
      </w:r>
      <w:r w:rsidR="002A04B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C7F68">
        <w:rPr>
          <w:rFonts w:ascii="Angsana New" w:hAnsi="Angsana New"/>
          <w:sz w:val="30"/>
          <w:szCs w:val="30"/>
          <w:lang w:val="en-US"/>
        </w:rPr>
        <w:t>9</w:t>
      </w:r>
      <w:r w:rsidR="002A04B4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Pr="005B601D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2A04B4" w:rsidRPr="002A04B4">
        <w:rPr>
          <w:rFonts w:ascii="Angsana New" w:hAnsi="Angsana New"/>
          <w:sz w:val="30"/>
          <w:szCs w:val="30"/>
          <w:lang w:val="en-US"/>
        </w:rPr>
        <w:t xml:space="preserve">30 </w:t>
      </w:r>
      <w:r w:rsidR="008B0928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5B601D">
        <w:rPr>
          <w:rFonts w:ascii="Angsana New" w:hAnsi="Angsana New"/>
          <w:sz w:val="30"/>
          <w:szCs w:val="30"/>
          <w:cs/>
        </w:rPr>
        <w:t xml:space="preserve"> </w:t>
      </w:r>
      <w:r w:rsidR="006E69B0">
        <w:rPr>
          <w:rFonts w:ascii="Angsana New" w:hAnsi="Angsana New"/>
          <w:sz w:val="30"/>
          <w:szCs w:val="30"/>
        </w:rPr>
        <w:t>2567</w:t>
      </w:r>
      <w:r w:rsidRPr="005B601D">
        <w:rPr>
          <w:rFonts w:ascii="Angsana New" w:hAnsi="Angsana New"/>
          <w:sz w:val="30"/>
          <w:szCs w:val="30"/>
          <w:cs/>
        </w:rPr>
        <w:t xml:space="preserve"> จำนวน</w:t>
      </w:r>
      <w:r w:rsidRPr="00F22FB3">
        <w:rPr>
          <w:rFonts w:ascii="Angsana New" w:hAnsi="Angsana New"/>
          <w:sz w:val="30"/>
          <w:szCs w:val="30"/>
          <w:cs/>
        </w:rPr>
        <w:t xml:space="preserve"> </w:t>
      </w:r>
      <w:r w:rsidR="0000476E" w:rsidRPr="00E52F11">
        <w:rPr>
          <w:rFonts w:ascii="Angsana New" w:hAnsi="Angsana New"/>
          <w:sz w:val="30"/>
          <w:szCs w:val="30"/>
          <w:lang w:val="en-US"/>
        </w:rPr>
        <w:t>0.2</w:t>
      </w:r>
      <w:r w:rsidR="00202FBB" w:rsidRPr="00E52F11">
        <w:rPr>
          <w:rFonts w:ascii="Angsana New" w:hAnsi="Angsana New"/>
          <w:sz w:val="30"/>
          <w:szCs w:val="30"/>
          <w:lang w:val="en-US"/>
        </w:rPr>
        <w:t>6</w:t>
      </w:r>
      <w:r w:rsidRPr="00F22FB3">
        <w:rPr>
          <w:rFonts w:ascii="Angsana New" w:hAnsi="Angsana New"/>
          <w:sz w:val="30"/>
          <w:szCs w:val="30"/>
          <w:cs/>
        </w:rPr>
        <w:t xml:space="preserve"> ล้านบาท</w:t>
      </w:r>
      <w:r w:rsidR="00B03DBA" w:rsidRPr="00F22FB3">
        <w:rPr>
          <w:rFonts w:ascii="Angsana New" w:hAnsi="Angsana New"/>
          <w:sz w:val="30"/>
          <w:szCs w:val="30"/>
        </w:rPr>
        <w:t xml:space="preserve"> </w:t>
      </w:r>
      <w:r w:rsidR="00B64174" w:rsidRPr="00F22FB3">
        <w:rPr>
          <w:rFonts w:ascii="Angsana New" w:hAnsi="Angsana New" w:hint="cs"/>
          <w:sz w:val="30"/>
          <w:szCs w:val="30"/>
          <w:cs/>
        </w:rPr>
        <w:t xml:space="preserve">และ </w:t>
      </w:r>
      <w:r w:rsidR="00F22FB3" w:rsidRPr="00AD00F0">
        <w:rPr>
          <w:rFonts w:ascii="Angsana New" w:hAnsi="Angsana New"/>
          <w:sz w:val="30"/>
          <w:szCs w:val="30"/>
        </w:rPr>
        <w:t>0.</w:t>
      </w:r>
      <w:r w:rsidR="00E52F11" w:rsidRPr="00AD00F0">
        <w:rPr>
          <w:rFonts w:ascii="Angsana New" w:hAnsi="Angsana New"/>
          <w:sz w:val="30"/>
          <w:szCs w:val="30"/>
        </w:rPr>
        <w:t>73</w:t>
      </w:r>
      <w:r w:rsidR="00B64174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( </w:t>
      </w:r>
      <w:r w:rsidR="00B64174">
        <w:rPr>
          <w:rFonts w:ascii="Angsana New" w:hAnsi="Angsana New"/>
          <w:sz w:val="30"/>
          <w:szCs w:val="30"/>
        </w:rPr>
        <w:t>30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 </w:t>
      </w:r>
      <w:r w:rsidR="008B0928">
        <w:rPr>
          <w:rFonts w:ascii="Angsana New" w:hAnsi="Angsana New" w:hint="cs"/>
          <w:sz w:val="30"/>
          <w:szCs w:val="30"/>
          <w:cs/>
        </w:rPr>
        <w:t>กันยายน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 </w:t>
      </w:r>
      <w:r w:rsidR="00B64174">
        <w:rPr>
          <w:rFonts w:ascii="Angsana New" w:hAnsi="Angsana New"/>
          <w:sz w:val="30"/>
          <w:szCs w:val="30"/>
        </w:rPr>
        <w:t>256</w:t>
      </w:r>
      <w:r w:rsidR="00B64174">
        <w:rPr>
          <w:rFonts w:ascii="Angsana New" w:hAnsi="Angsana New"/>
          <w:sz w:val="30"/>
          <w:szCs w:val="30"/>
          <w:lang w:val="en-US"/>
        </w:rPr>
        <w:t>6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 : จำนวน </w:t>
      </w:r>
      <w:r w:rsidR="00B64174">
        <w:rPr>
          <w:rFonts w:ascii="Angsana New" w:hAnsi="Angsana New"/>
          <w:sz w:val="30"/>
          <w:szCs w:val="30"/>
          <w:lang w:val="en-US"/>
        </w:rPr>
        <w:t>0.</w:t>
      </w:r>
      <w:r w:rsidR="00090568">
        <w:rPr>
          <w:rFonts w:ascii="Angsana New" w:hAnsi="Angsana New"/>
          <w:sz w:val="30"/>
          <w:szCs w:val="30"/>
          <w:lang w:val="en-US"/>
        </w:rPr>
        <w:t>24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 </w:t>
      </w:r>
      <w:r w:rsidR="00B64174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บาท และ </w:t>
      </w:r>
      <w:r w:rsidR="00B64174">
        <w:rPr>
          <w:rFonts w:ascii="Angsana New" w:hAnsi="Angsana New"/>
          <w:sz w:val="30"/>
          <w:szCs w:val="30"/>
          <w:lang w:val="en-US"/>
        </w:rPr>
        <w:t>0.</w:t>
      </w:r>
      <w:r w:rsidR="009B4258">
        <w:rPr>
          <w:rFonts w:ascii="Angsana New" w:hAnsi="Angsana New"/>
          <w:sz w:val="30"/>
          <w:szCs w:val="30"/>
          <w:lang w:val="en-US"/>
        </w:rPr>
        <w:t>71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 </w:t>
      </w:r>
      <w:r w:rsidR="00B64174">
        <w:rPr>
          <w:rFonts w:ascii="Angsana New" w:hAnsi="Angsana New" w:hint="cs"/>
          <w:sz w:val="30"/>
          <w:szCs w:val="30"/>
          <w:cs/>
        </w:rPr>
        <w:t>ล้าน</w:t>
      </w:r>
      <w:r w:rsidR="00B64174" w:rsidRPr="00877310">
        <w:rPr>
          <w:rFonts w:ascii="Angsana New" w:hAnsi="Angsana New"/>
          <w:sz w:val="30"/>
          <w:szCs w:val="30"/>
          <w:cs/>
        </w:rPr>
        <w:t>บาท ตามลำดับ )</w:t>
      </w:r>
    </w:p>
    <w:p w14:paraId="50D412CD" w14:textId="77777777" w:rsidR="000038FC" w:rsidRDefault="000038FC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95D889" w14:textId="77777777" w:rsidR="000038FC" w:rsidRDefault="000038FC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BA7C7C" w14:textId="77777777" w:rsidR="000038FC" w:rsidRDefault="000038FC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F76C6C" w14:textId="77777777" w:rsidR="000038FC" w:rsidRDefault="000038FC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3B92C8" w14:textId="42DB15D5" w:rsidR="00A40680" w:rsidRPr="00DB1E68" w:rsidRDefault="008F255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F255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  <w:r w:rsidR="00F52DA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3C7ADD19" w14:textId="329DF484" w:rsidR="00A40680" w:rsidRDefault="008F2559" w:rsidP="002C0C25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F255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90568" w:rsidRPr="00090568">
        <w:rPr>
          <w:rFonts w:ascii="Angsana New" w:hAnsi="Angsana New"/>
          <w:sz w:val="30"/>
          <w:szCs w:val="30"/>
          <w:lang w:val="en-US"/>
        </w:rPr>
        <w:t xml:space="preserve">30 </w:t>
      </w:r>
      <w:r w:rsidR="009B4258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551893">
        <w:rPr>
          <w:rFonts w:ascii="Angsana New" w:hAnsi="Angsana New" w:hint="cs"/>
          <w:sz w:val="30"/>
          <w:szCs w:val="30"/>
          <w:cs/>
        </w:rPr>
        <w:t xml:space="preserve"> </w:t>
      </w:r>
      <w:r w:rsidR="00551893">
        <w:rPr>
          <w:rFonts w:ascii="Angsana New" w:hAnsi="Angsana New"/>
          <w:sz w:val="30"/>
          <w:szCs w:val="30"/>
          <w:lang w:val="en-US"/>
        </w:rPr>
        <w:t xml:space="preserve">2567 </w:t>
      </w:r>
      <w:r w:rsidR="00551893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686C65">
        <w:rPr>
          <w:rFonts w:ascii="Angsana New" w:hAnsi="Angsana New"/>
          <w:sz w:val="30"/>
          <w:szCs w:val="30"/>
          <w:lang w:val="en-US"/>
        </w:rPr>
        <w:t xml:space="preserve">31 </w:t>
      </w:r>
      <w:r w:rsidRPr="008F25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BD2CA1">
        <w:rPr>
          <w:rFonts w:ascii="Angsana New" w:hAnsi="Angsana New"/>
          <w:sz w:val="30"/>
          <w:szCs w:val="30"/>
          <w:lang w:val="en-US"/>
        </w:rPr>
        <w:t>2566</w:t>
      </w:r>
      <w:r w:rsidRPr="008F2559">
        <w:rPr>
          <w:rFonts w:ascii="Angsana New" w:hAnsi="Angsana New"/>
          <w:sz w:val="30"/>
          <w:szCs w:val="30"/>
          <w:cs/>
        </w:rPr>
        <w:t xml:space="preserve"> </w:t>
      </w:r>
      <w:r w:rsidR="009B02A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F2559">
        <w:rPr>
          <w:rFonts w:ascii="Angsana New" w:hAnsi="Angsana New"/>
          <w:sz w:val="30"/>
          <w:szCs w:val="30"/>
          <w:cs/>
        </w:rPr>
        <w:t xml:space="preserve"> มีรายการเปลี่ยนแปลงสินทรัพย์ไม่มีตัวตน</w:t>
      </w:r>
      <w:r w:rsidR="00F52DAA">
        <w:rPr>
          <w:rFonts w:ascii="Angsana New" w:hAnsi="Angsana New" w:hint="cs"/>
          <w:sz w:val="30"/>
          <w:szCs w:val="30"/>
          <w:cs/>
        </w:rPr>
        <w:t>อื่น</w:t>
      </w:r>
      <w:r w:rsidRPr="008F255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7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728"/>
        <w:gridCol w:w="1728"/>
        <w:gridCol w:w="236"/>
        <w:gridCol w:w="1730"/>
        <w:gridCol w:w="1730"/>
      </w:tblGrid>
      <w:tr w:rsidR="00E66C58" w:rsidRPr="00494247" w14:paraId="1B6B159B" w14:textId="77777777" w:rsidTr="00BC373D">
        <w:tc>
          <w:tcPr>
            <w:tcW w:w="2610" w:type="dxa"/>
            <w:shd w:val="clear" w:color="auto" w:fill="auto"/>
          </w:tcPr>
          <w:p w14:paraId="360E71F2" w14:textId="77777777" w:rsidR="00E66C58" w:rsidRPr="00494247" w:rsidRDefault="00E66C58" w:rsidP="0049583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63362043" w14:textId="77777777" w:rsidR="00E66C58" w:rsidRPr="00494247" w:rsidRDefault="00E66C58" w:rsidP="00495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2E8091E4" w14:textId="77777777" w:rsidR="00E66C58" w:rsidRPr="00494247" w:rsidRDefault="00E66C58" w:rsidP="00495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69B2B8" w14:textId="77777777" w:rsidR="00E66C58" w:rsidRPr="00494247" w:rsidRDefault="00E66C58" w:rsidP="00495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0" w:type="dxa"/>
            <w:gridSpan w:val="2"/>
            <w:shd w:val="clear" w:color="auto" w:fill="auto"/>
          </w:tcPr>
          <w:p w14:paraId="12F9FCFC" w14:textId="77777777" w:rsidR="00E66C58" w:rsidRPr="00494247" w:rsidRDefault="00E66C58" w:rsidP="00495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66C58" w:rsidRPr="00494247" w14:paraId="7B11643E" w14:textId="77777777" w:rsidTr="00BC373D">
        <w:tc>
          <w:tcPr>
            <w:tcW w:w="2610" w:type="dxa"/>
            <w:shd w:val="clear" w:color="auto" w:fill="auto"/>
          </w:tcPr>
          <w:p w14:paraId="7628AEC7" w14:textId="77777777" w:rsidR="00E66C58" w:rsidRPr="00494247" w:rsidRDefault="00E66C58" w:rsidP="0049583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5EF79" w14:textId="77777777" w:rsidR="00E66C58" w:rsidRPr="00494247" w:rsidRDefault="00E66C58" w:rsidP="0049583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180AD13" w14:textId="77777777" w:rsidR="00E66C58" w:rsidRPr="00494247" w:rsidRDefault="00E66C58" w:rsidP="0049583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CB3FA" w14:textId="77777777" w:rsidR="00E66C58" w:rsidRPr="00494247" w:rsidRDefault="00E66C58" w:rsidP="0049583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C58" w:rsidRPr="00D044B5" w14:paraId="37AE0EEA" w14:textId="77777777" w:rsidTr="00BC373D">
        <w:tc>
          <w:tcPr>
            <w:tcW w:w="2610" w:type="dxa"/>
            <w:shd w:val="clear" w:color="auto" w:fill="auto"/>
          </w:tcPr>
          <w:p w14:paraId="653FAA6A" w14:textId="77777777" w:rsidR="00E66C58" w:rsidRPr="00494247" w:rsidRDefault="00E66C58" w:rsidP="0049583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6798324" w14:textId="64651166" w:rsidR="00E66C58" w:rsidRPr="00D044B5" w:rsidRDefault="00E66C58" w:rsidP="004958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A43FBD">
              <w:rPr>
                <w:sz w:val="30"/>
                <w:szCs w:val="30"/>
              </w:rPr>
              <w:t xml:space="preserve">30 </w:t>
            </w:r>
            <w:r w:rsidR="009B4258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EA8E5BB" w14:textId="322E0EFA" w:rsidR="00E66C58" w:rsidRPr="00D044B5" w:rsidRDefault="00E66C58" w:rsidP="004958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081EEC2" w14:textId="77777777" w:rsidR="00E66C58" w:rsidRPr="00D044B5" w:rsidRDefault="00E66C58" w:rsidP="0049583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0" w:type="dxa"/>
            <w:shd w:val="clear" w:color="auto" w:fill="auto"/>
          </w:tcPr>
          <w:p w14:paraId="13B14852" w14:textId="52AACF76" w:rsidR="00E66C58" w:rsidRPr="00D044B5" w:rsidRDefault="00E66C58" w:rsidP="004958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43FBD">
              <w:rPr>
                <w:sz w:val="30"/>
                <w:szCs w:val="30"/>
              </w:rPr>
              <w:t xml:space="preserve">30 </w:t>
            </w:r>
            <w:r w:rsidR="009B4258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30" w:type="dxa"/>
            <w:shd w:val="clear" w:color="auto" w:fill="auto"/>
          </w:tcPr>
          <w:p w14:paraId="13301BFA" w14:textId="4AC6CA58" w:rsidR="00E66C58" w:rsidRPr="00D044B5" w:rsidRDefault="00E66C58" w:rsidP="004958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0820DD" w:rsidRPr="00494247" w14:paraId="68819668" w14:textId="77777777" w:rsidTr="00BC373D">
        <w:trPr>
          <w:trHeight w:val="203"/>
        </w:trPr>
        <w:tc>
          <w:tcPr>
            <w:tcW w:w="2610" w:type="dxa"/>
            <w:shd w:val="clear" w:color="auto" w:fill="auto"/>
          </w:tcPr>
          <w:p w14:paraId="2B7EF4F9" w14:textId="393E93B3" w:rsidR="000820DD" w:rsidRPr="00494247" w:rsidRDefault="000820DD" w:rsidP="000820D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728" w:type="dxa"/>
            <w:shd w:val="clear" w:color="auto" w:fill="auto"/>
          </w:tcPr>
          <w:p w14:paraId="4088BB0A" w14:textId="1C285F21" w:rsidR="000820DD" w:rsidRPr="00A74F80" w:rsidRDefault="00BC373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0820DD" w:rsidRPr="007D59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725</w:t>
            </w:r>
            <w:r w:rsidR="000820DD" w:rsidRPr="007D59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447</w:t>
            </w:r>
            <w:r w:rsidR="000820DD"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1728" w:type="dxa"/>
            <w:shd w:val="clear" w:color="auto" w:fill="auto"/>
          </w:tcPr>
          <w:p w14:paraId="587C4C84" w14:textId="42E50D72" w:rsidR="000820DD" w:rsidRPr="00A74F80" w:rsidRDefault="00BC373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0820DD" w:rsidRPr="00AE24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813</w:t>
            </w:r>
            <w:r w:rsidR="000820DD" w:rsidRPr="00AE24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743</w:t>
            </w:r>
            <w:r w:rsidR="000820DD"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339054A5" w14:textId="77777777" w:rsidR="000820DD" w:rsidRPr="00A74F80" w:rsidRDefault="000820DD" w:rsidP="000820D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430C1EF9" w14:textId="672B56F2" w:rsidR="000820DD" w:rsidRPr="00F4526A" w:rsidRDefault="00BC373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0820DD" w:rsidRPr="007D59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725</w:t>
            </w:r>
            <w:r w:rsidR="000820DD" w:rsidRPr="007D59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447</w:t>
            </w:r>
            <w:r w:rsidR="000820DD"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1730" w:type="dxa"/>
            <w:shd w:val="clear" w:color="auto" w:fill="auto"/>
          </w:tcPr>
          <w:p w14:paraId="430D18EA" w14:textId="37039844" w:rsidR="000820DD" w:rsidRPr="00494247" w:rsidRDefault="00BC373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0820DD" w:rsidRPr="00AE24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813</w:t>
            </w:r>
            <w:r w:rsidR="000820DD" w:rsidRPr="00AE24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743</w:t>
            </w:r>
            <w:r w:rsidR="000820DD"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0820DD" w:rsidRPr="00E50A6D" w14:paraId="6F295EF8" w14:textId="77777777" w:rsidTr="00BC373D">
        <w:trPr>
          <w:trHeight w:val="203"/>
        </w:trPr>
        <w:tc>
          <w:tcPr>
            <w:tcW w:w="2610" w:type="dxa"/>
            <w:shd w:val="clear" w:color="auto" w:fill="auto"/>
          </w:tcPr>
          <w:p w14:paraId="4E7405F9" w14:textId="2D7D40AF" w:rsidR="000820DD" w:rsidRPr="00494247" w:rsidRDefault="000820DD" w:rsidP="000820D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728" w:type="dxa"/>
            <w:shd w:val="clear" w:color="auto" w:fill="auto"/>
          </w:tcPr>
          <w:p w14:paraId="5415F467" w14:textId="404A2AAA" w:rsidR="000820DD" w:rsidRPr="00A74F80" w:rsidRDefault="00566C08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6C08">
              <w:rPr>
                <w:rFonts w:ascii="Angsana New" w:hAnsi="Angsana New"/>
                <w:color w:val="000000"/>
                <w:sz w:val="30"/>
                <w:szCs w:val="30"/>
              </w:rPr>
              <w:t>77,614.00</w:t>
            </w:r>
          </w:p>
        </w:tc>
        <w:tc>
          <w:tcPr>
            <w:tcW w:w="1728" w:type="dxa"/>
            <w:shd w:val="clear" w:color="auto" w:fill="auto"/>
          </w:tcPr>
          <w:p w14:paraId="694DF02D" w14:textId="4F41003A" w:rsidR="000820DD" w:rsidRPr="00A74F80" w:rsidRDefault="000820D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23F68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  <w:tc>
          <w:tcPr>
            <w:tcW w:w="236" w:type="dxa"/>
            <w:shd w:val="clear" w:color="auto" w:fill="auto"/>
          </w:tcPr>
          <w:p w14:paraId="6E03E99A" w14:textId="77777777" w:rsidR="000820DD" w:rsidRPr="00A74F80" w:rsidRDefault="000820DD" w:rsidP="000820D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2725B16F" w14:textId="3B459368" w:rsidR="000820DD" w:rsidRPr="00F4526A" w:rsidRDefault="00992249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2249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  <w:r w:rsidR="006A7937" w:rsidRPr="006A7937">
              <w:rPr>
                <w:rFonts w:ascii="Angsana New" w:hAnsi="Angsana New"/>
                <w:color w:val="000000"/>
                <w:sz w:val="30"/>
                <w:szCs w:val="30"/>
              </w:rPr>
              <w:t>,659.00</w:t>
            </w:r>
          </w:p>
        </w:tc>
        <w:tc>
          <w:tcPr>
            <w:tcW w:w="1730" w:type="dxa"/>
            <w:shd w:val="clear" w:color="auto" w:fill="auto"/>
          </w:tcPr>
          <w:p w14:paraId="6C14A5CB" w14:textId="4656A48D" w:rsidR="000820DD" w:rsidRPr="00E50A6D" w:rsidRDefault="000820D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23F68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</w:tr>
      <w:tr w:rsidR="000820DD" w:rsidRPr="00494247" w14:paraId="49BACA7A" w14:textId="77777777" w:rsidTr="00BC373D">
        <w:trPr>
          <w:trHeight w:val="203"/>
        </w:trPr>
        <w:tc>
          <w:tcPr>
            <w:tcW w:w="2610" w:type="dxa"/>
            <w:shd w:val="clear" w:color="auto" w:fill="auto"/>
          </w:tcPr>
          <w:p w14:paraId="212D449C" w14:textId="3375E9AA" w:rsidR="000820DD" w:rsidRPr="00494247" w:rsidRDefault="000820DD" w:rsidP="000820DD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</w:p>
        </w:tc>
        <w:tc>
          <w:tcPr>
            <w:tcW w:w="1728" w:type="dxa"/>
            <w:shd w:val="clear" w:color="auto" w:fill="auto"/>
          </w:tcPr>
          <w:p w14:paraId="60ADD988" w14:textId="27AF1A9C" w:rsidR="000820DD" w:rsidRPr="00A74F80" w:rsidRDefault="00511F44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511F44">
              <w:rPr>
                <w:rFonts w:ascii="Angsana New" w:hAnsi="Angsana New"/>
                <w:color w:val="000000"/>
                <w:sz w:val="30"/>
                <w:szCs w:val="30"/>
              </w:rPr>
              <w:t>908,044.30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87F0D7A" w14:textId="59A7D3EA" w:rsidR="000820DD" w:rsidRPr="00A74F80" w:rsidRDefault="000820D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6C3BD1">
              <w:rPr>
                <w:rFonts w:ascii="Angsana New" w:hAnsi="Angsana New"/>
                <w:color w:val="000000"/>
                <w:sz w:val="30"/>
                <w:szCs w:val="30"/>
              </w:rPr>
              <w:t>1,219,896.17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34B759" w14:textId="77777777" w:rsidR="000820DD" w:rsidRPr="00A74F80" w:rsidRDefault="000820DD" w:rsidP="000820D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3A6A8363" w14:textId="521FC465" w:rsidR="000820DD" w:rsidRPr="00F4526A" w:rsidRDefault="00F43003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003">
              <w:rPr>
                <w:rFonts w:ascii="Angsana New" w:hAnsi="Angsana New"/>
                <w:color w:val="000000"/>
                <w:sz w:val="30"/>
                <w:szCs w:val="30"/>
              </w:rPr>
              <w:t>(907,839.30)</w:t>
            </w:r>
          </w:p>
        </w:tc>
        <w:tc>
          <w:tcPr>
            <w:tcW w:w="1730" w:type="dxa"/>
            <w:shd w:val="clear" w:color="auto" w:fill="auto"/>
          </w:tcPr>
          <w:p w14:paraId="233F2D55" w14:textId="0C57466C" w:rsidR="000820DD" w:rsidRPr="00494247" w:rsidRDefault="000820D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6C3BD1">
              <w:rPr>
                <w:rFonts w:ascii="Angsana New" w:hAnsi="Angsana New"/>
                <w:color w:val="000000"/>
                <w:sz w:val="30"/>
                <w:szCs w:val="30"/>
              </w:rPr>
              <w:t>1,219,896.17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820DD" w:rsidRPr="00494247" w14:paraId="487A1F5F" w14:textId="77777777" w:rsidTr="00BC373D">
        <w:trPr>
          <w:trHeight w:val="203"/>
        </w:trPr>
        <w:tc>
          <w:tcPr>
            <w:tcW w:w="2610" w:type="dxa"/>
            <w:shd w:val="clear" w:color="auto" w:fill="auto"/>
          </w:tcPr>
          <w:p w14:paraId="4290CDCB" w14:textId="6FCD84D4" w:rsidR="000820DD" w:rsidRPr="00816665" w:rsidRDefault="000820DD" w:rsidP="000820DD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728" w:type="dxa"/>
            <w:shd w:val="clear" w:color="auto" w:fill="auto"/>
          </w:tcPr>
          <w:p w14:paraId="4833C28F" w14:textId="1B77692B" w:rsidR="000820DD" w:rsidRPr="00FB76CF" w:rsidRDefault="00BC373D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23463C" w:rsidRPr="0023463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895</w:t>
            </w:r>
            <w:r w:rsidR="0023463C" w:rsidRPr="0023463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017</w:t>
            </w:r>
            <w:r w:rsidR="0023463C" w:rsidRPr="002346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728" w:type="dxa"/>
            <w:shd w:val="clear" w:color="auto" w:fill="auto"/>
          </w:tcPr>
          <w:p w14:paraId="04BBB6C7" w14:textId="5072A84A" w:rsidR="000820DD" w:rsidRPr="004C5FC5" w:rsidRDefault="000820DD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4,725,447.73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FA711" w14:textId="77777777" w:rsidR="000820DD" w:rsidRPr="00A74F80" w:rsidRDefault="000820DD" w:rsidP="000820D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6099088C" w14:textId="2F8094A3" w:rsidR="000820DD" w:rsidRPr="00E0378D" w:rsidRDefault="00A15EE6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5EE6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4D673F" w:rsidRPr="004D673F">
              <w:rPr>
                <w:rFonts w:ascii="Angsana New" w:hAnsi="Angsana New"/>
                <w:color w:val="000000"/>
                <w:sz w:val="30"/>
                <w:szCs w:val="30"/>
              </w:rPr>
              <w:t>889</w:t>
            </w:r>
            <w:r w:rsidRPr="00A15EE6">
              <w:rPr>
                <w:rFonts w:ascii="Angsana New" w:hAnsi="Angsana New"/>
                <w:color w:val="000000"/>
                <w:sz w:val="30"/>
                <w:szCs w:val="30"/>
              </w:rPr>
              <w:t>,267.43</w:t>
            </w:r>
          </w:p>
        </w:tc>
        <w:tc>
          <w:tcPr>
            <w:tcW w:w="1730" w:type="dxa"/>
            <w:shd w:val="clear" w:color="auto" w:fill="auto"/>
          </w:tcPr>
          <w:p w14:paraId="69E9C6BD" w14:textId="187FDB1E" w:rsidR="000820DD" w:rsidRPr="00B512E5" w:rsidRDefault="000820DD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4,725,447.73</w:t>
            </w:r>
          </w:p>
        </w:tc>
      </w:tr>
    </w:tbl>
    <w:p w14:paraId="30BEAC99" w14:textId="00CB6633" w:rsidR="00D764AD" w:rsidRDefault="002737A3" w:rsidP="00602C67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ค่าตัดจำหน่าย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D764AD">
        <w:rPr>
          <w:rFonts w:ascii="Angsana New" w:hAnsi="Angsana New"/>
          <w:sz w:val="30"/>
          <w:szCs w:val="30"/>
          <w:lang w:val="en-US"/>
        </w:rPr>
        <w:t>3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เดือน </w:t>
      </w:r>
      <w:r w:rsidR="00D764AD">
        <w:rPr>
          <w:rFonts w:ascii="Angsana New" w:hAnsi="Angsana New" w:hint="cs"/>
          <w:sz w:val="30"/>
          <w:szCs w:val="30"/>
          <w:cs/>
        </w:rPr>
        <w:t xml:space="preserve">และ </w:t>
      </w:r>
      <w:r w:rsidR="009B4258">
        <w:rPr>
          <w:rFonts w:ascii="Angsana New" w:hAnsi="Angsana New"/>
          <w:sz w:val="30"/>
          <w:szCs w:val="30"/>
          <w:lang w:val="en-US"/>
        </w:rPr>
        <w:t>9</w:t>
      </w:r>
      <w:r w:rsidR="00D764AD">
        <w:rPr>
          <w:rFonts w:ascii="Angsana New" w:hAnsi="Angsana New"/>
          <w:sz w:val="30"/>
          <w:szCs w:val="30"/>
          <w:lang w:val="en-US"/>
        </w:rPr>
        <w:t xml:space="preserve"> </w:t>
      </w:r>
      <w:r w:rsidR="00D764AD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764AD" w:rsidRPr="00547C1E">
        <w:rPr>
          <w:rFonts w:ascii="Angsana New" w:hAnsi="Angsana New"/>
          <w:sz w:val="30"/>
          <w:szCs w:val="30"/>
          <w:lang w:val="en-US"/>
        </w:rPr>
        <w:t>3</w:t>
      </w:r>
      <w:r w:rsidR="00D764AD">
        <w:rPr>
          <w:rFonts w:ascii="Angsana New" w:hAnsi="Angsana New"/>
          <w:sz w:val="30"/>
          <w:szCs w:val="30"/>
          <w:lang w:val="en-US"/>
        </w:rPr>
        <w:t>0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9B4258">
        <w:rPr>
          <w:rFonts w:ascii="Angsana New" w:hAnsi="Angsana New" w:hint="cs"/>
          <w:sz w:val="30"/>
          <w:szCs w:val="30"/>
          <w:cs/>
        </w:rPr>
        <w:t>กันยายน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 w:rsidRPr="00547C1E">
        <w:rPr>
          <w:rFonts w:ascii="Angsana New" w:hAnsi="Angsana New"/>
          <w:sz w:val="30"/>
          <w:szCs w:val="30"/>
        </w:rPr>
        <w:t>2567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 w:rsidRPr="00547C1E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 w:rsidRPr="00547C1E">
        <w:rPr>
          <w:rFonts w:ascii="Angsana New" w:hAnsi="Angsana New" w:hint="cs"/>
          <w:sz w:val="30"/>
          <w:szCs w:val="30"/>
          <w:cs/>
        </w:rPr>
        <w:t>ในงบก</w:t>
      </w:r>
      <w:r w:rsidR="00D764AD">
        <w:rPr>
          <w:rFonts w:ascii="Angsana New" w:hAnsi="Angsana New" w:hint="cs"/>
          <w:sz w:val="30"/>
          <w:szCs w:val="30"/>
          <w:cs/>
        </w:rPr>
        <w:t>า</w:t>
      </w:r>
      <w:r w:rsidR="00D764AD" w:rsidRPr="00547C1E">
        <w:rPr>
          <w:rFonts w:ascii="Angsana New" w:hAnsi="Angsana New" w:hint="cs"/>
          <w:sz w:val="30"/>
          <w:szCs w:val="30"/>
          <w:cs/>
        </w:rPr>
        <w:t xml:space="preserve">รเงินรวม 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จำนวน </w:t>
      </w:r>
      <w:r w:rsidR="001E25DC" w:rsidRPr="007855FD">
        <w:rPr>
          <w:rFonts w:ascii="Angsana New" w:hAnsi="Angsana New"/>
          <w:sz w:val="30"/>
          <w:szCs w:val="30"/>
          <w:lang w:val="en-US"/>
        </w:rPr>
        <w:t>0.30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 w:rsidRPr="00547C1E">
        <w:rPr>
          <w:rFonts w:ascii="Angsana New" w:hAnsi="Angsana New" w:hint="cs"/>
          <w:sz w:val="30"/>
          <w:szCs w:val="30"/>
          <w:cs/>
        </w:rPr>
        <w:t>ล้าน</w:t>
      </w:r>
      <w:r w:rsidR="00D764AD" w:rsidRPr="00547C1E">
        <w:rPr>
          <w:rFonts w:ascii="Angsana New" w:hAnsi="Angsana New"/>
          <w:sz w:val="30"/>
          <w:szCs w:val="30"/>
          <w:cs/>
        </w:rPr>
        <w:t>บาท</w:t>
      </w:r>
      <w:r w:rsidR="00D764AD" w:rsidRPr="00547C1E">
        <w:rPr>
          <w:rFonts w:ascii="Angsana New" w:hAnsi="Angsana New" w:hint="cs"/>
          <w:sz w:val="30"/>
          <w:szCs w:val="30"/>
          <w:cs/>
        </w:rPr>
        <w:t xml:space="preserve"> และ</w:t>
      </w:r>
      <w:r w:rsidR="00D764AD">
        <w:rPr>
          <w:rFonts w:ascii="Angsana New" w:hAnsi="Angsana New" w:hint="cs"/>
          <w:sz w:val="30"/>
          <w:szCs w:val="30"/>
          <w:cs/>
        </w:rPr>
        <w:t xml:space="preserve"> </w:t>
      </w:r>
      <w:r w:rsidR="00DA0CF8" w:rsidRPr="00AD00F0">
        <w:rPr>
          <w:rFonts w:ascii="Angsana New" w:hAnsi="Angsana New"/>
          <w:sz w:val="30"/>
          <w:szCs w:val="30"/>
          <w:lang w:val="en-US"/>
        </w:rPr>
        <w:t>0.</w:t>
      </w:r>
      <w:r w:rsidR="007855FD" w:rsidRPr="00AD00F0">
        <w:rPr>
          <w:rFonts w:ascii="Angsana New" w:hAnsi="Angsana New"/>
          <w:sz w:val="30"/>
          <w:szCs w:val="30"/>
          <w:lang w:val="en-US"/>
        </w:rPr>
        <w:t>91</w:t>
      </w:r>
      <w:r w:rsidR="00D764AD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D764AD" w:rsidRPr="00547C1E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D764AD">
        <w:rPr>
          <w:rFonts w:ascii="Angsana New" w:hAnsi="Angsana New" w:hint="cs"/>
          <w:sz w:val="30"/>
          <w:szCs w:val="30"/>
          <w:cs/>
        </w:rPr>
        <w:t xml:space="preserve"> </w:t>
      </w:r>
      <w:r w:rsidR="00D764AD" w:rsidRPr="009A70A6">
        <w:rPr>
          <w:rFonts w:ascii="Angsana New" w:hAnsi="Angsana New"/>
          <w:sz w:val="30"/>
          <w:szCs w:val="30"/>
          <w:cs/>
        </w:rPr>
        <w:t xml:space="preserve">จำนวน </w:t>
      </w:r>
      <w:r w:rsidR="001E25DC" w:rsidRPr="00D5133E">
        <w:rPr>
          <w:rFonts w:ascii="Angsana New" w:hAnsi="Angsana New"/>
          <w:sz w:val="30"/>
          <w:szCs w:val="30"/>
        </w:rPr>
        <w:t>0.30</w:t>
      </w:r>
      <w:r w:rsidR="00D764AD" w:rsidRPr="00DA0CF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907E20" w:rsidRPr="00AD00F0">
        <w:rPr>
          <w:rFonts w:ascii="Angsana New" w:hAnsi="Angsana New"/>
          <w:sz w:val="30"/>
          <w:szCs w:val="30"/>
        </w:rPr>
        <w:t>0.</w:t>
      </w:r>
      <w:r w:rsidR="00D5133E" w:rsidRPr="00AD00F0">
        <w:rPr>
          <w:rFonts w:ascii="Angsana New" w:hAnsi="Angsana New"/>
          <w:sz w:val="30"/>
          <w:szCs w:val="30"/>
        </w:rPr>
        <w:t>91</w:t>
      </w:r>
      <w:r w:rsidR="00D764AD" w:rsidRPr="00DA0CF8">
        <w:rPr>
          <w:rFonts w:ascii="Angsana New" w:hAnsi="Angsana New"/>
          <w:sz w:val="30"/>
          <w:szCs w:val="30"/>
          <w:cs/>
        </w:rPr>
        <w:t xml:space="preserve"> ล้าน</w:t>
      </w:r>
      <w:r w:rsidR="00D764AD" w:rsidRPr="00A43FBD">
        <w:rPr>
          <w:rFonts w:ascii="Angsana New" w:hAnsi="Angsana New"/>
          <w:sz w:val="30"/>
          <w:szCs w:val="30"/>
          <w:cs/>
        </w:rPr>
        <w:t>บาท</w:t>
      </w:r>
      <w:r w:rsidR="00D764AD">
        <w:rPr>
          <w:rFonts w:ascii="Angsana New" w:hAnsi="Angsana New"/>
          <w:sz w:val="30"/>
          <w:szCs w:val="30"/>
        </w:rPr>
        <w:t xml:space="preserve"> </w:t>
      </w:r>
      <w:r w:rsidR="00D764AD">
        <w:rPr>
          <w:rFonts w:ascii="Angsana New" w:hAnsi="Angsana New" w:hint="cs"/>
          <w:sz w:val="30"/>
          <w:szCs w:val="30"/>
          <w:cs/>
        </w:rPr>
        <w:t>ตามลำดับ</w:t>
      </w:r>
      <w:r w:rsidR="00D764AD" w:rsidRPr="00547C1E">
        <w:rPr>
          <w:rFonts w:ascii="Angsana New" w:hAnsi="Angsana New"/>
          <w:sz w:val="30"/>
          <w:szCs w:val="30"/>
        </w:rPr>
        <w:t xml:space="preserve"> ( 3</w:t>
      </w:r>
      <w:r w:rsidR="00D764AD">
        <w:rPr>
          <w:rFonts w:ascii="Angsana New" w:hAnsi="Angsana New"/>
          <w:sz w:val="30"/>
          <w:szCs w:val="30"/>
          <w:lang w:val="en-US"/>
        </w:rPr>
        <w:t>0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9B4258">
        <w:rPr>
          <w:rFonts w:ascii="Angsana New" w:hAnsi="Angsana New" w:hint="cs"/>
          <w:sz w:val="30"/>
          <w:szCs w:val="30"/>
          <w:cs/>
        </w:rPr>
        <w:t>กันยายน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 w:rsidRPr="00547C1E">
        <w:rPr>
          <w:rFonts w:ascii="Angsana New" w:hAnsi="Angsana New"/>
          <w:sz w:val="30"/>
          <w:szCs w:val="30"/>
        </w:rPr>
        <w:t>2566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: สำหรับงวด </w:t>
      </w:r>
      <w:r w:rsidR="00D764AD">
        <w:rPr>
          <w:rFonts w:ascii="Angsana New" w:hAnsi="Angsana New"/>
          <w:sz w:val="30"/>
          <w:szCs w:val="30"/>
          <w:lang w:val="en-US"/>
        </w:rPr>
        <w:t>3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เดือน </w:t>
      </w:r>
      <w:r w:rsidR="00D764A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E71F8">
        <w:rPr>
          <w:rFonts w:ascii="Angsana New" w:hAnsi="Angsana New"/>
          <w:sz w:val="30"/>
          <w:szCs w:val="30"/>
          <w:lang w:val="en-US"/>
        </w:rPr>
        <w:t>9</w:t>
      </w:r>
      <w:r w:rsidR="00D764AD">
        <w:rPr>
          <w:rFonts w:ascii="Angsana New" w:hAnsi="Angsana New"/>
          <w:sz w:val="30"/>
          <w:szCs w:val="30"/>
          <w:lang w:val="en-US"/>
        </w:rPr>
        <w:t xml:space="preserve"> </w:t>
      </w:r>
      <w:r w:rsidR="00D764AD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D764AD" w:rsidRPr="00547C1E">
        <w:rPr>
          <w:rFonts w:ascii="Angsana New" w:hAnsi="Angsana New"/>
          <w:sz w:val="30"/>
          <w:szCs w:val="30"/>
          <w:cs/>
        </w:rPr>
        <w:t>ในงบการเงิน</w:t>
      </w:r>
      <w:r w:rsidR="00D764AD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9393F">
        <w:rPr>
          <w:rFonts w:ascii="Angsana New" w:hAnsi="Angsana New"/>
          <w:sz w:val="30"/>
          <w:szCs w:val="30"/>
        </w:rPr>
        <w:t>0.3</w:t>
      </w:r>
      <w:r w:rsidR="008C3FD9">
        <w:rPr>
          <w:rFonts w:ascii="Angsana New" w:hAnsi="Angsana New"/>
          <w:sz w:val="30"/>
          <w:szCs w:val="30"/>
        </w:rPr>
        <w:t>0</w:t>
      </w:r>
      <w:r w:rsidR="00D764AD" w:rsidRPr="00547C1E">
        <w:rPr>
          <w:rFonts w:ascii="Angsana New" w:hAnsi="Angsana New"/>
          <w:sz w:val="30"/>
          <w:szCs w:val="30"/>
        </w:rPr>
        <w:t xml:space="preserve"> 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ล้านบาท </w:t>
      </w:r>
      <w:r w:rsidR="00D764A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393F">
        <w:rPr>
          <w:rFonts w:ascii="Angsana New" w:hAnsi="Angsana New"/>
          <w:sz w:val="30"/>
          <w:szCs w:val="30"/>
          <w:lang w:val="en-US"/>
        </w:rPr>
        <w:t>0.</w:t>
      </w:r>
      <w:r w:rsidR="00F831F0">
        <w:rPr>
          <w:rFonts w:ascii="Angsana New" w:hAnsi="Angsana New"/>
          <w:sz w:val="30"/>
          <w:szCs w:val="30"/>
          <w:lang w:val="en-US"/>
        </w:rPr>
        <w:t>92</w:t>
      </w:r>
      <w:r w:rsidR="00D764AD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D764AD" w:rsidRPr="00547C1E">
        <w:rPr>
          <w:rFonts w:ascii="Angsana New" w:hAnsi="Angsana New"/>
          <w:sz w:val="30"/>
          <w:szCs w:val="30"/>
          <w:cs/>
        </w:rPr>
        <w:t>)</w:t>
      </w:r>
    </w:p>
    <w:p w14:paraId="28495E71" w14:textId="09C09F54" w:rsidR="00B03B3F" w:rsidRDefault="00B03B3F" w:rsidP="006025A6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BE6074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28495E72" w14:textId="3595C0A8" w:rsidR="001220AA" w:rsidRPr="001079F3" w:rsidRDefault="001079F3" w:rsidP="00602C67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after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1079F3">
        <w:rPr>
          <w:rFonts w:ascii="Angsana New" w:hAnsi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 ณ วันที่ </w:t>
      </w:r>
      <w:r w:rsidR="00090568" w:rsidRPr="00090568">
        <w:rPr>
          <w:rFonts w:ascii="Angsana New" w:hAnsi="Angsana New"/>
          <w:sz w:val="30"/>
          <w:szCs w:val="30"/>
        </w:rPr>
        <w:t xml:space="preserve">30 </w:t>
      </w:r>
      <w:r w:rsidR="007817E9">
        <w:rPr>
          <w:rFonts w:ascii="Angsana New" w:hAnsi="Angsana New" w:hint="cs"/>
          <w:sz w:val="30"/>
          <w:szCs w:val="30"/>
          <w:cs/>
        </w:rPr>
        <w:t>กันยายน</w:t>
      </w:r>
      <w:r w:rsidR="00DE2F5B">
        <w:rPr>
          <w:rFonts w:ascii="Angsana New" w:hAnsi="Angsana New" w:hint="cs"/>
          <w:sz w:val="30"/>
          <w:szCs w:val="30"/>
          <w:cs/>
        </w:rPr>
        <w:t xml:space="preserve"> </w:t>
      </w:r>
      <w:r w:rsidR="00DE2F5B">
        <w:rPr>
          <w:rFonts w:ascii="Angsana New" w:hAnsi="Angsana New"/>
          <w:sz w:val="30"/>
          <w:szCs w:val="30"/>
        </w:rPr>
        <w:t>256</w:t>
      </w:r>
      <w:r w:rsidR="00BC373D" w:rsidRPr="00BC373D">
        <w:rPr>
          <w:rFonts w:ascii="Angsana New" w:hAnsi="Angsana New" w:hint="cs"/>
          <w:sz w:val="30"/>
          <w:szCs w:val="30"/>
          <w:lang w:val="en-GB"/>
        </w:rPr>
        <w:t>7</w:t>
      </w:r>
      <w:r w:rsidR="00DE2F5B">
        <w:rPr>
          <w:rFonts w:ascii="Angsana New" w:hAnsi="Angsana New"/>
          <w:sz w:val="30"/>
          <w:szCs w:val="30"/>
        </w:rPr>
        <w:t xml:space="preserve"> </w:t>
      </w:r>
      <w:r w:rsidR="00DE2F5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1079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</w:t>
      </w:r>
      <w:r w:rsidR="00BC373D" w:rsidRPr="00BC373D">
        <w:rPr>
          <w:rFonts w:ascii="Angsana New" w:hAnsi="Angsana New" w:hint="cs"/>
          <w:sz w:val="30"/>
          <w:szCs w:val="30"/>
          <w:lang w:val="en-GB"/>
        </w:rPr>
        <w:t>6</w:t>
      </w:r>
      <w:r w:rsidR="00CC0D74">
        <w:rPr>
          <w:rFonts w:ascii="Angsana New" w:hAnsi="Angsana New"/>
          <w:sz w:val="30"/>
          <w:szCs w:val="30"/>
        </w:rPr>
        <w:t xml:space="preserve"> </w:t>
      </w:r>
      <w:r w:rsidRPr="001079F3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tbl>
      <w:tblPr>
        <w:tblW w:w="102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728"/>
        <w:gridCol w:w="1728"/>
        <w:gridCol w:w="236"/>
        <w:gridCol w:w="1728"/>
        <w:gridCol w:w="1728"/>
      </w:tblGrid>
      <w:tr w:rsidR="00F309E7" w:rsidRPr="005F6C33" w14:paraId="28495E77" w14:textId="77777777" w:rsidTr="009C203F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F309E7" w:rsidRPr="005F6C33" w:rsidRDefault="00F309E7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bookmarkStart w:id="10" w:name="_Hlk146543332"/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750BD18" w14:textId="77777777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A0DC514" w14:textId="1FB1E952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E2D48A" w14:textId="1FBFBEF7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8495E74" w14:textId="22F9F96F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8495E76" w14:textId="77777777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10D1B" w:rsidRPr="005F6C33" w14:paraId="4F78B552" w14:textId="77777777" w:rsidTr="009C203F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21478" w14:textId="77777777" w:rsidR="00610D1B" w:rsidRPr="005F6C33" w:rsidRDefault="00610D1B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B87F7" w14:textId="17B6671B" w:rsidR="00610D1B" w:rsidRPr="005F6C33" w:rsidRDefault="00610D1B" w:rsidP="005E2B63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DBC726" w14:textId="77777777" w:rsidR="00610D1B" w:rsidRPr="005F6C33" w:rsidRDefault="00610D1B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8D1C04" w14:textId="45C0D693" w:rsidR="00610D1B" w:rsidRPr="005F6C33" w:rsidRDefault="00610D1B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62E" w:rsidRPr="005F6C33" w14:paraId="28495E7C" w14:textId="77777777" w:rsidTr="009C203F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F8462E" w:rsidRPr="005F6C33" w:rsidRDefault="00F8462E" w:rsidP="00F8462E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19DF5251" w14:textId="39BA577D" w:rsidR="00F8462E" w:rsidRDefault="00090568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090568">
              <w:rPr>
                <w:sz w:val="30"/>
                <w:szCs w:val="30"/>
              </w:rPr>
              <w:t xml:space="preserve">30 </w:t>
            </w:r>
            <w:r w:rsidR="005046EA">
              <w:rPr>
                <w:rFonts w:hint="cs"/>
                <w:sz w:val="30"/>
                <w:szCs w:val="30"/>
                <w:cs/>
              </w:rPr>
              <w:t>กั</w:t>
            </w:r>
            <w:r w:rsidR="00DD10C5">
              <w:rPr>
                <w:rFonts w:hint="cs"/>
                <w:sz w:val="30"/>
                <w:szCs w:val="30"/>
                <w:cs/>
              </w:rPr>
              <w:t>นยายน</w:t>
            </w:r>
            <w:r w:rsidR="00F8462E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8462E" w:rsidRPr="00D044B5">
              <w:rPr>
                <w:sz w:val="30"/>
                <w:szCs w:val="30"/>
              </w:rPr>
              <w:t>256</w:t>
            </w:r>
            <w:r w:rsidR="00F8462E"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5DC46FB6" w14:textId="6A03104D" w:rsidR="00F8462E" w:rsidRDefault="00F8462E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E1B907" w14:textId="5D3F3AED" w:rsidR="00F8462E" w:rsidRDefault="00F8462E" w:rsidP="00F8462E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8495E79" w14:textId="3FA3D557" w:rsidR="00F8462E" w:rsidRPr="001079F3" w:rsidRDefault="00090568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090568">
              <w:rPr>
                <w:sz w:val="30"/>
                <w:szCs w:val="30"/>
              </w:rPr>
              <w:t xml:space="preserve">30 </w:t>
            </w:r>
            <w:r w:rsidR="00DD10C5">
              <w:rPr>
                <w:rFonts w:hint="cs"/>
                <w:sz w:val="30"/>
                <w:szCs w:val="30"/>
                <w:cs/>
              </w:rPr>
              <w:t>กันยายน</w:t>
            </w:r>
            <w:r w:rsidR="00F8462E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8462E" w:rsidRPr="00D044B5">
              <w:rPr>
                <w:sz w:val="30"/>
                <w:szCs w:val="30"/>
              </w:rPr>
              <w:t>256</w:t>
            </w:r>
            <w:r w:rsidR="00F8462E"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8495E7B" w14:textId="06AB8248" w:rsidR="00F8462E" w:rsidRPr="001079F3" w:rsidRDefault="00F8462E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2B241F" w:rsidRPr="005F6C33" w14:paraId="28495E86" w14:textId="77777777" w:rsidTr="00AD00F0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449A3D2C" w:rsidR="002B241F" w:rsidRPr="002A5498" w:rsidRDefault="002B241F" w:rsidP="002B24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79F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</w:tcPr>
          <w:p w14:paraId="48378CD1" w14:textId="5905D009" w:rsidR="002B241F" w:rsidRPr="00E6515D" w:rsidRDefault="00BC373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391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774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1728" w:type="dxa"/>
            <w:shd w:val="clear" w:color="auto" w:fill="auto"/>
          </w:tcPr>
          <w:p w14:paraId="18DABB88" w14:textId="6F21CA58" w:rsidR="002B241F" w:rsidRPr="00E6515D" w:rsidRDefault="00BC373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2B241F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727</w:t>
            </w:r>
            <w:r w:rsidR="002B241F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922</w:t>
            </w:r>
            <w:r w:rsidR="002B241F"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26A04524" w14:textId="1B61FAAF" w:rsidR="002B241F" w:rsidRPr="00313999" w:rsidRDefault="002B241F" w:rsidP="002B24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28495E83" w14:textId="294A7112" w:rsidR="002B241F" w:rsidRPr="00E6515D" w:rsidRDefault="00BC373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941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336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1728" w:type="dxa"/>
            <w:shd w:val="clear" w:color="auto" w:fill="auto"/>
          </w:tcPr>
          <w:p w14:paraId="28495E85" w14:textId="029D2C76" w:rsidR="002B241F" w:rsidRPr="00E6515D" w:rsidRDefault="00BC373D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2B241F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525</w:t>
            </w:r>
            <w:r w:rsidR="002B241F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834</w:t>
            </w:r>
            <w:r w:rsidR="002B241F"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</w:tr>
      <w:tr w:rsidR="002B241F" w:rsidRPr="005F6C33" w14:paraId="2CA163F8" w14:textId="77777777" w:rsidTr="00AD00F0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EFF3D5" w14:textId="60C1411D" w:rsidR="002B241F" w:rsidRPr="001079F3" w:rsidRDefault="002B241F" w:rsidP="002B24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079F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</w:tcPr>
          <w:p w14:paraId="166A18E2" w14:textId="6CCB0288" w:rsidR="002B241F" w:rsidRPr="00E6515D" w:rsidRDefault="00EA4071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506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249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F495C28" w14:textId="37AD327E" w:rsidR="002B241F" w:rsidRPr="00E6515D" w:rsidRDefault="002B241F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(94,113.39)</w:t>
            </w:r>
          </w:p>
        </w:tc>
        <w:tc>
          <w:tcPr>
            <w:tcW w:w="236" w:type="dxa"/>
            <w:shd w:val="clear" w:color="auto" w:fill="auto"/>
          </w:tcPr>
          <w:p w14:paraId="3C61645D" w14:textId="77777777" w:rsidR="002B241F" w:rsidRPr="00313999" w:rsidRDefault="002B241F" w:rsidP="002B24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7F542B1C" w14:textId="3169E55F" w:rsidR="002B241F" w:rsidRPr="00E6515D" w:rsidRDefault="00EA4071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506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249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B06BD84" w14:textId="595A03AE" w:rsidR="002B241F" w:rsidRPr="00E6515D" w:rsidRDefault="002B241F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(94,113.39)</w:t>
            </w:r>
          </w:p>
        </w:tc>
      </w:tr>
      <w:tr w:rsidR="00F309E7" w:rsidRPr="005F6C33" w14:paraId="28495E90" w14:textId="77777777" w:rsidTr="00AD00F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06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03BDA9" w:rsidR="00F309E7" w:rsidRPr="001079F3" w:rsidRDefault="00F309E7" w:rsidP="00DD36DE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6B071AAF" w14:textId="760143CD" w:rsidR="00F309E7" w:rsidRPr="00E6515D" w:rsidRDefault="00BC373D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885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524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728" w:type="dxa"/>
            <w:shd w:val="clear" w:color="auto" w:fill="auto"/>
          </w:tcPr>
          <w:p w14:paraId="5660F8F8" w14:textId="0A378CBD" w:rsidR="00F309E7" w:rsidRPr="00E6515D" w:rsidRDefault="00BC373D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BC0380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633</w:t>
            </w:r>
            <w:r w:rsidR="00BC0380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809</w:t>
            </w:r>
            <w:r w:rsidR="00BC0380"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4E35C706" w14:textId="30696553" w:rsidR="00F309E7" w:rsidRPr="001079F3" w:rsidRDefault="00F309E7" w:rsidP="00790B5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28495E8D" w14:textId="65622FB3" w:rsidR="00F309E7" w:rsidRPr="00E6515D" w:rsidRDefault="00BC373D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435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086</w:t>
            </w:r>
            <w:r w:rsidR="00EA4071"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  <w:tc>
          <w:tcPr>
            <w:tcW w:w="1728" w:type="dxa"/>
            <w:shd w:val="clear" w:color="auto" w:fill="auto"/>
          </w:tcPr>
          <w:p w14:paraId="28495E8F" w14:textId="61CF2B91" w:rsidR="00F309E7" w:rsidRPr="00E6515D" w:rsidRDefault="00BC373D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EF6351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431</w:t>
            </w:r>
            <w:r w:rsidR="00EF6351"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  <w:r w:rsidR="00EF6351"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</w:tr>
      <w:bookmarkEnd w:id="10"/>
    </w:tbl>
    <w:p w14:paraId="32BE2A2D" w14:textId="77777777" w:rsidR="00602C67" w:rsidRDefault="00602C67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77F53839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780CAA1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20781BA2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4835FB44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32AFB882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1260E9A9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6E2C599D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4B8D247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419F6ED9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22CDBF85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A5F7B91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79BADDD4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C26A421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7EF15F0F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28495EC7" w14:textId="15CBB3D4" w:rsidR="00313999" w:rsidRDefault="00D5168C" w:rsidP="002C0C25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120" w:line="240" w:lineRule="auto"/>
        <w:ind w:left="990" w:right="-462" w:hanging="450"/>
        <w:jc w:val="distribute"/>
        <w:rPr>
          <w:rFonts w:ascii="Angsana New" w:hAnsi="Angsana New"/>
          <w:sz w:val="30"/>
          <w:szCs w:val="30"/>
        </w:rPr>
      </w:pPr>
      <w:r w:rsidRPr="00D5168C">
        <w:rPr>
          <w:rFonts w:ascii="Angsana New" w:hAnsi="Angsana New"/>
          <w:sz w:val="30"/>
          <w:szCs w:val="30"/>
          <w:cs/>
        </w:rPr>
        <w:lastRenderedPageBreak/>
        <w:t>ค่าใช้จ่าย(รายได้)ภาษีเงินได้ สำหรับ</w:t>
      </w:r>
      <w:r w:rsidR="00E05173">
        <w:rPr>
          <w:rFonts w:ascii="Angsana New" w:hAnsi="Angsana New" w:hint="cs"/>
          <w:sz w:val="30"/>
          <w:szCs w:val="30"/>
          <w:cs/>
        </w:rPr>
        <w:t xml:space="preserve">งวด </w:t>
      </w:r>
      <w:r w:rsidR="00E05173">
        <w:rPr>
          <w:rFonts w:ascii="Angsana New" w:hAnsi="Angsana New"/>
          <w:sz w:val="30"/>
          <w:szCs w:val="30"/>
        </w:rPr>
        <w:t xml:space="preserve">3 </w:t>
      </w:r>
      <w:r w:rsidR="00E05173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090568">
        <w:rPr>
          <w:rFonts w:ascii="Angsana New" w:hAnsi="Angsana New" w:hint="cs"/>
          <w:sz w:val="30"/>
          <w:szCs w:val="30"/>
          <w:cs/>
        </w:rPr>
        <w:t xml:space="preserve">และ </w:t>
      </w:r>
      <w:r w:rsidR="009942FE">
        <w:rPr>
          <w:rFonts w:ascii="Angsana New" w:hAnsi="Angsana New"/>
          <w:sz w:val="30"/>
          <w:szCs w:val="30"/>
        </w:rPr>
        <w:t>9</w:t>
      </w:r>
      <w:r w:rsidR="00090568">
        <w:rPr>
          <w:rFonts w:ascii="Angsana New" w:hAnsi="Angsana New"/>
          <w:sz w:val="30"/>
          <w:szCs w:val="30"/>
        </w:rPr>
        <w:t xml:space="preserve"> </w:t>
      </w:r>
      <w:r w:rsidR="00090568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D516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0568" w:rsidRPr="00090568">
        <w:rPr>
          <w:rFonts w:ascii="Angsana New" w:hAnsi="Angsana New"/>
          <w:sz w:val="30"/>
          <w:szCs w:val="30"/>
        </w:rPr>
        <w:t xml:space="preserve">30 </w:t>
      </w:r>
      <w:r w:rsidR="00430AF5">
        <w:rPr>
          <w:rFonts w:ascii="Angsana New" w:hAnsi="Angsana New" w:hint="cs"/>
          <w:sz w:val="30"/>
          <w:szCs w:val="30"/>
          <w:cs/>
        </w:rPr>
        <w:t>กันยายน</w:t>
      </w:r>
      <w:r w:rsidRPr="00D5168C">
        <w:rPr>
          <w:rFonts w:ascii="Angsana New" w:hAnsi="Angsana New"/>
          <w:sz w:val="30"/>
          <w:szCs w:val="30"/>
          <w:cs/>
        </w:rPr>
        <w:t xml:space="preserve"> </w:t>
      </w:r>
      <w:r w:rsidRPr="00D5168C">
        <w:rPr>
          <w:rFonts w:ascii="Angsana New" w:hAnsi="Angsana New"/>
          <w:sz w:val="30"/>
          <w:szCs w:val="30"/>
        </w:rPr>
        <w:t>256</w:t>
      </w:r>
      <w:r w:rsidR="00E05173">
        <w:rPr>
          <w:rFonts w:ascii="Angsana New" w:hAnsi="Angsana New"/>
          <w:sz w:val="30"/>
          <w:szCs w:val="30"/>
        </w:rPr>
        <w:t>7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และ </w:t>
      </w:r>
      <w:r w:rsidRPr="00D5168C">
        <w:rPr>
          <w:rFonts w:ascii="Angsana New" w:hAnsi="Angsana New"/>
          <w:sz w:val="30"/>
          <w:szCs w:val="30"/>
        </w:rPr>
        <w:t>256</w:t>
      </w:r>
      <w:r w:rsidR="00E05173">
        <w:rPr>
          <w:rFonts w:ascii="Angsana New" w:hAnsi="Angsana New"/>
          <w:sz w:val="30"/>
          <w:szCs w:val="30"/>
        </w:rPr>
        <w:t>6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103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31"/>
        <w:gridCol w:w="1531"/>
        <w:gridCol w:w="236"/>
        <w:gridCol w:w="1531"/>
        <w:gridCol w:w="1531"/>
      </w:tblGrid>
      <w:tr w:rsidR="00427358" w:rsidRPr="00335FC9" w14:paraId="028ADD0D" w14:textId="77777777" w:rsidTr="00AD00F0">
        <w:tc>
          <w:tcPr>
            <w:tcW w:w="3969" w:type="dxa"/>
            <w:shd w:val="clear" w:color="auto" w:fill="auto"/>
          </w:tcPr>
          <w:p w14:paraId="455E05AD" w14:textId="77777777" w:rsidR="00427358" w:rsidRPr="00335FC9" w:rsidRDefault="0042735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1" w:name="_Hlk158892001"/>
          </w:p>
        </w:tc>
        <w:tc>
          <w:tcPr>
            <w:tcW w:w="1531" w:type="dxa"/>
            <w:shd w:val="clear" w:color="auto" w:fill="auto"/>
          </w:tcPr>
          <w:p w14:paraId="430C9703" w14:textId="777A136A" w:rsidR="00427358" w:rsidRPr="00335FC9" w:rsidRDefault="00427358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2CE9E5F0" w14:textId="77777777" w:rsidR="00427358" w:rsidRPr="00335FC9" w:rsidRDefault="00427358" w:rsidP="00AB720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93DF92" w14:textId="466F0A45" w:rsidR="00427358" w:rsidRPr="00335FC9" w:rsidRDefault="00427358" w:rsidP="00AB720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550A2DC6" w14:textId="0232CA9F" w:rsidR="00427358" w:rsidRPr="00335FC9" w:rsidRDefault="00427358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</w:rPr>
              <w:t>(</w:t>
            </w:r>
            <w:r w:rsidRPr="00335FC9">
              <w:rPr>
                <w:color w:val="000000"/>
                <w:sz w:val="28"/>
                <w:szCs w:val="28"/>
                <w:cs/>
              </w:rPr>
              <w:t>หน่วย</w:t>
            </w:r>
            <w:r w:rsidRPr="00335FC9">
              <w:rPr>
                <w:color w:val="000000"/>
                <w:sz w:val="28"/>
                <w:szCs w:val="28"/>
              </w:rPr>
              <w:t xml:space="preserve">: </w:t>
            </w:r>
            <w:r w:rsidRPr="00335FC9">
              <w:rPr>
                <w:color w:val="000000"/>
                <w:sz w:val="28"/>
                <w:szCs w:val="28"/>
                <w:cs/>
              </w:rPr>
              <w:t>บาท</w:t>
            </w:r>
            <w:r w:rsidRPr="00335FC9">
              <w:rPr>
                <w:color w:val="000000"/>
                <w:sz w:val="28"/>
                <w:szCs w:val="28"/>
              </w:rPr>
              <w:t>)</w:t>
            </w:r>
          </w:p>
        </w:tc>
      </w:tr>
      <w:tr w:rsidR="00090568" w:rsidRPr="00335FC9" w14:paraId="60F4D21A" w14:textId="77777777" w:rsidTr="00AD00F0">
        <w:tc>
          <w:tcPr>
            <w:tcW w:w="3969" w:type="dxa"/>
            <w:shd w:val="clear" w:color="auto" w:fill="auto"/>
          </w:tcPr>
          <w:p w14:paraId="73FD20C5" w14:textId="77777777" w:rsidR="00090568" w:rsidRPr="00335FC9" w:rsidRDefault="0009056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60" w:type="dxa"/>
            <w:gridSpan w:val="5"/>
            <w:shd w:val="clear" w:color="auto" w:fill="auto"/>
          </w:tcPr>
          <w:p w14:paraId="2A5A301F" w14:textId="0883CA84" w:rsidR="00090568" w:rsidRPr="00335FC9" w:rsidRDefault="002C0C25" w:rsidP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03493" w:rsidRPr="00335FC9" w14:paraId="02FAC74D" w14:textId="77777777" w:rsidTr="00AD00F0">
        <w:tc>
          <w:tcPr>
            <w:tcW w:w="3969" w:type="dxa"/>
            <w:shd w:val="clear" w:color="auto" w:fill="auto"/>
          </w:tcPr>
          <w:p w14:paraId="4683BBCF" w14:textId="77777777" w:rsidR="00E03493" w:rsidRPr="00335FC9" w:rsidRDefault="00E03493" w:rsidP="006909D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03AA85D5" w14:textId="209313D7" w:rsidR="00E03493" w:rsidRPr="00335FC9" w:rsidRDefault="002C0C25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4271BA55" w14:textId="5E732DA2" w:rsidR="00E03493" w:rsidRPr="00335FC9" w:rsidRDefault="00E03493" w:rsidP="006909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22C88DF5" w14:textId="6204887C" w:rsidR="00E03493" w:rsidRPr="00335FC9" w:rsidRDefault="002C0C25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AD462B"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27358" w:rsidRPr="00335FC9" w14:paraId="06DFC645" w14:textId="77777777" w:rsidTr="00AD00F0">
        <w:tc>
          <w:tcPr>
            <w:tcW w:w="3969" w:type="dxa"/>
            <w:shd w:val="clear" w:color="auto" w:fill="auto"/>
          </w:tcPr>
          <w:p w14:paraId="161B26C3" w14:textId="77777777" w:rsidR="00427358" w:rsidRPr="00335FC9" w:rsidRDefault="00427358" w:rsidP="006909D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3BB7F991" w14:textId="73E83F5F" w:rsidR="00427358" w:rsidRPr="00335FC9" w:rsidRDefault="002C0C25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EA6458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2C0C25">
              <w:rPr>
                <w:sz w:val="28"/>
                <w:szCs w:val="28"/>
                <w:cs/>
              </w:rPr>
              <w:t xml:space="preserve">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0DE028FB" w14:textId="2217FDF3" w:rsidR="00427358" w:rsidRPr="00335FC9" w:rsidRDefault="002C0C25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AD462B">
              <w:rPr>
                <w:rFonts w:hint="cs"/>
                <w:sz w:val="28"/>
                <w:szCs w:val="28"/>
                <w:cs/>
              </w:rPr>
              <w:t>กันยายน</w:t>
            </w:r>
            <w:r w:rsidR="00E03493"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="00E03493" w:rsidRPr="00335FC9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5238F48" w14:textId="46C1A4E8" w:rsidR="00427358" w:rsidRPr="00335FC9" w:rsidRDefault="00427358" w:rsidP="006909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73D4FA0" w14:textId="1AABC3EE" w:rsidR="00427358" w:rsidRPr="00335FC9" w:rsidRDefault="002C0C25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AD462B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2C0C25">
              <w:rPr>
                <w:sz w:val="28"/>
                <w:szCs w:val="28"/>
                <w:cs/>
              </w:rPr>
              <w:t xml:space="preserve">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5FA2E2B3" w14:textId="07CABF4D" w:rsidR="00427358" w:rsidRPr="00335FC9" w:rsidRDefault="002C0C25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AD462B">
              <w:rPr>
                <w:rFonts w:hint="cs"/>
                <w:sz w:val="28"/>
                <w:szCs w:val="28"/>
                <w:cs/>
              </w:rPr>
              <w:t>กันยายน</w:t>
            </w:r>
            <w:r w:rsidR="00427358"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="00427358" w:rsidRPr="00335FC9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427358" w:rsidRPr="00335FC9" w14:paraId="5D260985" w14:textId="77777777" w:rsidTr="00AD00F0">
        <w:trPr>
          <w:trHeight w:val="203"/>
        </w:trPr>
        <w:tc>
          <w:tcPr>
            <w:tcW w:w="3969" w:type="dxa"/>
            <w:shd w:val="clear" w:color="auto" w:fill="auto"/>
            <w:vAlign w:val="center"/>
          </w:tcPr>
          <w:p w14:paraId="51C6055B" w14:textId="6DEA6575" w:rsidR="00427358" w:rsidRPr="00335FC9" w:rsidRDefault="00427358" w:rsidP="005D610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531" w:type="dxa"/>
            <w:shd w:val="clear" w:color="auto" w:fill="auto"/>
          </w:tcPr>
          <w:p w14:paraId="2BC240FD" w14:textId="77777777" w:rsidR="00427358" w:rsidRPr="00335FC9" w:rsidRDefault="004273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3B43EFDC" w14:textId="77777777" w:rsidR="00427358" w:rsidRPr="00335FC9" w:rsidRDefault="00427358" w:rsidP="00AB72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A1D45F" w14:textId="73E5358A" w:rsidR="00427358" w:rsidRPr="00335FC9" w:rsidRDefault="00427358" w:rsidP="00AB72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09F1E9B2" w14:textId="54F13C44" w:rsidR="00427358" w:rsidRPr="00335FC9" w:rsidRDefault="004273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1149F418" w14:textId="77777777" w:rsidR="00427358" w:rsidRPr="00335FC9" w:rsidRDefault="004273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C0C25" w:rsidRPr="00335FC9" w14:paraId="2DC13991" w14:textId="77777777" w:rsidTr="00AD00F0">
        <w:trPr>
          <w:trHeight w:val="203"/>
        </w:trPr>
        <w:tc>
          <w:tcPr>
            <w:tcW w:w="3969" w:type="dxa"/>
            <w:shd w:val="clear" w:color="auto" w:fill="auto"/>
            <w:vAlign w:val="center"/>
          </w:tcPr>
          <w:p w14:paraId="17481420" w14:textId="433ABD32" w:rsidR="002C0C25" w:rsidRPr="00335FC9" w:rsidRDefault="002C0C25" w:rsidP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ภาษีเงินได้สำหรับ</w:t>
            </w:r>
            <w:r w:rsidRPr="00335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531" w:type="dxa"/>
            <w:shd w:val="clear" w:color="auto" w:fill="auto"/>
          </w:tcPr>
          <w:p w14:paraId="7F8DE03C" w14:textId="2BE3AA50" w:rsidR="002C0C25" w:rsidRPr="00BF1766" w:rsidRDefault="00BC373D" w:rsidP="00E6515D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207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011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1531" w:type="dxa"/>
            <w:shd w:val="clear" w:color="auto" w:fill="auto"/>
          </w:tcPr>
          <w:p w14:paraId="32D4D1E6" w14:textId="0297CEF7" w:rsidR="002C0C25" w:rsidRPr="00BF1766" w:rsidRDefault="00BC373D" w:rsidP="00E6515D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372989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958</w:t>
            </w:r>
            <w:r w:rsidR="00372989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  <w:r w:rsidR="00372989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756DFD79" w14:textId="51011D7B" w:rsidR="002C0C25" w:rsidRPr="00BF1766" w:rsidRDefault="002C0C25" w:rsidP="00E6515D">
            <w:pPr>
              <w:tabs>
                <w:tab w:val="decimal" w:pos="102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3B12B148" w14:textId="6337B97D" w:rsidR="002C0C25" w:rsidRPr="00BF1766" w:rsidRDefault="00BC373D" w:rsidP="00E6515D">
            <w:pPr>
              <w:tabs>
                <w:tab w:val="decimal" w:pos="102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364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524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531" w:type="dxa"/>
            <w:shd w:val="clear" w:color="auto" w:fill="auto"/>
          </w:tcPr>
          <w:p w14:paraId="312D3118" w14:textId="6665E7A2" w:rsidR="002C0C25" w:rsidRPr="00BF1766" w:rsidRDefault="00BC373D" w:rsidP="00E6515D">
            <w:pPr>
              <w:tabs>
                <w:tab w:val="decimal" w:pos="102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116BE3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142</w:t>
            </w:r>
            <w:r w:rsidR="00116BE3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554</w:t>
            </w:r>
            <w:r w:rsidR="00116BE3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</w:p>
        </w:tc>
      </w:tr>
      <w:tr w:rsidR="002C0C25" w:rsidRPr="00335FC9" w14:paraId="028D0032" w14:textId="77777777" w:rsidTr="00AD00F0">
        <w:trPr>
          <w:trHeight w:val="203"/>
        </w:trPr>
        <w:tc>
          <w:tcPr>
            <w:tcW w:w="3969" w:type="dxa"/>
            <w:shd w:val="clear" w:color="auto" w:fill="auto"/>
            <w:vAlign w:val="center"/>
          </w:tcPr>
          <w:p w14:paraId="17F7B339" w14:textId="6B5AAD08" w:rsidR="002C0C25" w:rsidRPr="00335FC9" w:rsidRDefault="002C0C25" w:rsidP="002C0C2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531" w:type="dxa"/>
            <w:shd w:val="clear" w:color="auto" w:fill="auto"/>
          </w:tcPr>
          <w:p w14:paraId="57AEA8F9" w14:textId="77777777" w:rsidR="002C0C25" w:rsidRPr="00BF1766" w:rsidRDefault="002C0C25" w:rsidP="00E6515D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65447C04" w14:textId="77777777" w:rsidR="002C0C25" w:rsidRPr="00BF1766" w:rsidRDefault="002C0C25" w:rsidP="00E6515D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2E21A7" w14:textId="21F5943C" w:rsidR="002C0C25" w:rsidRPr="00BF1766" w:rsidRDefault="002C0C25" w:rsidP="00E6515D">
            <w:pPr>
              <w:tabs>
                <w:tab w:val="decimal" w:pos="102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145215C5" w14:textId="15FDC2FD" w:rsidR="002C0C25" w:rsidRPr="00BF1766" w:rsidRDefault="002C0C25" w:rsidP="00E6515D">
            <w:pPr>
              <w:tabs>
                <w:tab w:val="decimal" w:pos="1023"/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79B7282B" w14:textId="77777777" w:rsidR="002C0C25" w:rsidRPr="00BF1766" w:rsidRDefault="002C0C25" w:rsidP="00E6515D">
            <w:pPr>
              <w:tabs>
                <w:tab w:val="decimal" w:pos="1023"/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0C25" w:rsidRPr="00335FC9" w14:paraId="0C185394" w14:textId="77777777" w:rsidTr="00AD00F0">
        <w:trPr>
          <w:trHeight w:val="203"/>
        </w:trPr>
        <w:tc>
          <w:tcPr>
            <w:tcW w:w="3969" w:type="dxa"/>
            <w:shd w:val="clear" w:color="auto" w:fill="auto"/>
            <w:vAlign w:val="center"/>
          </w:tcPr>
          <w:p w14:paraId="17018767" w14:textId="4FFFA566" w:rsidR="002C0C25" w:rsidRPr="00335FC9" w:rsidRDefault="002C0C25" w:rsidP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C8B254" w14:textId="396FAEFD" w:rsidR="002C0C25" w:rsidRPr="00BF1766" w:rsidRDefault="001D541C" w:rsidP="00E6515D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495</w:t>
            </w:r>
            <w:r w:rsidRPr="001D54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528</w:t>
            </w:r>
            <w:r w:rsidRPr="001D5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B2EE0F" w14:textId="7627C901" w:rsidR="002C0C25" w:rsidRPr="00BF1766" w:rsidRDefault="00BC373D" w:rsidP="00E6515D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="00D33228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054</w:t>
            </w:r>
            <w:r w:rsidR="00D33228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76517D13" w14:textId="65A86837" w:rsidR="002C0C25" w:rsidRPr="00BF1766" w:rsidRDefault="002C0C25" w:rsidP="00E6515D">
            <w:pPr>
              <w:tabs>
                <w:tab w:val="decimal" w:pos="102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90A05D3" w14:textId="627B9A63" w:rsidR="002C0C25" w:rsidRPr="00BF1766" w:rsidRDefault="00BF1766" w:rsidP="00E6515D">
            <w:pPr>
              <w:tabs>
                <w:tab w:val="decimal" w:pos="1023"/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51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251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714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3EAE73" w14:textId="77777777" w:rsidR="002C0C25" w:rsidRPr="00BF1766" w:rsidRDefault="002C0C25" w:rsidP="00E6515D">
            <w:pPr>
              <w:tabs>
                <w:tab w:val="decimal" w:pos="1023"/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F0208CB" w14:textId="0D564674" w:rsidR="002C0C25" w:rsidRPr="00BF1766" w:rsidRDefault="003E65E7" w:rsidP="00E6515D">
            <w:pPr>
              <w:tabs>
                <w:tab w:val="decimal" w:pos="1023"/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581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693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C0C25" w:rsidRPr="00335FC9" w14:paraId="6CCC43A0" w14:textId="77777777" w:rsidTr="00AD00F0">
        <w:trPr>
          <w:trHeight w:val="203"/>
        </w:trPr>
        <w:tc>
          <w:tcPr>
            <w:tcW w:w="3969" w:type="dxa"/>
            <w:shd w:val="clear" w:color="auto" w:fill="auto"/>
            <w:vAlign w:val="center"/>
          </w:tcPr>
          <w:p w14:paraId="46C6E7A7" w14:textId="6E669E40" w:rsidR="002C0C25" w:rsidRPr="00335FC9" w:rsidRDefault="002C0C25" w:rsidP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</w:t>
            </w:r>
            <w:r w:rsidR="00CF20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31" w:type="dxa"/>
            <w:shd w:val="clear" w:color="auto" w:fill="auto"/>
          </w:tcPr>
          <w:p w14:paraId="50636EDF" w14:textId="77777777" w:rsidR="002C0C25" w:rsidRPr="00BF1766" w:rsidRDefault="002C0C25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71D7C29" w14:textId="72D99FD6" w:rsidR="002C0C25" w:rsidRPr="00BF1766" w:rsidRDefault="001D541C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5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288</w:t>
            </w:r>
            <w:r w:rsidRPr="001D54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516</w:t>
            </w:r>
            <w:r w:rsidRPr="001D5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1D5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71C02A57" w14:textId="77777777" w:rsidR="002C0C25" w:rsidRPr="00BF1766" w:rsidRDefault="002C0C25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10A5F41" w14:textId="2293A275" w:rsidR="002C0C25" w:rsidRPr="00BF1766" w:rsidRDefault="00BC373D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D3A9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025</w:t>
            </w:r>
            <w:r w:rsidR="00ED3A9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534</w:t>
            </w:r>
            <w:r w:rsidR="00ED3A96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0AF5FE06" w14:textId="0541313B" w:rsidR="002C0C25" w:rsidRPr="00BF1766" w:rsidRDefault="002C0C25" w:rsidP="00E6515D">
            <w:pPr>
              <w:tabs>
                <w:tab w:val="decimal" w:pos="102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516AA8F4" w14:textId="77777777" w:rsidR="002C0C25" w:rsidRPr="00BF1766" w:rsidRDefault="002C0C25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55B133F" w14:textId="772E906D" w:rsidR="002C0C25" w:rsidRPr="00BF1766" w:rsidRDefault="00BC373D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112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810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01</w:t>
            </w:r>
          </w:p>
        </w:tc>
        <w:tc>
          <w:tcPr>
            <w:tcW w:w="1531" w:type="dxa"/>
            <w:shd w:val="clear" w:color="auto" w:fill="auto"/>
          </w:tcPr>
          <w:p w14:paraId="57018E6C" w14:textId="77777777" w:rsidR="002C0C25" w:rsidRPr="00BF1766" w:rsidRDefault="002C0C25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A76DB69" w14:textId="32A6E2C7" w:rsidR="002C0C25" w:rsidRPr="00BF1766" w:rsidRDefault="00BC373D" w:rsidP="00E65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FF7BAA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  <w:r w:rsidR="00FF7BAA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861</w:t>
            </w:r>
            <w:r w:rsidR="00FF7BAA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</w:tr>
    </w:tbl>
    <w:p w14:paraId="70096449" w14:textId="77777777" w:rsidR="008E11AF" w:rsidRDefault="008E11AF"/>
    <w:bookmarkEnd w:id="11"/>
    <w:tbl>
      <w:tblPr>
        <w:tblW w:w="103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31"/>
        <w:gridCol w:w="1531"/>
        <w:gridCol w:w="236"/>
        <w:gridCol w:w="1531"/>
        <w:gridCol w:w="1531"/>
      </w:tblGrid>
      <w:tr w:rsidR="002C0C25" w:rsidRPr="00335FC9" w14:paraId="634B5AA5" w14:textId="77777777">
        <w:tc>
          <w:tcPr>
            <w:tcW w:w="3969" w:type="dxa"/>
          </w:tcPr>
          <w:p w14:paraId="4DA8B152" w14:textId="77777777" w:rsidR="002C0C25" w:rsidRPr="00335FC9" w:rsidRDefault="002C0C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5BA77533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247FA45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9139D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1A52531E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</w:rPr>
              <w:t>(</w:t>
            </w:r>
            <w:r w:rsidRPr="00335FC9">
              <w:rPr>
                <w:color w:val="000000"/>
                <w:sz w:val="28"/>
                <w:szCs w:val="28"/>
                <w:cs/>
              </w:rPr>
              <w:t>หน่วย</w:t>
            </w:r>
            <w:r w:rsidRPr="00335FC9">
              <w:rPr>
                <w:color w:val="000000"/>
                <w:sz w:val="28"/>
                <w:szCs w:val="28"/>
              </w:rPr>
              <w:t xml:space="preserve">: </w:t>
            </w:r>
            <w:r w:rsidRPr="00335FC9">
              <w:rPr>
                <w:color w:val="000000"/>
                <w:sz w:val="28"/>
                <w:szCs w:val="28"/>
                <w:cs/>
              </w:rPr>
              <w:t>บาท</w:t>
            </w:r>
            <w:r w:rsidRPr="00335FC9">
              <w:rPr>
                <w:color w:val="000000"/>
                <w:sz w:val="28"/>
                <w:szCs w:val="28"/>
              </w:rPr>
              <w:t>)</w:t>
            </w:r>
          </w:p>
        </w:tc>
      </w:tr>
      <w:tr w:rsidR="002C0C25" w:rsidRPr="00335FC9" w14:paraId="06AA4DED" w14:textId="77777777">
        <w:tc>
          <w:tcPr>
            <w:tcW w:w="3969" w:type="dxa"/>
          </w:tcPr>
          <w:p w14:paraId="5CE16759" w14:textId="77777777" w:rsidR="002C0C25" w:rsidRPr="00335FC9" w:rsidRDefault="002C0C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60" w:type="dxa"/>
            <w:gridSpan w:val="5"/>
          </w:tcPr>
          <w:p w14:paraId="4E46A164" w14:textId="36E0D65C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2C0C25" w:rsidRPr="00335FC9" w14:paraId="44623C5D" w14:textId="77777777">
        <w:tc>
          <w:tcPr>
            <w:tcW w:w="3969" w:type="dxa"/>
          </w:tcPr>
          <w:p w14:paraId="4E7C3358" w14:textId="77777777" w:rsidR="002C0C25" w:rsidRPr="00335FC9" w:rsidRDefault="002C0C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0DCAA44B" w14:textId="77777777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320D853F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4BBD9DF9" w14:textId="13AD0E21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CA5BF6"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2C0C25" w:rsidRPr="00335FC9" w14:paraId="103B9257" w14:textId="77777777">
        <w:tc>
          <w:tcPr>
            <w:tcW w:w="3969" w:type="dxa"/>
          </w:tcPr>
          <w:p w14:paraId="07B28CA3" w14:textId="77777777" w:rsidR="002C0C25" w:rsidRPr="00335FC9" w:rsidRDefault="002C0C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7C9FC50" w14:textId="054BCB5E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CA5BF6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2C0C25">
              <w:rPr>
                <w:sz w:val="28"/>
                <w:szCs w:val="28"/>
                <w:cs/>
              </w:rPr>
              <w:t xml:space="preserve">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4AE1849E" w14:textId="4713588E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7E7687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48A98F65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14:paraId="2BEEE20B" w14:textId="185FBDC0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7E7687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2C0C25">
              <w:rPr>
                <w:sz w:val="28"/>
                <w:szCs w:val="28"/>
                <w:cs/>
              </w:rPr>
              <w:t xml:space="preserve">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06629D5C" w14:textId="45661E36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67549E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2C0C25" w:rsidRPr="00335FC9" w14:paraId="772D4EF4" w14:textId="77777777">
        <w:trPr>
          <w:trHeight w:val="203"/>
        </w:trPr>
        <w:tc>
          <w:tcPr>
            <w:tcW w:w="3969" w:type="dxa"/>
            <w:vAlign w:val="center"/>
          </w:tcPr>
          <w:p w14:paraId="5869C4C2" w14:textId="77777777" w:rsidR="002C0C25" w:rsidRPr="00335FC9" w:rsidRDefault="002C0C2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531" w:type="dxa"/>
          </w:tcPr>
          <w:p w14:paraId="6CAE264F" w14:textId="77777777" w:rsidR="002C0C25" w:rsidRPr="00335FC9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0008AC0" w14:textId="77777777" w:rsidR="002C0C25" w:rsidRPr="00335FC9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FD7D0DF" w14:textId="77777777" w:rsidR="002C0C25" w:rsidRPr="00335FC9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7574F538" w14:textId="77777777" w:rsidR="002C0C25" w:rsidRPr="00335FC9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22F04900" w14:textId="77777777" w:rsidR="002C0C25" w:rsidRPr="00335FC9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C0C25" w:rsidRPr="00335FC9" w14:paraId="633EA028" w14:textId="77777777" w:rsidTr="00AD00F0">
        <w:trPr>
          <w:trHeight w:val="203"/>
        </w:trPr>
        <w:tc>
          <w:tcPr>
            <w:tcW w:w="3969" w:type="dxa"/>
            <w:shd w:val="clear" w:color="auto" w:fill="auto"/>
            <w:vAlign w:val="center"/>
          </w:tcPr>
          <w:p w14:paraId="203ACB32" w14:textId="77777777" w:rsidR="002C0C25" w:rsidRPr="00335FC9" w:rsidRDefault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ภาษีเงินได้สำหรับ</w:t>
            </w:r>
            <w:r w:rsidRPr="00335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531" w:type="dxa"/>
            <w:shd w:val="clear" w:color="auto" w:fill="auto"/>
          </w:tcPr>
          <w:p w14:paraId="0A920E04" w14:textId="53A00415" w:rsidR="002C0C25" w:rsidRPr="000E454B" w:rsidRDefault="00BC373D" w:rsidP="00E6515D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207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011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1531" w:type="dxa"/>
            <w:shd w:val="clear" w:color="auto" w:fill="auto"/>
          </w:tcPr>
          <w:p w14:paraId="2030628E" w14:textId="168ADDD7" w:rsidR="002C0C25" w:rsidRPr="000E454B" w:rsidRDefault="00BC373D" w:rsidP="00E6515D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E32D9D" w:rsidRPr="000E45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958</w:t>
            </w:r>
            <w:r w:rsidR="00E32D9D" w:rsidRPr="000E45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  <w:r w:rsidR="00E32D9D" w:rsidRPr="000E454B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7B41B6C7" w14:textId="77777777" w:rsidR="002C0C25" w:rsidRPr="000E454B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230DDE4A" w14:textId="1AA8A406" w:rsidR="002C0C25" w:rsidRPr="000E454B" w:rsidRDefault="00BC373D" w:rsidP="00E6515D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364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524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531" w:type="dxa"/>
            <w:shd w:val="clear" w:color="auto" w:fill="auto"/>
          </w:tcPr>
          <w:p w14:paraId="6615893C" w14:textId="4D27D106" w:rsidR="002C0C25" w:rsidRPr="000E454B" w:rsidRDefault="00BC373D" w:rsidP="00E6515D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0266F8" w:rsidRPr="000E45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142</w:t>
            </w:r>
            <w:r w:rsidR="000266F8" w:rsidRPr="000E45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554</w:t>
            </w:r>
            <w:r w:rsidR="000266F8" w:rsidRPr="000E454B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</w:p>
        </w:tc>
      </w:tr>
      <w:tr w:rsidR="002C0C25" w:rsidRPr="00335FC9" w14:paraId="04CA132B" w14:textId="77777777" w:rsidTr="00AD00F0">
        <w:trPr>
          <w:trHeight w:val="203"/>
        </w:trPr>
        <w:tc>
          <w:tcPr>
            <w:tcW w:w="3969" w:type="dxa"/>
            <w:shd w:val="clear" w:color="auto" w:fill="auto"/>
            <w:vAlign w:val="center"/>
          </w:tcPr>
          <w:p w14:paraId="749304CE" w14:textId="77777777" w:rsidR="002C0C25" w:rsidRPr="00335FC9" w:rsidRDefault="002C0C2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531" w:type="dxa"/>
            <w:shd w:val="clear" w:color="auto" w:fill="auto"/>
          </w:tcPr>
          <w:p w14:paraId="472C50B7" w14:textId="77777777" w:rsidR="002C0C25" w:rsidRPr="000E454B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0A215C51" w14:textId="77777777" w:rsidR="002C0C25" w:rsidRPr="000E454B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DF4F1E" w14:textId="77777777" w:rsidR="002C0C25" w:rsidRPr="000E454B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5DEAF482" w14:textId="77777777" w:rsidR="002C0C25" w:rsidRPr="000E454B" w:rsidRDefault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19B30B6D" w14:textId="77777777" w:rsidR="002C0C25" w:rsidRPr="000E454B" w:rsidRDefault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0C25" w:rsidRPr="00335FC9" w14:paraId="75C68E3B" w14:textId="77777777" w:rsidTr="00AD00F0">
        <w:trPr>
          <w:trHeight w:val="203"/>
        </w:trPr>
        <w:tc>
          <w:tcPr>
            <w:tcW w:w="3969" w:type="dxa"/>
            <w:shd w:val="clear" w:color="auto" w:fill="auto"/>
            <w:vAlign w:val="center"/>
          </w:tcPr>
          <w:p w14:paraId="574DFF6F" w14:textId="77777777" w:rsidR="002C0C25" w:rsidRPr="00335FC9" w:rsidRDefault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4D229C" w14:textId="4290B1F1" w:rsidR="002C0C25" w:rsidRPr="000E454B" w:rsidRDefault="00BF1766" w:rsidP="00DA2439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479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266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83599FB" w14:textId="075CA112" w:rsidR="002C0C25" w:rsidRPr="000E454B" w:rsidRDefault="00BC373D" w:rsidP="008F5D9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="003A0F51" w:rsidRPr="000E45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054</w:t>
            </w:r>
            <w:r w:rsidR="003A0F51" w:rsidRPr="000E454B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10DD1" w14:textId="77777777" w:rsidR="002C0C25" w:rsidRPr="000E454B" w:rsidRDefault="002C0C25" w:rsidP="000E454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55C10BF" w14:textId="0291BFEE" w:rsidR="002C0C25" w:rsidRPr="000E454B" w:rsidRDefault="00BF1766" w:rsidP="008F5D9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003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365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966C54" w14:textId="63A9DB16" w:rsidR="002C0C25" w:rsidRPr="000E454B" w:rsidRDefault="003A7E93" w:rsidP="008F5D9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454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581</w:t>
            </w:r>
            <w:r w:rsidRPr="000E45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693</w:t>
            </w:r>
            <w:r w:rsidRPr="000E454B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Pr="000E454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C0C25" w:rsidRPr="00335FC9" w14:paraId="19A35C1E" w14:textId="77777777" w:rsidTr="00AD00F0">
        <w:trPr>
          <w:trHeight w:val="203"/>
        </w:trPr>
        <w:tc>
          <w:tcPr>
            <w:tcW w:w="3969" w:type="dxa"/>
            <w:shd w:val="clear" w:color="auto" w:fill="auto"/>
            <w:vAlign w:val="center"/>
          </w:tcPr>
          <w:p w14:paraId="5D4B64B8" w14:textId="0834FF9E" w:rsidR="002C0C25" w:rsidRPr="00335FC9" w:rsidRDefault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</w:t>
            </w:r>
            <w:r w:rsidR="00CF20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E0BFDD" w14:textId="6656EA37" w:rsidR="002C0C25" w:rsidRPr="000E454B" w:rsidRDefault="00BF1766" w:rsidP="008F5D95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272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2148EF" w14:textId="728C8643" w:rsidR="002C0C25" w:rsidRPr="000E454B" w:rsidRDefault="00BC373D" w:rsidP="008F5D95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15BD8" w:rsidRPr="000E45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025</w:t>
            </w:r>
            <w:r w:rsidR="00B15BD8" w:rsidRPr="000E45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534</w:t>
            </w:r>
            <w:r w:rsidR="00B15BD8" w:rsidRPr="000E454B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F7EEE9" w14:textId="77777777" w:rsidR="002C0C25" w:rsidRPr="000E454B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3786721" w14:textId="30C901BC" w:rsidR="002C0C25" w:rsidRPr="000E454B" w:rsidRDefault="00BC373D" w:rsidP="008F5D95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  <w:r w:rsidR="00BF1766" w:rsidRPr="00BF176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86DB99" w14:textId="07AF9947" w:rsidR="002C0C25" w:rsidRPr="000E454B" w:rsidRDefault="00BC373D" w:rsidP="008F5D95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ED5367" w:rsidRPr="000E45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  <w:r w:rsidR="00ED5367" w:rsidRPr="000E45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861</w:t>
            </w:r>
            <w:r w:rsidR="00ED5367" w:rsidRPr="000E454B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</w:tr>
    </w:tbl>
    <w:p w14:paraId="02D3BDD7" w14:textId="1C859E9F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1E27896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DC068AB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E155662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70BA52F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114C53B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59676BD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B3EC575" w14:textId="77777777" w:rsidR="00CB74DE" w:rsidRDefault="00CB74DE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656B3C3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F04D485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E04F518" w14:textId="2629B99E" w:rsidR="0052736D" w:rsidRDefault="009D0264" w:rsidP="00602C67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after="24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="0052736D" w:rsidRPr="0052736D">
        <w:rPr>
          <w:rFonts w:ascii="Angsana New" w:hAnsi="Angsana New"/>
          <w:sz w:val="30"/>
          <w:szCs w:val="30"/>
          <w:cs/>
        </w:rPr>
        <w:t>ายการกระทบยอดจำนวนเงินระหว่างค่าใช้จ่ายภาษีเงินได้กับผลคูณของกำไร(ขาดทุน)</w:t>
      </w:r>
      <w:r w:rsidR="00AF09C6">
        <w:rPr>
          <w:rFonts w:ascii="Angsana New" w:hAnsi="Angsana New"/>
          <w:sz w:val="30"/>
          <w:szCs w:val="30"/>
        </w:rPr>
        <w:t xml:space="preserve"> </w:t>
      </w:r>
      <w:r w:rsidR="0052736D" w:rsidRPr="0052736D">
        <w:rPr>
          <w:rFonts w:ascii="Angsana New" w:hAnsi="Angsana New"/>
          <w:sz w:val="30"/>
          <w:szCs w:val="30"/>
          <w:cs/>
        </w:rPr>
        <w:t>ทางบัญชีกับอัตราภาษีที่ใช้สำหรับ</w:t>
      </w:r>
      <w:r w:rsidR="002C0C25" w:rsidRPr="002C0C25">
        <w:rPr>
          <w:rFonts w:ascii="Angsana New" w:hAnsi="Angsana New"/>
          <w:sz w:val="30"/>
          <w:szCs w:val="30"/>
          <w:cs/>
        </w:rPr>
        <w:t xml:space="preserve">งวด </w:t>
      </w:r>
      <w:r w:rsidR="002C0C25">
        <w:rPr>
          <w:rFonts w:ascii="Angsana New" w:hAnsi="Angsana New"/>
          <w:sz w:val="30"/>
          <w:szCs w:val="30"/>
        </w:rPr>
        <w:t>3</w:t>
      </w:r>
      <w:r w:rsidR="002C0C25" w:rsidRPr="002C0C25">
        <w:rPr>
          <w:rFonts w:ascii="Angsana New" w:hAnsi="Angsana New"/>
          <w:sz w:val="30"/>
          <w:szCs w:val="30"/>
          <w:cs/>
        </w:rPr>
        <w:t xml:space="preserve"> เดือนและ </w:t>
      </w:r>
      <w:r w:rsidR="00482437">
        <w:rPr>
          <w:rFonts w:ascii="Angsana New" w:hAnsi="Angsana New"/>
          <w:sz w:val="30"/>
          <w:szCs w:val="30"/>
        </w:rPr>
        <w:t>9</w:t>
      </w:r>
      <w:r w:rsidR="002C0C25" w:rsidRPr="002C0C25">
        <w:rPr>
          <w:rFonts w:ascii="Angsana New" w:hAnsi="Angsana New"/>
          <w:sz w:val="30"/>
          <w:szCs w:val="30"/>
          <w:cs/>
        </w:rPr>
        <w:t xml:space="preserve"> เดือน สิ้นสุดวันที่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</w:t>
      </w:r>
      <w:r w:rsidR="008A1034">
        <w:rPr>
          <w:rFonts w:ascii="Angsana New" w:hAnsi="Angsana New"/>
          <w:sz w:val="30"/>
          <w:szCs w:val="30"/>
        </w:rPr>
        <w:t>3</w:t>
      </w:r>
      <w:r w:rsidR="00E80985">
        <w:rPr>
          <w:rFonts w:ascii="Angsana New" w:hAnsi="Angsana New"/>
          <w:sz w:val="30"/>
          <w:szCs w:val="30"/>
        </w:rPr>
        <w:t>0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</w:t>
      </w:r>
      <w:r w:rsidR="00482437">
        <w:rPr>
          <w:rFonts w:ascii="Angsana New" w:hAnsi="Angsana New" w:hint="cs"/>
          <w:sz w:val="30"/>
          <w:szCs w:val="30"/>
          <w:cs/>
        </w:rPr>
        <w:t>กันยายน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</w:t>
      </w:r>
      <w:r w:rsidR="00FF7369">
        <w:rPr>
          <w:rFonts w:ascii="Angsana New" w:hAnsi="Angsana New"/>
          <w:sz w:val="30"/>
          <w:szCs w:val="30"/>
        </w:rPr>
        <w:t>256</w:t>
      </w:r>
      <w:r w:rsidR="000C39E2">
        <w:rPr>
          <w:rFonts w:ascii="Angsana New" w:hAnsi="Angsana New"/>
          <w:sz w:val="30"/>
          <w:szCs w:val="30"/>
        </w:rPr>
        <w:t>7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และ </w:t>
      </w:r>
      <w:r w:rsidR="008A1034">
        <w:rPr>
          <w:rFonts w:ascii="Angsana New" w:hAnsi="Angsana New"/>
          <w:sz w:val="30"/>
          <w:szCs w:val="30"/>
        </w:rPr>
        <w:t>256</w:t>
      </w:r>
      <w:r w:rsidR="000C39E2">
        <w:rPr>
          <w:rFonts w:ascii="Angsana New" w:hAnsi="Angsana New"/>
          <w:sz w:val="30"/>
          <w:szCs w:val="30"/>
        </w:rPr>
        <w:t>6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6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1531"/>
        <w:gridCol w:w="1531"/>
        <w:gridCol w:w="236"/>
        <w:gridCol w:w="1531"/>
        <w:gridCol w:w="1531"/>
      </w:tblGrid>
      <w:tr w:rsidR="00C5194B" w:rsidRPr="00C5194B" w14:paraId="2ED0FDFA" w14:textId="77777777" w:rsidTr="00E82693">
        <w:tc>
          <w:tcPr>
            <w:tcW w:w="3330" w:type="dxa"/>
          </w:tcPr>
          <w:p w14:paraId="41266096" w14:textId="77777777" w:rsidR="00C5194B" w:rsidRPr="00C5194B" w:rsidRDefault="00C5194B" w:rsidP="00C5194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bookmarkStart w:id="12" w:name="_Hlk158893558"/>
          </w:p>
        </w:tc>
        <w:tc>
          <w:tcPr>
            <w:tcW w:w="1531" w:type="dxa"/>
          </w:tcPr>
          <w:p w14:paraId="50405FDF" w14:textId="77777777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DC31DB8" w14:textId="77777777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D5A426" w14:textId="1C0EC5B3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0AAC9F3" w14:textId="046C4751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80985" w:rsidRPr="00C5194B" w14:paraId="32100386" w14:textId="77777777" w:rsidTr="00E82693">
        <w:tc>
          <w:tcPr>
            <w:tcW w:w="3330" w:type="dxa"/>
          </w:tcPr>
          <w:p w14:paraId="69F4ACEA" w14:textId="77777777" w:rsidR="00E80985" w:rsidRPr="00C5194B" w:rsidRDefault="00E80985" w:rsidP="00C5194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360" w:type="dxa"/>
            <w:gridSpan w:val="5"/>
          </w:tcPr>
          <w:p w14:paraId="1DD5E71D" w14:textId="3E3916BD" w:rsidR="00E80985" w:rsidRPr="00C5194B" w:rsidRDefault="00E80985" w:rsidP="00E8098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35FC9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12544" w:rsidRPr="00C5194B" w14:paraId="09590A48" w14:textId="77777777" w:rsidTr="00E82693">
        <w:tc>
          <w:tcPr>
            <w:tcW w:w="3330" w:type="dxa"/>
          </w:tcPr>
          <w:p w14:paraId="3DF4902F" w14:textId="77777777" w:rsidR="00812544" w:rsidRPr="00C5194B" w:rsidRDefault="00812544" w:rsidP="00C5194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281BA389" w14:textId="3B87AC51" w:rsidR="00812544" w:rsidRPr="00C5194B" w:rsidRDefault="00E80985" w:rsidP="00920FC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7960D5C" w14:textId="326D59D2" w:rsidR="00812544" w:rsidRPr="00C5194B" w:rsidRDefault="00812544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0A0F55BE" w14:textId="50948A3A" w:rsidR="00812544" w:rsidRPr="00C5194B" w:rsidRDefault="00E80985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 w:rsidR="00482437">
              <w:rPr>
                <w:rFonts w:asciiTheme="majorBidi" w:hAnsiTheme="majorBidi"/>
                <w:color w:val="000000"/>
                <w:sz w:val="28"/>
                <w:szCs w:val="28"/>
              </w:rPr>
              <w:t>9</w:t>
            </w: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</w:tr>
      <w:tr w:rsidR="00E80985" w:rsidRPr="00C5194B" w14:paraId="23E69564" w14:textId="77777777" w:rsidTr="00E82693">
        <w:tc>
          <w:tcPr>
            <w:tcW w:w="3330" w:type="dxa"/>
          </w:tcPr>
          <w:p w14:paraId="319FE514" w14:textId="77777777" w:rsidR="00E80985" w:rsidRPr="00C5194B" w:rsidRDefault="00E80985" w:rsidP="00E80985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DFB482B" w14:textId="70216E12" w:rsidR="00E80985" w:rsidRPr="00C5194B" w:rsidRDefault="00E80985" w:rsidP="00E8098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482437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2C0C25">
              <w:rPr>
                <w:sz w:val="28"/>
                <w:szCs w:val="28"/>
                <w:cs/>
              </w:rPr>
              <w:t xml:space="preserve">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4D9DA5ED" w14:textId="7CC12737" w:rsidR="00E80985" w:rsidRPr="00C5194B" w:rsidRDefault="00E80985" w:rsidP="00E8098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DA5067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5C8D50C3" w14:textId="672D3D83" w:rsidR="00E80985" w:rsidRPr="00C5194B" w:rsidRDefault="00E80985" w:rsidP="00E8098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269020E" w14:textId="6DEF15FF" w:rsidR="00E80985" w:rsidRPr="00C5194B" w:rsidRDefault="00E80985" w:rsidP="00E8098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DA5067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2C0C25">
              <w:rPr>
                <w:sz w:val="28"/>
                <w:szCs w:val="28"/>
                <w:cs/>
              </w:rPr>
              <w:t xml:space="preserve">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1AC57357" w14:textId="4143ACDF" w:rsidR="00E80985" w:rsidRPr="00C5194B" w:rsidRDefault="00E80985" w:rsidP="00E8098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DA5067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602C67" w:rsidRPr="00C5194B" w14:paraId="66577B7C" w14:textId="77777777" w:rsidTr="00E82693">
        <w:trPr>
          <w:trHeight w:val="203"/>
        </w:trPr>
        <w:tc>
          <w:tcPr>
            <w:tcW w:w="3330" w:type="dxa"/>
            <w:vAlign w:val="center"/>
          </w:tcPr>
          <w:p w14:paraId="5FFDED6D" w14:textId="4A9BA688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2EECED15" w14:textId="036E92FE" w:rsidR="00602C67" w:rsidRPr="00E21EDC" w:rsidRDefault="00E21EDC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21E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EA4071"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EA4071"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977</w:t>
            </w:r>
            <w:r w:rsid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EA4071" w:rsidRPr="008F5D95">
              <w:rPr>
                <w:rFonts w:ascii="Angsana New" w:hAnsi="Angsana New"/>
                <w:color w:val="000000"/>
                <w:sz w:val="30"/>
                <w:szCs w:val="30"/>
              </w:rPr>
              <w:t>487</w:t>
            </w:r>
            <w:r w:rsidR="00EA4071"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.69</w:t>
            </w:r>
            <w:r w:rsidRPr="00E21E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0480A1E3" w14:textId="154F1818" w:rsidR="00602C67" w:rsidRPr="00A568DB" w:rsidRDefault="00C56B83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568D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14,725,218.99</w:t>
            </w:r>
          </w:p>
        </w:tc>
        <w:tc>
          <w:tcPr>
            <w:tcW w:w="236" w:type="dxa"/>
            <w:shd w:val="clear" w:color="auto" w:fill="auto"/>
          </w:tcPr>
          <w:p w14:paraId="7FCAD5C0" w14:textId="7357A5CD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634F21B7" w14:textId="46CDECD5" w:rsidR="00602C67" w:rsidRPr="00E21EDC" w:rsidRDefault="00E21EDC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1EDC">
              <w:rPr>
                <w:rFonts w:ascii="Angsana New" w:hAnsi="Angsana New"/>
                <w:color w:val="000000"/>
                <w:sz w:val="30"/>
                <w:szCs w:val="30"/>
              </w:rPr>
              <w:t>24,</w:t>
            </w:r>
            <w:r w:rsidRPr="000F7EC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584</w:t>
            </w:r>
            <w:r w:rsidRPr="00E21EDC">
              <w:rPr>
                <w:rFonts w:ascii="Angsana New" w:hAnsi="Angsana New"/>
                <w:color w:val="000000"/>
                <w:sz w:val="30"/>
                <w:szCs w:val="30"/>
              </w:rPr>
              <w:t>,951.18</w:t>
            </w:r>
          </w:p>
        </w:tc>
        <w:tc>
          <w:tcPr>
            <w:tcW w:w="1531" w:type="dxa"/>
            <w:shd w:val="clear" w:color="auto" w:fill="auto"/>
          </w:tcPr>
          <w:p w14:paraId="7A2E8955" w14:textId="73D3C298" w:rsidR="00602C67" w:rsidRPr="00C5194B" w:rsidRDefault="00C56B83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52,483,662.30</w:t>
            </w:r>
          </w:p>
        </w:tc>
      </w:tr>
      <w:tr w:rsidR="00602C67" w:rsidRPr="00C5194B" w14:paraId="348AECE4" w14:textId="77777777" w:rsidTr="00E82693">
        <w:trPr>
          <w:trHeight w:val="203"/>
        </w:trPr>
        <w:tc>
          <w:tcPr>
            <w:tcW w:w="3330" w:type="dxa"/>
            <w:vAlign w:val="center"/>
          </w:tcPr>
          <w:p w14:paraId="45293CC2" w14:textId="395C0B15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643E3C92" w14:textId="545E3D8C" w:rsidR="00602C67" w:rsidRPr="00E21EDC" w:rsidRDefault="00E21EDC" w:rsidP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568D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531" w:type="dxa"/>
            <w:shd w:val="clear" w:color="auto" w:fill="auto"/>
          </w:tcPr>
          <w:p w14:paraId="27B841C4" w14:textId="165C205F" w:rsidR="00602C67" w:rsidRPr="00A568DB" w:rsidRDefault="00602C67" w:rsidP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568D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236" w:type="dxa"/>
            <w:shd w:val="clear" w:color="auto" w:fill="auto"/>
          </w:tcPr>
          <w:p w14:paraId="42D252CD" w14:textId="7E1C88C7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0E3D019D" w14:textId="3E6C03B1" w:rsidR="00602C67" w:rsidRPr="00C5194B" w:rsidRDefault="00E21EDC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568D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531" w:type="dxa"/>
            <w:shd w:val="clear" w:color="auto" w:fill="auto"/>
          </w:tcPr>
          <w:p w14:paraId="5042FA58" w14:textId="1DDD2AF2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734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</w:tr>
      <w:tr w:rsidR="00602C67" w:rsidRPr="00C5194B" w14:paraId="0A9C170A" w14:textId="77777777" w:rsidTr="00E82693">
        <w:trPr>
          <w:trHeight w:val="203"/>
        </w:trPr>
        <w:tc>
          <w:tcPr>
            <w:tcW w:w="3330" w:type="dxa"/>
            <w:vAlign w:val="center"/>
          </w:tcPr>
          <w:p w14:paraId="50AEC862" w14:textId="2B403C82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14C1DBD4" w14:textId="3BDC1C46" w:rsidR="00602C67" w:rsidRPr="00E21EDC" w:rsidRDefault="00E21EDC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21ED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="00EA4071"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395,497.54</w:t>
            </w:r>
            <w:r w:rsidRPr="00E21ED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2796C440" w14:textId="67529335" w:rsidR="00602C67" w:rsidRPr="00A568DB" w:rsidRDefault="00C56B83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568D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2,945,043.80</w:t>
            </w:r>
          </w:p>
        </w:tc>
        <w:tc>
          <w:tcPr>
            <w:tcW w:w="236" w:type="dxa"/>
            <w:shd w:val="clear" w:color="auto" w:fill="auto"/>
          </w:tcPr>
          <w:p w14:paraId="4FFF8B94" w14:textId="7510FBBF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6500D2AD" w14:textId="545F9E39" w:rsidR="00602C67" w:rsidRPr="00E21EDC" w:rsidRDefault="00E21EDC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1EDC">
              <w:rPr>
                <w:rFonts w:ascii="Angsana New" w:hAnsi="Angsana New"/>
                <w:color w:val="000000"/>
                <w:sz w:val="30"/>
                <w:szCs w:val="30"/>
              </w:rPr>
              <w:t>4,916,990.24</w:t>
            </w:r>
          </w:p>
        </w:tc>
        <w:tc>
          <w:tcPr>
            <w:tcW w:w="1531" w:type="dxa"/>
            <w:shd w:val="clear" w:color="auto" w:fill="auto"/>
          </w:tcPr>
          <w:p w14:paraId="518C3362" w14:textId="26A7F93F" w:rsidR="00602C67" w:rsidRPr="00C5194B" w:rsidRDefault="00BC373D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C56B83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56B83">
              <w:rPr>
                <w:rFonts w:ascii="Angsana New" w:hAnsi="Angsana New"/>
                <w:color w:val="000000"/>
                <w:sz w:val="30"/>
                <w:szCs w:val="30"/>
              </w:rPr>
              <w:t>496</w:t>
            </w:r>
            <w:r w:rsidR="00C56B83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56B83">
              <w:rPr>
                <w:rFonts w:ascii="Angsana New" w:hAnsi="Angsana New"/>
                <w:color w:val="000000"/>
                <w:sz w:val="30"/>
                <w:szCs w:val="30"/>
              </w:rPr>
              <w:t>732.46</w:t>
            </w:r>
          </w:p>
        </w:tc>
      </w:tr>
      <w:tr w:rsidR="00602C67" w:rsidRPr="00C5194B" w14:paraId="771F4144" w14:textId="77777777" w:rsidTr="00E82693">
        <w:trPr>
          <w:trHeight w:val="203"/>
        </w:trPr>
        <w:tc>
          <w:tcPr>
            <w:tcW w:w="3330" w:type="dxa"/>
            <w:vAlign w:val="center"/>
          </w:tcPr>
          <w:p w14:paraId="32F4C792" w14:textId="0F222B6B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ผลกระทบทางภาษี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1531" w:type="dxa"/>
            <w:shd w:val="clear" w:color="auto" w:fill="auto"/>
          </w:tcPr>
          <w:p w14:paraId="58E4F514" w14:textId="77777777" w:rsidR="00602C67" w:rsidRPr="00E21EDC" w:rsidRDefault="00602C67" w:rsidP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5689F041" w14:textId="77777777" w:rsidR="00602C67" w:rsidRPr="00A568DB" w:rsidRDefault="00602C67" w:rsidP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052E1F" w14:textId="6F1D6A75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BB65812" w14:textId="29A5C1B6" w:rsidR="00602C67" w:rsidRPr="00602C67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CE4AFB" w14:textId="77777777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2C67" w:rsidRPr="00C5194B" w14:paraId="21C53F2C" w14:textId="77777777" w:rsidTr="00E82693">
        <w:trPr>
          <w:trHeight w:val="203"/>
        </w:trPr>
        <w:tc>
          <w:tcPr>
            <w:tcW w:w="3330" w:type="dxa"/>
            <w:vAlign w:val="center"/>
          </w:tcPr>
          <w:p w14:paraId="0CCB99C7" w14:textId="553FFDD3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รายการต้องห้ามทางภาษี</w:t>
            </w:r>
          </w:p>
        </w:tc>
        <w:tc>
          <w:tcPr>
            <w:tcW w:w="1531" w:type="dxa"/>
            <w:shd w:val="clear" w:color="auto" w:fill="auto"/>
          </w:tcPr>
          <w:p w14:paraId="4DE91784" w14:textId="4989F612" w:rsidR="00602C67" w:rsidRPr="00E21EDC" w:rsidRDefault="00E21EDC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21E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106,981.23</w:t>
            </w:r>
          </w:p>
        </w:tc>
        <w:tc>
          <w:tcPr>
            <w:tcW w:w="1531" w:type="dxa"/>
            <w:shd w:val="clear" w:color="auto" w:fill="auto"/>
          </w:tcPr>
          <w:p w14:paraId="5D45869E" w14:textId="00C29A88" w:rsidR="00602C67" w:rsidRPr="00A568DB" w:rsidRDefault="000E4E0B" w:rsidP="008F5D95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568D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Pr="00A568D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491</w:t>
            </w:r>
            <w:r w:rsidRPr="00A568D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02</w:t>
            </w:r>
            <w:r w:rsidRPr="00A568D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DDF287" w14:textId="7EBE1556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38517046" w14:textId="44F10E9D" w:rsidR="00602C67" w:rsidRPr="00E21EDC" w:rsidRDefault="00E21EDC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21E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195,</w:t>
            </w:r>
            <w:r w:rsidRPr="008F5D95">
              <w:rPr>
                <w:rFonts w:ascii="Angsana New" w:hAnsi="Angsana New"/>
                <w:color w:val="000000"/>
                <w:sz w:val="30"/>
                <w:szCs w:val="30"/>
              </w:rPr>
              <w:t>819</w:t>
            </w:r>
            <w:r w:rsidRPr="00E21E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.77</w:t>
            </w:r>
          </w:p>
        </w:tc>
        <w:tc>
          <w:tcPr>
            <w:tcW w:w="1531" w:type="dxa"/>
            <w:shd w:val="clear" w:color="auto" w:fill="auto"/>
          </w:tcPr>
          <w:p w14:paraId="4F483FD2" w14:textId="15D4AA3D" w:rsidR="00602C67" w:rsidRPr="00E21EDC" w:rsidRDefault="009A1636" w:rsidP="000F7EC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631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</w:t>
            </w:r>
            <w:r w:rsidRPr="0011631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F5D95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.90</w:t>
            </w:r>
            <w:r w:rsidRPr="0011631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02C67" w:rsidRPr="00C5194B" w14:paraId="417A2C8F" w14:textId="77777777" w:rsidTr="00E82693">
        <w:trPr>
          <w:trHeight w:val="650"/>
        </w:trPr>
        <w:tc>
          <w:tcPr>
            <w:tcW w:w="3330" w:type="dxa"/>
            <w:vAlign w:val="center"/>
          </w:tcPr>
          <w:p w14:paraId="212C8558" w14:textId="1DCBC9C0" w:rsidR="00602C67" w:rsidRPr="00C5194B" w:rsidRDefault="00602C67" w:rsidP="00E82693">
            <w:pPr>
              <w:spacing w:line="400" w:lineRule="exact"/>
              <w:ind w:left="166" w:right="-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</w:t>
            </w:r>
            <w:r w:rsidR="00E8269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31" w:type="dxa"/>
            <w:shd w:val="clear" w:color="auto" w:fill="auto"/>
          </w:tcPr>
          <w:p w14:paraId="0F467D5E" w14:textId="77777777" w:rsidR="00602C67" w:rsidRPr="00E21EDC" w:rsidRDefault="00602C67" w:rsidP="006401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684660BE" w14:textId="4C8B61B3" w:rsidR="00602C67" w:rsidRPr="00E21EDC" w:rsidRDefault="00E21EDC" w:rsidP="006401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21ED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="00EA4071"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288,516.3</w:t>
            </w:r>
            <w:r w:rsidR="00BC373D" w:rsidRPr="00BC373D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E21ED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022A4B63" w14:textId="77777777" w:rsidR="00602C67" w:rsidRDefault="00602C67" w:rsidP="00117A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5D7B38A" w14:textId="625AA1A5" w:rsidR="00602C67" w:rsidRPr="00602C67" w:rsidRDefault="00BC373D" w:rsidP="00602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17AA0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025</w:t>
            </w:r>
            <w:r w:rsidR="00117AA0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534</w:t>
            </w:r>
            <w:r w:rsidR="00117AA0"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59BA805F" w14:textId="599CF7B5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75ED541" w14:textId="77777777" w:rsidR="00602C67" w:rsidRDefault="00602C67" w:rsidP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194C1E8" w14:textId="0AD776E9" w:rsidR="00602C67" w:rsidRPr="00602C67" w:rsidRDefault="00E21EDC" w:rsidP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1EDC">
              <w:rPr>
                <w:rFonts w:ascii="Angsana New" w:hAnsi="Angsana New"/>
                <w:color w:val="000000"/>
                <w:sz w:val="30"/>
                <w:szCs w:val="30"/>
              </w:rPr>
              <w:t>5,112,810.01</w:t>
            </w:r>
          </w:p>
        </w:tc>
        <w:tc>
          <w:tcPr>
            <w:tcW w:w="1531" w:type="dxa"/>
            <w:shd w:val="clear" w:color="auto" w:fill="auto"/>
          </w:tcPr>
          <w:p w14:paraId="4335F9C1" w14:textId="77777777" w:rsidR="00602C67" w:rsidRDefault="00602C67" w:rsidP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1D9F434" w14:textId="51DE5E52" w:rsidR="00602C67" w:rsidRPr="00C5194B" w:rsidRDefault="00BC373D" w:rsidP="00602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117AA0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  <w:r w:rsidR="00117AA0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861</w:t>
            </w:r>
            <w:r w:rsidR="00117AA0"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</w:tr>
      <w:tr w:rsidR="00602C67" w:rsidRPr="00C5194B" w14:paraId="12D23196" w14:textId="77777777" w:rsidTr="00E82693">
        <w:trPr>
          <w:trHeight w:val="203"/>
        </w:trPr>
        <w:tc>
          <w:tcPr>
            <w:tcW w:w="3330" w:type="dxa"/>
            <w:vAlign w:val="center"/>
          </w:tcPr>
          <w:p w14:paraId="66006539" w14:textId="3CBE4BCE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531" w:type="dxa"/>
            <w:shd w:val="clear" w:color="auto" w:fill="auto"/>
          </w:tcPr>
          <w:p w14:paraId="370D9D18" w14:textId="0B394609" w:rsidR="00602C67" w:rsidRPr="00EA4071" w:rsidRDefault="00740168" w:rsidP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="00EA4071"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14.59%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1" w:type="dxa"/>
          </w:tcPr>
          <w:p w14:paraId="614EFF7F" w14:textId="13B6BB8A" w:rsidR="00602C67" w:rsidRPr="00EA4071" w:rsidRDefault="00117AA0" w:rsidP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</w:t>
            </w:r>
            <w:r w:rsidRPr="00EA407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55%</w:t>
            </w:r>
          </w:p>
        </w:tc>
        <w:tc>
          <w:tcPr>
            <w:tcW w:w="236" w:type="dxa"/>
          </w:tcPr>
          <w:p w14:paraId="196C445B" w14:textId="73961FCD" w:rsidR="00602C67" w:rsidRPr="00EA4071" w:rsidRDefault="00602C67" w:rsidP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4B4D66DC" w14:textId="203F670C" w:rsidR="00602C67" w:rsidRPr="00EA4071" w:rsidRDefault="00E21EDC" w:rsidP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20.80%</w:t>
            </w:r>
          </w:p>
        </w:tc>
        <w:tc>
          <w:tcPr>
            <w:tcW w:w="1531" w:type="dxa"/>
          </w:tcPr>
          <w:p w14:paraId="29072990" w14:textId="13EDDC01" w:rsidR="00602C67" w:rsidRPr="00EA4071" w:rsidRDefault="00117AA0" w:rsidP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</w:t>
            </w:r>
            <w:r w:rsidRPr="00EA407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EA40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12%</w:t>
            </w:r>
          </w:p>
        </w:tc>
      </w:tr>
      <w:bookmarkEnd w:id="12"/>
    </w:tbl>
    <w:p w14:paraId="63115BE0" w14:textId="77777777" w:rsidR="00602C67" w:rsidRDefault="00602C67" w:rsidP="009D727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</w:rPr>
      </w:pPr>
    </w:p>
    <w:p w14:paraId="48DFB4A2" w14:textId="77777777" w:rsidR="009F45E4" w:rsidRPr="009D727C" w:rsidRDefault="009F45E4" w:rsidP="009D727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</w:rPr>
      </w:pPr>
    </w:p>
    <w:tbl>
      <w:tblPr>
        <w:tblW w:w="96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1531"/>
        <w:gridCol w:w="1531"/>
        <w:gridCol w:w="236"/>
        <w:gridCol w:w="1531"/>
        <w:gridCol w:w="1531"/>
      </w:tblGrid>
      <w:tr w:rsidR="00602C67" w:rsidRPr="00C5194B" w14:paraId="6FB28CC3" w14:textId="77777777" w:rsidTr="00E82693">
        <w:tc>
          <w:tcPr>
            <w:tcW w:w="3330" w:type="dxa"/>
            <w:shd w:val="clear" w:color="auto" w:fill="auto"/>
          </w:tcPr>
          <w:p w14:paraId="38B8ECF9" w14:textId="77777777" w:rsidR="00602C67" w:rsidRPr="00C5194B" w:rsidRDefault="00602C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2967DB22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04E768E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26D8D7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46596CDF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02C67" w:rsidRPr="00C5194B" w14:paraId="716ABFF7" w14:textId="77777777" w:rsidTr="00E82693">
        <w:tc>
          <w:tcPr>
            <w:tcW w:w="3330" w:type="dxa"/>
            <w:shd w:val="clear" w:color="auto" w:fill="auto"/>
          </w:tcPr>
          <w:p w14:paraId="2FCF084E" w14:textId="77777777" w:rsidR="00602C67" w:rsidRPr="00C5194B" w:rsidRDefault="00602C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360" w:type="dxa"/>
            <w:gridSpan w:val="5"/>
            <w:shd w:val="clear" w:color="auto" w:fill="auto"/>
          </w:tcPr>
          <w:p w14:paraId="347E6EBB" w14:textId="08810661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C67" w:rsidRPr="00C5194B" w14:paraId="1BE387BE" w14:textId="77777777" w:rsidTr="00E82693">
        <w:tc>
          <w:tcPr>
            <w:tcW w:w="3330" w:type="dxa"/>
            <w:shd w:val="clear" w:color="auto" w:fill="auto"/>
          </w:tcPr>
          <w:p w14:paraId="2753643D" w14:textId="77777777" w:rsidR="00602C67" w:rsidRPr="00C5194B" w:rsidRDefault="00602C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4539353A" w14:textId="77777777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3EBBCD55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45C118DC" w14:textId="41827933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 w:rsidR="00B20169">
              <w:rPr>
                <w:rFonts w:asciiTheme="majorBidi" w:hAnsiTheme="majorBidi"/>
                <w:color w:val="000000"/>
                <w:sz w:val="28"/>
                <w:szCs w:val="28"/>
              </w:rPr>
              <w:t>9</w:t>
            </w: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</w:tr>
      <w:tr w:rsidR="00602C67" w:rsidRPr="00C5194B" w14:paraId="6FC1029E" w14:textId="77777777" w:rsidTr="00E82693">
        <w:tc>
          <w:tcPr>
            <w:tcW w:w="3330" w:type="dxa"/>
            <w:shd w:val="clear" w:color="auto" w:fill="auto"/>
          </w:tcPr>
          <w:p w14:paraId="02DB3302" w14:textId="77777777" w:rsidR="00602C67" w:rsidRPr="00C5194B" w:rsidRDefault="00602C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2E4082EF" w14:textId="067D7B47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EB1DEE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2C0C25">
              <w:rPr>
                <w:sz w:val="28"/>
                <w:szCs w:val="28"/>
                <w:cs/>
              </w:rPr>
              <w:t xml:space="preserve">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7BEBCEEF" w14:textId="05921B4E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EB1DEE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06E9BF0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E611C6E" w14:textId="32EE6EE4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EB1DEE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2C0C25">
              <w:rPr>
                <w:sz w:val="28"/>
                <w:szCs w:val="28"/>
                <w:cs/>
              </w:rPr>
              <w:t xml:space="preserve">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7E8C846B" w14:textId="73228586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="00EB1DEE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="00BC373D"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602C67" w:rsidRPr="00C5194B" w14:paraId="1D60CC56" w14:textId="77777777" w:rsidTr="00E82693">
        <w:trPr>
          <w:trHeight w:val="203"/>
        </w:trPr>
        <w:tc>
          <w:tcPr>
            <w:tcW w:w="3330" w:type="dxa"/>
            <w:shd w:val="clear" w:color="auto" w:fill="auto"/>
            <w:vAlign w:val="center"/>
          </w:tcPr>
          <w:p w14:paraId="5A8E4A14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1FBCC3A6" w14:textId="42891EDF" w:rsidR="00602C67" w:rsidRPr="00EA4071" w:rsidRDefault="00EA4071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4071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A407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397</w:t>
            </w:r>
            <w:r w:rsidRPr="00EA407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039</w:t>
            </w:r>
            <w:r w:rsidRPr="00EA407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  <w:r w:rsidRPr="00EA407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27AA7DBD" w14:textId="4ADACCFF" w:rsidR="00602C67" w:rsidRPr="00797714" w:rsidRDefault="00BC373D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209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592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52A68B9C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5A46B23E" w14:textId="543E1508" w:rsidR="00602C67" w:rsidRPr="004737E0" w:rsidRDefault="004737E0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37E0">
              <w:rPr>
                <w:rFonts w:ascii="Angsana New" w:hAnsi="Angsana New"/>
                <w:color w:val="000000"/>
                <w:sz w:val="30"/>
                <w:szCs w:val="30"/>
              </w:rPr>
              <w:t>26,584,306.25</w:t>
            </w:r>
          </w:p>
        </w:tc>
        <w:tc>
          <w:tcPr>
            <w:tcW w:w="1531" w:type="dxa"/>
            <w:shd w:val="clear" w:color="auto" w:fill="auto"/>
          </w:tcPr>
          <w:p w14:paraId="6530D4CE" w14:textId="1202268D" w:rsidR="00602C67" w:rsidRPr="004737E0" w:rsidRDefault="00BC373D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968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035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602C67" w:rsidRPr="00C5194B" w14:paraId="73B187BA" w14:textId="77777777" w:rsidTr="00E82693">
        <w:trPr>
          <w:trHeight w:val="203"/>
        </w:trPr>
        <w:tc>
          <w:tcPr>
            <w:tcW w:w="3330" w:type="dxa"/>
            <w:shd w:val="clear" w:color="auto" w:fill="auto"/>
            <w:vAlign w:val="center"/>
          </w:tcPr>
          <w:p w14:paraId="258BCF7E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7FA3DCDA" w14:textId="0BF0B75F" w:rsidR="00602C67" w:rsidRPr="00EA4071" w:rsidRDefault="004737E0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4071">
              <w:rPr>
                <w:rFonts w:ascii="Angsana New" w:hAnsi="Angsana New"/>
                <w:color w:val="000000"/>
                <w:sz w:val="30"/>
                <w:szCs w:val="30"/>
              </w:rPr>
              <w:t>20.00%</w:t>
            </w:r>
          </w:p>
        </w:tc>
        <w:tc>
          <w:tcPr>
            <w:tcW w:w="1531" w:type="dxa"/>
            <w:shd w:val="clear" w:color="auto" w:fill="auto"/>
          </w:tcPr>
          <w:p w14:paraId="4C5C8D5B" w14:textId="3EEE1554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46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236" w:type="dxa"/>
            <w:shd w:val="clear" w:color="auto" w:fill="auto"/>
          </w:tcPr>
          <w:p w14:paraId="15A7C722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608F2C7B" w14:textId="296B1426" w:rsidR="00602C67" w:rsidRPr="00C5194B" w:rsidRDefault="004737E0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46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531" w:type="dxa"/>
            <w:shd w:val="clear" w:color="auto" w:fill="auto"/>
          </w:tcPr>
          <w:p w14:paraId="6FAA4F4F" w14:textId="3FA28E4D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46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</w:tr>
      <w:tr w:rsidR="00602C67" w:rsidRPr="00C5194B" w14:paraId="57F8CA2B" w14:textId="77777777" w:rsidTr="00E82693">
        <w:trPr>
          <w:trHeight w:val="203"/>
        </w:trPr>
        <w:tc>
          <w:tcPr>
            <w:tcW w:w="3330" w:type="dxa"/>
            <w:shd w:val="clear" w:color="auto" w:fill="auto"/>
            <w:vAlign w:val="center"/>
          </w:tcPr>
          <w:p w14:paraId="7CB0D87D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276E1F3C" w14:textId="16A445EE" w:rsidR="00602C67" w:rsidRPr="00EA4071" w:rsidRDefault="00EA4071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40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279</w:t>
            </w:r>
            <w:r w:rsidRPr="00EA407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407</w:t>
            </w:r>
            <w:r w:rsidRPr="00EA407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  <w:r w:rsidRPr="00EA40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46B102F5" w14:textId="321FC300" w:rsidR="00602C67" w:rsidRPr="00C5194B" w:rsidRDefault="00BC373D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041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918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0FCB59C2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073F1869" w14:textId="273DD278" w:rsidR="00602C67" w:rsidRPr="004737E0" w:rsidRDefault="004737E0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37E0">
              <w:rPr>
                <w:rFonts w:ascii="Angsana New" w:hAnsi="Angsana New"/>
                <w:color w:val="000000"/>
                <w:sz w:val="30"/>
                <w:szCs w:val="30"/>
              </w:rPr>
              <w:t>5,316,861.25</w:t>
            </w:r>
          </w:p>
        </w:tc>
        <w:tc>
          <w:tcPr>
            <w:tcW w:w="1531" w:type="dxa"/>
            <w:shd w:val="clear" w:color="auto" w:fill="auto"/>
          </w:tcPr>
          <w:p w14:paraId="1A9818B6" w14:textId="1EA7DFCD" w:rsidR="00602C67" w:rsidRPr="00797714" w:rsidRDefault="00BC373D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593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607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  <w:tr w:rsidR="00602C67" w:rsidRPr="00C5194B" w14:paraId="26DB0D2C" w14:textId="77777777" w:rsidTr="00E82693">
        <w:trPr>
          <w:trHeight w:val="203"/>
        </w:trPr>
        <w:tc>
          <w:tcPr>
            <w:tcW w:w="3330" w:type="dxa"/>
            <w:shd w:val="clear" w:color="auto" w:fill="auto"/>
            <w:vAlign w:val="center"/>
          </w:tcPr>
          <w:p w14:paraId="7E70BB78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ผลกระทบทางภาษี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1531" w:type="dxa"/>
            <w:shd w:val="clear" w:color="auto" w:fill="auto"/>
          </w:tcPr>
          <w:p w14:paraId="45D4E15B" w14:textId="77777777" w:rsidR="00602C67" w:rsidRPr="00EA4071" w:rsidRDefault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12D63627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E844B1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FA021ED" w14:textId="77777777" w:rsidR="00602C67" w:rsidRPr="004737E0" w:rsidRDefault="00602C6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6D4262F4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2C67" w:rsidRPr="00C5194B" w14:paraId="0EF89BBC" w14:textId="77777777" w:rsidTr="00E82693">
        <w:trPr>
          <w:trHeight w:val="203"/>
        </w:trPr>
        <w:tc>
          <w:tcPr>
            <w:tcW w:w="3330" w:type="dxa"/>
            <w:shd w:val="clear" w:color="auto" w:fill="auto"/>
            <w:vAlign w:val="center"/>
          </w:tcPr>
          <w:p w14:paraId="3C95256E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รายการต้องห้ามทางภาษี</w:t>
            </w:r>
          </w:p>
        </w:tc>
        <w:tc>
          <w:tcPr>
            <w:tcW w:w="1531" w:type="dxa"/>
            <w:shd w:val="clear" w:color="auto" w:fill="auto"/>
          </w:tcPr>
          <w:p w14:paraId="40C9BBA3" w14:textId="658B0520" w:rsidR="00602C67" w:rsidRPr="00EA4071" w:rsidRDefault="00BC373D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EA4071" w:rsidRPr="00EA407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153</w:t>
            </w:r>
            <w:r w:rsidR="00EA4071" w:rsidRPr="00EA407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</w:p>
        </w:tc>
        <w:tc>
          <w:tcPr>
            <w:tcW w:w="1531" w:type="dxa"/>
            <w:shd w:val="clear" w:color="auto" w:fill="auto"/>
          </w:tcPr>
          <w:p w14:paraId="16302B6B" w14:textId="29A0A517" w:rsidR="00602C67" w:rsidRPr="00C5194B" w:rsidRDefault="0062408D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383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FE5B1F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48FA9764" w14:textId="5C951354" w:rsidR="00602C67" w:rsidRPr="004737E0" w:rsidRDefault="004737E0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737E0">
              <w:rPr>
                <w:rFonts w:ascii="Angsana New" w:hAnsi="Angsana New"/>
                <w:color w:val="000000"/>
                <w:sz w:val="30"/>
                <w:szCs w:val="30"/>
              </w:rPr>
              <w:t>44,298.27</w:t>
            </w:r>
          </w:p>
        </w:tc>
        <w:tc>
          <w:tcPr>
            <w:tcW w:w="1531" w:type="dxa"/>
            <w:shd w:val="clear" w:color="auto" w:fill="auto"/>
          </w:tcPr>
          <w:p w14:paraId="508EBD14" w14:textId="3CB695CE" w:rsidR="00602C67" w:rsidRPr="00C5194B" w:rsidRDefault="0062408D" w:rsidP="00AD00F0">
            <w:pPr>
              <w:tabs>
                <w:tab w:val="decimal" w:pos="1023"/>
              </w:tabs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31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C373D" w:rsidRPr="00BC373D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Pr="0011631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BC373D" w:rsidRPr="00BC373D">
              <w:rPr>
                <w:rFonts w:ascii="Angsana New" w:hAnsi="Angsana New" w:hint="cs"/>
                <w:color w:val="000000"/>
                <w:sz w:val="30"/>
                <w:szCs w:val="30"/>
              </w:rPr>
              <w:t>745</w:t>
            </w:r>
            <w:r w:rsidRPr="0011631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Pr="0011631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02C67" w:rsidRPr="00C5194B" w14:paraId="2D65115F" w14:textId="77777777" w:rsidTr="00E82693">
        <w:trPr>
          <w:trHeight w:val="650"/>
        </w:trPr>
        <w:tc>
          <w:tcPr>
            <w:tcW w:w="3330" w:type="dxa"/>
            <w:shd w:val="clear" w:color="auto" w:fill="auto"/>
            <w:vAlign w:val="center"/>
          </w:tcPr>
          <w:p w14:paraId="727B2B40" w14:textId="63BAAD74" w:rsidR="00602C67" w:rsidRPr="00C5194B" w:rsidRDefault="00602C67" w:rsidP="00E82693">
            <w:pPr>
              <w:spacing w:line="400" w:lineRule="exact"/>
              <w:ind w:left="166" w:right="-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</w:t>
            </w:r>
            <w:r w:rsidR="00E8269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31" w:type="dxa"/>
            <w:shd w:val="clear" w:color="auto" w:fill="auto"/>
          </w:tcPr>
          <w:p w14:paraId="7FFA8901" w14:textId="77777777" w:rsidR="00602C67" w:rsidRPr="00EA4071" w:rsidRDefault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EE1038D" w14:textId="51918C2F" w:rsidR="00602C67" w:rsidRPr="00EA4071" w:rsidRDefault="00EA407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40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272</w:t>
            </w:r>
            <w:r w:rsidRPr="00EA407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  <w:r w:rsidRPr="00EA407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Pr="00EA40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2B40A47B" w14:textId="77777777" w:rsidR="00602C67" w:rsidRDefault="00602C67" w:rsidP="00AD00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938E7C4" w14:textId="19FF5029" w:rsidR="00602C67" w:rsidRPr="00602C67" w:rsidRDefault="00BC373D" w:rsidP="00AD00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025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534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07201BCE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FBB260F" w14:textId="77777777" w:rsidR="00602C67" w:rsidRPr="004737E0" w:rsidRDefault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1A07889" w14:textId="51DF9477" w:rsidR="00602C67" w:rsidRPr="004737E0" w:rsidRDefault="004737E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37E0">
              <w:rPr>
                <w:rFonts w:ascii="Angsana New" w:hAnsi="Angsana New"/>
                <w:color w:val="000000"/>
                <w:sz w:val="30"/>
                <w:szCs w:val="30"/>
              </w:rPr>
              <w:t>5,361,159.52</w:t>
            </w:r>
          </w:p>
        </w:tc>
        <w:tc>
          <w:tcPr>
            <w:tcW w:w="1531" w:type="dxa"/>
            <w:shd w:val="clear" w:color="auto" w:fill="auto"/>
          </w:tcPr>
          <w:p w14:paraId="5D258F24" w14:textId="77777777" w:rsidR="00602C67" w:rsidRDefault="00602C67" w:rsidP="00AD00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5D87DF6" w14:textId="55A8C940" w:rsidR="00602C67" w:rsidRPr="00C5194B" w:rsidRDefault="00BC373D" w:rsidP="00AD00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861</w:t>
            </w:r>
            <w:r w:rsidR="0062408D"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</w:tr>
      <w:tr w:rsidR="00602C67" w:rsidRPr="00C5194B" w14:paraId="518C6DFB" w14:textId="77777777" w:rsidTr="00E82693">
        <w:trPr>
          <w:trHeight w:val="203"/>
        </w:trPr>
        <w:tc>
          <w:tcPr>
            <w:tcW w:w="3330" w:type="dxa"/>
            <w:shd w:val="clear" w:color="auto" w:fill="auto"/>
            <w:vAlign w:val="center"/>
          </w:tcPr>
          <w:p w14:paraId="19583C89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531" w:type="dxa"/>
            <w:shd w:val="clear" w:color="auto" w:fill="auto"/>
          </w:tcPr>
          <w:p w14:paraId="69171122" w14:textId="4D3870A6" w:rsidR="00602C67" w:rsidRPr="00EA4071" w:rsidRDefault="00FD70D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95B0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EA4071" w:rsidRPr="00EA407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 w:rsidR="00EA4071" w:rsidRPr="00E95B0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%</w:t>
            </w:r>
            <w:r w:rsidRPr="00E95B0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34F93C7D" w14:textId="6FEC81E2" w:rsidR="00602C67" w:rsidRPr="00602C67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19.</w:t>
            </w:r>
            <w:r w:rsidR="00BC373D" w:rsidRPr="00BC373D">
              <w:rPr>
                <w:rFonts w:ascii="Angsana New" w:hAnsi="Angsana New" w:hint="cs"/>
                <w:color w:val="000000"/>
                <w:sz w:val="30"/>
                <w:szCs w:val="30"/>
              </w:rPr>
              <w:t>89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589259E8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018FF29A" w14:textId="7B286F31" w:rsidR="00602C67" w:rsidRPr="00E21EDC" w:rsidRDefault="00BC373D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 w:hint="cs"/>
                <w:color w:val="000000"/>
                <w:sz w:val="30"/>
                <w:szCs w:val="30"/>
              </w:rPr>
              <w:t>20</w:t>
            </w:r>
            <w:r w:rsidR="00E21EDC" w:rsidRPr="00E21ED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 w:hint="cs"/>
                <w:color w:val="000000"/>
                <w:sz w:val="30"/>
                <w:szCs w:val="30"/>
              </w:rPr>
              <w:t>17</w:t>
            </w:r>
            <w:r w:rsidR="00E21EDC" w:rsidRPr="00E21E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531" w:type="dxa"/>
            <w:shd w:val="clear" w:color="auto" w:fill="auto"/>
          </w:tcPr>
          <w:p w14:paraId="0A5A9ED8" w14:textId="2958043A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="00BC373D" w:rsidRPr="00BC373D">
              <w:rPr>
                <w:rFonts w:ascii="Angsana New" w:hAnsi="Angsana New" w:hint="cs"/>
                <w:color w:val="000000"/>
                <w:sz w:val="30"/>
                <w:szCs w:val="30"/>
              </w:rPr>
              <w:t>94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</w:tr>
    </w:tbl>
    <w:p w14:paraId="44824784" w14:textId="77777777" w:rsidR="00602C67" w:rsidRDefault="00602C67" w:rsidP="00602C67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243FB07" w14:textId="77777777" w:rsidR="00602C67" w:rsidRDefault="00602C67" w:rsidP="00602C67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A829336" w14:textId="77777777" w:rsidR="00602C67" w:rsidRDefault="00602C67" w:rsidP="00602C67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7A52C1A" w14:textId="77777777" w:rsidR="00602C67" w:rsidRDefault="00602C67" w:rsidP="00602C67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7B7A54" w14:textId="497910B2" w:rsidR="00756BFE" w:rsidRPr="00DB1E68" w:rsidRDefault="00756BFE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56BFE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tbl>
      <w:tblPr>
        <w:tblW w:w="9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36"/>
        <w:gridCol w:w="1987"/>
      </w:tblGrid>
      <w:tr w:rsidR="00874B09" w:rsidRPr="00494247" w14:paraId="20A63433" w14:textId="77777777" w:rsidTr="006E59D1">
        <w:tc>
          <w:tcPr>
            <w:tcW w:w="5130" w:type="dxa"/>
          </w:tcPr>
          <w:p w14:paraId="684F672A" w14:textId="77777777" w:rsidR="00874B09" w:rsidRPr="00494247" w:rsidRDefault="00874B0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6B75C8D3" w14:textId="2427ACFA" w:rsidR="00874B09" w:rsidRPr="00494247" w:rsidRDefault="00874B0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74B09" w:rsidRPr="00494247" w14:paraId="230682FD" w14:textId="77777777" w:rsidTr="006E59D1">
        <w:tc>
          <w:tcPr>
            <w:tcW w:w="5130" w:type="dxa"/>
          </w:tcPr>
          <w:p w14:paraId="232D5196" w14:textId="77777777" w:rsidR="00874B09" w:rsidRPr="00494247" w:rsidRDefault="00874B0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18F8FCCA" w14:textId="2C503E48" w:rsidR="00874B09" w:rsidRPr="00494247" w:rsidRDefault="00874B0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C67" w:rsidRPr="00494247" w14:paraId="68A781D6" w14:textId="77777777" w:rsidTr="006E59D1">
        <w:tc>
          <w:tcPr>
            <w:tcW w:w="5130" w:type="dxa"/>
          </w:tcPr>
          <w:p w14:paraId="4BDBE0D4" w14:textId="77777777" w:rsidR="00602C67" w:rsidRPr="00494247" w:rsidRDefault="00602C67" w:rsidP="00602C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B81FC04" w14:textId="4FDCB6AD" w:rsidR="00602C67" w:rsidRPr="00D044B5" w:rsidRDefault="00602C67" w:rsidP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="006857BB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7C604C" w14:textId="77777777" w:rsidR="00602C67" w:rsidRPr="00D044B5" w:rsidRDefault="00602C67" w:rsidP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1F11461" w14:textId="6FFC5601" w:rsidR="00602C67" w:rsidRPr="00D044B5" w:rsidRDefault="00602C67" w:rsidP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602C67" w:rsidRPr="00494247" w14:paraId="30BEE0F6" w14:textId="77777777" w:rsidTr="00AD00F0">
        <w:trPr>
          <w:trHeight w:val="181"/>
        </w:trPr>
        <w:tc>
          <w:tcPr>
            <w:tcW w:w="5130" w:type="dxa"/>
          </w:tcPr>
          <w:p w14:paraId="17E58B42" w14:textId="50FF4B6B" w:rsidR="00602C67" w:rsidRPr="00494247" w:rsidRDefault="00602C67" w:rsidP="00602C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6B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42F92" w14:textId="049008F4" w:rsidR="00602C67" w:rsidRPr="00D3269C" w:rsidRDefault="00327174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7174">
              <w:rPr>
                <w:rFonts w:ascii="Angsana New" w:hAnsi="Angsana New"/>
                <w:color w:val="000000"/>
                <w:sz w:val="30"/>
                <w:szCs w:val="30"/>
              </w:rPr>
              <w:t>134,525,879.92</w:t>
            </w:r>
          </w:p>
        </w:tc>
        <w:tc>
          <w:tcPr>
            <w:tcW w:w="236" w:type="dxa"/>
            <w:shd w:val="clear" w:color="auto" w:fill="auto"/>
          </w:tcPr>
          <w:p w14:paraId="2FC16C73" w14:textId="77777777" w:rsidR="00602C67" w:rsidRPr="002F0635" w:rsidRDefault="00602C67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E938A" w14:textId="0D3E72A9" w:rsidR="00602C67" w:rsidRPr="00494247" w:rsidRDefault="00602C67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</w:tr>
      <w:tr w:rsidR="00602C67" w:rsidRPr="00494247" w14:paraId="1F7C0A92" w14:textId="77777777" w:rsidTr="00AD00F0">
        <w:trPr>
          <w:trHeight w:val="149"/>
        </w:trPr>
        <w:tc>
          <w:tcPr>
            <w:tcW w:w="5130" w:type="dxa"/>
          </w:tcPr>
          <w:p w14:paraId="25C91051" w14:textId="77777777" w:rsidR="00602C67" w:rsidRPr="00D3269C" w:rsidRDefault="00602C67" w:rsidP="00602C6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2E04" w14:textId="21A413ED" w:rsidR="00602C67" w:rsidRPr="00D3269C" w:rsidRDefault="00327174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7174">
              <w:rPr>
                <w:rFonts w:ascii="Angsana New" w:hAnsi="Angsana New"/>
                <w:color w:val="000000"/>
                <w:sz w:val="30"/>
                <w:szCs w:val="30"/>
              </w:rPr>
              <w:t>134,525,879.92</w:t>
            </w:r>
          </w:p>
        </w:tc>
        <w:tc>
          <w:tcPr>
            <w:tcW w:w="236" w:type="dxa"/>
            <w:shd w:val="clear" w:color="auto" w:fill="auto"/>
          </w:tcPr>
          <w:p w14:paraId="5DF98AFC" w14:textId="77777777" w:rsidR="00602C67" w:rsidRPr="002F0635" w:rsidRDefault="00602C67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54E5C" w14:textId="1E592BFF" w:rsidR="00602C67" w:rsidRPr="00D3269C" w:rsidRDefault="00602C67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</w:tr>
    </w:tbl>
    <w:p w14:paraId="22475578" w14:textId="48AA6333" w:rsidR="00756BFE" w:rsidRPr="00756BFE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3B69">
        <w:rPr>
          <w:rFonts w:ascii="Angsana New" w:hAnsi="Angsana New"/>
          <w:sz w:val="30"/>
          <w:szCs w:val="30"/>
          <w:lang w:val="en-US"/>
        </w:rPr>
        <w:t>3</w:t>
      </w:r>
      <w:r w:rsidR="00602C67">
        <w:rPr>
          <w:rFonts w:ascii="Angsana New" w:hAnsi="Angsana New"/>
          <w:sz w:val="30"/>
          <w:szCs w:val="30"/>
          <w:lang w:val="en-US"/>
        </w:rPr>
        <w:t>0</w:t>
      </w:r>
      <w:r w:rsidR="00373B69">
        <w:rPr>
          <w:rFonts w:ascii="Angsana New" w:hAnsi="Angsana New"/>
          <w:sz w:val="30"/>
          <w:szCs w:val="30"/>
          <w:lang w:val="en-US"/>
        </w:rPr>
        <w:t xml:space="preserve"> </w:t>
      </w:r>
      <w:r w:rsidR="006857B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373B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73B69">
        <w:rPr>
          <w:rFonts w:ascii="Angsana New" w:hAnsi="Angsana New"/>
          <w:sz w:val="30"/>
          <w:szCs w:val="30"/>
          <w:lang w:val="en-US"/>
        </w:rPr>
        <w:t xml:space="preserve">2567 </w:t>
      </w:r>
      <w:r w:rsidR="00373B69">
        <w:rPr>
          <w:rFonts w:ascii="Angsana New" w:hAnsi="Angsana New" w:hint="cs"/>
          <w:sz w:val="30"/>
          <w:szCs w:val="30"/>
          <w:cs/>
          <w:lang w:val="en-US"/>
        </w:rPr>
        <w:t>และวันที่</w:t>
      </w:r>
      <w:r w:rsidR="00373B69">
        <w:rPr>
          <w:rFonts w:ascii="Angsana New" w:hAnsi="Angsana New" w:hint="cs"/>
          <w:sz w:val="30"/>
          <w:szCs w:val="30"/>
          <w:cs/>
        </w:rPr>
        <w:t xml:space="preserve"> </w:t>
      </w:r>
      <w:r w:rsidR="00E15804">
        <w:rPr>
          <w:rFonts w:ascii="Angsana New" w:hAnsi="Angsana New"/>
          <w:sz w:val="30"/>
          <w:szCs w:val="30"/>
        </w:rPr>
        <w:t>3</w:t>
      </w:r>
      <w:r w:rsidR="00664F91">
        <w:rPr>
          <w:rFonts w:ascii="Angsana New" w:hAnsi="Angsana New"/>
          <w:sz w:val="30"/>
          <w:szCs w:val="30"/>
        </w:rPr>
        <w:t>1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664F91">
        <w:rPr>
          <w:rFonts w:ascii="Angsana New" w:hAnsi="Angsana New" w:hint="cs"/>
          <w:sz w:val="30"/>
          <w:szCs w:val="30"/>
          <w:cs/>
        </w:rPr>
        <w:t>ธันวาคม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8A1034">
        <w:rPr>
          <w:rFonts w:ascii="Angsana New" w:hAnsi="Angsana New"/>
          <w:sz w:val="30"/>
          <w:szCs w:val="30"/>
        </w:rPr>
        <w:t>256</w:t>
      </w:r>
      <w:r w:rsidR="002F7E2B">
        <w:rPr>
          <w:rFonts w:ascii="Angsana New" w:hAnsi="Angsana New"/>
          <w:sz w:val="30"/>
          <w:szCs w:val="30"/>
          <w:lang w:val="en-US"/>
        </w:rPr>
        <w:t>6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E0248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6BFE">
        <w:rPr>
          <w:rFonts w:ascii="Angsana New" w:hAnsi="Angsana New"/>
          <w:sz w:val="30"/>
          <w:szCs w:val="30"/>
          <w:cs/>
        </w:rPr>
        <w:t xml:space="preserve"> มีเงินเบิกเกินบัญชีธนาคารและเงินกู้ยืมระยะสั้นกับธนาคาร </w:t>
      </w:r>
      <w:r w:rsidR="008A1034">
        <w:rPr>
          <w:rFonts w:ascii="Angsana New" w:hAnsi="Angsana New"/>
          <w:sz w:val="30"/>
          <w:szCs w:val="30"/>
        </w:rPr>
        <w:t>2</w:t>
      </w:r>
      <w:r w:rsidRPr="00756BFE">
        <w:rPr>
          <w:rFonts w:ascii="Angsana New" w:hAnsi="Angsana New"/>
          <w:sz w:val="30"/>
          <w:szCs w:val="30"/>
          <w:cs/>
        </w:rPr>
        <w:t xml:space="preserve"> แห่ง วงเงินรว</w:t>
      </w:r>
      <w:r w:rsidRPr="00C532F9">
        <w:rPr>
          <w:rFonts w:ascii="Angsana New" w:hAnsi="Angsana New"/>
          <w:sz w:val="30"/>
          <w:szCs w:val="30"/>
          <w:cs/>
        </w:rPr>
        <w:t xml:space="preserve">ม </w:t>
      </w:r>
      <w:r w:rsidR="008A1034" w:rsidRPr="00C532F9">
        <w:rPr>
          <w:rFonts w:ascii="Angsana New" w:hAnsi="Angsana New"/>
          <w:sz w:val="30"/>
          <w:szCs w:val="30"/>
        </w:rPr>
        <w:t>570.54</w:t>
      </w:r>
      <w:r w:rsidRPr="00C532F9">
        <w:rPr>
          <w:rFonts w:ascii="Angsana New" w:hAnsi="Angsana New"/>
          <w:sz w:val="30"/>
          <w:szCs w:val="30"/>
          <w:cs/>
        </w:rPr>
        <w:t xml:space="preserve"> ล้าน</w:t>
      </w:r>
      <w:r w:rsidRPr="00756BFE">
        <w:rPr>
          <w:rFonts w:ascii="Angsana New" w:hAnsi="Angsana New"/>
          <w:sz w:val="30"/>
          <w:szCs w:val="30"/>
          <w:cs/>
        </w:rPr>
        <w:t>บาท</w:t>
      </w:r>
      <w:r w:rsidR="00D160D2">
        <w:rPr>
          <w:rFonts w:ascii="Angsana New" w:hAnsi="Angsana New" w:hint="cs"/>
          <w:sz w:val="30"/>
          <w:szCs w:val="30"/>
          <w:cs/>
        </w:rPr>
        <w:t xml:space="preserve"> </w:t>
      </w:r>
      <w:r w:rsidRPr="00756BFE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756BFE">
        <w:rPr>
          <w:rFonts w:ascii="Angsana New" w:hAnsi="Angsana New"/>
          <w:sz w:val="30"/>
          <w:szCs w:val="30"/>
        </w:rPr>
        <w:t xml:space="preserve">MLR </w:t>
      </w:r>
      <w:r w:rsidRPr="00756BFE">
        <w:rPr>
          <w:rFonts w:ascii="Angsana New" w:hAnsi="Angsana New"/>
          <w:sz w:val="30"/>
          <w:szCs w:val="30"/>
          <w:cs/>
        </w:rPr>
        <w:t xml:space="preserve">ถึง </w:t>
      </w:r>
      <w:r w:rsidRPr="00756BFE">
        <w:rPr>
          <w:rFonts w:ascii="Angsana New" w:hAnsi="Angsana New"/>
          <w:sz w:val="30"/>
          <w:szCs w:val="30"/>
        </w:rPr>
        <w:t xml:space="preserve">MOR </w:t>
      </w:r>
      <w:r w:rsidRPr="00756BFE">
        <w:rPr>
          <w:rFonts w:ascii="Angsana New" w:hAnsi="Angsana New"/>
          <w:sz w:val="30"/>
          <w:szCs w:val="30"/>
          <w:cs/>
        </w:rPr>
        <w:t>ต่อปี ค้ำประกันโดย</w:t>
      </w:r>
      <w:r w:rsidR="00BE6E87">
        <w:rPr>
          <w:rFonts w:ascii="Angsana New" w:hAnsi="Angsana New" w:hint="cs"/>
          <w:sz w:val="30"/>
          <w:szCs w:val="30"/>
          <w:cs/>
        </w:rPr>
        <w:t>การ</w:t>
      </w:r>
      <w:r w:rsidRPr="00756BFE">
        <w:rPr>
          <w:rFonts w:ascii="Angsana New" w:hAnsi="Angsana New"/>
          <w:sz w:val="30"/>
          <w:szCs w:val="30"/>
          <w:cs/>
        </w:rPr>
        <w:t>จดจำนองที่ดินบางส่วน อาคารและสิ่งปลูกสร้าง บางส่</w:t>
      </w:r>
      <w:r w:rsidRPr="0089089E">
        <w:rPr>
          <w:rFonts w:ascii="Angsana New" w:hAnsi="Angsana New"/>
          <w:sz w:val="30"/>
          <w:szCs w:val="30"/>
          <w:cs/>
        </w:rPr>
        <w:t>วน  ตามหมาย</w:t>
      </w:r>
      <w:r w:rsidRPr="00770AAD">
        <w:rPr>
          <w:rFonts w:ascii="Angsana New" w:hAnsi="Angsana New"/>
          <w:sz w:val="30"/>
          <w:szCs w:val="30"/>
          <w:cs/>
        </w:rPr>
        <w:t xml:space="preserve">เหตุ </w:t>
      </w:r>
      <w:r w:rsidR="00BD32FA" w:rsidRPr="00AD00F0">
        <w:rPr>
          <w:rFonts w:ascii="Angsana New" w:hAnsi="Angsana New"/>
          <w:sz w:val="30"/>
          <w:szCs w:val="30"/>
        </w:rPr>
        <w:t>1</w:t>
      </w:r>
      <w:r w:rsidR="00554FD1" w:rsidRPr="00AD00F0">
        <w:rPr>
          <w:rFonts w:ascii="Angsana New" w:hAnsi="Angsana New"/>
          <w:sz w:val="30"/>
          <w:szCs w:val="30"/>
        </w:rPr>
        <w:t>0</w:t>
      </w:r>
      <w:r w:rsidR="004C147E" w:rsidRPr="00AD00F0">
        <w:rPr>
          <w:rFonts w:ascii="Angsana New" w:hAnsi="Angsana New"/>
          <w:sz w:val="30"/>
          <w:szCs w:val="30"/>
        </w:rPr>
        <w:t xml:space="preserve"> </w:t>
      </w:r>
      <w:r w:rsidR="00535BD1">
        <w:rPr>
          <w:rFonts w:ascii="Angsana New" w:hAnsi="Angsana New" w:hint="cs"/>
          <w:sz w:val="30"/>
          <w:szCs w:val="30"/>
          <w:cs/>
        </w:rPr>
        <w:t>และ</w:t>
      </w:r>
      <w:r w:rsidR="004C147E" w:rsidRPr="00AD00F0">
        <w:rPr>
          <w:rFonts w:ascii="Angsana New" w:hAnsi="Angsana New" w:hint="cs"/>
          <w:sz w:val="30"/>
          <w:szCs w:val="30"/>
          <w:cs/>
        </w:rPr>
        <w:t xml:space="preserve"> </w:t>
      </w:r>
      <w:r w:rsidR="0089089E" w:rsidRPr="00AD00F0">
        <w:rPr>
          <w:rFonts w:ascii="Angsana New" w:hAnsi="Angsana New"/>
          <w:sz w:val="30"/>
          <w:szCs w:val="30"/>
          <w:lang w:val="en-US"/>
        </w:rPr>
        <w:t>1</w:t>
      </w:r>
      <w:r w:rsidR="00554FD1" w:rsidRPr="00AD00F0">
        <w:rPr>
          <w:rFonts w:ascii="Angsana New" w:hAnsi="Angsana New"/>
          <w:sz w:val="30"/>
          <w:szCs w:val="30"/>
          <w:lang w:val="en-US"/>
        </w:rPr>
        <w:t>1</w:t>
      </w:r>
    </w:p>
    <w:p w14:paraId="15EEF2C1" w14:textId="03DF4089" w:rsidR="00B3585A" w:rsidRPr="009D3A59" w:rsidRDefault="00B3585A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D3A59">
        <w:rPr>
          <w:rFonts w:ascii="Angsana New" w:hAnsi="Angsana New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 </w:t>
      </w:r>
    </w:p>
    <w:tbl>
      <w:tblPr>
        <w:tblW w:w="1012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54"/>
        <w:gridCol w:w="1716"/>
        <w:gridCol w:w="1716"/>
        <w:gridCol w:w="236"/>
        <w:gridCol w:w="1716"/>
        <w:gridCol w:w="1787"/>
      </w:tblGrid>
      <w:tr w:rsidR="002922F0" w:rsidRPr="00494247" w14:paraId="5E009093" w14:textId="77777777" w:rsidTr="00495837">
        <w:tc>
          <w:tcPr>
            <w:tcW w:w="2954" w:type="dxa"/>
          </w:tcPr>
          <w:p w14:paraId="0AE38FA9" w14:textId="77777777" w:rsidR="002922F0" w:rsidRPr="00494247" w:rsidRDefault="002922F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3" w:name="_Hlk146544449"/>
          </w:p>
        </w:tc>
        <w:tc>
          <w:tcPr>
            <w:tcW w:w="1716" w:type="dxa"/>
          </w:tcPr>
          <w:p w14:paraId="11E31312" w14:textId="77777777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</w:tcPr>
          <w:p w14:paraId="4CD02DEE" w14:textId="0AA25D54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D8DF4" w14:textId="1F459E21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03" w:type="dxa"/>
            <w:gridSpan w:val="2"/>
          </w:tcPr>
          <w:p w14:paraId="570B0D0D" w14:textId="2F2397A6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B0858" w:rsidRPr="00494247" w14:paraId="0F24ED21" w14:textId="77777777" w:rsidTr="00495837">
        <w:tc>
          <w:tcPr>
            <w:tcW w:w="2954" w:type="dxa"/>
          </w:tcPr>
          <w:p w14:paraId="1EE1CF1F" w14:textId="77777777" w:rsidR="007B0858" w:rsidRPr="00494247" w:rsidRDefault="007B0858" w:rsidP="002922F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32" w:type="dxa"/>
            <w:gridSpan w:val="2"/>
          </w:tcPr>
          <w:p w14:paraId="6A1A7E07" w14:textId="4A3FC767" w:rsidR="007B0858" w:rsidRPr="00494247" w:rsidRDefault="007B0858" w:rsidP="006E59D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61C2CA" w14:textId="77777777" w:rsidR="007B0858" w:rsidRPr="00494247" w:rsidRDefault="007B0858" w:rsidP="002922F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03" w:type="dxa"/>
            <w:gridSpan w:val="2"/>
          </w:tcPr>
          <w:p w14:paraId="627A769A" w14:textId="0BD187AC" w:rsidR="007B0858" w:rsidRPr="00494247" w:rsidRDefault="007B0858" w:rsidP="006E59D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858" w:rsidRPr="00494247" w14:paraId="3085C691" w14:textId="77777777" w:rsidTr="00495837">
        <w:tc>
          <w:tcPr>
            <w:tcW w:w="2954" w:type="dxa"/>
          </w:tcPr>
          <w:p w14:paraId="56B743F9" w14:textId="77777777" w:rsidR="007B0858" w:rsidRPr="00494247" w:rsidRDefault="007B0858" w:rsidP="007B085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14:paraId="4CBBD96F" w14:textId="0BE1D3B4" w:rsidR="007B0858" w:rsidRPr="00D044B5" w:rsidRDefault="00602C67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02C67">
              <w:rPr>
                <w:color w:val="000000"/>
                <w:sz w:val="30"/>
                <w:szCs w:val="30"/>
              </w:rPr>
              <w:t xml:space="preserve">30 </w:t>
            </w:r>
            <w:r w:rsidR="00207FC3">
              <w:rPr>
                <w:rFonts w:hint="cs"/>
                <w:color w:val="000000"/>
                <w:sz w:val="30"/>
                <w:szCs w:val="30"/>
                <w:cs/>
              </w:rPr>
              <w:t>กันยายน</w:t>
            </w:r>
            <w:r w:rsidRPr="00602C67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602C67">
              <w:rPr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16" w:type="dxa"/>
          </w:tcPr>
          <w:p w14:paraId="462D8997" w14:textId="235A00BD" w:rsidR="007B0858" w:rsidRPr="00D044B5" w:rsidRDefault="007B0858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3AC488F" w14:textId="53678A32" w:rsidR="007B0858" w:rsidRPr="00D044B5" w:rsidRDefault="007B0858" w:rsidP="007B085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16" w:type="dxa"/>
          </w:tcPr>
          <w:p w14:paraId="4FB788DD" w14:textId="69B218E3" w:rsidR="007B0858" w:rsidRPr="00D044B5" w:rsidRDefault="00602C67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602C67">
              <w:rPr>
                <w:color w:val="000000"/>
                <w:sz w:val="30"/>
                <w:szCs w:val="30"/>
              </w:rPr>
              <w:t xml:space="preserve">30 </w:t>
            </w:r>
            <w:r w:rsidR="00207FC3">
              <w:rPr>
                <w:rFonts w:hint="cs"/>
                <w:color w:val="000000"/>
                <w:sz w:val="30"/>
                <w:szCs w:val="30"/>
                <w:cs/>
              </w:rPr>
              <w:t>กันยายน</w:t>
            </w:r>
            <w:r w:rsidRPr="00602C67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602C67">
              <w:rPr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87" w:type="dxa"/>
          </w:tcPr>
          <w:p w14:paraId="5CD9F480" w14:textId="65D9CCD6" w:rsidR="007B0858" w:rsidRPr="00D044B5" w:rsidRDefault="007B0858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9F5FC5" w:rsidRPr="00494247" w14:paraId="299DDECE" w14:textId="77777777" w:rsidTr="00495837">
        <w:trPr>
          <w:trHeight w:val="203"/>
        </w:trPr>
        <w:tc>
          <w:tcPr>
            <w:tcW w:w="2954" w:type="dxa"/>
          </w:tcPr>
          <w:p w14:paraId="171F6A04" w14:textId="3BA95E5D" w:rsidR="009F5FC5" w:rsidRPr="00494247" w:rsidRDefault="009F5FC5" w:rsidP="009F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16" w:type="dxa"/>
          </w:tcPr>
          <w:p w14:paraId="3A8AEBF7" w14:textId="777777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</w:tcPr>
          <w:p w14:paraId="72DA4D43" w14:textId="5C7CCB2A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B8C9B2" w14:textId="05358FCD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2B32DDEB" w14:textId="23F9E451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7" w:type="dxa"/>
          </w:tcPr>
          <w:p w14:paraId="741375DF" w14:textId="09230F0F" w:rsidR="009F5FC5" w:rsidRPr="00494247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B7E9D" w:rsidRPr="00494247" w14:paraId="26F2C42E" w14:textId="77777777" w:rsidTr="00AD00F0">
        <w:trPr>
          <w:trHeight w:val="203"/>
        </w:trPr>
        <w:tc>
          <w:tcPr>
            <w:tcW w:w="2954" w:type="dxa"/>
          </w:tcPr>
          <w:p w14:paraId="07BDBE5F" w14:textId="038FA7AB" w:rsidR="009F5FC5" w:rsidRPr="007A44B1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16" w:type="dxa"/>
            <w:shd w:val="clear" w:color="auto" w:fill="auto"/>
          </w:tcPr>
          <w:p w14:paraId="6D1CAB97" w14:textId="41E90B6B" w:rsidR="009F5FC5" w:rsidRPr="00F4526A" w:rsidRDefault="00414D1E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4D3">
              <w:rPr>
                <w:rFonts w:ascii="Angsana New" w:hAnsi="Angsana New"/>
                <w:color w:val="000000"/>
                <w:sz w:val="30"/>
                <w:szCs w:val="30"/>
              </w:rPr>
              <w:t>15,860,656.16</w:t>
            </w:r>
          </w:p>
        </w:tc>
        <w:tc>
          <w:tcPr>
            <w:tcW w:w="1716" w:type="dxa"/>
            <w:shd w:val="clear" w:color="auto" w:fill="auto"/>
          </w:tcPr>
          <w:p w14:paraId="20F5E0C9" w14:textId="216FCD6F" w:rsidR="009F5FC5" w:rsidRPr="00F4526A" w:rsidRDefault="00BC373D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="009F5FC5" w:rsidRPr="009F65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949</w:t>
            </w:r>
            <w:r w:rsidR="009F5FC5" w:rsidRPr="009F65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210</w:t>
            </w:r>
            <w:r w:rsidR="009F5FC5"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24749955" w14:textId="4A93BE3C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153CF6F7" w14:textId="7EB88526" w:rsidR="009F5FC5" w:rsidRPr="00F4526A" w:rsidRDefault="009E54B2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A9">
              <w:rPr>
                <w:rFonts w:ascii="Angsana New" w:hAnsi="Angsana New"/>
                <w:color w:val="000000"/>
                <w:sz w:val="30"/>
                <w:szCs w:val="30"/>
              </w:rPr>
              <w:t>15,820,000.01</w:t>
            </w:r>
          </w:p>
        </w:tc>
        <w:tc>
          <w:tcPr>
            <w:tcW w:w="1787" w:type="dxa"/>
            <w:shd w:val="clear" w:color="auto" w:fill="auto"/>
          </w:tcPr>
          <w:p w14:paraId="16A3DA1A" w14:textId="4997C933" w:rsidR="009F5FC5" w:rsidRPr="007A44B1" w:rsidRDefault="00BC373D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="009F5FC5" w:rsidRPr="00C23C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949</w:t>
            </w:r>
            <w:r w:rsidR="009F5FC5" w:rsidRPr="00C23C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210</w:t>
            </w:r>
            <w:r w:rsidR="009F5FC5"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B7E9D" w:rsidRPr="00494247" w14:paraId="474CDEAF" w14:textId="77777777" w:rsidTr="00AD00F0">
        <w:trPr>
          <w:trHeight w:val="203"/>
        </w:trPr>
        <w:tc>
          <w:tcPr>
            <w:tcW w:w="2954" w:type="dxa"/>
          </w:tcPr>
          <w:p w14:paraId="238D63C9" w14:textId="2250865A" w:rsidR="009F5FC5" w:rsidRPr="00B3585A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  <w:r w:rsidRPr="00AD00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716" w:type="dxa"/>
            <w:shd w:val="clear" w:color="auto" w:fill="auto"/>
          </w:tcPr>
          <w:p w14:paraId="0239EA51" w14:textId="4DEE16AF" w:rsidR="009F5FC5" w:rsidRPr="00F4526A" w:rsidRDefault="00414D1E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4D3">
              <w:rPr>
                <w:rFonts w:ascii="Angsana New" w:hAnsi="Angsana New"/>
                <w:color w:val="000000"/>
                <w:sz w:val="30"/>
                <w:szCs w:val="30"/>
              </w:rPr>
              <w:t>988,991.18</w:t>
            </w:r>
          </w:p>
        </w:tc>
        <w:tc>
          <w:tcPr>
            <w:tcW w:w="1716" w:type="dxa"/>
            <w:shd w:val="clear" w:color="auto" w:fill="auto"/>
          </w:tcPr>
          <w:p w14:paraId="02DEE62B" w14:textId="2661E2D6" w:rsidR="009F5FC5" w:rsidRPr="000F14F6" w:rsidRDefault="00BC373D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F5FC5" w:rsidRPr="00B6132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  <w:r w:rsidR="009F5FC5" w:rsidRPr="00B6132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  <w:r w:rsidR="009F5FC5"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3C30B0B4" w14:textId="777777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32F7B2E4" w14:textId="2CCDC49C" w:rsidR="009F5FC5" w:rsidRPr="008125FF" w:rsidRDefault="009E54B2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36A9">
              <w:rPr>
                <w:rFonts w:ascii="Angsana New" w:hAnsi="Angsana New"/>
                <w:color w:val="000000"/>
                <w:sz w:val="30"/>
                <w:szCs w:val="30"/>
              </w:rPr>
              <w:t>547,510.73</w:t>
            </w:r>
          </w:p>
        </w:tc>
        <w:tc>
          <w:tcPr>
            <w:tcW w:w="1787" w:type="dxa"/>
            <w:shd w:val="clear" w:color="auto" w:fill="auto"/>
          </w:tcPr>
          <w:p w14:paraId="26A94871" w14:textId="4A3A25AD" w:rsidR="009F5FC5" w:rsidRPr="00A85698" w:rsidRDefault="00BC373D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189</w:t>
            </w:r>
            <w:r w:rsidR="009F5FC5" w:rsidRPr="000218A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754</w:t>
            </w:r>
            <w:r w:rsidR="009F5FC5" w:rsidRPr="000218A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</w:tr>
      <w:tr w:rsidR="009F5FC5" w:rsidRPr="00494247" w14:paraId="79226EEC" w14:textId="77777777" w:rsidTr="00AD00F0">
        <w:trPr>
          <w:trHeight w:val="203"/>
        </w:trPr>
        <w:tc>
          <w:tcPr>
            <w:tcW w:w="2954" w:type="dxa"/>
          </w:tcPr>
          <w:p w14:paraId="49CDA728" w14:textId="62DFFAA6" w:rsidR="009F5FC5" w:rsidRPr="007A44B1" w:rsidRDefault="009F5FC5" w:rsidP="009F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1716" w:type="dxa"/>
            <w:shd w:val="clear" w:color="auto" w:fill="auto"/>
          </w:tcPr>
          <w:p w14:paraId="40BA607E" w14:textId="777777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597E2B45" w14:textId="67EB1610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0F3DDC" w14:textId="6C00104C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71929906" w14:textId="444715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7" w:type="dxa"/>
            <w:shd w:val="clear" w:color="auto" w:fill="auto"/>
          </w:tcPr>
          <w:p w14:paraId="09395FF2" w14:textId="77777777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B7E9D" w:rsidRPr="00494247" w14:paraId="45A2AD8D" w14:textId="77777777" w:rsidTr="00AD00F0">
        <w:trPr>
          <w:trHeight w:val="203"/>
        </w:trPr>
        <w:tc>
          <w:tcPr>
            <w:tcW w:w="2954" w:type="dxa"/>
          </w:tcPr>
          <w:p w14:paraId="197BDC11" w14:textId="146D6D9A" w:rsidR="009F5FC5" w:rsidRPr="007A44B1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1716" w:type="dxa"/>
            <w:shd w:val="clear" w:color="auto" w:fill="auto"/>
          </w:tcPr>
          <w:p w14:paraId="21B6079F" w14:textId="65398B25" w:rsidR="009F5FC5" w:rsidRPr="00F4526A" w:rsidRDefault="005A24D3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4D3">
              <w:rPr>
                <w:rFonts w:ascii="Angsana New" w:hAnsi="Angsana New"/>
                <w:color w:val="000000"/>
                <w:sz w:val="30"/>
                <w:szCs w:val="30"/>
              </w:rPr>
              <w:t>695,628.40</w:t>
            </w:r>
          </w:p>
        </w:tc>
        <w:tc>
          <w:tcPr>
            <w:tcW w:w="1716" w:type="dxa"/>
            <w:shd w:val="clear" w:color="auto" w:fill="auto"/>
          </w:tcPr>
          <w:p w14:paraId="68E1B3A5" w14:textId="0338107C" w:rsidR="009F5FC5" w:rsidRPr="00F4526A" w:rsidRDefault="00BC373D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504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464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AE5E69F" w14:textId="18D97171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3FB64919" w14:textId="33FAD1E1" w:rsidR="009F5FC5" w:rsidRPr="00F4526A" w:rsidRDefault="00AC36A9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A9">
              <w:rPr>
                <w:rFonts w:ascii="Angsana New" w:hAnsi="Angsana New"/>
                <w:color w:val="000000"/>
                <w:sz w:val="30"/>
                <w:szCs w:val="30"/>
              </w:rPr>
              <w:t>695,628.40</w:t>
            </w:r>
          </w:p>
        </w:tc>
        <w:tc>
          <w:tcPr>
            <w:tcW w:w="1787" w:type="dxa"/>
            <w:shd w:val="clear" w:color="auto" w:fill="auto"/>
          </w:tcPr>
          <w:p w14:paraId="78C8AD06" w14:textId="72B56FDC" w:rsidR="009F5FC5" w:rsidRPr="007A44B1" w:rsidRDefault="00BC373D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504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464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DB7E9D" w:rsidRPr="00494247" w14:paraId="55E45470" w14:textId="77777777" w:rsidTr="00AD00F0">
        <w:trPr>
          <w:trHeight w:val="203"/>
        </w:trPr>
        <w:tc>
          <w:tcPr>
            <w:tcW w:w="2954" w:type="dxa"/>
          </w:tcPr>
          <w:p w14:paraId="46FD5231" w14:textId="0E375972" w:rsidR="009F5FC5" w:rsidRPr="007A44B1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716" w:type="dxa"/>
            <w:shd w:val="clear" w:color="auto" w:fill="auto"/>
          </w:tcPr>
          <w:p w14:paraId="2FFCDA85" w14:textId="339F31DB" w:rsidR="009F5FC5" w:rsidRPr="00F4526A" w:rsidRDefault="005A24D3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4D3">
              <w:rPr>
                <w:rFonts w:ascii="Angsana New" w:hAnsi="Angsana New"/>
                <w:color w:val="000000"/>
                <w:sz w:val="30"/>
                <w:szCs w:val="30"/>
              </w:rPr>
              <w:t>225,542.79</w:t>
            </w:r>
          </w:p>
        </w:tc>
        <w:tc>
          <w:tcPr>
            <w:tcW w:w="1716" w:type="dxa"/>
            <w:shd w:val="clear" w:color="auto" w:fill="auto"/>
          </w:tcPr>
          <w:p w14:paraId="57223235" w14:textId="07C4A1B1" w:rsidR="009F5FC5" w:rsidRPr="00F4526A" w:rsidRDefault="00BC373D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729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7863EF06" w14:textId="69615C63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7F470CDF" w14:textId="590E3677" w:rsidR="009F5FC5" w:rsidRPr="00F4526A" w:rsidRDefault="00AC36A9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A9">
              <w:rPr>
                <w:rFonts w:ascii="Angsana New" w:hAnsi="Angsana New"/>
                <w:color w:val="000000"/>
                <w:sz w:val="30"/>
                <w:szCs w:val="30"/>
              </w:rPr>
              <w:t>225,542.79</w:t>
            </w:r>
          </w:p>
        </w:tc>
        <w:tc>
          <w:tcPr>
            <w:tcW w:w="1787" w:type="dxa"/>
            <w:shd w:val="clear" w:color="auto" w:fill="auto"/>
          </w:tcPr>
          <w:p w14:paraId="32F7577E" w14:textId="30FCC0FD" w:rsidR="009F5FC5" w:rsidRPr="007A44B1" w:rsidRDefault="00BC373D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729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</w:tr>
      <w:tr w:rsidR="00DB7E9D" w:rsidRPr="00494247" w14:paraId="49FDF823" w14:textId="77777777" w:rsidTr="00AD00F0">
        <w:trPr>
          <w:trHeight w:val="203"/>
        </w:trPr>
        <w:tc>
          <w:tcPr>
            <w:tcW w:w="2954" w:type="dxa"/>
          </w:tcPr>
          <w:p w14:paraId="1B929404" w14:textId="5EE3E7CF" w:rsidR="009F5FC5" w:rsidRPr="007A44B1" w:rsidRDefault="009F5FC5" w:rsidP="00EB3C96">
            <w:pPr>
              <w:tabs>
                <w:tab w:val="left" w:pos="8040"/>
              </w:tabs>
              <w:spacing w:line="240" w:lineRule="auto"/>
              <w:ind w:left="601" w:hanging="26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0AE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เงินประกัน-พื้นที่ให้เช่า</w:t>
            </w:r>
            <w:r w:rsidRPr="00100A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716" w:type="dxa"/>
            <w:shd w:val="clear" w:color="auto" w:fill="auto"/>
          </w:tcPr>
          <w:p w14:paraId="05D60D51" w14:textId="77777777" w:rsidR="005A24D3" w:rsidRDefault="005A24D3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3DBA807" w14:textId="61AB5B2F" w:rsidR="00EB3C96" w:rsidRPr="00F4526A" w:rsidRDefault="005A24D3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4D3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6AF86F48" w14:textId="3047ED1A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236" w:type="dxa"/>
            <w:shd w:val="clear" w:color="auto" w:fill="auto"/>
          </w:tcPr>
          <w:p w14:paraId="740528DF" w14:textId="1C7C6341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5DB574D8" w14:textId="77777777" w:rsidR="00AC36A9" w:rsidRDefault="00AC36A9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1450DEE" w14:textId="16267DD1" w:rsidR="00EB3C96" w:rsidRPr="00F4526A" w:rsidRDefault="00AC36A9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A9">
              <w:rPr>
                <w:rFonts w:ascii="Angsana New" w:hAnsi="Angsana New"/>
                <w:color w:val="000000"/>
                <w:sz w:val="30"/>
                <w:szCs w:val="30"/>
              </w:rPr>
              <w:t>160,150.00</w:t>
            </w:r>
          </w:p>
        </w:tc>
        <w:tc>
          <w:tcPr>
            <w:tcW w:w="1786" w:type="dxa"/>
            <w:shd w:val="clear" w:color="auto" w:fill="auto"/>
          </w:tcPr>
          <w:p w14:paraId="232137A2" w14:textId="77777777" w:rsidR="00EB3C96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20021D" w14:textId="536C2931" w:rsidR="009F5FC5" w:rsidRPr="007A44B1" w:rsidRDefault="00BC373D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DB7E9D" w:rsidRPr="00494247" w14:paraId="02D158C4" w14:textId="77777777" w:rsidTr="00AD00F0">
        <w:trPr>
          <w:trHeight w:val="203"/>
        </w:trPr>
        <w:tc>
          <w:tcPr>
            <w:tcW w:w="2954" w:type="dxa"/>
          </w:tcPr>
          <w:p w14:paraId="4679AF52" w14:textId="73017223" w:rsidR="00D3205B" w:rsidRPr="007A44B1" w:rsidRDefault="00D3205B" w:rsidP="00D3205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F1AA65F" w14:textId="23EDF45D" w:rsidR="00D3205B" w:rsidRPr="00F4526A" w:rsidRDefault="005A24D3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4D3">
              <w:rPr>
                <w:rFonts w:ascii="Angsana New" w:hAnsi="Angsana New"/>
                <w:color w:val="000000"/>
                <w:sz w:val="30"/>
                <w:szCs w:val="30"/>
              </w:rPr>
              <w:t>1,698,943.07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764021AD" w14:textId="525FD3CA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1,252,229.25</w:t>
            </w:r>
          </w:p>
        </w:tc>
        <w:tc>
          <w:tcPr>
            <w:tcW w:w="236" w:type="dxa"/>
            <w:shd w:val="clear" w:color="auto" w:fill="auto"/>
          </w:tcPr>
          <w:p w14:paraId="5C59DC22" w14:textId="19F20F42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4547AC4A" w14:textId="51C56CEF" w:rsidR="00D3205B" w:rsidRPr="00F4526A" w:rsidRDefault="00AC36A9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A9">
              <w:rPr>
                <w:rFonts w:ascii="Angsana New" w:hAnsi="Angsana New"/>
                <w:color w:val="000000"/>
                <w:sz w:val="30"/>
                <w:szCs w:val="30"/>
              </w:rPr>
              <w:t>1,698,943.07</w:t>
            </w:r>
          </w:p>
        </w:tc>
        <w:tc>
          <w:tcPr>
            <w:tcW w:w="1787" w:type="dxa"/>
            <w:shd w:val="clear" w:color="auto" w:fill="auto"/>
          </w:tcPr>
          <w:p w14:paraId="2221B960" w14:textId="633FD43F" w:rsidR="00D3205B" w:rsidRPr="007A44B1" w:rsidRDefault="00BC373D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252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229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</w:tr>
      <w:tr w:rsidR="00DB7E9D" w:rsidRPr="00494247" w14:paraId="7282152D" w14:textId="77777777" w:rsidTr="00AD00F0">
        <w:trPr>
          <w:trHeight w:val="203"/>
        </w:trPr>
        <w:tc>
          <w:tcPr>
            <w:tcW w:w="2954" w:type="dxa"/>
          </w:tcPr>
          <w:p w14:paraId="75BC386E" w14:textId="20B9F5DE" w:rsidR="00D3205B" w:rsidRPr="006A79F4" w:rsidRDefault="00D3205B" w:rsidP="00D3205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2CD6C936" w14:textId="746F146B" w:rsidR="00D3205B" w:rsidRPr="00F4526A" w:rsidRDefault="005A24D3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4D3">
              <w:rPr>
                <w:rFonts w:ascii="Angsana New" w:hAnsi="Angsana New"/>
                <w:color w:val="000000"/>
                <w:sz w:val="30"/>
                <w:szCs w:val="30"/>
              </w:rPr>
              <w:t>6,719,926.01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5E164FCA" w14:textId="414CC1F3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9,094,898.67</w:t>
            </w:r>
          </w:p>
        </w:tc>
        <w:tc>
          <w:tcPr>
            <w:tcW w:w="236" w:type="dxa"/>
            <w:shd w:val="clear" w:color="auto" w:fill="auto"/>
          </w:tcPr>
          <w:p w14:paraId="5E6541C8" w14:textId="399D2EB9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50CDC8B3" w14:textId="7484AF77" w:rsidR="00D3205B" w:rsidRPr="00F4526A" w:rsidRDefault="00AC36A9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A9">
              <w:rPr>
                <w:rFonts w:ascii="Angsana New" w:hAnsi="Angsana New"/>
                <w:color w:val="000000"/>
                <w:sz w:val="30"/>
                <w:szCs w:val="30"/>
              </w:rPr>
              <w:t>6,441,810.01</w:t>
            </w:r>
          </w:p>
        </w:tc>
        <w:tc>
          <w:tcPr>
            <w:tcW w:w="1787" w:type="dxa"/>
            <w:shd w:val="clear" w:color="auto" w:fill="auto"/>
          </w:tcPr>
          <w:p w14:paraId="72599A51" w14:textId="7CECE410" w:rsidR="00D3205B" w:rsidRPr="007A44B1" w:rsidRDefault="00BC373D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933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</w:tr>
      <w:tr w:rsidR="00DB7E9D" w:rsidRPr="00494247" w14:paraId="1C534F78" w14:textId="77777777" w:rsidTr="00AD00F0">
        <w:trPr>
          <w:trHeight w:val="203"/>
        </w:trPr>
        <w:tc>
          <w:tcPr>
            <w:tcW w:w="2954" w:type="dxa"/>
          </w:tcPr>
          <w:p w14:paraId="1186E269" w14:textId="452730F6" w:rsidR="00D3205B" w:rsidRPr="006A79F4" w:rsidRDefault="00D3205B" w:rsidP="00D3205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320B987" w14:textId="0381F5FB" w:rsidR="00D3205B" w:rsidRPr="00F4526A" w:rsidRDefault="005A24D3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4D3">
              <w:rPr>
                <w:rFonts w:ascii="Angsana New" w:hAnsi="Angsana New"/>
                <w:color w:val="000000"/>
                <w:sz w:val="30"/>
                <w:szCs w:val="30"/>
              </w:rPr>
              <w:t>672,379.29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03F57CB5" w14:textId="4DC94C76" w:rsidR="00D3205B" w:rsidRPr="00F4526A" w:rsidRDefault="00BC373D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890</w:t>
            </w:r>
            <w:r w:rsidR="00D3205B"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710</w:t>
            </w:r>
            <w:r w:rsidR="00D3205B"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4A85917C" w14:textId="03663B16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7EA88DF6" w14:textId="0CA442A3" w:rsidR="00D3205B" w:rsidRPr="00F4526A" w:rsidRDefault="00AC36A9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36A9">
              <w:rPr>
                <w:rFonts w:ascii="Angsana New" w:hAnsi="Angsana New"/>
                <w:color w:val="000000"/>
                <w:sz w:val="30"/>
                <w:szCs w:val="30"/>
              </w:rPr>
              <w:t>663,925.20</w:t>
            </w:r>
          </w:p>
        </w:tc>
        <w:tc>
          <w:tcPr>
            <w:tcW w:w="1787" w:type="dxa"/>
            <w:shd w:val="clear" w:color="auto" w:fill="auto"/>
          </w:tcPr>
          <w:p w14:paraId="7A57FB5E" w14:textId="60B4EFA4" w:rsidR="00D3205B" w:rsidRPr="007A44B1" w:rsidRDefault="00BC373D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890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</w:tr>
      <w:tr w:rsidR="00DB7E9D" w:rsidRPr="00494247" w14:paraId="46B1C9FB" w14:textId="77777777" w:rsidTr="00AD00F0">
        <w:trPr>
          <w:trHeight w:val="203"/>
        </w:trPr>
        <w:tc>
          <w:tcPr>
            <w:tcW w:w="2954" w:type="dxa"/>
          </w:tcPr>
          <w:p w14:paraId="00F90A94" w14:textId="3A819EE9" w:rsidR="00D3205B" w:rsidRPr="006A79F4" w:rsidRDefault="00D3205B" w:rsidP="00D3205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เจ้าหนี้อื่นๆ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6D178423" w14:textId="74EA6C55" w:rsidR="00D3205B" w:rsidRPr="00F4526A" w:rsidRDefault="005A24D3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4D3">
              <w:rPr>
                <w:rFonts w:ascii="Angsana New" w:hAnsi="Angsana New"/>
                <w:color w:val="000000"/>
                <w:sz w:val="30"/>
                <w:szCs w:val="30"/>
              </w:rPr>
              <w:t>4,208,918.73</w:t>
            </w:r>
          </w:p>
        </w:tc>
        <w:tc>
          <w:tcPr>
            <w:tcW w:w="1716" w:type="dxa"/>
            <w:shd w:val="clear" w:color="auto" w:fill="auto"/>
          </w:tcPr>
          <w:p w14:paraId="3A3531A5" w14:textId="5D03AE54" w:rsidR="00D3205B" w:rsidRPr="000F14F6" w:rsidRDefault="00BC373D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D3205B" w:rsidRPr="004854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291</w:t>
            </w:r>
            <w:r w:rsidR="00D3205B" w:rsidRPr="004854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315</w:t>
            </w:r>
            <w:r w:rsidR="00D3205B"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25BE60C8" w14:textId="77777777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1393AA55" w14:textId="5D09150B" w:rsidR="00D3205B" w:rsidRPr="008125FF" w:rsidRDefault="00AC36A9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36A9">
              <w:rPr>
                <w:rFonts w:ascii="Angsana New" w:hAnsi="Angsana New"/>
                <w:color w:val="000000"/>
                <w:sz w:val="30"/>
                <w:szCs w:val="30"/>
              </w:rPr>
              <w:t>4,095,913.62</w:t>
            </w:r>
          </w:p>
        </w:tc>
        <w:tc>
          <w:tcPr>
            <w:tcW w:w="1787" w:type="dxa"/>
            <w:shd w:val="clear" w:color="auto" w:fill="auto"/>
          </w:tcPr>
          <w:p w14:paraId="73595F81" w14:textId="2F703424" w:rsidR="00D3205B" w:rsidRPr="00A85698" w:rsidRDefault="00BC373D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548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</w:tr>
      <w:tr w:rsidR="00DB7E9D" w:rsidRPr="00494247" w14:paraId="64F6B448" w14:textId="77777777" w:rsidTr="00AD00F0">
        <w:trPr>
          <w:trHeight w:val="203"/>
        </w:trPr>
        <w:tc>
          <w:tcPr>
            <w:tcW w:w="2954" w:type="dxa"/>
          </w:tcPr>
          <w:p w14:paraId="5E5E739A" w14:textId="2CF91E7B" w:rsidR="00D3205B" w:rsidRPr="006A79F4" w:rsidRDefault="00D3205B" w:rsidP="00D3205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AA0CBC">
              <w:rPr>
                <w:rFonts w:ascii="Angsana New" w:hAnsi="Angsana New"/>
                <w:sz w:val="30"/>
                <w:szCs w:val="30"/>
                <w:cs/>
              </w:rPr>
              <w:t>รายการที่</w:t>
            </w:r>
            <w:r w:rsidRPr="00AD00F0">
              <w:rPr>
                <w:rFonts w:ascii="Angsana New" w:hAnsi="Angsana New"/>
                <w:sz w:val="30"/>
                <w:szCs w:val="30"/>
                <w:cs/>
              </w:rPr>
              <w:t>เกี่ยว</w:t>
            </w:r>
            <w:r w:rsidRPr="00AD00F0"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Pr="00AD00F0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061B000" w14:textId="624E35F5" w:rsidR="00D3205B" w:rsidRPr="00F4526A" w:rsidRDefault="00795F26" w:rsidP="00D3205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5F26">
              <w:rPr>
                <w:rFonts w:ascii="Angsana New" w:hAnsi="Angsana New"/>
                <w:color w:val="000000"/>
                <w:sz w:val="30"/>
                <w:szCs w:val="30"/>
              </w:rPr>
              <w:t>1,656,255.65</w:t>
            </w:r>
          </w:p>
        </w:tc>
        <w:tc>
          <w:tcPr>
            <w:tcW w:w="1716" w:type="dxa"/>
            <w:shd w:val="clear" w:color="auto" w:fill="auto"/>
          </w:tcPr>
          <w:p w14:paraId="51887EA5" w14:textId="4AC0B8C0" w:rsidR="00D3205B" w:rsidRPr="00F4526A" w:rsidRDefault="00BC373D" w:rsidP="00D3205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3205B" w:rsidRPr="00275F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043</w:t>
            </w:r>
            <w:r w:rsidR="00D3205B" w:rsidRPr="00275F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585</w:t>
            </w:r>
            <w:r w:rsidR="00D3205B"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36ED32CC" w14:textId="47D1AA8B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6885D587" w14:textId="4F04D53E" w:rsidR="00D3205B" w:rsidRPr="00F4526A" w:rsidRDefault="00057AC9" w:rsidP="00D3205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87" w:type="dxa"/>
            <w:shd w:val="clear" w:color="auto" w:fill="auto"/>
          </w:tcPr>
          <w:p w14:paraId="2A71A5E9" w14:textId="6229441F" w:rsidR="00D3205B" w:rsidRPr="007A44B1" w:rsidRDefault="00D3205B" w:rsidP="00D3205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DB7E9D" w:rsidRPr="00494247" w14:paraId="42E93FAB" w14:textId="77777777" w:rsidTr="00AD00F0">
        <w:trPr>
          <w:trHeight w:val="857"/>
        </w:trPr>
        <w:tc>
          <w:tcPr>
            <w:tcW w:w="2954" w:type="dxa"/>
          </w:tcPr>
          <w:p w14:paraId="287942CE" w14:textId="6AA95332" w:rsidR="009F5FC5" w:rsidRPr="00494247" w:rsidRDefault="009F5FC5" w:rsidP="00602C67">
            <w:pPr>
              <w:spacing w:line="240" w:lineRule="auto"/>
              <w:ind w:left="318" w:hanging="3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รวมเจ้าหนี้การค้าและเจ้าหนี</w:t>
            </w:r>
            <w:r w:rsidR="004518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้</w:t>
            </w: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หมุนเวียนอื่น  </w:t>
            </w:r>
          </w:p>
        </w:tc>
        <w:tc>
          <w:tcPr>
            <w:tcW w:w="1716" w:type="dxa"/>
            <w:shd w:val="clear" w:color="auto" w:fill="auto"/>
          </w:tcPr>
          <w:p w14:paraId="53B843B2" w14:textId="77777777" w:rsidR="009F5FC5" w:rsidRDefault="009F5FC5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FC5A66B" w14:textId="2349D0B7" w:rsidR="00602C67" w:rsidRPr="00D3269C" w:rsidRDefault="009E54B2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4B2">
              <w:rPr>
                <w:rFonts w:ascii="Angsana New" w:hAnsi="Angsana New"/>
                <w:color w:val="000000"/>
                <w:sz w:val="30"/>
                <w:szCs w:val="30"/>
              </w:rPr>
              <w:t>32,821,241.28</w:t>
            </w:r>
          </w:p>
        </w:tc>
        <w:tc>
          <w:tcPr>
            <w:tcW w:w="1716" w:type="dxa"/>
            <w:shd w:val="clear" w:color="auto" w:fill="auto"/>
          </w:tcPr>
          <w:p w14:paraId="4B93D759" w14:textId="77777777" w:rsidR="00F353DA" w:rsidRDefault="00F353DA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DAB4E63" w14:textId="4B999F7F" w:rsidR="009F5FC5" w:rsidRPr="00D3269C" w:rsidRDefault="00BC373D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  <w:r w:rsidR="009F5FC5" w:rsidRPr="0063489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625</w:t>
            </w:r>
            <w:r w:rsidR="009F5FC5" w:rsidRPr="0063489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522</w:t>
            </w:r>
            <w:r w:rsidR="009F5FC5"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14:paraId="1E16A926" w14:textId="1A6C7403" w:rsidR="009F5FC5" w:rsidRPr="00D3269C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0D9F703A" w14:textId="77777777" w:rsidR="00F353DA" w:rsidRDefault="00F353DA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F0494A1" w14:textId="78CE7726" w:rsidR="009F5FC5" w:rsidRPr="00D3269C" w:rsidRDefault="00057AC9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AC9">
              <w:rPr>
                <w:rFonts w:ascii="Angsana New" w:hAnsi="Angsana New"/>
                <w:color w:val="000000"/>
                <w:sz w:val="30"/>
                <w:szCs w:val="30"/>
              </w:rPr>
              <w:t>30,349,423.83</w:t>
            </w:r>
          </w:p>
        </w:tc>
        <w:tc>
          <w:tcPr>
            <w:tcW w:w="1787" w:type="dxa"/>
            <w:shd w:val="clear" w:color="auto" w:fill="auto"/>
          </w:tcPr>
          <w:p w14:paraId="1E25A9AC" w14:textId="77777777" w:rsidR="00F353DA" w:rsidRDefault="00F353DA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C35B18D" w14:textId="6ADECCAD" w:rsidR="009F5FC5" w:rsidRPr="00494247" w:rsidRDefault="00BC373D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054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651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</w:p>
        </w:tc>
      </w:tr>
      <w:bookmarkEnd w:id="13"/>
    </w:tbl>
    <w:p w14:paraId="7075A3AE" w14:textId="6C154DB5" w:rsidR="00B3585A" w:rsidRDefault="00B3585A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0598EF3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CEB9F7D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5C69250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9060CDD" w14:textId="77777777" w:rsidR="000B1B1C" w:rsidRDefault="000B1B1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72548D5" w14:textId="77777777" w:rsidR="000B1B1C" w:rsidRDefault="000B1B1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FD54C19" w14:textId="77777777" w:rsidR="000B1B1C" w:rsidRDefault="000B1B1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5643090" w14:textId="77777777" w:rsidR="000B1B1C" w:rsidRDefault="000B1B1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53C7F89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3A5F748" w14:textId="472484E8" w:rsidR="000B1B1C" w:rsidRPr="00CD56D2" w:rsidRDefault="00C0191A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D56D2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tbl>
      <w:tblPr>
        <w:tblW w:w="9918" w:type="dxa"/>
        <w:tblInd w:w="18" w:type="dxa"/>
        <w:tblLook w:val="04A0" w:firstRow="1" w:lastRow="0" w:firstColumn="1" w:lastColumn="0" w:noHBand="0" w:noVBand="1"/>
      </w:tblPr>
      <w:tblGrid>
        <w:gridCol w:w="1040"/>
        <w:gridCol w:w="3055"/>
        <w:gridCol w:w="2014"/>
        <w:gridCol w:w="1836"/>
        <w:gridCol w:w="264"/>
        <w:gridCol w:w="1709"/>
      </w:tblGrid>
      <w:tr w:rsidR="005150E0" w:rsidRPr="00CD56D2" w14:paraId="1193A72E" w14:textId="77777777" w:rsidTr="009C203F">
        <w:tc>
          <w:tcPr>
            <w:tcW w:w="1040" w:type="dxa"/>
            <w:shd w:val="clear" w:color="auto" w:fill="auto"/>
            <w:vAlign w:val="center"/>
          </w:tcPr>
          <w:p w14:paraId="48E1C4F4" w14:textId="71253872" w:rsidR="005150E0" w:rsidRPr="00CD56D2" w:rsidRDefault="005150E0" w:rsidP="00677C7D">
            <w:pPr>
              <w:pStyle w:val="ListParagraph"/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5" w:type="dxa"/>
            <w:shd w:val="clear" w:color="auto" w:fill="auto"/>
            <w:vAlign w:val="center"/>
          </w:tcPr>
          <w:p w14:paraId="184DAE11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771B8B74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14:paraId="76C1D3B4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4E39642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A080AD0" w14:textId="77777777" w:rsidR="005150E0" w:rsidRPr="00CD56D2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D56D2">
              <w:rPr>
                <w:rFonts w:ascii="Angsana New" w:hAnsi="Angsana New"/>
                <w:sz w:val="30"/>
                <w:szCs w:val="30"/>
              </w:rPr>
              <w:t>:</w:t>
            </w:r>
            <w:r w:rsidRPr="00CD56D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43EE8" w:rsidRPr="00CD56D2" w14:paraId="39E887C4" w14:textId="77777777" w:rsidTr="009C203F">
        <w:tc>
          <w:tcPr>
            <w:tcW w:w="1040" w:type="dxa"/>
            <w:shd w:val="clear" w:color="auto" w:fill="auto"/>
            <w:vAlign w:val="center"/>
          </w:tcPr>
          <w:p w14:paraId="7282F687" w14:textId="77777777" w:rsidR="00F43EE8" w:rsidRPr="00CD56D2" w:rsidRDefault="00F43EE8" w:rsidP="00677C7D">
            <w:pPr>
              <w:pStyle w:val="ListParagraph"/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5" w:type="dxa"/>
            <w:shd w:val="clear" w:color="auto" w:fill="auto"/>
            <w:vAlign w:val="center"/>
          </w:tcPr>
          <w:p w14:paraId="253882C5" w14:textId="77777777" w:rsidR="00F43EE8" w:rsidRPr="00CD56D2" w:rsidRDefault="00F43EE8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03FD7E6F" w14:textId="77777777" w:rsidR="00F43EE8" w:rsidRPr="00CD56D2" w:rsidRDefault="00F43EE8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09" w:type="dxa"/>
            <w:gridSpan w:val="3"/>
            <w:shd w:val="clear" w:color="auto" w:fill="auto"/>
            <w:vAlign w:val="center"/>
          </w:tcPr>
          <w:p w14:paraId="3761B1A3" w14:textId="658799B0" w:rsidR="00F43EE8" w:rsidRPr="00CD56D2" w:rsidRDefault="00F43EE8" w:rsidP="00F43EE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150E0" w:rsidRPr="00CD56D2" w14:paraId="2D06AB16" w14:textId="77777777" w:rsidTr="009C203F">
        <w:tc>
          <w:tcPr>
            <w:tcW w:w="1040" w:type="dxa"/>
            <w:shd w:val="clear" w:color="auto" w:fill="auto"/>
            <w:vAlign w:val="center"/>
          </w:tcPr>
          <w:p w14:paraId="68814C7A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35FCA13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CD80801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16B7E4AF" w14:textId="029EA222" w:rsidR="005150E0" w:rsidRPr="00CD56D2" w:rsidRDefault="00F43EE8" w:rsidP="00F43EE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723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CD56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56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7CCCAA5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7686D0D6" w14:textId="01CDCFDF" w:rsidR="005150E0" w:rsidRPr="00CD56D2" w:rsidRDefault="00F43EE8" w:rsidP="00F43EE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D56D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D56D2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5150E0" w:rsidRPr="00CD56D2" w14:paraId="13024D09" w14:textId="77777777" w:rsidTr="009C203F">
        <w:tc>
          <w:tcPr>
            <w:tcW w:w="1040" w:type="dxa"/>
            <w:shd w:val="clear" w:color="auto" w:fill="auto"/>
          </w:tcPr>
          <w:p w14:paraId="73DE42E1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(</w:t>
            </w:r>
            <w:r w:rsidRPr="00CD56D2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055" w:type="dxa"/>
            <w:shd w:val="clear" w:color="auto" w:fill="auto"/>
          </w:tcPr>
          <w:p w14:paraId="30B8B46A" w14:textId="77777777" w:rsidR="005150E0" w:rsidRPr="00CD56D2" w:rsidRDefault="005150E0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shd w:val="clear" w:color="auto" w:fill="auto"/>
          </w:tcPr>
          <w:p w14:paraId="38EE17F5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6" w:type="dxa"/>
            <w:shd w:val="clear" w:color="auto" w:fill="auto"/>
          </w:tcPr>
          <w:p w14:paraId="2119D67E" w14:textId="77777777" w:rsidR="005150E0" w:rsidRPr="00CD56D2" w:rsidRDefault="005150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74653FF" w14:textId="77777777" w:rsidR="005150E0" w:rsidRPr="00CD56D2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shd w:val="clear" w:color="auto" w:fill="auto"/>
          </w:tcPr>
          <w:p w14:paraId="60114EA0" w14:textId="77777777" w:rsidR="005150E0" w:rsidRPr="00CD56D2" w:rsidRDefault="005150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0E0" w:rsidRPr="00CD56D2" w14:paraId="5738F7AE" w14:textId="77777777" w:rsidTr="009C203F">
        <w:tc>
          <w:tcPr>
            <w:tcW w:w="1040" w:type="dxa"/>
            <w:shd w:val="clear" w:color="auto" w:fill="auto"/>
          </w:tcPr>
          <w:p w14:paraId="5A51FDE0" w14:textId="5DEDED9E" w:rsidR="005150E0" w:rsidRPr="00CD56D2" w:rsidRDefault="00E7273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56D2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3055" w:type="dxa"/>
            <w:shd w:val="clear" w:color="auto" w:fill="auto"/>
          </w:tcPr>
          <w:p w14:paraId="16856FA4" w14:textId="1F9C3BEC" w:rsidR="005150E0" w:rsidRPr="00CD56D2" w:rsidRDefault="00FC679C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679C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60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 xml:space="preserve"> งวด โดยงวดที่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9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 xml:space="preserve">  ชำระเงินต้น งวดละ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2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25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งวดที่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10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35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 xml:space="preserve"> พักชำระเงินต้น งวดที่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36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59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 xml:space="preserve"> ชำระเงินต้น งวดละ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70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และงวดสุดท้ายชำระเงินต้นพร้อมดอกเบี้ยส่วนที่เหลือ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ทั้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>งหมด</w:t>
            </w:r>
          </w:p>
        </w:tc>
        <w:tc>
          <w:tcPr>
            <w:tcW w:w="2014" w:type="dxa"/>
            <w:shd w:val="clear" w:color="auto" w:fill="auto"/>
          </w:tcPr>
          <w:p w14:paraId="1818A452" w14:textId="7E16844F" w:rsidR="005150E0" w:rsidRPr="00CD56D2" w:rsidRDefault="00227372" w:rsidP="00CD56D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MLR -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2</w:t>
            </w:r>
            <w:r w:rsidRPr="00CD56D2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14:paraId="0464AB0B" w14:textId="328B6AA3" w:rsidR="005150E0" w:rsidRPr="00CD56D2" w:rsidRDefault="00BC373D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50</w:t>
            </w:r>
            <w:r w:rsidR="001F76F7" w:rsidRPr="001F76F7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800</w:t>
            </w:r>
            <w:r w:rsidR="001F76F7" w:rsidRPr="001F76F7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000</w:t>
            </w:r>
            <w:r w:rsidR="001F76F7" w:rsidRPr="001F76F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14:paraId="250282E4" w14:textId="77777777" w:rsidR="005150E0" w:rsidRPr="00CD56D2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6C6419A6" w14:textId="2054FD01" w:rsidR="005150E0" w:rsidRPr="00CD56D2" w:rsidRDefault="00E72732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0E0" w:rsidRPr="00CD56D2" w14:paraId="05544AA6" w14:textId="77777777" w:rsidTr="009C203F">
        <w:tc>
          <w:tcPr>
            <w:tcW w:w="6109" w:type="dxa"/>
            <w:gridSpan w:val="3"/>
            <w:shd w:val="clear" w:color="auto" w:fill="auto"/>
          </w:tcPr>
          <w:p w14:paraId="3F82AA26" w14:textId="77777777" w:rsidR="005150E0" w:rsidRPr="00CD56D2" w:rsidRDefault="005150E0" w:rsidP="005148B8">
            <w:pPr>
              <w:ind w:left="185"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648C7" w14:textId="336E892A" w:rsidR="005150E0" w:rsidRPr="00CD56D2" w:rsidRDefault="00BC373D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50</w:t>
            </w:r>
            <w:r w:rsidR="001F76F7" w:rsidRPr="001F76F7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800</w:t>
            </w:r>
            <w:r w:rsidR="001F76F7" w:rsidRPr="001F76F7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000</w:t>
            </w:r>
            <w:r w:rsidR="001F76F7" w:rsidRPr="001F76F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14:paraId="5BE2AD05" w14:textId="77777777" w:rsidR="005150E0" w:rsidRPr="00CD56D2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47189" w14:textId="4111D7E9" w:rsidR="005150E0" w:rsidRPr="00CD56D2" w:rsidRDefault="00227372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0E0" w:rsidRPr="00CD56D2" w14:paraId="580B7855" w14:textId="77777777" w:rsidTr="009C203F">
        <w:tc>
          <w:tcPr>
            <w:tcW w:w="6109" w:type="dxa"/>
            <w:gridSpan w:val="3"/>
            <w:shd w:val="clear" w:color="auto" w:fill="auto"/>
          </w:tcPr>
          <w:p w14:paraId="0DC0666C" w14:textId="6187E38A" w:rsidR="005150E0" w:rsidRPr="00CD56D2" w:rsidRDefault="005150E0" w:rsidP="005148B8">
            <w:pPr>
              <w:ind w:left="185"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="004E7910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  <w:r w:rsidRPr="00CD56D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14:paraId="292605D7" w14:textId="021EB7D5" w:rsidR="005150E0" w:rsidRPr="00CD56D2" w:rsidRDefault="001F76F7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F76F7">
              <w:rPr>
                <w:rFonts w:ascii="Angsana New" w:hAnsi="Angsana New"/>
                <w:sz w:val="30"/>
                <w:szCs w:val="30"/>
              </w:rPr>
              <w:t>44,400,000.00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2BAE352" w14:textId="77777777" w:rsidR="005150E0" w:rsidRPr="00CD56D2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F8EF0" w14:textId="7CD21FD7" w:rsidR="005150E0" w:rsidRPr="00CD56D2" w:rsidRDefault="00227372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0E0" w:rsidRPr="00F43EE8" w14:paraId="619BD9DF" w14:textId="77777777" w:rsidTr="009C203F">
        <w:tc>
          <w:tcPr>
            <w:tcW w:w="6109" w:type="dxa"/>
            <w:gridSpan w:val="3"/>
            <w:shd w:val="clear" w:color="auto" w:fill="auto"/>
          </w:tcPr>
          <w:p w14:paraId="4B144B57" w14:textId="77777777" w:rsidR="005150E0" w:rsidRPr="00CD56D2" w:rsidRDefault="005150E0" w:rsidP="005148B8">
            <w:pPr>
              <w:ind w:left="185"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9B291C" w14:textId="53BBFAF2" w:rsidR="005150E0" w:rsidRPr="005148B8" w:rsidRDefault="00BC373D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6</w:t>
            </w:r>
            <w:r w:rsidR="001F76F7" w:rsidRPr="001F76F7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400</w:t>
            </w:r>
            <w:r w:rsidR="001F76F7" w:rsidRPr="001F76F7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000</w:t>
            </w:r>
            <w:r w:rsidR="001F76F7" w:rsidRPr="001F76F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14:paraId="2F851594" w14:textId="77777777" w:rsidR="005150E0" w:rsidRPr="005148B8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9992A7" w14:textId="70F03742" w:rsidR="005150E0" w:rsidRPr="005148B8" w:rsidRDefault="00227372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48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3022B9C" w14:textId="0C90B660" w:rsidR="005150E0" w:rsidRPr="00E77F54" w:rsidRDefault="002B36E1" w:rsidP="005150E0">
      <w:pPr>
        <w:spacing w:before="120" w:line="400" w:lineRule="exact"/>
        <w:ind w:left="284" w:right="-45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95837">
        <w:rPr>
          <w:rFonts w:ascii="Angsana New" w:hAnsi="Angsana New"/>
          <w:color w:val="000000"/>
          <w:sz w:val="30"/>
          <w:szCs w:val="30"/>
          <w:cs/>
        </w:rPr>
        <w:t>เงินกู้ยืมจากธนาคาร</w:t>
      </w:r>
      <w:r w:rsidR="00517C90" w:rsidRPr="0049583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517C9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36E1">
        <w:rPr>
          <w:rFonts w:ascii="Angsana New" w:hAnsi="Angsana New"/>
          <w:color w:val="000000"/>
          <w:sz w:val="30"/>
          <w:szCs w:val="30"/>
          <w:cs/>
        </w:rPr>
        <w:t>ค้ำประกันโดยจดจำนองที่ดินพร้อมสิ่งปลูกสร้างบนที่ดิน ซึ่งเป็นกรรมสิทธิ์ของบริษัท</w:t>
      </w:r>
      <w:r w:rsidR="00E7285D">
        <w:rPr>
          <w:rFonts w:ascii="Angsana New" w:hAnsi="Angsana New" w:hint="cs"/>
          <w:color w:val="000000"/>
          <w:sz w:val="30"/>
          <w:szCs w:val="30"/>
          <w:cs/>
        </w:rPr>
        <w:t xml:space="preserve"> ตามหมายเหตุ</w:t>
      </w:r>
      <w:r w:rsidR="00E7285D" w:rsidRPr="00010B5F">
        <w:rPr>
          <w:rFonts w:ascii="Angsana New" w:hAnsi="Angsana New" w:hint="cs"/>
          <w:color w:val="000000"/>
          <w:sz w:val="30"/>
          <w:szCs w:val="30"/>
          <w:cs/>
        </w:rPr>
        <w:t xml:space="preserve">ข้อ </w:t>
      </w:r>
      <w:r w:rsidR="00E7285D" w:rsidRPr="00AD00F0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BC373D" w:rsidRPr="00BC373D">
        <w:rPr>
          <w:rFonts w:ascii="Angsana New" w:hAnsi="Angsana New" w:hint="cs"/>
          <w:color w:val="000000"/>
          <w:sz w:val="30"/>
          <w:szCs w:val="30"/>
        </w:rPr>
        <w:t>0</w:t>
      </w:r>
      <w:r w:rsidR="00E7285D" w:rsidRPr="00AD00F0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4E7910" w:rsidRPr="00AD00F0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</w:t>
      </w:r>
      <w:r w:rsidR="00E7285D" w:rsidRPr="00AD00F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E7285D" w:rsidRPr="00AD00F0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BC373D" w:rsidRPr="00BC373D">
        <w:rPr>
          <w:rFonts w:ascii="Angsana New" w:hAnsi="Angsana New" w:hint="cs"/>
          <w:color w:val="000000"/>
          <w:sz w:val="30"/>
          <w:szCs w:val="30"/>
        </w:rPr>
        <w:t>1</w:t>
      </w:r>
    </w:p>
    <w:p w14:paraId="284960BD" w14:textId="4011BDAA" w:rsidR="00B03B3F" w:rsidRPr="00574462" w:rsidRDefault="00B03B3F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4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4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04"/>
        <w:gridCol w:w="1837"/>
        <w:gridCol w:w="236"/>
        <w:gridCol w:w="1837"/>
      </w:tblGrid>
      <w:tr w:rsidR="00111896" w:rsidRPr="00574462" w14:paraId="284960C0" w14:textId="77777777" w:rsidTr="00AD00F0">
        <w:tc>
          <w:tcPr>
            <w:tcW w:w="5504" w:type="dxa"/>
            <w:shd w:val="clear" w:color="auto" w:fill="auto"/>
          </w:tcPr>
          <w:p w14:paraId="284960BE" w14:textId="77777777" w:rsidR="00111896" w:rsidRPr="00574462" w:rsidRDefault="00111896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06" w:type="dxa"/>
            <w:gridSpan w:val="3"/>
            <w:shd w:val="clear" w:color="auto" w:fill="auto"/>
          </w:tcPr>
          <w:p w14:paraId="284960BF" w14:textId="547EA707" w:rsidR="00111896" w:rsidRPr="00574462" w:rsidRDefault="00111896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11896" w:rsidRPr="00574462" w14:paraId="41EDEB71" w14:textId="77777777" w:rsidTr="00AD00F0">
        <w:tc>
          <w:tcPr>
            <w:tcW w:w="5504" w:type="dxa"/>
            <w:shd w:val="clear" w:color="auto" w:fill="auto"/>
          </w:tcPr>
          <w:p w14:paraId="2F9DCF47" w14:textId="77777777" w:rsidR="00111896" w:rsidRPr="00574462" w:rsidRDefault="00111896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259C67" w14:textId="44BD78D5" w:rsidR="00111896" w:rsidRPr="00574462" w:rsidRDefault="00111896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111896" w:rsidRPr="00574462" w14:paraId="284960C5" w14:textId="77777777" w:rsidTr="00AD00F0">
        <w:tc>
          <w:tcPr>
            <w:tcW w:w="5504" w:type="dxa"/>
            <w:shd w:val="clear" w:color="auto" w:fill="auto"/>
          </w:tcPr>
          <w:p w14:paraId="284960C1" w14:textId="77777777" w:rsidR="00111896" w:rsidRPr="00574462" w:rsidRDefault="00111896" w:rsidP="0011189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0C2" w14:textId="33CE568C" w:rsidR="00111896" w:rsidRPr="00574462" w:rsidRDefault="0098681C" w:rsidP="0011189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602C67">
              <w:rPr>
                <w:color w:val="000000"/>
                <w:sz w:val="30"/>
                <w:szCs w:val="30"/>
              </w:rPr>
              <w:t xml:space="preserve">30 </w:t>
            </w:r>
            <w:r w:rsidR="00A919AE">
              <w:rPr>
                <w:rFonts w:hint="cs"/>
                <w:color w:val="000000"/>
                <w:sz w:val="30"/>
                <w:szCs w:val="30"/>
                <w:cs/>
              </w:rPr>
              <w:t>กันยายน</w:t>
            </w:r>
            <w:r w:rsidRPr="00602C67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602C67">
              <w:rPr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60C3" w14:textId="77777777" w:rsidR="00111896" w:rsidRPr="00574462" w:rsidRDefault="00111896" w:rsidP="0011189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0C4" w14:textId="08C3C91F" w:rsidR="00111896" w:rsidRPr="00574462" w:rsidRDefault="00111896" w:rsidP="0011189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111896" w:rsidRPr="00917061" w14:paraId="284960CA" w14:textId="77777777" w:rsidTr="00AD00F0">
        <w:trPr>
          <w:trHeight w:val="203"/>
        </w:trPr>
        <w:tc>
          <w:tcPr>
            <w:tcW w:w="5504" w:type="dxa"/>
            <w:shd w:val="clear" w:color="auto" w:fill="auto"/>
            <w:vAlign w:val="center"/>
          </w:tcPr>
          <w:p w14:paraId="284960C6" w14:textId="7089C5D9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C7" w14:textId="61B84D6B" w:rsidR="00111896" w:rsidRPr="00917061" w:rsidRDefault="00BC373D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</w:t>
            </w:r>
            <w:r w:rsidR="00C13343" w:rsidRPr="00C1334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032</w:t>
            </w:r>
            <w:r w:rsidR="00C13343" w:rsidRPr="00C1334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716</w:t>
            </w:r>
            <w:r w:rsidR="00C13343" w:rsidRPr="00C1334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C8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84960C9" w14:textId="673F51DB" w:rsidR="00111896" w:rsidRPr="00917061" w:rsidRDefault="00111896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</w:tr>
      <w:tr w:rsidR="00111896" w:rsidRPr="00917061" w14:paraId="284960CF" w14:textId="77777777" w:rsidTr="00AD00F0">
        <w:trPr>
          <w:trHeight w:val="203"/>
        </w:trPr>
        <w:tc>
          <w:tcPr>
            <w:tcW w:w="5504" w:type="dxa"/>
            <w:shd w:val="clear" w:color="auto" w:fill="auto"/>
            <w:vAlign w:val="center"/>
          </w:tcPr>
          <w:p w14:paraId="284960CB" w14:textId="63734456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4960CC" w14:textId="79A01336" w:rsidR="00111896" w:rsidRPr="00C826BC" w:rsidRDefault="00C13343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826B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180</w:t>
            </w:r>
            <w:r w:rsidRPr="00C826BC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206</w:t>
            </w:r>
            <w:r w:rsidRPr="00C826B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32</w:t>
            </w:r>
            <w:r w:rsidRPr="00C826B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CD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84960CE" w14:textId="04E5C133" w:rsidR="00111896" w:rsidRPr="00917061" w:rsidRDefault="00111896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826BC"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</w:tr>
      <w:tr w:rsidR="00D14250" w:rsidRPr="00917061" w14:paraId="59A460FB" w14:textId="77777777" w:rsidTr="00AD00F0">
        <w:trPr>
          <w:trHeight w:val="203"/>
        </w:trPr>
        <w:tc>
          <w:tcPr>
            <w:tcW w:w="5504" w:type="dxa"/>
            <w:shd w:val="clear" w:color="auto" w:fill="auto"/>
            <w:vAlign w:val="center"/>
          </w:tcPr>
          <w:p w14:paraId="69F2D284" w14:textId="31D37F57" w:rsidR="00D14250" w:rsidRPr="00917061" w:rsidRDefault="00D14250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2F875" w14:textId="4BF9ECE9" w:rsidR="00D14250" w:rsidRPr="00C826BC" w:rsidRDefault="00534209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826B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190</w:t>
            </w:r>
            <w:r w:rsidRPr="00C826BC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316</w:t>
            </w:r>
            <w:r w:rsidRPr="00C826B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00</w:t>
            </w:r>
            <w:r w:rsidRPr="00C826B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82668F" w14:textId="77777777" w:rsidR="00D14250" w:rsidRPr="00917061" w:rsidRDefault="00D14250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575C9" w14:textId="2C302828" w:rsidR="00D14250" w:rsidRPr="00C826BC" w:rsidRDefault="00E55452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826B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11896" w:rsidRPr="00917061" w14:paraId="284960D4" w14:textId="77777777" w:rsidTr="00AD00F0">
        <w:trPr>
          <w:trHeight w:val="149"/>
        </w:trPr>
        <w:tc>
          <w:tcPr>
            <w:tcW w:w="5504" w:type="dxa"/>
            <w:shd w:val="clear" w:color="auto" w:fill="auto"/>
            <w:vAlign w:val="center"/>
          </w:tcPr>
          <w:p w14:paraId="284960D0" w14:textId="142D3418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D1" w14:textId="510226FA" w:rsidR="00111896" w:rsidRPr="00917061" w:rsidRDefault="00BC373D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2</w:t>
            </w:r>
            <w:r w:rsidR="00534209" w:rsidRPr="00534209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662</w:t>
            </w:r>
            <w:r w:rsidR="00534209" w:rsidRPr="00534209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193</w:t>
            </w:r>
            <w:r w:rsidR="00534209" w:rsidRPr="005342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D2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D3" w14:textId="6C7F7A3E" w:rsidR="00111896" w:rsidRPr="00917061" w:rsidRDefault="00111896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</w:tr>
      <w:tr w:rsidR="00111896" w:rsidRPr="00917061" w14:paraId="284960D9" w14:textId="77777777" w:rsidTr="00AD00F0">
        <w:trPr>
          <w:trHeight w:val="149"/>
        </w:trPr>
        <w:tc>
          <w:tcPr>
            <w:tcW w:w="5504" w:type="dxa"/>
            <w:shd w:val="clear" w:color="auto" w:fill="auto"/>
            <w:vAlign w:val="center"/>
          </w:tcPr>
          <w:p w14:paraId="284960D5" w14:textId="07F19F57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0D6" w14:textId="0035FD9F" w:rsidR="00111896" w:rsidRPr="00917061" w:rsidRDefault="00CD1C91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D1C9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CD1C91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105</w:t>
            </w:r>
            <w:r w:rsidRPr="00CD1C91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695</w:t>
            </w:r>
            <w:r w:rsidRPr="00CD1C9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37</w:t>
            </w:r>
            <w:r w:rsidRPr="00CD1C9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D7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0D8" w14:textId="138067AB" w:rsidR="00111896" w:rsidRPr="00917061" w:rsidRDefault="00111896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3A85">
              <w:rPr>
                <w:rFonts w:ascii="Angsana New" w:hAnsi="Angsana New"/>
                <w:sz w:val="30"/>
                <w:szCs w:val="30"/>
              </w:rPr>
              <w:t>507,168.66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11896" w:rsidRPr="00917061" w14:paraId="284960DE" w14:textId="77777777" w:rsidTr="00AD00F0">
        <w:trPr>
          <w:trHeight w:val="149"/>
        </w:trPr>
        <w:tc>
          <w:tcPr>
            <w:tcW w:w="5504" w:type="dxa"/>
            <w:shd w:val="clear" w:color="auto" w:fill="auto"/>
            <w:vAlign w:val="center"/>
          </w:tcPr>
          <w:p w14:paraId="284960DA" w14:textId="453DF33C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0DB" w14:textId="2B8371FE" w:rsidR="00111896" w:rsidRPr="00917061" w:rsidRDefault="00BC373D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="00CD1C91" w:rsidRPr="00CD1C91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556</w:t>
            </w:r>
            <w:r w:rsidR="00CD1C91" w:rsidRPr="00CD1C91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498</w:t>
            </w:r>
            <w:r w:rsidR="00CD1C91" w:rsidRPr="00CD1C9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DC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0DD" w14:textId="1BE4D4C7" w:rsidR="00111896" w:rsidRPr="00917061" w:rsidRDefault="00111896" w:rsidP="00C826BC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74,634.67</w:t>
            </w:r>
          </w:p>
        </w:tc>
      </w:tr>
    </w:tbl>
    <w:p w14:paraId="19EF71D3" w14:textId="77777777" w:rsidR="00CD338F" w:rsidRDefault="00CD338F" w:rsidP="00CD338F">
      <w:pPr>
        <w:spacing w:line="24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E235391" w14:textId="01F466DD" w:rsidR="008026C3" w:rsidRDefault="008026C3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681C" w:rsidRPr="0098681C">
        <w:rPr>
          <w:rFonts w:ascii="Angsana New" w:hAnsi="Angsana New"/>
          <w:sz w:val="30"/>
          <w:szCs w:val="30"/>
          <w:lang w:val="en-US"/>
        </w:rPr>
        <w:t xml:space="preserve">30 </w:t>
      </w:r>
      <w:r w:rsidR="00A919A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C00DFA" w:rsidRPr="004958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00DFA" w:rsidRPr="00495837">
        <w:rPr>
          <w:rFonts w:ascii="Angsana New" w:hAnsi="Angsana New"/>
          <w:sz w:val="30"/>
          <w:szCs w:val="30"/>
          <w:lang w:val="en-US"/>
        </w:rPr>
        <w:t xml:space="preserve">2567 </w:t>
      </w:r>
      <w:r w:rsidR="00C00DFA" w:rsidRPr="00495837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F45E1F" w:rsidRPr="00495837">
        <w:rPr>
          <w:rFonts w:ascii="Angsana New" w:hAnsi="Angsana New"/>
          <w:sz w:val="30"/>
          <w:szCs w:val="30"/>
        </w:rPr>
        <w:t>31</w:t>
      </w:r>
      <w:r w:rsidRPr="0049583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45E1F" w:rsidRPr="00495837">
        <w:rPr>
          <w:rFonts w:ascii="Angsana New" w:hAnsi="Angsana New"/>
          <w:sz w:val="30"/>
          <w:szCs w:val="30"/>
        </w:rPr>
        <w:t>256</w:t>
      </w:r>
      <w:r w:rsidR="008F790E" w:rsidRPr="00495837">
        <w:rPr>
          <w:rFonts w:ascii="Angsana New" w:hAnsi="Angsana New"/>
          <w:sz w:val="30"/>
          <w:szCs w:val="30"/>
        </w:rPr>
        <w:t>6</w:t>
      </w:r>
      <w:r w:rsidR="008F790E" w:rsidRPr="00495837">
        <w:rPr>
          <w:rFonts w:ascii="Angsana New" w:hAnsi="Angsana New" w:hint="cs"/>
          <w:sz w:val="30"/>
          <w:szCs w:val="30"/>
          <w:cs/>
        </w:rPr>
        <w:t xml:space="preserve"> </w:t>
      </w:r>
      <w:r w:rsidR="003D62B9" w:rsidRPr="0049583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มีสัญญาเช่า</w:t>
      </w:r>
      <w:r w:rsidR="005051DE">
        <w:rPr>
          <w:rFonts w:ascii="Angsana New" w:hAnsi="Angsana New" w:hint="cs"/>
          <w:sz w:val="30"/>
          <w:szCs w:val="30"/>
          <w:cs/>
        </w:rPr>
        <w:t>รถ</w:t>
      </w:r>
      <w:r w:rsidR="00A31FFF" w:rsidRPr="00A31FFF">
        <w:rPr>
          <w:rFonts w:ascii="Angsana New" w:hAnsi="Angsana New"/>
          <w:sz w:val="30"/>
          <w:szCs w:val="30"/>
          <w:cs/>
        </w:rPr>
        <w:t>โฟล์คลิฟท์</w:t>
      </w:r>
      <w:r w:rsidR="00A31FFF">
        <w:rPr>
          <w:rFonts w:ascii="Angsana New" w:hAnsi="Angsana New" w:hint="cs"/>
          <w:sz w:val="30"/>
          <w:szCs w:val="30"/>
          <w:cs/>
        </w:rPr>
        <w:t xml:space="preserve"> </w:t>
      </w:r>
      <w:r w:rsidR="00F434BA" w:rsidRPr="00495837">
        <w:rPr>
          <w:rFonts w:ascii="Angsana New" w:hAnsi="Angsana New"/>
          <w:sz w:val="30"/>
          <w:szCs w:val="30"/>
          <w:cs/>
        </w:rPr>
        <w:t>จำนวน</w:t>
      </w:r>
      <w:r w:rsidR="00D14250" w:rsidRPr="00495837">
        <w:rPr>
          <w:rFonts w:ascii="Angsana New" w:hAnsi="Angsana New"/>
          <w:sz w:val="30"/>
          <w:szCs w:val="30"/>
          <w:lang w:val="en-US"/>
        </w:rPr>
        <w:t xml:space="preserve"> </w:t>
      </w:r>
      <w:r w:rsidR="00857C4F">
        <w:rPr>
          <w:rFonts w:ascii="Angsana New" w:hAnsi="Angsana New"/>
          <w:sz w:val="30"/>
          <w:szCs w:val="30"/>
          <w:lang w:val="en-US"/>
        </w:rPr>
        <w:t>4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สัญญา</w:t>
      </w:r>
      <w:r w:rsidR="00D14250" w:rsidRPr="00495837">
        <w:rPr>
          <w:rFonts w:ascii="Angsana New" w:hAnsi="Angsana New" w:hint="cs"/>
          <w:sz w:val="30"/>
          <w:szCs w:val="30"/>
          <w:cs/>
        </w:rPr>
        <w:t xml:space="preserve"> </w:t>
      </w:r>
      <w:r w:rsidR="00F434BA" w:rsidRPr="00495837">
        <w:rPr>
          <w:rFonts w:ascii="Angsana New" w:hAnsi="Angsana New"/>
          <w:sz w:val="30"/>
          <w:szCs w:val="30"/>
          <w:cs/>
        </w:rPr>
        <w:t>โดยสัญญาดังกล่าว สิ้นสุดเดือน</w:t>
      </w:r>
      <w:r w:rsidR="00857C4F">
        <w:rPr>
          <w:rFonts w:ascii="Angsana New" w:hAnsi="Angsana New"/>
          <w:sz w:val="30"/>
          <w:szCs w:val="30"/>
        </w:rPr>
        <w:t xml:space="preserve"> </w:t>
      </w:r>
      <w:r w:rsidR="00025025" w:rsidRPr="00495837">
        <w:rPr>
          <w:rFonts w:ascii="Angsana New" w:hAnsi="Angsana New" w:hint="cs"/>
          <w:sz w:val="30"/>
          <w:szCs w:val="30"/>
          <w:cs/>
        </w:rPr>
        <w:t>กรกฎาคม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</w:t>
      </w:r>
      <w:r w:rsidR="00F434BA" w:rsidRPr="00495837">
        <w:rPr>
          <w:rFonts w:ascii="Angsana New" w:hAnsi="Angsana New"/>
          <w:sz w:val="30"/>
          <w:szCs w:val="30"/>
        </w:rPr>
        <w:t>256</w:t>
      </w:r>
      <w:r w:rsidR="00025025" w:rsidRPr="00495837">
        <w:rPr>
          <w:rFonts w:ascii="Angsana New" w:hAnsi="Angsana New"/>
          <w:sz w:val="30"/>
          <w:szCs w:val="30"/>
          <w:lang w:val="en-US"/>
        </w:rPr>
        <w:t>8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- </w:t>
      </w:r>
      <w:r w:rsidR="00857C4F" w:rsidRPr="00495837">
        <w:rPr>
          <w:rFonts w:ascii="Angsana New" w:hAnsi="Angsana New" w:hint="cs"/>
          <w:sz w:val="30"/>
          <w:szCs w:val="30"/>
          <w:cs/>
        </w:rPr>
        <w:t>กรกฎาคม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</w:t>
      </w:r>
      <w:r w:rsidR="00F434BA" w:rsidRPr="00EE3A85">
        <w:rPr>
          <w:rFonts w:ascii="Angsana New" w:hAnsi="Angsana New"/>
          <w:sz w:val="30"/>
          <w:szCs w:val="30"/>
        </w:rPr>
        <w:t>25</w:t>
      </w:r>
      <w:r w:rsidR="00BC373D" w:rsidRPr="00BC373D">
        <w:rPr>
          <w:rFonts w:ascii="Angsana New" w:hAnsi="Angsana New" w:hint="cs"/>
          <w:sz w:val="30"/>
          <w:szCs w:val="30"/>
        </w:rPr>
        <w:t>70</w:t>
      </w:r>
      <w:r w:rsidR="005051D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2BFEB4" w14:textId="77777777" w:rsidR="00313CAF" w:rsidRDefault="00313CAF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03F0E8E" w14:textId="77777777" w:rsidR="00313CAF" w:rsidRDefault="00313CAF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CC34204" w14:textId="77777777" w:rsidR="005148B8" w:rsidRDefault="005148B8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C79162A" w14:textId="77777777" w:rsidR="005148B8" w:rsidRDefault="005148B8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9CAF08E" w14:textId="77777777" w:rsidR="00313CAF" w:rsidRDefault="00313CAF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0DF" w14:textId="4F48DAE3" w:rsidR="000C30D0" w:rsidRPr="00574462" w:rsidRDefault="003D62B9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8026C3">
        <w:rPr>
          <w:rFonts w:ascii="Angsana New" w:hAnsi="Angsana New" w:hint="cs"/>
          <w:sz w:val="30"/>
          <w:szCs w:val="30"/>
          <w:cs/>
        </w:rPr>
        <w:t xml:space="preserve"> </w:t>
      </w:r>
      <w:r w:rsidR="000C30D0" w:rsidRPr="00574462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8"/>
        <w:gridCol w:w="236"/>
        <w:gridCol w:w="1760"/>
        <w:gridCol w:w="236"/>
        <w:gridCol w:w="1748"/>
        <w:gridCol w:w="236"/>
        <w:gridCol w:w="1750"/>
      </w:tblGrid>
      <w:tr w:rsidR="003C4FC4" w:rsidRPr="00574462" w14:paraId="7862CAA1" w14:textId="77777777" w:rsidTr="00AD00F0">
        <w:tc>
          <w:tcPr>
            <w:tcW w:w="3958" w:type="dxa"/>
            <w:shd w:val="clear" w:color="auto" w:fill="auto"/>
          </w:tcPr>
          <w:p w14:paraId="0ABBB448" w14:textId="77777777" w:rsidR="003C4FC4" w:rsidRPr="00574462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FFE740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</w:tcPr>
          <w:p w14:paraId="3D576BD3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D054DE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4" w:type="dxa"/>
            <w:gridSpan w:val="3"/>
            <w:shd w:val="clear" w:color="auto" w:fill="auto"/>
          </w:tcPr>
          <w:p w14:paraId="1C54B2F9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751D24C6" w14:textId="77777777" w:rsidTr="00AD00F0">
        <w:tc>
          <w:tcPr>
            <w:tcW w:w="3958" w:type="dxa"/>
            <w:shd w:val="clear" w:color="auto" w:fill="auto"/>
          </w:tcPr>
          <w:p w14:paraId="4C1324AE" w14:textId="77777777" w:rsidR="00963F5A" w:rsidRPr="00574462" w:rsidRDefault="00963F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730300" w14:textId="77777777" w:rsidR="00963F5A" w:rsidRPr="00574462" w:rsidRDefault="00963F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9B58E33" w14:textId="40E6417D" w:rsidR="00963F5A" w:rsidRPr="00574462" w:rsidRDefault="00963F5A" w:rsidP="00963F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C4FC4" w:rsidRPr="00574462" w14:paraId="1328238A" w14:textId="77777777" w:rsidTr="00AD00F0">
        <w:tc>
          <w:tcPr>
            <w:tcW w:w="3958" w:type="dxa"/>
            <w:shd w:val="clear" w:color="auto" w:fill="auto"/>
          </w:tcPr>
          <w:p w14:paraId="010469F8" w14:textId="77777777" w:rsidR="003C4FC4" w:rsidRPr="00574462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61FCBA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936CD" w14:textId="00F3CCA4" w:rsidR="003C4FC4" w:rsidRPr="00574462" w:rsidRDefault="0098681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681C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197DF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9868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98681C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3C4FC4" w:rsidRPr="005D0B27" w14:paraId="7C202AC2" w14:textId="77777777" w:rsidTr="00AD00F0">
        <w:tc>
          <w:tcPr>
            <w:tcW w:w="3958" w:type="dxa"/>
            <w:shd w:val="clear" w:color="auto" w:fill="auto"/>
          </w:tcPr>
          <w:p w14:paraId="05E824D3" w14:textId="77777777" w:rsidR="003C4FC4" w:rsidRPr="00574462" w:rsidRDefault="003C4FC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5D97544" w14:textId="77777777" w:rsidR="003C4FC4" w:rsidRPr="00574462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</w:tcPr>
          <w:p w14:paraId="72747789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791AA7B2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04B48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674C71F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7D26B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EE3A85" w:rsidRPr="00574462" w14:paraId="0B390F84" w14:textId="77777777" w:rsidTr="00AD00F0">
        <w:trPr>
          <w:trHeight w:val="203"/>
        </w:trPr>
        <w:tc>
          <w:tcPr>
            <w:tcW w:w="3958" w:type="dxa"/>
            <w:shd w:val="clear" w:color="auto" w:fill="auto"/>
          </w:tcPr>
          <w:p w14:paraId="79155726" w14:textId="77777777" w:rsidR="00EE3A85" w:rsidRPr="00574462" w:rsidRDefault="00EE3A85" w:rsidP="00EE3A85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  <w:shd w:val="clear" w:color="auto" w:fill="auto"/>
          </w:tcPr>
          <w:p w14:paraId="42BD449D" w14:textId="77777777" w:rsidR="00EE3A85" w:rsidRPr="00574462" w:rsidRDefault="00EE3A85" w:rsidP="00EE3A85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0990" w14:textId="0BD388E8" w:rsidR="00EE3A85" w:rsidRPr="00574462" w:rsidRDefault="00BC373D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="00003177" w:rsidRPr="00003177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292</w:t>
            </w:r>
            <w:r w:rsidR="00003177" w:rsidRPr="00003177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040</w:t>
            </w:r>
            <w:r w:rsidR="00003177" w:rsidRPr="0000317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29FF9" w14:textId="77777777" w:rsidR="00EE3A85" w:rsidRPr="00574462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3AF61D7C" w14:textId="6832D3F5" w:rsidR="00EE3A85" w:rsidRPr="00574462" w:rsidRDefault="00BC373D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="00C13343" w:rsidRPr="00C1334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740</w:t>
            </w:r>
            <w:r w:rsidR="00C13343" w:rsidRPr="00C1334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676</w:t>
            </w:r>
            <w:r w:rsidR="00C13343" w:rsidRPr="00C1334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5FF75" w14:textId="77777777" w:rsidR="00EE3A85" w:rsidRPr="00574462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56FB8C0F" w14:textId="1CC3EE0B" w:rsidR="00EE3A85" w:rsidRPr="0032084E" w:rsidRDefault="00BC373D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</w:t>
            </w:r>
            <w:r w:rsidR="00C13343" w:rsidRPr="00C1334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032</w:t>
            </w:r>
            <w:r w:rsidR="00C13343" w:rsidRPr="00C1334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716</w:t>
            </w:r>
            <w:r w:rsidR="00C13343" w:rsidRPr="00C1334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D14250" w:rsidRPr="00574462" w14:paraId="5BD6E69C" w14:textId="77777777" w:rsidTr="00AD00F0">
        <w:trPr>
          <w:trHeight w:val="203"/>
        </w:trPr>
        <w:tc>
          <w:tcPr>
            <w:tcW w:w="3958" w:type="dxa"/>
            <w:shd w:val="clear" w:color="auto" w:fill="auto"/>
          </w:tcPr>
          <w:p w14:paraId="2958ADE3" w14:textId="3CAD37BC" w:rsidR="00D14250" w:rsidRPr="00011402" w:rsidRDefault="00D14250" w:rsidP="00EE3A85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  <w:shd w:val="clear" w:color="auto" w:fill="auto"/>
          </w:tcPr>
          <w:p w14:paraId="4A139BE1" w14:textId="77777777" w:rsidR="00D14250" w:rsidRPr="00574462" w:rsidRDefault="00D14250" w:rsidP="00EE3A85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6D4FEC57" w14:textId="25208528" w:rsidR="00D14250" w:rsidRPr="00D14250" w:rsidRDefault="003D064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06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109</w:t>
            </w:r>
            <w:r w:rsidR="00570528" w:rsidRPr="00570528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904</w:t>
            </w:r>
            <w:r w:rsidR="00570528" w:rsidRPr="00570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63</w:t>
            </w:r>
            <w:r w:rsidRPr="003D06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2AAB22" w14:textId="77777777" w:rsidR="00D14250" w:rsidRPr="00574462" w:rsidRDefault="00D14250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35F415FD" w14:textId="1F0AE6B7" w:rsidR="00D14250" w:rsidRPr="00D14250" w:rsidRDefault="00C13343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1334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70</w:t>
            </w:r>
            <w:r w:rsidR="009465ED" w:rsidRPr="009465ED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301</w:t>
            </w:r>
            <w:r w:rsidR="009465ED" w:rsidRPr="009465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69</w:t>
            </w:r>
            <w:r w:rsidRPr="00C1334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FC4E31" w14:textId="77777777" w:rsidR="00D14250" w:rsidRPr="00574462" w:rsidRDefault="00D14250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3D50B259" w14:textId="075DDC07" w:rsidR="00D14250" w:rsidRPr="00D14250" w:rsidRDefault="00C13343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13343">
              <w:rPr>
                <w:rFonts w:ascii="Angsana New" w:hAnsi="Angsana New"/>
                <w:sz w:val="30"/>
                <w:szCs w:val="30"/>
              </w:rPr>
              <w:t>(180,206.32)</w:t>
            </w:r>
          </w:p>
        </w:tc>
      </w:tr>
      <w:tr w:rsidR="00EE3A85" w:rsidRPr="00574462" w14:paraId="2843CC3D" w14:textId="77777777" w:rsidTr="00AD00F0">
        <w:trPr>
          <w:trHeight w:val="203"/>
        </w:trPr>
        <w:tc>
          <w:tcPr>
            <w:tcW w:w="3958" w:type="dxa"/>
            <w:shd w:val="clear" w:color="auto" w:fill="auto"/>
            <w:vAlign w:val="center"/>
          </w:tcPr>
          <w:p w14:paraId="2714FC4B" w14:textId="5144433C" w:rsidR="00EE3A85" w:rsidRPr="00574462" w:rsidRDefault="00D14250" w:rsidP="00EE3A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  <w:r w:rsidR="00EE3A85" w:rsidRPr="00345374">
              <w:rPr>
                <w:rFonts w:ascii="Angsana New" w:hAnsi="Angsana New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6" w:type="dxa"/>
            <w:shd w:val="clear" w:color="auto" w:fill="auto"/>
          </w:tcPr>
          <w:p w14:paraId="6B1F8BB5" w14:textId="77777777" w:rsidR="00EE3A85" w:rsidRPr="00513A27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7D04" w14:textId="13ED941B" w:rsidR="00EE3A85" w:rsidRPr="00513A27" w:rsidRDefault="003D064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06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76</w:t>
            </w:r>
            <w:r w:rsidRPr="003D0640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440</w:t>
            </w:r>
            <w:r w:rsidRPr="003D064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00</w:t>
            </w:r>
            <w:r w:rsidRPr="003D06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BC96A" w14:textId="77777777" w:rsidR="00EE3A85" w:rsidRPr="00513A27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9B83" w14:textId="17010F6E" w:rsidR="00EE3A85" w:rsidRPr="00574462" w:rsidRDefault="003D064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D06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113</w:t>
            </w:r>
            <w:r w:rsidRPr="003D0640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876</w:t>
            </w:r>
            <w:r w:rsidRPr="003D064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00</w:t>
            </w:r>
            <w:r w:rsidRPr="003D06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CA652" w14:textId="77777777" w:rsidR="00EE3A85" w:rsidRPr="00574462" w:rsidRDefault="00EE3A85" w:rsidP="00EE3A8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7E5544F8" w14:textId="7E4460E6" w:rsidR="00EE3A85" w:rsidRPr="00574462" w:rsidRDefault="003D064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D0640">
              <w:rPr>
                <w:rFonts w:ascii="Angsana New" w:hAnsi="Angsana New"/>
                <w:sz w:val="30"/>
                <w:szCs w:val="30"/>
              </w:rPr>
              <w:t>(190,316.00)</w:t>
            </w:r>
          </w:p>
        </w:tc>
      </w:tr>
      <w:tr w:rsidR="003C4FC4" w:rsidRPr="00574462" w14:paraId="44542CAD" w14:textId="77777777" w:rsidTr="00AD00F0">
        <w:trPr>
          <w:trHeight w:val="203"/>
        </w:trPr>
        <w:tc>
          <w:tcPr>
            <w:tcW w:w="3958" w:type="dxa"/>
            <w:shd w:val="clear" w:color="auto" w:fill="auto"/>
            <w:vAlign w:val="center"/>
          </w:tcPr>
          <w:p w14:paraId="4BFF1A99" w14:textId="77777777" w:rsidR="003C4FC4" w:rsidRPr="00574462" w:rsidRDefault="003C4FC4" w:rsidP="00B12B6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  <w:shd w:val="clear" w:color="auto" w:fill="auto"/>
          </w:tcPr>
          <w:p w14:paraId="14AC42A4" w14:textId="77777777" w:rsidR="003C4FC4" w:rsidRPr="00513A27" w:rsidRDefault="003C4FC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3F39" w14:textId="73F1D3B5" w:rsidR="00CF7250" w:rsidRPr="00513A27" w:rsidRDefault="00BC373D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="009465ED" w:rsidRPr="009465ED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105</w:t>
            </w:r>
            <w:r w:rsidR="009465ED" w:rsidRPr="009465ED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695</w:t>
            </w:r>
            <w:r w:rsidR="009465ED" w:rsidRPr="009465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543A6" w14:textId="77777777" w:rsidR="003C4FC4" w:rsidRPr="00513A27" w:rsidRDefault="003C4FC4" w:rsidP="008126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1E41" w14:textId="687DEDBE" w:rsidR="003C4FC4" w:rsidRPr="0032084E" w:rsidRDefault="00BC373D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="009465ED" w:rsidRPr="009465ED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556</w:t>
            </w:r>
            <w:r w:rsidR="009465ED" w:rsidRPr="009465ED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498</w:t>
            </w:r>
            <w:r w:rsidR="009465ED" w:rsidRPr="009465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2937B" w14:textId="77777777" w:rsidR="003C4FC4" w:rsidRPr="00574462" w:rsidRDefault="003C4FC4" w:rsidP="0081262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B6DE" w14:textId="75A9FB9D" w:rsidR="003C4FC4" w:rsidRPr="00574462" w:rsidRDefault="00BC373D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2</w:t>
            </w:r>
            <w:r w:rsidR="003D0640" w:rsidRPr="003D0640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662</w:t>
            </w:r>
            <w:r w:rsidR="003D0640" w:rsidRPr="003D0640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193</w:t>
            </w:r>
            <w:r w:rsidR="003D0640" w:rsidRPr="003D064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</w:tbl>
    <w:p w14:paraId="2849610E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bookmarkEnd w:id="14"/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7"/>
        <w:gridCol w:w="236"/>
        <w:gridCol w:w="1741"/>
        <w:gridCol w:w="236"/>
        <w:gridCol w:w="1743"/>
        <w:gridCol w:w="236"/>
        <w:gridCol w:w="1751"/>
      </w:tblGrid>
      <w:tr w:rsidR="005D0B27" w:rsidRPr="00574462" w14:paraId="134DE5E5" w14:textId="77777777" w:rsidTr="00790F97">
        <w:tc>
          <w:tcPr>
            <w:tcW w:w="3957" w:type="dxa"/>
          </w:tcPr>
          <w:p w14:paraId="1A4587AB" w14:textId="77777777" w:rsidR="005D0B27" w:rsidRPr="00574462" w:rsidRDefault="005D0B2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7DC4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1" w:type="dxa"/>
          </w:tcPr>
          <w:p w14:paraId="5B4FAF74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ADAAC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0" w:type="dxa"/>
            <w:gridSpan w:val="3"/>
          </w:tcPr>
          <w:p w14:paraId="0A73B0AF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0F0BE1B2" w14:textId="77777777" w:rsidTr="00790F97">
        <w:tc>
          <w:tcPr>
            <w:tcW w:w="3957" w:type="dxa"/>
          </w:tcPr>
          <w:p w14:paraId="0DB9EED4" w14:textId="77777777" w:rsidR="00963F5A" w:rsidRPr="00574462" w:rsidRDefault="00963F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BE38E" w14:textId="77777777" w:rsidR="00963F5A" w:rsidRPr="00574462" w:rsidRDefault="00963F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7" w:type="dxa"/>
            <w:gridSpan w:val="5"/>
            <w:tcBorders>
              <w:bottom w:val="single" w:sz="4" w:space="0" w:color="auto"/>
            </w:tcBorders>
          </w:tcPr>
          <w:p w14:paraId="360F9675" w14:textId="03FA9189" w:rsidR="00963F5A" w:rsidRPr="00574462" w:rsidRDefault="00C00DFA" w:rsidP="00963F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0D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D0B27" w:rsidRPr="00574462" w14:paraId="25194701" w14:textId="77777777" w:rsidTr="00790F97">
        <w:tc>
          <w:tcPr>
            <w:tcW w:w="3957" w:type="dxa"/>
          </w:tcPr>
          <w:p w14:paraId="2E793E23" w14:textId="77777777" w:rsidR="005D0B27" w:rsidRPr="00574462" w:rsidRDefault="005D0B2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1842D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48ACC7" w14:textId="415351A3" w:rsidR="005D0B27" w:rsidRPr="00C00DFA" w:rsidRDefault="005D0B2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00DF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5D0B27" w:rsidRPr="005D0B27" w14:paraId="209A5A4C" w14:textId="77777777" w:rsidTr="00790F97">
        <w:tc>
          <w:tcPr>
            <w:tcW w:w="3957" w:type="dxa"/>
          </w:tcPr>
          <w:p w14:paraId="55C5BCBD" w14:textId="77777777" w:rsidR="005D0B27" w:rsidRPr="00574462" w:rsidRDefault="005D0B2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E69486" w14:textId="77777777" w:rsidR="005D0B27" w:rsidRPr="00574462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31DCA7CE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E5C7B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1CCEC1F0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2D35A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8A30240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C00DFA" w:rsidRPr="00574462" w14:paraId="07077773" w14:textId="77777777" w:rsidTr="007246C0">
        <w:trPr>
          <w:trHeight w:val="203"/>
        </w:trPr>
        <w:tc>
          <w:tcPr>
            <w:tcW w:w="3957" w:type="dxa"/>
          </w:tcPr>
          <w:p w14:paraId="5C86D1A0" w14:textId="77777777" w:rsidR="00C00DFA" w:rsidRPr="00574462" w:rsidRDefault="00C00DFA" w:rsidP="00C00DFA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3B24D3EC" w14:textId="77777777" w:rsidR="00C00DFA" w:rsidRPr="00574462" w:rsidRDefault="00C00DFA" w:rsidP="00C00DF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0EE2D4B0" w14:textId="688399B5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4394A">
              <w:rPr>
                <w:rFonts w:ascii="Angsana New" w:hAnsi="Angsana New"/>
                <w:sz w:val="30"/>
                <w:szCs w:val="30"/>
              </w:rPr>
              <w:t>516,000.00</w:t>
            </w:r>
          </w:p>
        </w:tc>
        <w:tc>
          <w:tcPr>
            <w:tcW w:w="236" w:type="dxa"/>
            <w:vAlign w:val="bottom"/>
          </w:tcPr>
          <w:p w14:paraId="2F061026" w14:textId="77777777" w:rsidR="00C00DFA" w:rsidRPr="00574462" w:rsidRDefault="00C00DFA" w:rsidP="00C00DF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shd w:val="clear" w:color="auto" w:fill="auto"/>
            <w:vAlign w:val="bottom"/>
          </w:tcPr>
          <w:p w14:paraId="16A63BBA" w14:textId="4BE06A17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4394A">
              <w:rPr>
                <w:rFonts w:ascii="Angsana New" w:hAnsi="Angsana New"/>
                <w:sz w:val="30"/>
                <w:szCs w:val="30"/>
              </w:rPr>
              <w:t>75,600.00</w:t>
            </w:r>
          </w:p>
        </w:tc>
        <w:tc>
          <w:tcPr>
            <w:tcW w:w="236" w:type="dxa"/>
            <w:vAlign w:val="center"/>
          </w:tcPr>
          <w:p w14:paraId="024E11B6" w14:textId="77777777" w:rsidR="00C00DFA" w:rsidRPr="00574462" w:rsidRDefault="00C00DFA" w:rsidP="00C00DF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vAlign w:val="bottom"/>
          </w:tcPr>
          <w:p w14:paraId="080A1D01" w14:textId="31D17071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</w:tr>
      <w:tr w:rsidR="00C00DFA" w:rsidRPr="00574462" w14:paraId="5A1C21EC" w14:textId="77777777" w:rsidTr="007246C0">
        <w:trPr>
          <w:trHeight w:val="203"/>
        </w:trPr>
        <w:tc>
          <w:tcPr>
            <w:tcW w:w="3957" w:type="dxa"/>
            <w:vAlign w:val="center"/>
          </w:tcPr>
          <w:p w14:paraId="447E3735" w14:textId="77777777" w:rsidR="00C00DFA" w:rsidRPr="00574462" w:rsidRDefault="00C00DFA" w:rsidP="00C00D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3918BEEE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056178C5" w14:textId="784232DB" w:rsidR="00C00DFA" w:rsidRPr="00513A27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F4B">
              <w:rPr>
                <w:rFonts w:ascii="Angsana New" w:hAnsi="Angsana New"/>
                <w:sz w:val="30"/>
                <w:szCs w:val="30"/>
              </w:rPr>
              <w:t>8,831.3</w:t>
            </w:r>
            <w:r w:rsidR="00880A7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762DBE9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1EA" w14:textId="792112BE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965</w:t>
            </w:r>
            <w:r w:rsidRPr="00C52F4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</w:t>
            </w:r>
            <w:r w:rsidR="008478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AD6C7A8" w14:textId="77777777" w:rsidR="00C00DFA" w:rsidRPr="00574462" w:rsidRDefault="00C00DFA" w:rsidP="00C00DF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14:paraId="5CB6565D" w14:textId="155721E4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</w:tr>
      <w:tr w:rsidR="00C00DFA" w:rsidRPr="00574462" w14:paraId="2E19A32A" w14:textId="77777777" w:rsidTr="007246C0">
        <w:trPr>
          <w:trHeight w:val="203"/>
        </w:trPr>
        <w:tc>
          <w:tcPr>
            <w:tcW w:w="3957" w:type="dxa"/>
            <w:vAlign w:val="center"/>
          </w:tcPr>
          <w:p w14:paraId="044E4968" w14:textId="77777777" w:rsidR="00C00DFA" w:rsidRPr="00574462" w:rsidRDefault="00C00DFA" w:rsidP="00C00DFA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4A62D91F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058E5" w14:textId="1E600B52" w:rsidR="00C00DFA" w:rsidRPr="00513A27" w:rsidRDefault="00BC373D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507</w:t>
            </w:r>
            <w:r w:rsidR="00C00DFA" w:rsidRPr="00C52F4B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168</w:t>
            </w:r>
            <w:r w:rsidR="00C00DFA" w:rsidRPr="00C52F4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6</w:t>
            </w:r>
            <w:r w:rsidR="00880A7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2CF32D7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E404A" w14:textId="06AC33F7" w:rsidR="00C00DFA" w:rsidRPr="00574462" w:rsidRDefault="00BC373D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74</w:t>
            </w:r>
            <w:r w:rsidR="00C00DFA"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634</w:t>
            </w:r>
            <w:r w:rsidR="00C00DFA" w:rsidRPr="003208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6</w:t>
            </w:r>
            <w:r w:rsidR="00847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6553D15" w14:textId="77777777" w:rsidR="00C00DFA" w:rsidRPr="00574462" w:rsidRDefault="00C00DFA" w:rsidP="00C00DF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458A" w14:textId="720FAF76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</w:tr>
    </w:tbl>
    <w:p w14:paraId="7DE29E93" w14:textId="42B53760" w:rsidR="008026C3" w:rsidRDefault="0029316D" w:rsidP="000B0B1C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316D">
        <w:rPr>
          <w:rFonts w:ascii="Angsana New" w:hAnsi="Angsana New"/>
          <w:sz w:val="30"/>
          <w:szCs w:val="30"/>
          <w:cs/>
        </w:rPr>
        <w:t>ค่าใช้จ่ายสำหรับ</w:t>
      </w:r>
      <w:r w:rsidR="00111896">
        <w:rPr>
          <w:rFonts w:ascii="Angsana New" w:hAnsi="Angsana New" w:hint="cs"/>
          <w:sz w:val="30"/>
          <w:szCs w:val="30"/>
          <w:cs/>
        </w:rPr>
        <w:t xml:space="preserve">งวด </w:t>
      </w:r>
      <w:r w:rsidR="00111896">
        <w:rPr>
          <w:rFonts w:ascii="Angsana New" w:hAnsi="Angsana New"/>
          <w:sz w:val="30"/>
          <w:szCs w:val="30"/>
          <w:lang w:val="en-US"/>
        </w:rPr>
        <w:t xml:space="preserve">3 </w:t>
      </w:r>
      <w:r w:rsidR="00111896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98681C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197DF2">
        <w:rPr>
          <w:rFonts w:ascii="Angsana New" w:hAnsi="Angsana New"/>
          <w:sz w:val="30"/>
          <w:szCs w:val="30"/>
          <w:lang w:val="en-US"/>
        </w:rPr>
        <w:t>9</w:t>
      </w:r>
      <w:r w:rsidR="0098681C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="001118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9316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8681C" w:rsidRPr="0098681C">
        <w:rPr>
          <w:rFonts w:ascii="Angsana New" w:hAnsi="Angsana New"/>
          <w:sz w:val="30"/>
          <w:szCs w:val="30"/>
          <w:lang w:val="en-US"/>
        </w:rPr>
        <w:t xml:space="preserve">30 </w:t>
      </w:r>
      <w:r w:rsidR="00197DF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98681C" w:rsidRPr="0098681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681C" w:rsidRPr="0098681C">
        <w:rPr>
          <w:rFonts w:ascii="Angsana New" w:hAnsi="Angsana New"/>
          <w:sz w:val="30"/>
          <w:szCs w:val="30"/>
          <w:lang w:val="en-US"/>
        </w:rPr>
        <w:t>2567</w:t>
      </w:r>
      <w:r w:rsidRPr="0029316D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111896">
        <w:rPr>
          <w:rFonts w:ascii="Angsana New" w:hAnsi="Angsana New"/>
          <w:sz w:val="30"/>
          <w:szCs w:val="30"/>
        </w:rPr>
        <w:t>6</w:t>
      </w:r>
      <w:r w:rsidRPr="0029316D">
        <w:rPr>
          <w:rFonts w:ascii="Angsana New" w:hAnsi="Angsana New"/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9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9"/>
        <w:gridCol w:w="1656"/>
        <w:gridCol w:w="1656"/>
        <w:gridCol w:w="1656"/>
        <w:gridCol w:w="1656"/>
      </w:tblGrid>
      <w:tr w:rsidR="0098681C" w:rsidRPr="00494247" w14:paraId="1D8A8C4A" w14:textId="77777777" w:rsidTr="00AD00F0">
        <w:tc>
          <w:tcPr>
            <w:tcW w:w="3339" w:type="dxa"/>
            <w:shd w:val="clear" w:color="auto" w:fill="auto"/>
          </w:tcPr>
          <w:p w14:paraId="7FCB1244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C88C493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5E9F746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shd w:val="clear" w:color="auto" w:fill="auto"/>
          </w:tcPr>
          <w:p w14:paraId="4BBFF0ED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8681C" w:rsidRPr="00494247" w14:paraId="6C6AB6DB" w14:textId="77777777" w:rsidTr="00AD00F0">
        <w:tc>
          <w:tcPr>
            <w:tcW w:w="3339" w:type="dxa"/>
            <w:shd w:val="clear" w:color="auto" w:fill="auto"/>
          </w:tcPr>
          <w:p w14:paraId="66C81749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624" w:type="dxa"/>
            <w:gridSpan w:val="4"/>
            <w:shd w:val="clear" w:color="auto" w:fill="auto"/>
          </w:tcPr>
          <w:p w14:paraId="2F29A9FA" w14:textId="0FE788F3" w:rsidR="0098681C" w:rsidRPr="00494247" w:rsidRDefault="0098681C" w:rsidP="0098681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2931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81C" w:rsidRPr="00494247" w14:paraId="21BB3DAB" w14:textId="77777777" w:rsidTr="00AD00F0">
        <w:tc>
          <w:tcPr>
            <w:tcW w:w="3339" w:type="dxa"/>
            <w:shd w:val="clear" w:color="auto" w:fill="auto"/>
          </w:tcPr>
          <w:p w14:paraId="6734C4B4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shd w:val="clear" w:color="auto" w:fill="auto"/>
          </w:tcPr>
          <w:p w14:paraId="6E6B14B7" w14:textId="77777777" w:rsidR="0098681C" w:rsidRPr="00494247" w:rsidRDefault="0098681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  <w:shd w:val="clear" w:color="auto" w:fill="auto"/>
          </w:tcPr>
          <w:p w14:paraId="1D069CD4" w14:textId="6E793AE8" w:rsidR="0098681C" w:rsidRPr="00494247" w:rsidRDefault="0098681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C177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98681C" w:rsidRPr="00494247" w14:paraId="6D722C72" w14:textId="77777777" w:rsidTr="00AD00F0">
        <w:tc>
          <w:tcPr>
            <w:tcW w:w="3339" w:type="dxa"/>
            <w:shd w:val="clear" w:color="auto" w:fill="auto"/>
          </w:tcPr>
          <w:p w14:paraId="27399BFE" w14:textId="77777777" w:rsidR="0098681C" w:rsidRPr="00494247" w:rsidRDefault="0098681C" w:rsidP="0098681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68223510" w14:textId="639FD16A" w:rsidR="0098681C" w:rsidRPr="004F4B94" w:rsidRDefault="0098681C" w:rsidP="0098681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 w:rsidR="00454B7C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56" w:type="dxa"/>
            <w:shd w:val="clear" w:color="auto" w:fill="auto"/>
          </w:tcPr>
          <w:p w14:paraId="035AA632" w14:textId="60C035DA" w:rsidR="0098681C" w:rsidRPr="004F4B94" w:rsidRDefault="0098681C" w:rsidP="0098681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 w:rsidR="00454B7C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56" w:type="dxa"/>
            <w:shd w:val="clear" w:color="auto" w:fill="auto"/>
          </w:tcPr>
          <w:p w14:paraId="47A6778C" w14:textId="3FB1111A" w:rsidR="0098681C" w:rsidRPr="004F4B94" w:rsidRDefault="0098681C" w:rsidP="0098681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 w:rsidR="00454B7C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56" w:type="dxa"/>
            <w:shd w:val="clear" w:color="auto" w:fill="auto"/>
          </w:tcPr>
          <w:p w14:paraId="58451637" w14:textId="11940F80" w:rsidR="0098681C" w:rsidRPr="004F4B94" w:rsidRDefault="0098681C" w:rsidP="0098681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 w:rsidR="00454B7C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98681C" w:rsidRPr="00494247" w14:paraId="4AD34C2E" w14:textId="77777777" w:rsidTr="00AD00F0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502003E7" w14:textId="77777777" w:rsidR="0098681C" w:rsidRPr="00494247" w:rsidRDefault="0098681C" w:rsidP="0098681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42A3BC" w14:textId="229BF600" w:rsidR="0098681C" w:rsidRPr="000825D4" w:rsidRDefault="00BC373D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262</w:t>
            </w:r>
            <w:r w:rsidR="00F50903" w:rsidRPr="00F5090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298</w:t>
            </w:r>
            <w:r w:rsidR="00F50903" w:rsidRPr="00F5090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656" w:type="dxa"/>
            <w:shd w:val="clear" w:color="auto" w:fill="auto"/>
          </w:tcPr>
          <w:p w14:paraId="529055F0" w14:textId="616631E1" w:rsidR="0098681C" w:rsidRPr="003C4FC4" w:rsidRDefault="00BC373D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  <w:r w:rsidR="00C17722"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668</w:t>
            </w:r>
            <w:r w:rsidR="00C17722"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656" w:type="dxa"/>
            <w:shd w:val="clear" w:color="auto" w:fill="auto"/>
          </w:tcPr>
          <w:p w14:paraId="063DAEBC" w14:textId="316E1176" w:rsidR="0098681C" w:rsidRPr="00494247" w:rsidRDefault="00BC373D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729</w:t>
            </w:r>
            <w:r w:rsidR="00F50903" w:rsidRPr="00F5090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699</w:t>
            </w:r>
            <w:r w:rsidR="00F50903" w:rsidRPr="00F5090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1656" w:type="dxa"/>
            <w:shd w:val="clear" w:color="auto" w:fill="auto"/>
          </w:tcPr>
          <w:p w14:paraId="07650DE9" w14:textId="71485B75" w:rsidR="0098681C" w:rsidRPr="00494247" w:rsidRDefault="00BC373D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708</w:t>
            </w:r>
            <w:r w:rsidR="00C17722"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223</w:t>
            </w:r>
            <w:r w:rsidR="00C17722"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</w:tr>
      <w:tr w:rsidR="0098681C" w:rsidRPr="00494247" w14:paraId="768523B8" w14:textId="77777777" w:rsidTr="00AD00F0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271E64D1" w14:textId="77777777" w:rsidR="0098681C" w:rsidRPr="00556F4A" w:rsidRDefault="0098681C" w:rsidP="0098681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40E732D" w14:textId="3C996D17" w:rsidR="0098681C" w:rsidRPr="0052736D" w:rsidRDefault="00BC373D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="00F50903" w:rsidRPr="00F5090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865</w:t>
            </w:r>
            <w:r w:rsidR="00F50903" w:rsidRPr="00F5090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656" w:type="dxa"/>
            <w:shd w:val="clear" w:color="auto" w:fill="auto"/>
          </w:tcPr>
          <w:p w14:paraId="4965699A" w14:textId="78B475C6" w:rsidR="0098681C" w:rsidRPr="003C4FC4" w:rsidRDefault="00BC373D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C17722"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544</w:t>
            </w:r>
            <w:r w:rsidR="00C17722"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1656" w:type="dxa"/>
            <w:shd w:val="clear" w:color="auto" w:fill="auto"/>
          </w:tcPr>
          <w:p w14:paraId="52911422" w14:textId="099BF0CE" w:rsidR="0098681C" w:rsidRPr="00047BB0" w:rsidRDefault="00BC373D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  <w:r w:rsidR="00F50903" w:rsidRPr="00F5090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008</w:t>
            </w:r>
            <w:r w:rsidR="00F50903" w:rsidRPr="00F5090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656" w:type="dxa"/>
            <w:shd w:val="clear" w:color="auto" w:fill="auto"/>
          </w:tcPr>
          <w:p w14:paraId="22BE385E" w14:textId="6969CD29" w:rsidR="0098681C" w:rsidRPr="00047BB0" w:rsidRDefault="00BC373D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="00C17722"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225</w:t>
            </w:r>
            <w:r w:rsidR="00C17722"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</w:tr>
      <w:tr w:rsidR="0098681C" w:rsidRPr="00494247" w14:paraId="575EBE07" w14:textId="77777777" w:rsidTr="00477ABF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6CB8452C" w14:textId="77777777" w:rsidR="0098681C" w:rsidRPr="00D5168C" w:rsidRDefault="0098681C" w:rsidP="0098681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442A896" w14:textId="788A6AEF" w:rsidR="0098681C" w:rsidRPr="000825D4" w:rsidRDefault="00A47E22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47E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9,000.00</w:t>
            </w:r>
          </w:p>
        </w:tc>
        <w:tc>
          <w:tcPr>
            <w:tcW w:w="1656" w:type="dxa"/>
            <w:shd w:val="clear" w:color="auto" w:fill="auto"/>
          </w:tcPr>
          <w:p w14:paraId="3C4A6938" w14:textId="793E994F" w:rsidR="0098681C" w:rsidRPr="006D52C4" w:rsidRDefault="0098681C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1656" w:type="dxa"/>
            <w:shd w:val="clear" w:color="auto" w:fill="auto"/>
          </w:tcPr>
          <w:p w14:paraId="0DB36463" w14:textId="7DD219E9" w:rsidR="0098681C" w:rsidRPr="00047BB0" w:rsidRDefault="00137C92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85,000.00</w:t>
            </w:r>
          </w:p>
        </w:tc>
        <w:tc>
          <w:tcPr>
            <w:tcW w:w="1656" w:type="dxa"/>
            <w:shd w:val="clear" w:color="auto" w:fill="auto"/>
          </w:tcPr>
          <w:p w14:paraId="361ED1AE" w14:textId="633093B8" w:rsidR="0098681C" w:rsidRPr="00047BB0" w:rsidRDefault="00C17722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</w:t>
            </w:r>
            <w:r w:rsidR="0098681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="0098681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000</w:t>
            </w:r>
            <w:r w:rsidR="0098681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="0098681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98681C" w:rsidRPr="00494247" w14:paraId="393908DF" w14:textId="77777777" w:rsidTr="00477ABF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68ACE6C3" w14:textId="77777777" w:rsidR="0098681C" w:rsidRPr="003C4FC4" w:rsidRDefault="0098681C" w:rsidP="0098681C">
            <w:pPr>
              <w:spacing w:line="360" w:lineRule="exact"/>
              <w:ind w:left="141" w:right="-36" w:hanging="15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656" w:type="dxa"/>
            <w:shd w:val="clear" w:color="auto" w:fill="auto"/>
          </w:tcPr>
          <w:p w14:paraId="00431831" w14:textId="77777777" w:rsidR="0098681C" w:rsidRDefault="0098681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289B7A05" w14:textId="46085A98" w:rsidR="0098681C" w:rsidRPr="000825D4" w:rsidRDefault="002962B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962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78,750.00</w:t>
            </w:r>
          </w:p>
        </w:tc>
        <w:tc>
          <w:tcPr>
            <w:tcW w:w="1656" w:type="dxa"/>
            <w:shd w:val="clear" w:color="auto" w:fill="auto"/>
          </w:tcPr>
          <w:p w14:paraId="718C5B91" w14:textId="77777777" w:rsidR="0098681C" w:rsidRPr="00647DF4" w:rsidRDefault="0098681C" w:rsidP="00C177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24BDA008" w14:textId="30A1AADC" w:rsidR="0098681C" w:rsidRPr="003C4FC4" w:rsidRDefault="0098681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47DF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107,250.00</w:t>
            </w:r>
          </w:p>
        </w:tc>
        <w:tc>
          <w:tcPr>
            <w:tcW w:w="1656" w:type="dxa"/>
            <w:shd w:val="clear" w:color="auto" w:fill="auto"/>
          </w:tcPr>
          <w:p w14:paraId="111F4431" w14:textId="77777777" w:rsidR="0098681C" w:rsidRDefault="0098681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3C9B723B" w14:textId="78F9F568" w:rsidR="0098681C" w:rsidRDefault="00137C92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0D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236,250.00</w:t>
            </w:r>
          </w:p>
        </w:tc>
        <w:tc>
          <w:tcPr>
            <w:tcW w:w="1656" w:type="dxa"/>
            <w:shd w:val="clear" w:color="auto" w:fill="auto"/>
          </w:tcPr>
          <w:p w14:paraId="599FE045" w14:textId="77777777" w:rsidR="0098681C" w:rsidRDefault="0098681C" w:rsidP="00C1772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1318CB39" w14:textId="656B9C84" w:rsidR="0098681C" w:rsidRPr="00047BB0" w:rsidRDefault="00C17722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321,750.00</w:t>
            </w:r>
          </w:p>
        </w:tc>
      </w:tr>
      <w:tr w:rsidR="0098681C" w:rsidRPr="00494247" w14:paraId="0E2A0A15" w14:textId="77777777" w:rsidTr="009C203F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5C163192" w14:textId="77777777" w:rsidR="0098681C" w:rsidRPr="00D55E94" w:rsidRDefault="0098681C">
            <w:pPr>
              <w:spacing w:line="400" w:lineRule="exact"/>
              <w:ind w:left="166" w:right="-45" w:firstLine="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656" w:type="dxa"/>
            <w:shd w:val="clear" w:color="auto" w:fill="auto"/>
          </w:tcPr>
          <w:p w14:paraId="5A7890B8" w14:textId="03186A3A" w:rsidR="0098681C" w:rsidRPr="000825D4" w:rsidRDefault="002962BD" w:rsidP="00D850F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962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386,914.42</w:t>
            </w:r>
          </w:p>
        </w:tc>
        <w:tc>
          <w:tcPr>
            <w:tcW w:w="1656" w:type="dxa"/>
            <w:shd w:val="clear" w:color="auto" w:fill="auto"/>
          </w:tcPr>
          <w:p w14:paraId="5E54C526" w14:textId="2B4F9EB9" w:rsidR="0098681C" w:rsidRPr="003C4FC4" w:rsidRDefault="0098681C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8681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361,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462</w:t>
            </w:r>
            <w:r w:rsidR="00C17722"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1656" w:type="dxa"/>
            <w:shd w:val="clear" w:color="auto" w:fill="auto"/>
          </w:tcPr>
          <w:p w14:paraId="751C28A1" w14:textId="712A86AA" w:rsidR="0098681C" w:rsidRPr="00047BB0" w:rsidRDefault="00C17793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77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1,114,958.09</w:t>
            </w:r>
          </w:p>
        </w:tc>
        <w:tc>
          <w:tcPr>
            <w:tcW w:w="1656" w:type="dxa"/>
            <w:shd w:val="clear" w:color="auto" w:fill="auto"/>
          </w:tcPr>
          <w:p w14:paraId="544FA2EC" w14:textId="05028A25" w:rsidR="0098681C" w:rsidRPr="00047BB0" w:rsidRDefault="00BC373D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17722" w:rsidRPr="006E6B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084</w:t>
            </w:r>
            <w:r w:rsidR="00C17722" w:rsidRPr="006E6B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199</w:t>
            </w:r>
            <w:r w:rsidR="00C17722"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</w:tr>
    </w:tbl>
    <w:p w14:paraId="26C24461" w14:textId="77777777" w:rsidR="00313CAF" w:rsidRDefault="00313CAF" w:rsidP="00313CAF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141" w14:textId="197B358E" w:rsidR="00E454E7" w:rsidRPr="00574462" w:rsidRDefault="004D4E63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62491A14" w:rsidR="00E45619" w:rsidRDefault="0034014E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47BB0" w:rsidRPr="00047BB0">
        <w:rPr>
          <w:rFonts w:ascii="Angsana New" w:hAnsi="Angsana New"/>
          <w:sz w:val="30"/>
          <w:szCs w:val="30"/>
          <w:cs/>
        </w:rPr>
        <w:t xml:space="preserve"> มีภาระผูกพันเกี่ยวกับผลประโยชน์พนักงาน ตามข้อกำหนดของพระราชบัญญัติคุ้มครองแรงงาน พ.ศ. </w:t>
      </w:r>
      <w:r w:rsidR="00A76767">
        <w:rPr>
          <w:rFonts w:ascii="Angsana New" w:hAnsi="Angsana New"/>
          <w:sz w:val="30"/>
          <w:szCs w:val="30"/>
        </w:rPr>
        <w:t>2541</w:t>
      </w:r>
      <w:r w:rsidR="00047BB0">
        <w:rPr>
          <w:rFonts w:ascii="Angsana New" w:hAnsi="Angsana New" w:hint="cs"/>
          <w:sz w:val="30"/>
          <w:szCs w:val="30"/>
          <w:cs/>
        </w:rPr>
        <w:t xml:space="preserve"> </w:t>
      </w:r>
      <w:r w:rsidR="00047BB0" w:rsidRPr="00047BB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ในการให้ผลประโยชน์เมื่อเกษียณอายุแก่พนักงานตามสิทธิและอายุงานและผลประโยชน์จากการให้บริการ</w:t>
      </w:r>
      <w:r w:rsidR="00047BB0">
        <w:rPr>
          <w:rFonts w:ascii="Angsana New" w:hAnsi="Angsana New"/>
          <w:sz w:val="30"/>
          <w:szCs w:val="30"/>
          <w:cs/>
        </w:rPr>
        <w:br/>
      </w:r>
      <w:r w:rsidR="00047BB0" w:rsidRPr="00047BB0">
        <w:rPr>
          <w:rFonts w:ascii="Angsana New" w:hAnsi="Angsana New"/>
          <w:sz w:val="30"/>
          <w:szCs w:val="30"/>
          <w:cs/>
        </w:rPr>
        <w:t>ระยะยาว</w:t>
      </w:r>
    </w:p>
    <w:p w14:paraId="6D6277E2" w14:textId="5B34CA52" w:rsidR="00047BB0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ความเสี่ยงจากอัตราแลกเปลี่ยนและความเสี่ยงจากอัตราตลาด </w:t>
      </w:r>
      <w:r w:rsidR="00B406F7"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(เงินลงทุน)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FA0F44" w:rsidRPr="00574462" w14:paraId="073D5721" w14:textId="77777777" w:rsidTr="00AD00F0">
        <w:tc>
          <w:tcPr>
            <w:tcW w:w="5040" w:type="dxa"/>
            <w:shd w:val="clear" w:color="auto" w:fill="auto"/>
          </w:tcPr>
          <w:p w14:paraId="1187C336" w14:textId="77777777" w:rsidR="00FA0F44" w:rsidRPr="00574462" w:rsidRDefault="00FA0F4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shd w:val="clear" w:color="auto" w:fill="auto"/>
          </w:tcPr>
          <w:p w14:paraId="2058BC52" w14:textId="1A8AE3C2" w:rsidR="00FA0F44" w:rsidRPr="00574462" w:rsidRDefault="00FA0F4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A0F44" w:rsidRPr="00574462" w14:paraId="367FFE25" w14:textId="77777777" w:rsidTr="00AD00F0">
        <w:tc>
          <w:tcPr>
            <w:tcW w:w="5040" w:type="dxa"/>
            <w:shd w:val="clear" w:color="auto" w:fill="auto"/>
          </w:tcPr>
          <w:p w14:paraId="01F7ABAF" w14:textId="77777777" w:rsidR="00FA0F44" w:rsidRPr="00574462" w:rsidRDefault="00FA0F4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81FAD2" w14:textId="5AF8EC58" w:rsidR="00FA0F44" w:rsidRPr="00574462" w:rsidRDefault="00FA0F44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0F44" w:rsidRPr="00574462" w14:paraId="7507F284" w14:textId="77777777" w:rsidTr="00AD00F0">
        <w:tc>
          <w:tcPr>
            <w:tcW w:w="5040" w:type="dxa"/>
            <w:shd w:val="clear" w:color="auto" w:fill="auto"/>
          </w:tcPr>
          <w:p w14:paraId="57444F73" w14:textId="77777777" w:rsidR="00FA0F44" w:rsidRPr="00574462" w:rsidRDefault="00FA0F44" w:rsidP="00FA0F4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8CD09" w14:textId="1CAD9CC2" w:rsidR="00FA0F44" w:rsidRPr="00574462" w:rsidRDefault="0098681C" w:rsidP="00FA0F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98681C">
              <w:rPr>
                <w:sz w:val="30"/>
                <w:szCs w:val="30"/>
              </w:rPr>
              <w:t xml:space="preserve">30 </w:t>
            </w:r>
            <w:r w:rsidR="00C17722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98681C">
              <w:rPr>
                <w:sz w:val="30"/>
                <w:szCs w:val="30"/>
                <w:cs/>
              </w:rPr>
              <w:t xml:space="preserve"> </w:t>
            </w:r>
            <w:r w:rsidRPr="0098681C">
              <w:rPr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0CEBF70" w14:textId="77777777" w:rsidR="00FA0F44" w:rsidRPr="00574462" w:rsidRDefault="00FA0F44" w:rsidP="00FA0F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31E8E" w14:textId="1F70E0B4" w:rsidR="00FA0F44" w:rsidRPr="00574462" w:rsidRDefault="00FA0F44" w:rsidP="00FA0F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FA0F44" w:rsidRPr="00574462" w14:paraId="702E4638" w14:textId="77777777" w:rsidTr="00AD00F0">
        <w:trPr>
          <w:trHeight w:val="203"/>
        </w:trPr>
        <w:tc>
          <w:tcPr>
            <w:tcW w:w="5040" w:type="dxa"/>
            <w:shd w:val="clear" w:color="auto" w:fill="auto"/>
          </w:tcPr>
          <w:p w14:paraId="4CEFB65A" w14:textId="2D42EE1F" w:rsidR="00FA0F44" w:rsidRPr="005B4595" w:rsidRDefault="00FA0F44" w:rsidP="00F376F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ภาระผูกพันตามงบฐานะการเงิน มีดังนี้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730A" w14:textId="2513E66D" w:rsidR="00FA0F44" w:rsidRPr="00574462" w:rsidRDefault="00FA0F44" w:rsidP="00F376F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D10008" w14:textId="77777777" w:rsidR="00FA0F44" w:rsidRPr="00574462" w:rsidRDefault="00FA0F44" w:rsidP="00F376F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77FAEBA0" w14:textId="5D7FCC71" w:rsidR="00FA0F44" w:rsidRPr="00574462" w:rsidRDefault="00FA0F44" w:rsidP="00F376F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F44" w:rsidRPr="00574462" w14:paraId="6E748FDC" w14:textId="77777777" w:rsidTr="00AD00F0">
        <w:trPr>
          <w:trHeight w:val="149"/>
        </w:trPr>
        <w:tc>
          <w:tcPr>
            <w:tcW w:w="5040" w:type="dxa"/>
            <w:shd w:val="clear" w:color="auto" w:fill="auto"/>
          </w:tcPr>
          <w:p w14:paraId="74892E67" w14:textId="1D8BFCAA" w:rsidR="00FA0F44" w:rsidRPr="005B4595" w:rsidRDefault="00FA0F44" w:rsidP="00F376F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</w:t>
            </w: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62206" w14:textId="33D2F90B" w:rsidR="00FA0F44" w:rsidRPr="00D373FF" w:rsidRDefault="00BC373D" w:rsidP="00F376F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38</w:t>
            </w:r>
            <w:r w:rsidR="005D0EB6" w:rsidRPr="005D0EB6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570</w:t>
            </w:r>
            <w:r w:rsidR="005D0EB6" w:rsidRPr="005D0EB6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220</w:t>
            </w:r>
            <w:r w:rsidR="005D0EB6" w:rsidRPr="005D0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141CB7" w14:textId="77777777" w:rsidR="00FA0F44" w:rsidRPr="00574462" w:rsidRDefault="00FA0F44" w:rsidP="00F376F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9E7ED5" w14:textId="6B04879E" w:rsidR="00FA0F44" w:rsidRPr="008026C3" w:rsidRDefault="00BC373D" w:rsidP="00F376F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35</w:t>
            </w:r>
            <w:r w:rsidR="00FA0F44"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917</w:t>
            </w:r>
            <w:r w:rsidR="00FA0F44"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777</w:t>
            </w:r>
            <w:r w:rsidR="00FA0F44" w:rsidRPr="006763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</w:tbl>
    <w:p w14:paraId="284961A8" w14:textId="7874409F" w:rsidR="00A23836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7C38">
        <w:rPr>
          <w:rFonts w:ascii="Angsana New" w:hAnsi="Angsana New"/>
          <w:sz w:val="30"/>
          <w:szCs w:val="30"/>
          <w:cs/>
        </w:rPr>
        <w:t>การเปลี่ยนแปลงของภาระผูกพันผลประโยชน์พนักงาน มีดังนี้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37C38" w:rsidRPr="00574462" w14:paraId="65E22A95" w14:textId="77777777" w:rsidTr="00AD00F0">
        <w:trPr>
          <w:tblHeader/>
        </w:trPr>
        <w:tc>
          <w:tcPr>
            <w:tcW w:w="5040" w:type="dxa"/>
            <w:shd w:val="clear" w:color="auto" w:fill="auto"/>
          </w:tcPr>
          <w:p w14:paraId="3A0875B0" w14:textId="77777777" w:rsidR="00D37C38" w:rsidRPr="00574462" w:rsidRDefault="00D37C3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shd w:val="clear" w:color="auto" w:fill="auto"/>
          </w:tcPr>
          <w:p w14:paraId="7197C15E" w14:textId="77777777" w:rsidR="00D37C38" w:rsidRPr="00574462" w:rsidRDefault="00D37C3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51849" w:rsidRPr="00574462" w14:paraId="603CCCAB" w14:textId="77777777" w:rsidTr="00AD00F0">
        <w:trPr>
          <w:tblHeader/>
        </w:trPr>
        <w:tc>
          <w:tcPr>
            <w:tcW w:w="5040" w:type="dxa"/>
            <w:shd w:val="clear" w:color="auto" w:fill="auto"/>
          </w:tcPr>
          <w:p w14:paraId="144E6754" w14:textId="77777777" w:rsidR="00451849" w:rsidRPr="00574462" w:rsidRDefault="00451849" w:rsidP="0045184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DEB119" w14:textId="27AD112C" w:rsidR="00451849" w:rsidRPr="00574462" w:rsidRDefault="00451849" w:rsidP="0045184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51849" w:rsidRPr="00574462" w14:paraId="052CC066" w14:textId="77777777" w:rsidTr="00AD00F0">
        <w:trPr>
          <w:tblHeader/>
        </w:trPr>
        <w:tc>
          <w:tcPr>
            <w:tcW w:w="5040" w:type="dxa"/>
            <w:shd w:val="clear" w:color="auto" w:fill="auto"/>
          </w:tcPr>
          <w:p w14:paraId="308884A6" w14:textId="77777777" w:rsidR="00451849" w:rsidRPr="00574462" w:rsidRDefault="00451849" w:rsidP="0045184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5AB13" w14:textId="0DC7CB4A" w:rsidR="00451849" w:rsidRPr="00574462" w:rsidRDefault="00BC373D" w:rsidP="0045184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90B86A" w14:textId="77777777" w:rsidR="00451849" w:rsidRPr="00574462" w:rsidRDefault="00451849" w:rsidP="0045184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FA368" w14:textId="11F0E56F" w:rsidR="00451849" w:rsidRPr="00574462" w:rsidRDefault="00BC373D" w:rsidP="0045184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2566</w:t>
            </w:r>
          </w:p>
        </w:tc>
      </w:tr>
      <w:tr w:rsidR="00451849" w:rsidRPr="00574462" w14:paraId="5A8AE205" w14:textId="77777777" w:rsidTr="00AD00F0">
        <w:trPr>
          <w:trHeight w:val="203"/>
        </w:trPr>
        <w:tc>
          <w:tcPr>
            <w:tcW w:w="5040" w:type="dxa"/>
            <w:shd w:val="clear" w:color="auto" w:fill="auto"/>
          </w:tcPr>
          <w:p w14:paraId="20DDC6F3" w14:textId="134ECA38" w:rsidR="00451849" w:rsidRPr="005B4595" w:rsidRDefault="00451849" w:rsidP="00451849">
            <w:pPr>
              <w:spacing w:line="400" w:lineRule="exact"/>
              <w:ind w:left="166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15" w:name="_Hlk146545471"/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E3588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0D19" w14:textId="7F412A6B" w:rsidR="00451849" w:rsidRPr="00574462" w:rsidRDefault="00BC373D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35</w:t>
            </w:r>
            <w:r w:rsidR="00451849"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917</w:t>
            </w:r>
            <w:r w:rsidR="00451849"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777</w:t>
            </w:r>
            <w:r w:rsidR="00451849" w:rsidRPr="00406B6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D17A76" w14:textId="77777777" w:rsidR="00451849" w:rsidRPr="00574462" w:rsidRDefault="00451849" w:rsidP="0045184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4453B671" w14:textId="3A9B556F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  <w:tr w:rsidR="00451849" w:rsidRPr="00574462" w14:paraId="7B9CDC51" w14:textId="77777777" w:rsidTr="00AD00F0">
        <w:trPr>
          <w:trHeight w:val="203"/>
        </w:trPr>
        <w:tc>
          <w:tcPr>
            <w:tcW w:w="5040" w:type="dxa"/>
            <w:shd w:val="clear" w:color="auto" w:fill="auto"/>
          </w:tcPr>
          <w:p w14:paraId="7A8DFE2F" w14:textId="1FC87B37" w:rsidR="00451849" w:rsidRPr="00964F06" w:rsidRDefault="00451849" w:rsidP="00451849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</w:t>
            </w:r>
            <w:r w:rsidR="00DE358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45D3CBF" w14:textId="551FB586" w:rsidR="00451849" w:rsidRPr="00574462" w:rsidRDefault="00D36731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541</w:t>
            </w:r>
            <w:r w:rsidRPr="00D36731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740</w:t>
            </w:r>
            <w:r w:rsidRPr="00D367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F045F9" w14:textId="77777777" w:rsidR="00451849" w:rsidRPr="00574462" w:rsidRDefault="00451849" w:rsidP="0045184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57B95273" w14:textId="6E83CCFC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F22F1">
              <w:rPr>
                <w:rFonts w:ascii="Angsana New" w:hAnsi="Angsana New"/>
                <w:sz w:val="30"/>
                <w:szCs w:val="30"/>
              </w:rPr>
              <w:t>(1,391,</w:t>
            </w:r>
            <w:r w:rsidRPr="003562A3">
              <w:rPr>
                <w:rFonts w:ascii="Angsana New" w:hAnsi="Angsana New"/>
                <w:color w:val="000000"/>
                <w:sz w:val="30"/>
                <w:szCs w:val="30"/>
              </w:rPr>
              <w:t>735</w:t>
            </w:r>
            <w:r w:rsidRPr="001F22F1">
              <w:rPr>
                <w:rFonts w:ascii="Angsana New" w:hAnsi="Angsana New"/>
                <w:sz w:val="30"/>
                <w:szCs w:val="30"/>
              </w:rPr>
              <w:t>.00)</w:t>
            </w:r>
          </w:p>
        </w:tc>
      </w:tr>
      <w:tr w:rsidR="00451849" w:rsidRPr="00574462" w14:paraId="6C962D77" w14:textId="77777777" w:rsidTr="00AD00F0">
        <w:trPr>
          <w:trHeight w:val="203"/>
        </w:trPr>
        <w:tc>
          <w:tcPr>
            <w:tcW w:w="5040" w:type="dxa"/>
            <w:shd w:val="clear" w:color="auto" w:fill="auto"/>
          </w:tcPr>
          <w:p w14:paraId="27B1F5E0" w14:textId="600A108E" w:rsidR="00451849" w:rsidRPr="00D37C38" w:rsidRDefault="00451849" w:rsidP="004518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13247A5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F38AC4" w14:textId="77777777" w:rsidR="00451849" w:rsidRPr="00574462" w:rsidRDefault="00451849" w:rsidP="0045184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A1F4491" w14:textId="77777777" w:rsidR="00451849" w:rsidRPr="00574462" w:rsidRDefault="00451849" w:rsidP="00451849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849" w:rsidRPr="0030396E" w14:paraId="016C15E7" w14:textId="77777777" w:rsidTr="00AD00F0">
        <w:trPr>
          <w:trHeight w:val="203"/>
        </w:trPr>
        <w:tc>
          <w:tcPr>
            <w:tcW w:w="5040" w:type="dxa"/>
            <w:shd w:val="clear" w:color="auto" w:fill="auto"/>
          </w:tcPr>
          <w:p w14:paraId="0C894E01" w14:textId="31514B25" w:rsidR="00451849" w:rsidRPr="0030396E" w:rsidRDefault="00451849" w:rsidP="000C44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A8242B9" w14:textId="1162D6BB" w:rsidR="00451849" w:rsidRPr="00973ADE" w:rsidRDefault="00973ADE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3ADE">
              <w:rPr>
                <w:rFonts w:ascii="Angsana New" w:hAnsi="Angsana New"/>
                <w:sz w:val="30"/>
                <w:szCs w:val="30"/>
                <w:lang w:val="en-US"/>
              </w:rPr>
              <w:t>2,464,757.8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467C30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5171422" w14:textId="258F14DB" w:rsidR="00451849" w:rsidRPr="00574462" w:rsidRDefault="00BC373D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</w:t>
            </w:r>
            <w:r w:rsidR="00451849"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166</w:t>
            </w:r>
            <w:r w:rsidR="00451849"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107</w:t>
            </w:r>
            <w:r w:rsidR="00451849" w:rsidRPr="003562A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  <w:tr w:rsidR="00451849" w:rsidRPr="0030396E" w14:paraId="11B66C70" w14:textId="77777777" w:rsidTr="00AD00F0">
        <w:trPr>
          <w:trHeight w:val="203"/>
        </w:trPr>
        <w:tc>
          <w:tcPr>
            <w:tcW w:w="5040" w:type="dxa"/>
            <w:shd w:val="clear" w:color="auto" w:fill="auto"/>
          </w:tcPr>
          <w:p w14:paraId="01D02CE5" w14:textId="697F3B69" w:rsidR="00451849" w:rsidRPr="0030396E" w:rsidRDefault="00451849" w:rsidP="000C44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A570B75" w14:textId="213FB27D" w:rsidR="00451849" w:rsidRPr="003562A3" w:rsidRDefault="00973ADE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73ADE">
              <w:rPr>
                <w:rFonts w:ascii="Angsana New" w:hAnsi="Angsana New"/>
                <w:sz w:val="30"/>
                <w:szCs w:val="30"/>
              </w:rPr>
              <w:t>729,424.73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F5F2C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DD2F965" w14:textId="1DF322B0" w:rsidR="00451849" w:rsidRPr="00574462" w:rsidRDefault="00BC373D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934</w:t>
            </w:r>
            <w:r w:rsidR="00451849"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108</w:t>
            </w:r>
            <w:r w:rsidR="00451849" w:rsidRPr="003562A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8</w:t>
            </w:r>
            <w:r w:rsidRPr="00BC373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51849" w:rsidRPr="0030396E" w14:paraId="7FDDCD0B" w14:textId="77777777" w:rsidTr="00AD00F0">
        <w:trPr>
          <w:trHeight w:val="203"/>
        </w:trPr>
        <w:tc>
          <w:tcPr>
            <w:tcW w:w="5040" w:type="dxa"/>
            <w:shd w:val="clear" w:color="auto" w:fill="auto"/>
          </w:tcPr>
          <w:p w14:paraId="440595E7" w14:textId="39202A12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(กำไร)ขาดทุนจากการประมาณการตามหลักคณิตศาสตร์ประกันภัย</w:t>
            </w:r>
            <w:r w:rsidRPr="0030396E">
              <w:rPr>
                <w:rFonts w:ascii="Angsana New" w:hAnsi="Angsana New" w:hint="cs"/>
                <w:sz w:val="30"/>
                <w:szCs w:val="30"/>
                <w:cs/>
              </w:rPr>
              <w:t>จากโครงการผลประโยชน์กรณีทำงานนาน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55494F0" w14:textId="55B67B97" w:rsidR="00451849" w:rsidRPr="0032084E" w:rsidRDefault="00D24A62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E282BF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4BE9EC5" w14:textId="4CF39071" w:rsidR="00451849" w:rsidRPr="00884FD0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14</w:t>
            </w:r>
            <w:r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720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26</w:t>
            </w:r>
            <w:r w:rsidRPr="003208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51849" w:rsidRPr="0030396E" w14:paraId="05D98804" w14:textId="77777777" w:rsidTr="00AD00F0">
        <w:trPr>
          <w:trHeight w:val="203"/>
        </w:trPr>
        <w:tc>
          <w:tcPr>
            <w:tcW w:w="5040" w:type="dxa"/>
            <w:shd w:val="clear" w:color="auto" w:fill="auto"/>
          </w:tcPr>
          <w:p w14:paraId="17882725" w14:textId="0352D17A" w:rsidR="00451849" w:rsidRPr="00D37C38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D52650C" w14:textId="77777777" w:rsidR="00451849" w:rsidRPr="0032084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FB5673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130527F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849" w:rsidRPr="0030396E" w14:paraId="2284292B" w14:textId="77777777" w:rsidTr="00AD00F0">
        <w:trPr>
          <w:trHeight w:val="149"/>
        </w:trPr>
        <w:tc>
          <w:tcPr>
            <w:tcW w:w="5040" w:type="dxa"/>
            <w:shd w:val="clear" w:color="auto" w:fill="auto"/>
          </w:tcPr>
          <w:p w14:paraId="1D0DB2E9" w14:textId="67930ECE" w:rsidR="00451849" w:rsidRPr="005B4595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46FF" w14:textId="01CD3FF2" w:rsidR="00451849" w:rsidRPr="0032084E" w:rsidRDefault="00C540CF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D180E0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9DBDA" w14:textId="11B18B20" w:rsidR="00451849" w:rsidRPr="009A3397" w:rsidRDefault="00BC373D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181</w:t>
            </w:r>
            <w:r w:rsidR="00451849"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834</w:t>
            </w:r>
            <w:r w:rsidR="00451849" w:rsidRPr="003208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451849" w:rsidRPr="0030396E" w14:paraId="3BEAA60B" w14:textId="77777777" w:rsidTr="00AD00F0">
        <w:trPr>
          <w:trHeight w:val="149"/>
        </w:trPr>
        <w:tc>
          <w:tcPr>
            <w:tcW w:w="5040" w:type="dxa"/>
            <w:shd w:val="clear" w:color="auto" w:fill="auto"/>
          </w:tcPr>
          <w:p w14:paraId="6C5FEE85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97" w14:textId="16241884" w:rsidR="00451849" w:rsidRPr="00EB7F37" w:rsidRDefault="00C540CF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540CF">
              <w:rPr>
                <w:rFonts w:ascii="Angsana New" w:hAnsi="Angsana New"/>
                <w:sz w:val="30"/>
                <w:szCs w:val="30"/>
              </w:rPr>
              <w:t>38,570,220.37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037BA3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AF7A0" w14:textId="279BFEA0" w:rsidR="00451849" w:rsidRPr="009A3397" w:rsidRDefault="00BC373D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35</w:t>
            </w:r>
            <w:r w:rsidR="00451849"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917</w:t>
            </w:r>
            <w:r w:rsidR="00451849"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777</w:t>
            </w:r>
            <w:r w:rsidR="00451849" w:rsidRPr="00406B6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451849" w:rsidRPr="0030396E" w14:paraId="5E9C4442" w14:textId="77777777" w:rsidTr="00AD00F0">
        <w:trPr>
          <w:trHeight w:val="149"/>
        </w:trPr>
        <w:tc>
          <w:tcPr>
            <w:tcW w:w="5040" w:type="dxa"/>
            <w:shd w:val="clear" w:color="auto" w:fill="auto"/>
          </w:tcPr>
          <w:p w14:paraId="53DFC558" w14:textId="00DBB0DD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3039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396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B662" w14:textId="54B037C8" w:rsidR="00451849" w:rsidRPr="00EB7F37" w:rsidRDefault="00D24A62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3B9947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4242B" w14:textId="2FE8A3D3" w:rsidR="00451849" w:rsidRPr="009A339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6E3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529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325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00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51849" w:rsidRPr="0030396E" w14:paraId="359AE480" w14:textId="77777777" w:rsidTr="00AD00F0">
        <w:trPr>
          <w:trHeight w:val="149"/>
        </w:trPr>
        <w:tc>
          <w:tcPr>
            <w:tcW w:w="5040" w:type="dxa"/>
            <w:shd w:val="clear" w:color="auto" w:fill="auto"/>
          </w:tcPr>
          <w:p w14:paraId="796E1E35" w14:textId="690C1755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8681C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77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9C2B4" w14:textId="233A3C60" w:rsidR="00451849" w:rsidRPr="00EB7F37" w:rsidRDefault="00C540CF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540CF">
              <w:rPr>
                <w:rFonts w:ascii="Angsana New" w:hAnsi="Angsana New"/>
                <w:sz w:val="30"/>
                <w:szCs w:val="30"/>
              </w:rPr>
              <w:t>38,570,220.37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FF3927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044C4" w14:textId="469E1C28" w:rsidR="00451849" w:rsidRPr="009A3397" w:rsidRDefault="00BC373D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35</w:t>
            </w:r>
            <w:r w:rsidR="00451849"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388</w:t>
            </w:r>
            <w:r w:rsidR="00451849"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452</w:t>
            </w:r>
            <w:r w:rsidR="00451849" w:rsidRPr="00EF6E3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</w:tbl>
    <w:bookmarkEnd w:id="15"/>
    <w:p w14:paraId="284961C8" w14:textId="48E01F88" w:rsidR="00FD22DD" w:rsidRDefault="007C141B" w:rsidP="0024228C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141B">
        <w:rPr>
          <w:rFonts w:ascii="Angsana New" w:hAnsi="Angsana New"/>
          <w:sz w:val="30"/>
          <w:szCs w:val="30"/>
          <w:cs/>
        </w:rPr>
        <w:lastRenderedPageBreak/>
        <w:t>ค่าใช้จ่ายที่รับรู้ที่แสดงรายการในงบกำไรขาดทุนเบ็ดเสร็จ  สำหรับ</w:t>
      </w:r>
      <w:r w:rsidR="008552E9">
        <w:rPr>
          <w:rFonts w:ascii="Angsana New" w:hAnsi="Angsana New" w:hint="cs"/>
          <w:sz w:val="30"/>
          <w:szCs w:val="30"/>
          <w:cs/>
        </w:rPr>
        <w:t xml:space="preserve">งวด </w:t>
      </w:r>
      <w:r w:rsidR="0098681C" w:rsidRPr="0098681C">
        <w:rPr>
          <w:rFonts w:ascii="Angsana New" w:hAnsi="Angsana New"/>
          <w:sz w:val="30"/>
          <w:szCs w:val="30"/>
          <w:lang w:val="en-US"/>
        </w:rPr>
        <w:t xml:space="preserve">3 </w:t>
      </w:r>
      <w:r w:rsidR="0098681C" w:rsidRPr="0098681C">
        <w:rPr>
          <w:rFonts w:ascii="Angsana New" w:hAnsi="Angsana New"/>
          <w:sz w:val="30"/>
          <w:szCs w:val="30"/>
          <w:cs/>
          <w:lang w:val="en-US"/>
        </w:rPr>
        <w:t xml:space="preserve">เดือน และ </w:t>
      </w:r>
      <w:r w:rsidR="00C17722">
        <w:rPr>
          <w:rFonts w:ascii="Angsana New" w:hAnsi="Angsana New"/>
          <w:sz w:val="30"/>
          <w:szCs w:val="30"/>
          <w:lang w:val="en-US"/>
        </w:rPr>
        <w:t>9</w:t>
      </w:r>
      <w:r w:rsidR="0098681C" w:rsidRPr="0098681C">
        <w:rPr>
          <w:rFonts w:ascii="Angsana New" w:hAnsi="Angsana New"/>
          <w:sz w:val="30"/>
          <w:szCs w:val="30"/>
          <w:lang w:val="en-US"/>
        </w:rPr>
        <w:t xml:space="preserve"> </w:t>
      </w:r>
      <w:r w:rsidR="0098681C" w:rsidRPr="0098681C">
        <w:rPr>
          <w:rFonts w:ascii="Angsana New" w:hAnsi="Angsana New"/>
          <w:sz w:val="30"/>
          <w:szCs w:val="30"/>
          <w:cs/>
          <w:lang w:val="en-US"/>
        </w:rPr>
        <w:t>เดือน</w:t>
      </w:r>
      <w:r w:rsidRPr="007C141B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98681C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3</w:t>
      </w:r>
      <w:r w:rsidR="0098681C">
        <w:rPr>
          <w:rFonts w:ascii="Angsana New" w:hAnsi="Angsana New"/>
          <w:sz w:val="30"/>
          <w:szCs w:val="30"/>
          <w:lang w:val="en-US"/>
        </w:rPr>
        <w:t>0</w:t>
      </w:r>
      <w:r w:rsidRPr="007C141B">
        <w:rPr>
          <w:rFonts w:ascii="Angsana New" w:hAnsi="Angsana New"/>
          <w:sz w:val="30"/>
          <w:szCs w:val="30"/>
          <w:cs/>
        </w:rPr>
        <w:t xml:space="preserve"> </w:t>
      </w:r>
      <w:r w:rsidR="00C17722">
        <w:rPr>
          <w:rFonts w:ascii="Angsana New" w:hAnsi="Angsana New" w:hint="cs"/>
          <w:sz w:val="30"/>
          <w:szCs w:val="30"/>
          <w:cs/>
        </w:rPr>
        <w:t>กันยายน</w:t>
      </w:r>
      <w:r w:rsidRPr="007C1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4161A">
        <w:rPr>
          <w:rFonts w:ascii="Angsana New" w:hAnsi="Angsana New"/>
          <w:sz w:val="30"/>
          <w:szCs w:val="30"/>
          <w:lang w:val="en-US"/>
        </w:rPr>
        <w:t>7</w:t>
      </w:r>
      <w:r w:rsidRPr="007C141B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34161A">
        <w:rPr>
          <w:rFonts w:ascii="Angsana New" w:hAnsi="Angsana New"/>
          <w:sz w:val="30"/>
          <w:szCs w:val="30"/>
        </w:rPr>
        <w:t>6</w:t>
      </w:r>
      <w:r w:rsidRPr="007C141B">
        <w:rPr>
          <w:rFonts w:ascii="Angsana New" w:hAnsi="Angsana New"/>
          <w:sz w:val="30"/>
          <w:szCs w:val="30"/>
          <w:cs/>
        </w:rPr>
        <w:t xml:space="preserve">  มีดังนี้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56"/>
        <w:gridCol w:w="1656"/>
        <w:gridCol w:w="1654"/>
        <w:gridCol w:w="1658"/>
      </w:tblGrid>
      <w:tr w:rsidR="0098681C" w:rsidRPr="00494247" w14:paraId="2CFE0238" w14:textId="77777777" w:rsidTr="00AD00F0">
        <w:tc>
          <w:tcPr>
            <w:tcW w:w="2610" w:type="dxa"/>
            <w:shd w:val="clear" w:color="auto" w:fill="auto"/>
          </w:tcPr>
          <w:p w14:paraId="732CDB3E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AE3C68C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F44A76D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shd w:val="clear" w:color="auto" w:fill="auto"/>
          </w:tcPr>
          <w:p w14:paraId="77D7CDC5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8681C" w:rsidRPr="00494247" w14:paraId="6501376B" w14:textId="77777777" w:rsidTr="00AD00F0">
        <w:tc>
          <w:tcPr>
            <w:tcW w:w="2610" w:type="dxa"/>
            <w:shd w:val="clear" w:color="auto" w:fill="auto"/>
          </w:tcPr>
          <w:p w14:paraId="0DC95B26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  <w:shd w:val="clear" w:color="auto" w:fill="auto"/>
          </w:tcPr>
          <w:p w14:paraId="6D2FFCC6" w14:textId="1BF1725E" w:rsidR="0098681C" w:rsidRPr="00494247" w:rsidRDefault="00446FCB" w:rsidP="00446FCB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8681C" w:rsidRPr="00494247" w14:paraId="748593C7" w14:textId="77777777" w:rsidTr="00AD00F0">
        <w:tc>
          <w:tcPr>
            <w:tcW w:w="2610" w:type="dxa"/>
            <w:shd w:val="clear" w:color="auto" w:fill="auto"/>
          </w:tcPr>
          <w:p w14:paraId="27A7D75E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shd w:val="clear" w:color="auto" w:fill="auto"/>
          </w:tcPr>
          <w:p w14:paraId="6CFDED63" w14:textId="77777777" w:rsidR="0098681C" w:rsidRPr="00494247" w:rsidRDefault="0098681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  <w:shd w:val="clear" w:color="auto" w:fill="auto"/>
          </w:tcPr>
          <w:p w14:paraId="6488F0AA" w14:textId="03FF5F74" w:rsidR="0098681C" w:rsidRPr="00494247" w:rsidRDefault="0098681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216C5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46FCB" w:rsidRPr="00494247" w14:paraId="390A024A" w14:textId="77777777" w:rsidTr="00AD00F0">
        <w:tc>
          <w:tcPr>
            <w:tcW w:w="2610" w:type="dxa"/>
            <w:shd w:val="clear" w:color="auto" w:fill="auto"/>
          </w:tcPr>
          <w:p w14:paraId="43833A52" w14:textId="77777777" w:rsidR="00446FCB" w:rsidRPr="00494247" w:rsidRDefault="00446FCB" w:rsidP="00446FC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1C612D8A" w14:textId="79A9C582" w:rsidR="00446FCB" w:rsidRPr="00405BF4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 w:rsidR="00216C58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56" w:type="dxa"/>
            <w:shd w:val="clear" w:color="auto" w:fill="auto"/>
          </w:tcPr>
          <w:p w14:paraId="571CC120" w14:textId="2A302532" w:rsidR="00446FCB" w:rsidRPr="00405BF4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 w:rsidR="00216C58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54" w:type="dxa"/>
            <w:shd w:val="clear" w:color="auto" w:fill="auto"/>
          </w:tcPr>
          <w:p w14:paraId="0529D919" w14:textId="24FFE91E" w:rsidR="00446FCB" w:rsidRPr="00405BF4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 w:rsidR="00216C58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58" w:type="dxa"/>
            <w:shd w:val="clear" w:color="auto" w:fill="auto"/>
          </w:tcPr>
          <w:p w14:paraId="317A39D9" w14:textId="4C25D6BF" w:rsidR="00446FCB" w:rsidRPr="00405BF4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 w:rsidR="00216C58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446FCB" w:rsidRPr="00494247" w14:paraId="2B589036" w14:textId="77777777" w:rsidTr="00AD00F0">
        <w:trPr>
          <w:trHeight w:val="203"/>
        </w:trPr>
        <w:tc>
          <w:tcPr>
            <w:tcW w:w="2610" w:type="dxa"/>
            <w:shd w:val="clear" w:color="auto" w:fill="auto"/>
            <w:vAlign w:val="center"/>
          </w:tcPr>
          <w:p w14:paraId="50069D29" w14:textId="77777777" w:rsidR="00446FCB" w:rsidRPr="00494247" w:rsidRDefault="00446FCB" w:rsidP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656" w:type="dxa"/>
            <w:shd w:val="clear" w:color="auto" w:fill="auto"/>
          </w:tcPr>
          <w:p w14:paraId="28C8044A" w14:textId="440DAE05" w:rsidR="00446FCB" w:rsidRPr="00366D60" w:rsidRDefault="00A647A2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647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96,187.92</w:t>
            </w:r>
          </w:p>
        </w:tc>
        <w:tc>
          <w:tcPr>
            <w:tcW w:w="1656" w:type="dxa"/>
            <w:shd w:val="clear" w:color="auto" w:fill="auto"/>
          </w:tcPr>
          <w:p w14:paraId="1C594EEC" w14:textId="3ADDB954" w:rsidR="00446FCB" w:rsidRPr="003C4FC4" w:rsidRDefault="00446FCB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87,116.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1654" w:type="dxa"/>
            <w:shd w:val="clear" w:color="auto" w:fill="auto"/>
          </w:tcPr>
          <w:p w14:paraId="29356484" w14:textId="5C2AF1BB" w:rsidR="00446FCB" w:rsidRPr="00494247" w:rsidRDefault="00A647A2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647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289,553.75</w:t>
            </w:r>
          </w:p>
        </w:tc>
        <w:tc>
          <w:tcPr>
            <w:tcW w:w="1658" w:type="dxa"/>
            <w:shd w:val="clear" w:color="auto" w:fill="auto"/>
          </w:tcPr>
          <w:p w14:paraId="005DD8F3" w14:textId="102A85A9" w:rsidR="00446FCB" w:rsidRPr="00494247" w:rsidRDefault="00BC373D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261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350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</w:tr>
      <w:tr w:rsidR="00446FCB" w:rsidRPr="00494247" w14:paraId="625F8374" w14:textId="77777777" w:rsidTr="00AD00F0">
        <w:trPr>
          <w:trHeight w:val="203"/>
        </w:trPr>
        <w:tc>
          <w:tcPr>
            <w:tcW w:w="2610" w:type="dxa"/>
            <w:shd w:val="clear" w:color="auto" w:fill="auto"/>
            <w:vAlign w:val="center"/>
          </w:tcPr>
          <w:p w14:paraId="7FA1285A" w14:textId="77777777" w:rsidR="00446FCB" w:rsidRPr="00556F4A" w:rsidRDefault="00446FCB" w:rsidP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56" w:type="dxa"/>
            <w:shd w:val="clear" w:color="auto" w:fill="auto"/>
          </w:tcPr>
          <w:p w14:paraId="649610E2" w14:textId="6EE2CA30" w:rsidR="00446FCB" w:rsidRPr="0052736D" w:rsidRDefault="00A647A2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47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393,141.36</w:t>
            </w:r>
          </w:p>
        </w:tc>
        <w:tc>
          <w:tcPr>
            <w:tcW w:w="1656" w:type="dxa"/>
            <w:shd w:val="clear" w:color="auto" w:fill="auto"/>
          </w:tcPr>
          <w:p w14:paraId="6C12A89B" w14:textId="09FEE2CE" w:rsidR="00446FCB" w:rsidRPr="003C4FC4" w:rsidRDefault="00446FCB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95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387,139.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654" w:type="dxa"/>
            <w:shd w:val="clear" w:color="auto" w:fill="auto"/>
          </w:tcPr>
          <w:p w14:paraId="22DB41D7" w14:textId="1AE2DAA5" w:rsidR="00446FCB" w:rsidRPr="00047BB0" w:rsidRDefault="00A647A2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47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1,190,354.05</w:t>
            </w:r>
          </w:p>
        </w:tc>
        <w:tc>
          <w:tcPr>
            <w:tcW w:w="1658" w:type="dxa"/>
            <w:shd w:val="clear" w:color="auto" w:fill="auto"/>
          </w:tcPr>
          <w:p w14:paraId="50798E93" w14:textId="6D1DAD29" w:rsidR="00446FCB" w:rsidRPr="00047BB0" w:rsidRDefault="00BC373D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418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</w:tr>
      <w:tr w:rsidR="00446FCB" w:rsidRPr="00494247" w14:paraId="7FBAD05D" w14:textId="77777777" w:rsidTr="00AD00F0">
        <w:trPr>
          <w:trHeight w:val="203"/>
        </w:trPr>
        <w:tc>
          <w:tcPr>
            <w:tcW w:w="2610" w:type="dxa"/>
            <w:shd w:val="clear" w:color="auto" w:fill="auto"/>
            <w:vAlign w:val="center"/>
          </w:tcPr>
          <w:p w14:paraId="0542E21E" w14:textId="77777777" w:rsidR="00446FCB" w:rsidRPr="00D5168C" w:rsidRDefault="00446FCB" w:rsidP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56" w:type="dxa"/>
            <w:shd w:val="clear" w:color="auto" w:fill="auto"/>
          </w:tcPr>
          <w:p w14:paraId="71E95EBB" w14:textId="517EFAF3" w:rsidR="00446FCB" w:rsidRPr="00366D60" w:rsidRDefault="00A02E58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02E5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571,259.91</w:t>
            </w:r>
          </w:p>
        </w:tc>
        <w:tc>
          <w:tcPr>
            <w:tcW w:w="1656" w:type="dxa"/>
            <w:shd w:val="clear" w:color="auto" w:fill="auto"/>
          </w:tcPr>
          <w:p w14:paraId="20E410DD" w14:textId="22199DD0" w:rsidR="00446FCB" w:rsidRPr="003C4FC4" w:rsidRDefault="00446FCB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550,797.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1654" w:type="dxa"/>
            <w:shd w:val="clear" w:color="auto" w:fill="auto"/>
          </w:tcPr>
          <w:p w14:paraId="6867BB89" w14:textId="26E91480" w:rsidR="00446FCB" w:rsidRPr="00047BB0" w:rsidRDefault="00A02E58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02E5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1,714,274.77</w:t>
            </w:r>
          </w:p>
        </w:tc>
        <w:tc>
          <w:tcPr>
            <w:tcW w:w="1658" w:type="dxa"/>
            <w:shd w:val="clear" w:color="auto" w:fill="auto"/>
          </w:tcPr>
          <w:p w14:paraId="6E925B05" w14:textId="50B00733" w:rsidR="00446FCB" w:rsidRPr="00047BB0" w:rsidRDefault="00BC373D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652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393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</w:tr>
      <w:tr w:rsidR="00446FCB" w:rsidRPr="00494247" w14:paraId="6D5AECC9" w14:textId="77777777" w:rsidTr="00AD00F0">
        <w:trPr>
          <w:trHeight w:val="203"/>
        </w:trPr>
        <w:tc>
          <w:tcPr>
            <w:tcW w:w="2610" w:type="dxa"/>
            <w:shd w:val="clear" w:color="auto" w:fill="auto"/>
            <w:vAlign w:val="center"/>
          </w:tcPr>
          <w:p w14:paraId="3CD8823C" w14:textId="77777777" w:rsidR="00446FCB" w:rsidRDefault="00446FCB" w:rsidP="00446FC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656" w:type="dxa"/>
            <w:shd w:val="clear" w:color="auto" w:fill="auto"/>
          </w:tcPr>
          <w:p w14:paraId="59091AC7" w14:textId="172D728E" w:rsidR="00446FCB" w:rsidRPr="00366D60" w:rsidRDefault="0015119C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1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1,060,589.19</w:t>
            </w:r>
          </w:p>
        </w:tc>
        <w:tc>
          <w:tcPr>
            <w:tcW w:w="1656" w:type="dxa"/>
            <w:shd w:val="clear" w:color="auto" w:fill="auto"/>
          </w:tcPr>
          <w:p w14:paraId="4D551C1C" w14:textId="45481DDE" w:rsidR="00446FCB" w:rsidRPr="003C4FC4" w:rsidRDefault="00446FCB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</w:rPr>
              <w:t>1,025,053.95</w:t>
            </w:r>
          </w:p>
        </w:tc>
        <w:tc>
          <w:tcPr>
            <w:tcW w:w="1654" w:type="dxa"/>
            <w:shd w:val="clear" w:color="auto" w:fill="auto"/>
          </w:tcPr>
          <w:p w14:paraId="55243384" w14:textId="6BF86150" w:rsidR="00446FCB" w:rsidRPr="00047BB0" w:rsidRDefault="00A02E58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02E5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3,194,182.57</w:t>
            </w:r>
          </w:p>
        </w:tc>
        <w:tc>
          <w:tcPr>
            <w:tcW w:w="1658" w:type="dxa"/>
            <w:shd w:val="clear" w:color="auto" w:fill="auto"/>
          </w:tcPr>
          <w:p w14:paraId="68D92485" w14:textId="6BD74CE2" w:rsidR="00446FCB" w:rsidRPr="00047BB0" w:rsidRDefault="00BC373D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075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  <w:r w:rsidR="00B22732"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</w:tbl>
    <w:p w14:paraId="29A4D0A5" w14:textId="77777777" w:rsidR="0065474F" w:rsidRDefault="0065474F" w:rsidP="0065474F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884FB1">
        <w:rPr>
          <w:rFonts w:ascii="Angsana New" w:hAnsi="Angsana New"/>
          <w:b/>
          <w:bCs/>
          <w:sz w:val="30"/>
          <w:szCs w:val="30"/>
          <w:cs/>
        </w:rPr>
        <w:t>ทางการเงินหมุนเวียนอื่น</w:t>
      </w: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1"/>
        <w:gridCol w:w="1977"/>
        <w:gridCol w:w="10"/>
      </w:tblGrid>
      <w:tr w:rsidR="008C71F0" w:rsidRPr="00494247" w14:paraId="3B2DCEA3" w14:textId="77777777" w:rsidTr="00A51C40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68560579" w14:textId="77777777" w:rsidR="008C71F0" w:rsidRPr="00494247" w:rsidRDefault="008C71F0" w:rsidP="00A51C4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471CE945" w14:textId="77777777" w:rsidR="008C71F0" w:rsidRPr="00494247" w:rsidRDefault="008C71F0" w:rsidP="00A51C4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C71F0" w:rsidRPr="00494247" w14:paraId="3B7D4577" w14:textId="77777777" w:rsidTr="00A51C40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675D237F" w14:textId="77777777" w:rsidR="008C71F0" w:rsidRPr="00494247" w:rsidRDefault="008C71F0" w:rsidP="00A51C4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7B27A8A2" w14:textId="5AD9F707" w:rsidR="008C71F0" w:rsidRPr="00494247" w:rsidRDefault="008C71F0" w:rsidP="00A51C4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C71F0" w:rsidRPr="00D044B5" w14:paraId="136FD050" w14:textId="77777777" w:rsidTr="00A51C40">
        <w:tc>
          <w:tcPr>
            <w:tcW w:w="5040" w:type="dxa"/>
            <w:shd w:val="clear" w:color="auto" w:fill="auto"/>
          </w:tcPr>
          <w:p w14:paraId="4FDEAE63" w14:textId="77777777" w:rsidR="008C71F0" w:rsidRPr="00494247" w:rsidRDefault="008C71F0" w:rsidP="00A51C4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4E2BC" w14:textId="06D68C1B" w:rsidR="008C71F0" w:rsidRPr="00D044B5" w:rsidRDefault="008C71F0" w:rsidP="00A51C4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>3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0</w:t>
            </w:r>
            <w:r w:rsidRPr="00A22999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22999">
              <w:rPr>
                <w:sz w:val="30"/>
                <w:szCs w:val="30"/>
                <w:cs/>
              </w:rPr>
              <w:t xml:space="preserve"> </w:t>
            </w:r>
            <w:r w:rsidRPr="00A22999"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7E0B06CF" w14:textId="77777777" w:rsidR="008C71F0" w:rsidRPr="00D044B5" w:rsidRDefault="008C71F0" w:rsidP="00A51C4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11C1A" w14:textId="77777777" w:rsidR="008C71F0" w:rsidRPr="00D044B5" w:rsidRDefault="008C71F0" w:rsidP="00A51C4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</w:tr>
      <w:tr w:rsidR="008C71F0" w:rsidRPr="00494247" w14:paraId="31924D45" w14:textId="77777777" w:rsidTr="00A51C40">
        <w:trPr>
          <w:trHeight w:val="203"/>
        </w:trPr>
        <w:tc>
          <w:tcPr>
            <w:tcW w:w="5040" w:type="dxa"/>
            <w:shd w:val="clear" w:color="auto" w:fill="auto"/>
          </w:tcPr>
          <w:p w14:paraId="43974FC0" w14:textId="77777777" w:rsidR="008C71F0" w:rsidRPr="009B04F8" w:rsidRDefault="008C71F0" w:rsidP="00A51C40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หนี้สิน</w:t>
            </w:r>
            <w:r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ทางการเงินที่วัดมูลค่าผ่านด้วยมูลค่ายุติธรรมผ่านกำไรหรือขาดทุน</w:t>
            </w:r>
          </w:p>
        </w:tc>
        <w:tc>
          <w:tcPr>
            <w:tcW w:w="1987" w:type="dxa"/>
            <w:shd w:val="clear" w:color="auto" w:fill="auto"/>
          </w:tcPr>
          <w:p w14:paraId="1EDB458E" w14:textId="77777777" w:rsidR="008C71F0" w:rsidRPr="00F4526A" w:rsidRDefault="008C71F0" w:rsidP="00A51C4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5D081307" w14:textId="77777777" w:rsidR="008C71F0" w:rsidRPr="00494247" w:rsidRDefault="008C71F0" w:rsidP="00A51C4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14:paraId="19CEE776" w14:textId="77777777" w:rsidR="008C71F0" w:rsidRPr="00494247" w:rsidRDefault="008C71F0" w:rsidP="00A51C4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71F0" w:rsidRPr="00494247" w14:paraId="5403ECB7" w14:textId="77777777" w:rsidTr="00A51C40">
        <w:trPr>
          <w:trHeight w:val="181"/>
        </w:trPr>
        <w:tc>
          <w:tcPr>
            <w:tcW w:w="5040" w:type="dxa"/>
            <w:shd w:val="clear" w:color="auto" w:fill="auto"/>
          </w:tcPr>
          <w:p w14:paraId="54AB1AC5" w14:textId="77777777" w:rsidR="008C71F0" w:rsidRPr="009B04F8" w:rsidRDefault="008C71F0" w:rsidP="00A51C40">
            <w:pPr>
              <w:spacing w:line="240" w:lineRule="auto"/>
              <w:ind w:left="504" w:hanging="3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ED514" w14:textId="357BA618" w:rsidR="008C71F0" w:rsidRPr="00D3269C" w:rsidRDefault="008C71F0" w:rsidP="00A51C4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10,372,225.06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6B12E1D" w14:textId="77777777" w:rsidR="008C71F0" w:rsidRPr="00494247" w:rsidRDefault="008C71F0" w:rsidP="00A51C4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3042D" w14:textId="04567030" w:rsidR="008C71F0" w:rsidRPr="00494247" w:rsidRDefault="00BC373D" w:rsidP="00A51C4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628</w:t>
            </w:r>
            <w:r w:rsidR="008C71F0"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  <w:r w:rsidR="008C71F0"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  <w:tr w:rsidR="008C71F0" w:rsidRPr="00D3269C" w14:paraId="4EE8B8BD" w14:textId="77777777" w:rsidTr="00A51C40">
        <w:trPr>
          <w:trHeight w:val="149"/>
        </w:trPr>
        <w:tc>
          <w:tcPr>
            <w:tcW w:w="5040" w:type="dxa"/>
            <w:shd w:val="clear" w:color="auto" w:fill="auto"/>
          </w:tcPr>
          <w:p w14:paraId="359D156D" w14:textId="77777777" w:rsidR="008C71F0" w:rsidRPr="00D3269C" w:rsidRDefault="008C71F0" w:rsidP="00A51C40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รวมหนี้สินทางการเงินหมุนเวียนอื่น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BD47B" w14:textId="7EF94A2A" w:rsidR="008C71F0" w:rsidRPr="00D3269C" w:rsidRDefault="008C71F0" w:rsidP="00A51C4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10,372,225.06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6236361" w14:textId="77777777" w:rsidR="008C71F0" w:rsidRPr="00D3269C" w:rsidRDefault="008C71F0" w:rsidP="00A51C4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83AE9" w14:textId="2C8DB52A" w:rsidR="008C71F0" w:rsidRPr="00D3269C" w:rsidRDefault="00BC373D" w:rsidP="00A51C4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628</w:t>
            </w:r>
            <w:r w:rsidR="008C71F0"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  <w:r w:rsidR="008C71F0"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</w:tbl>
    <w:p w14:paraId="720581B0" w14:textId="77777777" w:rsidR="008C71F0" w:rsidRPr="008C71F0" w:rsidRDefault="008C71F0" w:rsidP="008C71F0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1"/>
        <w:gridCol w:w="1977"/>
        <w:gridCol w:w="10"/>
      </w:tblGrid>
      <w:tr w:rsidR="0034161A" w:rsidRPr="00494247" w14:paraId="06B2CA32" w14:textId="77777777" w:rsidTr="00AD00F0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32E50955" w14:textId="77777777" w:rsidR="0034161A" w:rsidRPr="00494247" w:rsidRDefault="0034161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6" w:name="_Hlk146540134"/>
          </w:p>
        </w:tc>
        <w:tc>
          <w:tcPr>
            <w:tcW w:w="4205" w:type="dxa"/>
            <w:gridSpan w:val="3"/>
            <w:shd w:val="clear" w:color="auto" w:fill="auto"/>
          </w:tcPr>
          <w:p w14:paraId="580303BA" w14:textId="77777777" w:rsidR="0034161A" w:rsidRPr="00494247" w:rsidRDefault="0034161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4161A" w:rsidRPr="00494247" w14:paraId="277165C2" w14:textId="77777777" w:rsidTr="00AD00F0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1403888E" w14:textId="77777777" w:rsidR="0034161A" w:rsidRPr="00494247" w:rsidRDefault="0034161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392A50FA" w14:textId="44F8212C" w:rsidR="0034161A" w:rsidRPr="00494247" w:rsidRDefault="00874B0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 w:rsidR="0034161A"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4161A" w:rsidRPr="00D044B5" w14:paraId="4CE4E49D" w14:textId="77777777" w:rsidTr="00AD00F0">
        <w:tc>
          <w:tcPr>
            <w:tcW w:w="5040" w:type="dxa"/>
            <w:shd w:val="clear" w:color="auto" w:fill="auto"/>
          </w:tcPr>
          <w:p w14:paraId="44597C46" w14:textId="77777777" w:rsidR="0034161A" w:rsidRPr="00494247" w:rsidRDefault="0034161A" w:rsidP="0034161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65319" w14:textId="22D022C8" w:rsidR="0034161A" w:rsidRPr="00D044B5" w:rsidRDefault="0034161A" w:rsidP="0034161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>3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0</w:t>
            </w:r>
            <w:r w:rsidRPr="00A22999">
              <w:rPr>
                <w:sz w:val="30"/>
                <w:szCs w:val="30"/>
              </w:rPr>
              <w:t xml:space="preserve"> </w:t>
            </w:r>
            <w:r w:rsidR="00B22732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22999">
              <w:rPr>
                <w:sz w:val="30"/>
                <w:szCs w:val="30"/>
                <w:cs/>
              </w:rPr>
              <w:t xml:space="preserve"> </w:t>
            </w:r>
            <w:r w:rsidRPr="00A22999"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39BED367" w14:textId="77777777" w:rsidR="0034161A" w:rsidRPr="00D044B5" w:rsidRDefault="0034161A" w:rsidP="0034161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0F0DB" w14:textId="5F796FD3" w:rsidR="0034161A" w:rsidRPr="00D044B5" w:rsidRDefault="0034161A" w:rsidP="0034161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</w:tr>
      <w:tr w:rsidR="0034161A" w:rsidRPr="00494247" w14:paraId="382F38B5" w14:textId="77777777" w:rsidTr="00AD00F0">
        <w:trPr>
          <w:trHeight w:val="203"/>
        </w:trPr>
        <w:tc>
          <w:tcPr>
            <w:tcW w:w="5040" w:type="dxa"/>
            <w:shd w:val="clear" w:color="auto" w:fill="auto"/>
          </w:tcPr>
          <w:p w14:paraId="042339D3" w14:textId="77777777" w:rsidR="0034161A" w:rsidRPr="009B04F8" w:rsidRDefault="0034161A" w:rsidP="0034161A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หนี้สิน</w:t>
            </w:r>
            <w:r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ทางการเงินที่วัดมูลค่าผ่านด้วยมูลค่ายุติธรรมผ่านกำไรหรือขาดทุน</w:t>
            </w:r>
          </w:p>
        </w:tc>
        <w:tc>
          <w:tcPr>
            <w:tcW w:w="1987" w:type="dxa"/>
            <w:shd w:val="clear" w:color="auto" w:fill="auto"/>
          </w:tcPr>
          <w:p w14:paraId="6CD01FED" w14:textId="77777777" w:rsidR="0034161A" w:rsidRPr="00F4526A" w:rsidRDefault="0034161A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0765A835" w14:textId="77777777" w:rsidR="0034161A" w:rsidRPr="00494247" w:rsidRDefault="0034161A" w:rsidP="0034161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14:paraId="61F2BC50" w14:textId="77777777" w:rsidR="0034161A" w:rsidRPr="00494247" w:rsidRDefault="0034161A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161A" w:rsidRPr="00494247" w14:paraId="445140C3" w14:textId="77777777" w:rsidTr="00AD00F0">
        <w:trPr>
          <w:trHeight w:val="181"/>
        </w:trPr>
        <w:tc>
          <w:tcPr>
            <w:tcW w:w="5040" w:type="dxa"/>
            <w:shd w:val="clear" w:color="auto" w:fill="auto"/>
          </w:tcPr>
          <w:p w14:paraId="069F43F6" w14:textId="77777777" w:rsidR="0034161A" w:rsidRPr="009B04F8" w:rsidRDefault="0034161A" w:rsidP="0034161A">
            <w:pPr>
              <w:spacing w:line="240" w:lineRule="auto"/>
              <w:ind w:left="504" w:hanging="3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F6A3" w14:textId="02631B4E" w:rsidR="0034161A" w:rsidRPr="00D3269C" w:rsidRDefault="00F81D02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D02">
              <w:rPr>
                <w:rFonts w:ascii="Angsana New" w:hAnsi="Angsana New"/>
                <w:color w:val="000000"/>
                <w:sz w:val="30"/>
                <w:szCs w:val="30"/>
              </w:rPr>
              <w:t>10,359,073.78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3628DD4" w14:textId="77777777" w:rsidR="0034161A" w:rsidRPr="00494247" w:rsidRDefault="0034161A" w:rsidP="0034161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7C3D9" w14:textId="6D83F476" w:rsidR="0034161A" w:rsidRPr="00494247" w:rsidRDefault="00BC373D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628</w:t>
            </w:r>
            <w:r w:rsidR="0034161A"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  <w:r w:rsidR="0034161A"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  <w:tr w:rsidR="0034161A" w:rsidRPr="00D3269C" w14:paraId="454DC2A8" w14:textId="77777777" w:rsidTr="00AD00F0">
        <w:trPr>
          <w:trHeight w:val="149"/>
        </w:trPr>
        <w:tc>
          <w:tcPr>
            <w:tcW w:w="5040" w:type="dxa"/>
            <w:shd w:val="clear" w:color="auto" w:fill="auto"/>
          </w:tcPr>
          <w:p w14:paraId="7C2E4603" w14:textId="77777777" w:rsidR="0034161A" w:rsidRPr="00D3269C" w:rsidRDefault="0034161A" w:rsidP="0034161A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รวมหนี้สินทางการเงินหมุนเวียนอื่น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20D49" w14:textId="6A98DBE0" w:rsidR="0034161A" w:rsidRPr="00D3269C" w:rsidRDefault="00F81D02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D02">
              <w:rPr>
                <w:rFonts w:ascii="Angsana New" w:hAnsi="Angsana New"/>
                <w:color w:val="000000"/>
                <w:sz w:val="30"/>
                <w:szCs w:val="30"/>
              </w:rPr>
              <w:t>10,359,073.78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1046D1A" w14:textId="77777777" w:rsidR="0034161A" w:rsidRPr="00D3269C" w:rsidRDefault="0034161A" w:rsidP="0034161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A7881" w14:textId="751360B2" w:rsidR="0034161A" w:rsidRPr="00D3269C" w:rsidRDefault="00BC373D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628</w:t>
            </w:r>
            <w:r w:rsidR="0034161A"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  <w:r w:rsidR="0034161A"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</w:tbl>
    <w:bookmarkEnd w:id="16"/>
    <w:p w14:paraId="17E6514D" w14:textId="22D94E9C" w:rsidR="008A0688" w:rsidRPr="008A0688" w:rsidRDefault="008A0688" w:rsidP="00D0015C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A0688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05A96CA0" w14:textId="19AD93FF" w:rsidR="008A0688" w:rsidRDefault="008A0688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เพื่อให้เป็นไปตามมาตรา </w:t>
      </w:r>
      <w:r w:rsidRPr="008A0688">
        <w:rPr>
          <w:rFonts w:ascii="Angsana New" w:hAnsi="Angsana New"/>
          <w:sz w:val="30"/>
          <w:szCs w:val="30"/>
        </w:rPr>
        <w:t xml:space="preserve">116 </w:t>
      </w:r>
      <w:r w:rsidRPr="008A0688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A0688">
        <w:rPr>
          <w:rFonts w:ascii="Angsana New" w:hAnsi="Angsana New"/>
          <w:sz w:val="30"/>
          <w:szCs w:val="30"/>
        </w:rPr>
        <w:t xml:space="preserve">2535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626EEE">
        <w:rPr>
          <w:rFonts w:ascii="Angsana New" w:hAnsi="Angsana New"/>
          <w:sz w:val="30"/>
          <w:szCs w:val="30"/>
          <w:lang w:val="en-US"/>
        </w:rPr>
        <w:t>5</w:t>
      </w:r>
      <w:r w:rsidRPr="008A0688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>
        <w:rPr>
          <w:rFonts w:ascii="Angsana New" w:hAnsi="Angsana New"/>
          <w:sz w:val="30"/>
          <w:szCs w:val="30"/>
        </w:rPr>
        <w:t>10</w:t>
      </w:r>
      <w:r w:rsidRPr="008A0688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085CFB" w:rsidRDefault="008A0688" w:rsidP="00EE268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เงินปันผลจ่าย</w:t>
      </w:r>
    </w:p>
    <w:p w14:paraId="3ADBC98E" w14:textId="300FEFEC" w:rsidR="00446FCB" w:rsidRDefault="00446FCB" w:rsidP="0043507B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eastAsia="Arial Unicode MS" w:hAnsiTheme="majorBidi"/>
          <w:sz w:val="30"/>
          <w:szCs w:val="30"/>
          <w:lang w:val="en-US"/>
        </w:rPr>
        <w:t xml:space="preserve">18 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เมษายน </w:t>
      </w:r>
      <w:r>
        <w:rPr>
          <w:rFonts w:asciiTheme="majorBidi" w:eastAsia="Arial Unicode MS" w:hAnsiTheme="majorBidi"/>
          <w:sz w:val="30"/>
          <w:szCs w:val="30"/>
        </w:rPr>
        <w:t>2567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>
        <w:rPr>
          <w:rFonts w:asciiTheme="majorBidi" w:eastAsia="Arial Unicode MS" w:hAnsiTheme="majorBidi"/>
          <w:sz w:val="30"/>
          <w:szCs w:val="30"/>
        </w:rPr>
        <w:t>2567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>
        <w:rPr>
          <w:rFonts w:asciiTheme="majorBidi" w:eastAsia="Arial Unicode MS" w:hAnsiTheme="majorBidi"/>
          <w:sz w:val="30"/>
          <w:szCs w:val="30"/>
        </w:rPr>
        <w:t>2566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ในอัตราหุ้นละ </w:t>
      </w:r>
      <w:r>
        <w:rPr>
          <w:rFonts w:asciiTheme="majorBidi" w:eastAsia="Arial Unicode MS" w:hAnsiTheme="majorBidi"/>
          <w:sz w:val="30"/>
          <w:szCs w:val="30"/>
        </w:rPr>
        <w:t>0.04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บาท จำนวน </w:t>
      </w:r>
      <w:r>
        <w:rPr>
          <w:rFonts w:asciiTheme="majorBidi" w:eastAsia="Arial Unicode MS" w:hAnsiTheme="majorBidi"/>
          <w:sz w:val="30"/>
          <w:szCs w:val="30"/>
        </w:rPr>
        <w:t>450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ล้านหุ้น รวมเป็นเงิน </w:t>
      </w:r>
      <w:r>
        <w:rPr>
          <w:rFonts w:asciiTheme="majorBidi" w:eastAsia="Arial Unicode MS" w:hAnsiTheme="majorBidi"/>
          <w:sz w:val="30"/>
          <w:szCs w:val="30"/>
        </w:rPr>
        <w:t>18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ล้านบาท </w:t>
      </w:r>
      <w:r>
        <w:rPr>
          <w:rFonts w:asciiTheme="majorBidi" w:eastAsia="Arial Unicode MS" w:hAnsiTheme="majorBidi"/>
          <w:sz w:val="30"/>
          <w:szCs w:val="30"/>
          <w:cs/>
        </w:rPr>
        <w:br/>
      </w:r>
      <w:r w:rsidRPr="00D60BFD">
        <w:rPr>
          <w:rFonts w:asciiTheme="majorBidi" w:eastAsia="Arial Unicode MS" w:hAnsiTheme="majorBidi"/>
          <w:sz w:val="30"/>
          <w:szCs w:val="30"/>
          <w:cs/>
        </w:rPr>
        <w:t>โดยเงินปันผล</w:t>
      </w:r>
      <w:r w:rsidRPr="00460346">
        <w:rPr>
          <w:rFonts w:asciiTheme="majorBidi" w:eastAsia="Arial Unicode MS" w:hAnsiTheme="majorBidi"/>
          <w:sz w:val="30"/>
          <w:szCs w:val="30"/>
          <w:cs/>
        </w:rPr>
        <w:t>ดังกล่าว</w:t>
      </w:r>
      <w:r w:rsidRPr="009E4B3C">
        <w:rPr>
          <w:rFonts w:asciiTheme="majorBidi" w:eastAsia="Arial Unicode MS" w:hAnsiTheme="majorBidi" w:hint="cs"/>
          <w:sz w:val="30"/>
          <w:szCs w:val="30"/>
          <w:cs/>
        </w:rPr>
        <w:t>ได้จ่าย</w:t>
      </w:r>
      <w:r w:rsidRPr="009E4B3C">
        <w:rPr>
          <w:rFonts w:asciiTheme="majorBidi" w:eastAsia="Arial Unicode MS" w:hAnsiTheme="majorBidi"/>
          <w:sz w:val="30"/>
          <w:szCs w:val="30"/>
          <w:cs/>
        </w:rPr>
        <w:t xml:space="preserve">ในวันที่ </w:t>
      </w:r>
      <w:r w:rsidRPr="009E4B3C">
        <w:rPr>
          <w:rFonts w:asciiTheme="majorBidi" w:eastAsia="Arial Unicode MS" w:hAnsiTheme="majorBidi"/>
          <w:sz w:val="30"/>
          <w:szCs w:val="30"/>
        </w:rPr>
        <w:t>15</w:t>
      </w:r>
      <w:r w:rsidRPr="009E4B3C">
        <w:rPr>
          <w:rFonts w:asciiTheme="majorBidi" w:eastAsia="Arial Unicode MS" w:hAnsiTheme="majorBidi"/>
          <w:sz w:val="30"/>
          <w:szCs w:val="30"/>
          <w:cs/>
        </w:rPr>
        <w:t xml:space="preserve"> พฤษภาคม </w:t>
      </w:r>
      <w:r w:rsidRPr="009E4B3C">
        <w:rPr>
          <w:rFonts w:asciiTheme="majorBidi" w:eastAsia="Arial Unicode MS" w:hAnsiTheme="majorBidi"/>
          <w:sz w:val="30"/>
          <w:szCs w:val="30"/>
        </w:rPr>
        <w:t>2567</w:t>
      </w:r>
    </w:p>
    <w:p w14:paraId="695001F8" w14:textId="1056C052" w:rsidR="00D60BFD" w:rsidRDefault="00D60BFD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AA50EE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15</w:t>
      </w:r>
      <w:r w:rsidRPr="00AA50EE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>
        <w:rPr>
          <w:rFonts w:ascii="Angsana New" w:hAnsi="Angsana New"/>
          <w:sz w:val="30"/>
          <w:szCs w:val="30"/>
        </w:rPr>
        <w:t>4</w:t>
      </w:r>
      <w:r w:rsidRPr="00AA50EE">
        <w:rPr>
          <w:rFonts w:ascii="Angsana New" w:hAnsi="Angsana New"/>
          <w:sz w:val="30"/>
          <w:szCs w:val="30"/>
          <w:cs/>
        </w:rPr>
        <w:t>/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ได้มีมติอนุมัติให้จ่ายเงินปันผลระหว่างกาลให้แก่ผู้ถือหุ้นจากผลการดำเนินงาน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AA50EE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0.03</w:t>
      </w:r>
      <w:r w:rsidRPr="00AA50EE">
        <w:rPr>
          <w:rFonts w:ascii="Angsana New" w:hAnsi="Angsana New"/>
          <w:sz w:val="30"/>
          <w:szCs w:val="30"/>
          <w:cs/>
        </w:rPr>
        <w:t xml:space="preserve"> บาท</w:t>
      </w:r>
      <w:r w:rsidR="00D75C16">
        <w:rPr>
          <w:rFonts w:ascii="Angsana New" w:hAnsi="Angsana New"/>
          <w:sz w:val="30"/>
          <w:szCs w:val="30"/>
        </w:rPr>
        <w:t xml:space="preserve"> </w:t>
      </w:r>
      <w:r w:rsidRPr="00AA50EE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450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>
        <w:rPr>
          <w:rFonts w:ascii="Angsana New" w:hAnsi="Angsana New"/>
          <w:sz w:val="30"/>
          <w:szCs w:val="30"/>
        </w:rPr>
        <w:t>13.50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ล้านบา</w:t>
      </w:r>
      <w:r w:rsidRPr="007B109C">
        <w:rPr>
          <w:rFonts w:ascii="Angsana New" w:hAnsi="Angsana New"/>
          <w:sz w:val="30"/>
          <w:szCs w:val="30"/>
          <w:cs/>
        </w:rPr>
        <w:t xml:space="preserve">ท </w:t>
      </w:r>
      <w:r w:rsidRPr="003E53D9">
        <w:rPr>
          <w:rFonts w:ascii="Angsana New" w:hAnsi="Angsana New"/>
          <w:sz w:val="30"/>
          <w:szCs w:val="30"/>
          <w:cs/>
        </w:rPr>
        <w:t>โดยเงินปันผล</w:t>
      </w:r>
      <w:r w:rsidRPr="000138D1">
        <w:rPr>
          <w:rFonts w:ascii="Angsana New" w:hAnsi="Angsana New"/>
          <w:sz w:val="30"/>
          <w:szCs w:val="30"/>
          <w:cs/>
        </w:rPr>
        <w:t xml:space="preserve">ดังกล่าวได้จ่ายในวันที่ </w:t>
      </w:r>
      <w:r w:rsidRPr="000138D1">
        <w:rPr>
          <w:rFonts w:ascii="Angsana New" w:hAnsi="Angsana New"/>
          <w:sz w:val="30"/>
          <w:szCs w:val="30"/>
        </w:rPr>
        <w:t>12</w:t>
      </w:r>
      <w:r w:rsidRPr="000138D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0138D1">
        <w:rPr>
          <w:rFonts w:ascii="Angsana New" w:hAnsi="Angsana New"/>
          <w:sz w:val="30"/>
          <w:szCs w:val="30"/>
        </w:rPr>
        <w:t>2566</w:t>
      </w:r>
    </w:p>
    <w:p w14:paraId="35D0157C" w14:textId="0D35059A" w:rsidR="008A0688" w:rsidRDefault="003E53D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E53D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4F79">
        <w:rPr>
          <w:rFonts w:ascii="Angsana New" w:hAnsi="Angsana New"/>
          <w:sz w:val="30"/>
          <w:szCs w:val="30"/>
        </w:rPr>
        <w:t>11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  <w:lang w:val="en-US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54F79">
        <w:rPr>
          <w:rFonts w:ascii="Angsana New" w:hAnsi="Angsana New"/>
          <w:sz w:val="30"/>
          <w:szCs w:val="30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="00E54F79">
        <w:rPr>
          <w:rFonts w:ascii="Angsana New" w:hAnsi="Angsana New"/>
          <w:sz w:val="30"/>
          <w:szCs w:val="30"/>
        </w:rPr>
        <w:t>2565</w:t>
      </w:r>
      <w:r w:rsidRPr="003E53D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54F79">
        <w:rPr>
          <w:rFonts w:ascii="Angsana New" w:hAnsi="Angsana New"/>
          <w:sz w:val="30"/>
          <w:szCs w:val="30"/>
        </w:rPr>
        <w:t>0.06</w:t>
      </w:r>
      <w:r w:rsidRPr="003E53D9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E54F79">
        <w:rPr>
          <w:rFonts w:ascii="Angsana New" w:hAnsi="Angsana New"/>
          <w:sz w:val="30"/>
          <w:szCs w:val="30"/>
        </w:rPr>
        <w:t>450</w:t>
      </w:r>
      <w:r w:rsidRPr="003E53D9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E54F79">
        <w:rPr>
          <w:rFonts w:ascii="Angsana New" w:hAnsi="Angsana New"/>
          <w:sz w:val="30"/>
          <w:szCs w:val="30"/>
        </w:rPr>
        <w:t>27</w:t>
      </w:r>
      <w:r w:rsidRPr="003E53D9">
        <w:rPr>
          <w:rFonts w:ascii="Angsana New" w:hAnsi="Angsana New"/>
          <w:sz w:val="30"/>
          <w:szCs w:val="30"/>
          <w:cs/>
        </w:rPr>
        <w:t xml:space="preserve"> ล้านบาท โดยเงินปันผลดังกล่าวได้จ่ายในวันที่ </w:t>
      </w:r>
      <w:r w:rsidR="00E54F79">
        <w:rPr>
          <w:rFonts w:ascii="Angsana New" w:hAnsi="Angsana New"/>
          <w:sz w:val="30"/>
          <w:szCs w:val="30"/>
        </w:rPr>
        <w:t>28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</w:rPr>
        <w:t>2566</w:t>
      </w:r>
    </w:p>
    <w:p w14:paraId="4AA313C5" w14:textId="62BAE1F4" w:rsidR="00085CFB" w:rsidRPr="00085CFB" w:rsidRDefault="00085CFB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DF4003" w:rsidRPr="00DF4003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085CFB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43E97546" w14:textId="36EB0845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>กำไร</w:t>
      </w:r>
      <w:r w:rsidR="00DF4003" w:rsidRPr="00DF4003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085CFB">
        <w:rPr>
          <w:rFonts w:ascii="Angsana New" w:hAnsi="Angsana New"/>
          <w:sz w:val="30"/>
          <w:szCs w:val="30"/>
          <w:cs/>
        </w:rPr>
        <w:t>ต่อหุ้นขั้นพื้นฐาน คำนวณโดยการหารยอดกำไรสำหรับ</w:t>
      </w:r>
      <w:r w:rsidR="00132A6C">
        <w:rPr>
          <w:rFonts w:ascii="Angsana New" w:hAnsi="Angsana New" w:hint="cs"/>
          <w:sz w:val="30"/>
          <w:szCs w:val="30"/>
          <w:cs/>
        </w:rPr>
        <w:t>งวด</w:t>
      </w:r>
      <w:r w:rsidR="006E4EE9">
        <w:rPr>
          <w:rFonts w:ascii="Angsana New" w:hAnsi="Angsana New" w:hint="cs"/>
          <w:sz w:val="30"/>
          <w:szCs w:val="30"/>
          <w:cs/>
        </w:rPr>
        <w:t xml:space="preserve"> </w:t>
      </w:r>
      <w:r w:rsidR="006E4EE9">
        <w:rPr>
          <w:rFonts w:ascii="Angsana New" w:hAnsi="Angsana New"/>
          <w:sz w:val="30"/>
          <w:szCs w:val="30"/>
          <w:lang w:val="en-US"/>
        </w:rPr>
        <w:t>3</w:t>
      </w:r>
      <w:r w:rsidR="006E4EE9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="00422D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E4EE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32A6C">
        <w:rPr>
          <w:rFonts w:ascii="Angsana New" w:hAnsi="Angsana New" w:hint="cs"/>
          <w:sz w:val="30"/>
          <w:szCs w:val="30"/>
          <w:cs/>
        </w:rPr>
        <w:t xml:space="preserve"> </w:t>
      </w:r>
      <w:r w:rsidR="00796858">
        <w:rPr>
          <w:rFonts w:ascii="Angsana New" w:hAnsi="Angsana New"/>
          <w:sz w:val="30"/>
          <w:szCs w:val="30"/>
          <w:lang w:val="en-US"/>
        </w:rPr>
        <w:t>9</w:t>
      </w:r>
      <w:r w:rsidR="00132A6C">
        <w:rPr>
          <w:rFonts w:ascii="Angsana New" w:hAnsi="Angsana New"/>
          <w:sz w:val="30"/>
          <w:szCs w:val="30"/>
          <w:lang w:val="en-US"/>
        </w:rPr>
        <w:t xml:space="preserve"> </w:t>
      </w:r>
      <w:r w:rsidR="00132A6C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085CFB">
        <w:rPr>
          <w:rFonts w:ascii="Angsana New" w:hAnsi="Angsana New"/>
          <w:sz w:val="30"/>
          <w:szCs w:val="30"/>
          <w:cs/>
        </w:rPr>
        <w:t xml:space="preserve">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3D121D3" w14:textId="5F8C6B87" w:rsidR="00085CFB" w:rsidRPr="00132A6C" w:rsidRDefault="00A748E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A748E9">
        <w:rPr>
          <w:rFonts w:ascii="Angsana New" w:hAnsi="Angsana New"/>
          <w:sz w:val="30"/>
          <w:szCs w:val="30"/>
          <w:cs/>
        </w:rPr>
        <w:t>กำไร</w:t>
      </w:r>
      <w:r w:rsidR="00DF4003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A748E9">
        <w:rPr>
          <w:rFonts w:ascii="Angsana New" w:hAnsi="Angsana New"/>
          <w:sz w:val="30"/>
          <w:szCs w:val="30"/>
          <w:cs/>
        </w:rPr>
        <w:t xml:space="preserve">ต่อหุ้นขั้นพื้นฐาน </w:t>
      </w:r>
      <w:r w:rsidR="00446FCB" w:rsidRPr="00446FCB">
        <w:rPr>
          <w:rFonts w:ascii="Angsana New" w:hAnsi="Angsana New"/>
          <w:sz w:val="30"/>
          <w:szCs w:val="30"/>
          <w:cs/>
          <w:lang w:val="en-US"/>
        </w:rPr>
        <w:t xml:space="preserve">สำหรับงวด </w:t>
      </w:r>
      <w:r w:rsidR="00446FCB" w:rsidRPr="00446FCB">
        <w:rPr>
          <w:rFonts w:ascii="Angsana New" w:hAnsi="Angsana New"/>
          <w:sz w:val="30"/>
          <w:szCs w:val="30"/>
          <w:lang w:val="en-US"/>
        </w:rPr>
        <w:t xml:space="preserve">3 </w:t>
      </w:r>
      <w:r w:rsidR="00446FCB" w:rsidRPr="00446FCB">
        <w:rPr>
          <w:rFonts w:ascii="Angsana New" w:hAnsi="Angsana New"/>
          <w:sz w:val="30"/>
          <w:szCs w:val="30"/>
          <w:cs/>
          <w:lang w:val="en-US"/>
        </w:rPr>
        <w:t xml:space="preserve">เดือน และ </w:t>
      </w:r>
      <w:r w:rsidR="00796858">
        <w:rPr>
          <w:rFonts w:ascii="Angsana New" w:hAnsi="Angsana New"/>
          <w:sz w:val="30"/>
          <w:szCs w:val="30"/>
          <w:lang w:val="en-US"/>
        </w:rPr>
        <w:t>9</w:t>
      </w:r>
      <w:r w:rsidR="00446FCB" w:rsidRPr="00446FCB">
        <w:rPr>
          <w:rFonts w:ascii="Angsana New" w:hAnsi="Angsana New"/>
          <w:sz w:val="30"/>
          <w:szCs w:val="30"/>
          <w:lang w:val="en-US"/>
        </w:rPr>
        <w:t xml:space="preserve"> </w:t>
      </w:r>
      <w:r w:rsidR="00446FCB" w:rsidRPr="00446FCB">
        <w:rPr>
          <w:rFonts w:ascii="Angsana New" w:hAnsi="Angsana New"/>
          <w:sz w:val="30"/>
          <w:szCs w:val="30"/>
          <w:cs/>
          <w:lang w:val="en-US"/>
        </w:rPr>
        <w:t xml:space="preserve">เดือน สิ้นสุดวันที่ </w:t>
      </w:r>
      <w:r w:rsidR="00446FCB" w:rsidRPr="00446FCB">
        <w:rPr>
          <w:rFonts w:ascii="Angsana New" w:hAnsi="Angsana New"/>
          <w:sz w:val="30"/>
          <w:szCs w:val="30"/>
          <w:lang w:val="en-US"/>
        </w:rPr>
        <w:t xml:space="preserve">30 </w:t>
      </w:r>
      <w:r w:rsidR="00796858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A748E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32A6C">
        <w:rPr>
          <w:rFonts w:ascii="Angsana New" w:hAnsi="Angsana New"/>
          <w:sz w:val="30"/>
          <w:szCs w:val="30"/>
        </w:rPr>
        <w:t>7</w:t>
      </w:r>
      <w:r w:rsidRPr="00A748E9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132A6C">
        <w:rPr>
          <w:rFonts w:ascii="Angsana New" w:hAnsi="Angsana New"/>
          <w:sz w:val="30"/>
          <w:szCs w:val="30"/>
          <w:lang w:val="en-US"/>
        </w:rPr>
        <w:t>6</w:t>
      </w: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587"/>
        <w:gridCol w:w="1587"/>
        <w:gridCol w:w="1587"/>
        <w:gridCol w:w="1588"/>
      </w:tblGrid>
      <w:tr w:rsidR="001560BC" w:rsidRPr="00494247" w14:paraId="58BEC664" w14:textId="77777777" w:rsidTr="00AD00F0">
        <w:tc>
          <w:tcPr>
            <w:tcW w:w="3780" w:type="dxa"/>
            <w:shd w:val="clear" w:color="auto" w:fill="auto"/>
          </w:tcPr>
          <w:p w14:paraId="4583348E" w14:textId="77777777" w:rsidR="001560BC" w:rsidRPr="00494247" w:rsidRDefault="001560BC" w:rsidP="002C0E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7" w:name="_Hlk146546324"/>
          </w:p>
        </w:tc>
        <w:tc>
          <w:tcPr>
            <w:tcW w:w="1587" w:type="dxa"/>
            <w:shd w:val="clear" w:color="auto" w:fill="auto"/>
          </w:tcPr>
          <w:p w14:paraId="6A472ECE" w14:textId="77777777" w:rsidR="001560BC" w:rsidRPr="00494247" w:rsidRDefault="001560BC" w:rsidP="002C0E67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  <w:shd w:val="clear" w:color="auto" w:fill="auto"/>
          </w:tcPr>
          <w:p w14:paraId="5B3757E7" w14:textId="77777777" w:rsidR="001560BC" w:rsidRPr="00494247" w:rsidRDefault="001560B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5" w:type="dxa"/>
            <w:gridSpan w:val="2"/>
            <w:shd w:val="clear" w:color="auto" w:fill="auto"/>
          </w:tcPr>
          <w:p w14:paraId="4BD22ABF" w14:textId="1FF027E6" w:rsidR="001560BC" w:rsidRPr="00494247" w:rsidRDefault="001560B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46FCB" w:rsidRPr="00494247" w14:paraId="66790C41" w14:textId="77777777" w:rsidTr="00AD00F0">
        <w:tc>
          <w:tcPr>
            <w:tcW w:w="3780" w:type="dxa"/>
            <w:shd w:val="clear" w:color="auto" w:fill="auto"/>
          </w:tcPr>
          <w:p w14:paraId="1CF8199D" w14:textId="77777777" w:rsidR="00446FCB" w:rsidRPr="00494247" w:rsidRDefault="00446FCB" w:rsidP="002C0E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5BBD45" w14:textId="707A7464" w:rsidR="00446FCB" w:rsidRPr="00494247" w:rsidRDefault="00446FCB" w:rsidP="00446FC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560BC" w:rsidRPr="00494247" w14:paraId="08609E50" w14:textId="77777777" w:rsidTr="00AD00F0">
        <w:tc>
          <w:tcPr>
            <w:tcW w:w="3780" w:type="dxa"/>
            <w:shd w:val="clear" w:color="auto" w:fill="auto"/>
          </w:tcPr>
          <w:p w14:paraId="39CB797F" w14:textId="77777777" w:rsidR="001560BC" w:rsidRPr="00494247" w:rsidRDefault="001560B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98B46" w14:textId="5DF7AFA5" w:rsidR="001560BC" w:rsidRPr="00565F64" w:rsidRDefault="00446FCB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BBBCE" w14:textId="278BAFD1" w:rsidR="001560BC" w:rsidRPr="00494247" w:rsidRDefault="00446FCB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874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46FCB" w:rsidRPr="00494247" w14:paraId="4FBEF485" w14:textId="77777777" w:rsidTr="00AD00F0">
        <w:tc>
          <w:tcPr>
            <w:tcW w:w="3780" w:type="dxa"/>
            <w:shd w:val="clear" w:color="auto" w:fill="auto"/>
          </w:tcPr>
          <w:p w14:paraId="6EC847EC" w14:textId="77777777" w:rsidR="00446FCB" w:rsidRPr="00494247" w:rsidRDefault="00446FCB" w:rsidP="00446FC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25912B5" w14:textId="5F05FA4E" w:rsidR="00446FCB" w:rsidRPr="00940637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 w:rsidR="00874A11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587" w:type="dxa"/>
            <w:shd w:val="clear" w:color="auto" w:fill="auto"/>
          </w:tcPr>
          <w:p w14:paraId="5902BDC9" w14:textId="71877AF3" w:rsidR="00446FCB" w:rsidRPr="00A73706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 w:rsidR="00874A11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9D37536" w14:textId="1D1F2E8E" w:rsidR="00446FCB" w:rsidRPr="00940637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 w:rsidR="00874A11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0DDC1930" w14:textId="3B18EBF8" w:rsidR="00446FCB" w:rsidRPr="00940637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 w:rsidR="00874A11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</w:tr>
      <w:tr w:rsidR="00446FCB" w:rsidRPr="00494247" w14:paraId="76F8CCC3" w14:textId="77777777" w:rsidTr="001C016E">
        <w:trPr>
          <w:trHeight w:val="203"/>
        </w:trPr>
        <w:tc>
          <w:tcPr>
            <w:tcW w:w="3780" w:type="dxa"/>
            <w:shd w:val="clear" w:color="auto" w:fill="auto"/>
            <w:vAlign w:val="center"/>
          </w:tcPr>
          <w:p w14:paraId="6BB760FD" w14:textId="205FDD04" w:rsidR="00446FCB" w:rsidRPr="00494247" w:rsidRDefault="00446FCB" w:rsidP="001C016E">
            <w:pPr>
              <w:spacing w:line="360" w:lineRule="exact"/>
              <w:ind w:left="176" w:right="-36" w:hanging="1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 w:rsidR="00DF40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(ขาดทุน) </w:t>
            </w: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ส่วนที่เป็นของบริษัทใหญ่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6D1CA1D" w14:textId="5F4102B2" w:rsidR="00446FCB" w:rsidRPr="003C4FC4" w:rsidRDefault="000E6E68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E6E6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E6E6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653</w:t>
            </w:r>
            <w:r w:rsidRPr="000E6E6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194</w:t>
            </w:r>
            <w:r w:rsidRPr="000E6E6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Pr="000E6E6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FA9585C" w14:textId="1CF2C5E4" w:rsidR="00446FCB" w:rsidRPr="00D60BFD" w:rsidRDefault="00BC373D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4F6F97" w:rsidRPr="00D7754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937</w:t>
            </w:r>
            <w:r w:rsidR="004F6F97" w:rsidRPr="00D7754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027</w:t>
            </w:r>
            <w:r w:rsidR="004F6F97" w:rsidRPr="00D7754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2D63F12" w14:textId="1B10A79B" w:rsidR="00446FCB" w:rsidRPr="00494247" w:rsidRDefault="00BC373D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EC3265" w:rsidRPr="00EC326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967</w:t>
            </w:r>
            <w:r w:rsidR="00EC3265" w:rsidRPr="00EC326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077</w:t>
            </w:r>
            <w:r w:rsidR="00EC3265" w:rsidRPr="00EC326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43D96B" w14:textId="736D6A0A" w:rsidR="00446FCB" w:rsidRPr="00494247" w:rsidRDefault="00BC373D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4F6F97" w:rsidRPr="00D7754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160</w:t>
            </w:r>
            <w:r w:rsidR="004F6F97" w:rsidRPr="00D7754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143</w:t>
            </w:r>
            <w:r w:rsidR="004F6F97" w:rsidRPr="00D7754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</w:p>
        </w:tc>
      </w:tr>
      <w:tr w:rsidR="00446FCB" w:rsidRPr="00494247" w14:paraId="52BFFD4C" w14:textId="77777777" w:rsidTr="00AD00F0">
        <w:trPr>
          <w:trHeight w:val="203"/>
        </w:trPr>
        <w:tc>
          <w:tcPr>
            <w:tcW w:w="3780" w:type="dxa"/>
            <w:shd w:val="clear" w:color="auto" w:fill="auto"/>
            <w:vAlign w:val="center"/>
          </w:tcPr>
          <w:p w14:paraId="695ED2CA" w14:textId="29CD9B6C" w:rsidR="00446FCB" w:rsidRPr="00D5168C" w:rsidRDefault="00446FCB" w:rsidP="00446FCB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</w:t>
            </w:r>
            <w:r w:rsidRPr="00445B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1587" w:type="dxa"/>
            <w:shd w:val="clear" w:color="auto" w:fill="auto"/>
          </w:tcPr>
          <w:p w14:paraId="4F42FD59" w14:textId="0CB29601" w:rsidR="00446FCB" w:rsidRPr="003C4FC4" w:rsidRDefault="00921133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  <w:tc>
          <w:tcPr>
            <w:tcW w:w="1587" w:type="dxa"/>
            <w:shd w:val="clear" w:color="auto" w:fill="auto"/>
          </w:tcPr>
          <w:p w14:paraId="149A9AF7" w14:textId="6CA216B7" w:rsidR="00446FCB" w:rsidRPr="00623F32" w:rsidRDefault="00446FCB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  <w:tc>
          <w:tcPr>
            <w:tcW w:w="1587" w:type="dxa"/>
            <w:shd w:val="clear" w:color="auto" w:fill="auto"/>
          </w:tcPr>
          <w:p w14:paraId="49FE9FD2" w14:textId="305D7732" w:rsidR="00446FCB" w:rsidRPr="00047BB0" w:rsidRDefault="00921133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  <w:tc>
          <w:tcPr>
            <w:tcW w:w="1588" w:type="dxa"/>
            <w:shd w:val="clear" w:color="auto" w:fill="auto"/>
          </w:tcPr>
          <w:p w14:paraId="436347A2" w14:textId="0111738B" w:rsidR="00446FCB" w:rsidRPr="00047BB0" w:rsidRDefault="00446FCB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</w:tr>
      <w:tr w:rsidR="00446FCB" w:rsidRPr="00494247" w14:paraId="53995CDB" w14:textId="77777777" w:rsidTr="00AD00F0">
        <w:trPr>
          <w:trHeight w:val="203"/>
        </w:trPr>
        <w:tc>
          <w:tcPr>
            <w:tcW w:w="3780" w:type="dxa"/>
            <w:shd w:val="clear" w:color="auto" w:fill="auto"/>
            <w:vAlign w:val="center"/>
          </w:tcPr>
          <w:p w14:paraId="2A653895" w14:textId="18623EF5" w:rsidR="00446FCB" w:rsidRDefault="00446FCB" w:rsidP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 w:rsidR="00DF40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(ขาดทุน) </w:t>
            </w: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587" w:type="dxa"/>
            <w:shd w:val="clear" w:color="auto" w:fill="auto"/>
          </w:tcPr>
          <w:p w14:paraId="631DA4EA" w14:textId="5545B79F" w:rsidR="00446FCB" w:rsidRPr="003C4FC4" w:rsidRDefault="00C13343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334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C1334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0037</w:t>
            </w:r>
            <w:r w:rsidRPr="00C1334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0C8E0AC3" w14:textId="30DED29B" w:rsidR="00446FCB" w:rsidRPr="00D60BFD" w:rsidRDefault="00C13343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334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0.0265</w:t>
            </w:r>
          </w:p>
        </w:tc>
        <w:tc>
          <w:tcPr>
            <w:tcW w:w="1587" w:type="dxa"/>
            <w:shd w:val="clear" w:color="auto" w:fill="auto"/>
          </w:tcPr>
          <w:p w14:paraId="2B180092" w14:textId="2CC572A2" w:rsidR="00446FCB" w:rsidRPr="00047BB0" w:rsidRDefault="00BC373D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C13343" w:rsidRPr="00C1334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0444</w:t>
            </w:r>
          </w:p>
        </w:tc>
        <w:tc>
          <w:tcPr>
            <w:tcW w:w="1588" w:type="dxa"/>
            <w:shd w:val="clear" w:color="auto" w:fill="auto"/>
          </w:tcPr>
          <w:p w14:paraId="2B0400A4" w14:textId="4CE295FB" w:rsidR="00446FCB" w:rsidRPr="00047BB0" w:rsidRDefault="00C13343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1334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0.0937</w:t>
            </w:r>
          </w:p>
        </w:tc>
      </w:tr>
      <w:bookmarkEnd w:id="17"/>
    </w:tbl>
    <w:p w14:paraId="4620DA66" w14:textId="77777777" w:rsidR="00446FCB" w:rsidRPr="00446FCB" w:rsidRDefault="00446FCB" w:rsidP="00446FCB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587"/>
        <w:gridCol w:w="1587"/>
        <w:gridCol w:w="1587"/>
        <w:gridCol w:w="1588"/>
      </w:tblGrid>
      <w:tr w:rsidR="00446FCB" w:rsidRPr="00494247" w14:paraId="4E555018" w14:textId="77777777" w:rsidTr="00AD00F0">
        <w:tc>
          <w:tcPr>
            <w:tcW w:w="3780" w:type="dxa"/>
            <w:shd w:val="clear" w:color="auto" w:fill="auto"/>
          </w:tcPr>
          <w:p w14:paraId="5F99CA20" w14:textId="77777777" w:rsidR="00446FCB" w:rsidRPr="00494247" w:rsidRDefault="00446FC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  <w:shd w:val="clear" w:color="auto" w:fill="auto"/>
          </w:tcPr>
          <w:p w14:paraId="29EC21C4" w14:textId="77777777" w:rsidR="00446FCB" w:rsidRPr="00494247" w:rsidRDefault="00446FCB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  <w:shd w:val="clear" w:color="auto" w:fill="auto"/>
          </w:tcPr>
          <w:p w14:paraId="62D82482" w14:textId="77777777" w:rsidR="00446FCB" w:rsidRPr="00494247" w:rsidRDefault="00446FC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5" w:type="dxa"/>
            <w:gridSpan w:val="2"/>
            <w:shd w:val="clear" w:color="auto" w:fill="auto"/>
          </w:tcPr>
          <w:p w14:paraId="18FD73EF" w14:textId="77777777" w:rsidR="00446FCB" w:rsidRPr="00494247" w:rsidRDefault="00446FC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46FCB" w:rsidRPr="00494247" w14:paraId="0036E916" w14:textId="77777777" w:rsidTr="00AD00F0">
        <w:tc>
          <w:tcPr>
            <w:tcW w:w="3780" w:type="dxa"/>
            <w:shd w:val="clear" w:color="auto" w:fill="auto"/>
          </w:tcPr>
          <w:p w14:paraId="39EE925E" w14:textId="77777777" w:rsidR="00446FCB" w:rsidRPr="00494247" w:rsidRDefault="00446FC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1FE56" w14:textId="08CECCD8" w:rsidR="00446FCB" w:rsidRPr="00494247" w:rsidRDefault="00446FC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446FCB" w:rsidRPr="00494247" w14:paraId="5ABF3FF8" w14:textId="77777777" w:rsidTr="00AD00F0">
        <w:tc>
          <w:tcPr>
            <w:tcW w:w="3780" w:type="dxa"/>
            <w:shd w:val="clear" w:color="auto" w:fill="auto"/>
          </w:tcPr>
          <w:p w14:paraId="55989B2D" w14:textId="77777777" w:rsidR="00446FCB" w:rsidRPr="00494247" w:rsidRDefault="00446FC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5F14D" w14:textId="77777777" w:rsidR="00446FCB" w:rsidRPr="00565F64" w:rsidRDefault="00446FC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70B09" w14:textId="1D152860" w:rsidR="00446FCB" w:rsidRPr="00494247" w:rsidRDefault="00446FC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7E7E3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46FCB" w:rsidRPr="00494247" w14:paraId="325EE9B4" w14:textId="77777777" w:rsidTr="00AD00F0">
        <w:tc>
          <w:tcPr>
            <w:tcW w:w="3780" w:type="dxa"/>
            <w:shd w:val="clear" w:color="auto" w:fill="auto"/>
          </w:tcPr>
          <w:p w14:paraId="7605F5EA" w14:textId="77777777" w:rsidR="00446FCB" w:rsidRPr="00494247" w:rsidRDefault="00446FC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DB816A1" w14:textId="50A03C4F" w:rsidR="00446FCB" w:rsidRPr="00940637" w:rsidRDefault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 w:rsidR="004F6F97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587" w:type="dxa"/>
            <w:shd w:val="clear" w:color="auto" w:fill="auto"/>
          </w:tcPr>
          <w:p w14:paraId="7A490BCE" w14:textId="7BA5FA8E" w:rsidR="00446FCB" w:rsidRPr="00A73706" w:rsidRDefault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 w:rsidR="004F6F97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F56DE90" w14:textId="64A489C7" w:rsidR="00446FCB" w:rsidRPr="00940637" w:rsidRDefault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 w:rsidR="004F6F97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2A5168D" w14:textId="3FFF6F3E" w:rsidR="00446FCB" w:rsidRPr="00940637" w:rsidRDefault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 w:rsidR="004F6F97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</w:tr>
      <w:tr w:rsidR="00446FCB" w:rsidRPr="00494247" w14:paraId="57287B25" w14:textId="77777777" w:rsidTr="001C016E">
        <w:trPr>
          <w:trHeight w:val="203"/>
        </w:trPr>
        <w:tc>
          <w:tcPr>
            <w:tcW w:w="3780" w:type="dxa"/>
            <w:shd w:val="clear" w:color="auto" w:fill="auto"/>
            <w:vAlign w:val="center"/>
          </w:tcPr>
          <w:p w14:paraId="7E3866FE" w14:textId="2362A4AF" w:rsidR="00446FCB" w:rsidRPr="00494247" w:rsidRDefault="00446FCB" w:rsidP="003C6FB9">
            <w:pPr>
              <w:spacing w:line="360" w:lineRule="exact"/>
              <w:ind w:left="176" w:right="-36" w:hanging="1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 w:rsidR="003C6FB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3C6F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(ขาดทุน)</w:t>
            </w:r>
            <w:r w:rsidR="00DF40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ส่วนที่เป็นของบริษัทใหญ่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4D41ED9" w14:textId="0328C132" w:rsidR="00446FCB" w:rsidRPr="003C4FC4" w:rsidRDefault="003C6F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C6F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(1,124,785.58)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B05F58" w14:textId="6ECAEE91" w:rsidR="00446FCB" w:rsidRPr="00D60BFD" w:rsidRDefault="00BC373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C22428" w:rsidRPr="0056629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184</w:t>
            </w:r>
            <w:r w:rsidR="00C22428" w:rsidRPr="0056629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057</w:t>
            </w:r>
            <w:r w:rsidR="00C22428" w:rsidRPr="0056629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1469E1E" w14:textId="16C9E775" w:rsidR="00446FCB" w:rsidRPr="00494247" w:rsidRDefault="00A836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36C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21,223,146.73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D2CB500" w14:textId="4624576D" w:rsidR="00446FCB" w:rsidRPr="00494247" w:rsidRDefault="00BC373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C22428" w:rsidRPr="0056629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407</w:t>
            </w:r>
            <w:r w:rsidR="00C22428" w:rsidRPr="0056629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174</w:t>
            </w:r>
            <w:r w:rsidR="00C22428" w:rsidRPr="0056629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</w:tr>
      <w:tr w:rsidR="000A4D4F" w:rsidRPr="00494247" w14:paraId="13026CEA" w14:textId="77777777" w:rsidTr="00AD00F0">
        <w:trPr>
          <w:trHeight w:val="203"/>
        </w:trPr>
        <w:tc>
          <w:tcPr>
            <w:tcW w:w="3780" w:type="dxa"/>
            <w:shd w:val="clear" w:color="auto" w:fill="auto"/>
            <w:vAlign w:val="center"/>
          </w:tcPr>
          <w:p w14:paraId="4709127B" w14:textId="77777777" w:rsidR="000A4D4F" w:rsidRPr="00D5168C" w:rsidRDefault="000A4D4F" w:rsidP="000A4D4F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</w:t>
            </w:r>
            <w:r w:rsidRPr="00445B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1587" w:type="dxa"/>
            <w:shd w:val="clear" w:color="auto" w:fill="auto"/>
          </w:tcPr>
          <w:p w14:paraId="4216E2EF" w14:textId="4362622F" w:rsidR="000A4D4F" w:rsidRPr="003C4FC4" w:rsidRDefault="00921133" w:rsidP="000A4D4F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  <w:tc>
          <w:tcPr>
            <w:tcW w:w="1587" w:type="dxa"/>
            <w:shd w:val="clear" w:color="auto" w:fill="auto"/>
          </w:tcPr>
          <w:p w14:paraId="030CB409" w14:textId="59A05551" w:rsidR="000A4D4F" w:rsidRPr="00623F32" w:rsidRDefault="000A4D4F" w:rsidP="000A4D4F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  <w:tc>
          <w:tcPr>
            <w:tcW w:w="1587" w:type="dxa"/>
            <w:shd w:val="clear" w:color="auto" w:fill="auto"/>
          </w:tcPr>
          <w:p w14:paraId="19635C25" w14:textId="41BBBD6E" w:rsidR="000A4D4F" w:rsidRPr="00047BB0" w:rsidRDefault="00A836CA" w:rsidP="000A4D4F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  <w:tc>
          <w:tcPr>
            <w:tcW w:w="1588" w:type="dxa"/>
            <w:shd w:val="clear" w:color="auto" w:fill="auto"/>
          </w:tcPr>
          <w:p w14:paraId="13D2A4A1" w14:textId="6FB203DF" w:rsidR="000A4D4F" w:rsidRPr="00047BB0" w:rsidRDefault="000A4D4F" w:rsidP="000A4D4F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</w:tr>
      <w:tr w:rsidR="00446FCB" w:rsidRPr="00494247" w14:paraId="0E346990" w14:textId="77777777" w:rsidTr="00AD00F0">
        <w:trPr>
          <w:trHeight w:val="203"/>
        </w:trPr>
        <w:tc>
          <w:tcPr>
            <w:tcW w:w="3780" w:type="dxa"/>
            <w:shd w:val="clear" w:color="auto" w:fill="auto"/>
            <w:vAlign w:val="center"/>
          </w:tcPr>
          <w:p w14:paraId="5F18F7DD" w14:textId="40C85BF6" w:rsidR="00446FCB" w:rsidRDefault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 w:rsidR="00DF4003" w:rsidRPr="00DF40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(ขาดทุน) </w:t>
            </w: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587" w:type="dxa"/>
            <w:shd w:val="clear" w:color="auto" w:fill="auto"/>
          </w:tcPr>
          <w:p w14:paraId="5BE9D597" w14:textId="3CAC1D09" w:rsidR="00446FCB" w:rsidRPr="003C4FC4" w:rsidRDefault="00C13343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334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C1334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0025</w:t>
            </w:r>
            <w:r w:rsidRPr="00C1334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34B3E8CF" w14:textId="12CAF009" w:rsidR="00446FCB" w:rsidRPr="00D60BFD" w:rsidRDefault="00C13343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3343">
              <w:rPr>
                <w:rFonts w:ascii="Angsana New" w:hAnsi="Angsana New"/>
                <w:color w:val="000000"/>
                <w:sz w:val="30"/>
                <w:szCs w:val="30"/>
              </w:rPr>
              <w:t>0.0271</w:t>
            </w:r>
          </w:p>
        </w:tc>
        <w:tc>
          <w:tcPr>
            <w:tcW w:w="1587" w:type="dxa"/>
            <w:shd w:val="clear" w:color="auto" w:fill="auto"/>
          </w:tcPr>
          <w:p w14:paraId="74F716B3" w14:textId="1A5BB976" w:rsidR="00446FCB" w:rsidRPr="00047BB0" w:rsidRDefault="00C13343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334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0.0472</w:t>
            </w:r>
          </w:p>
        </w:tc>
        <w:tc>
          <w:tcPr>
            <w:tcW w:w="1588" w:type="dxa"/>
            <w:shd w:val="clear" w:color="auto" w:fill="auto"/>
          </w:tcPr>
          <w:p w14:paraId="462ED87F" w14:textId="380A06D3" w:rsidR="00446FCB" w:rsidRPr="00047BB0" w:rsidRDefault="00C13343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1334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0.0942</w:t>
            </w:r>
          </w:p>
        </w:tc>
      </w:tr>
    </w:tbl>
    <w:p w14:paraId="62DB922F" w14:textId="77777777" w:rsidR="008C71F0" w:rsidRDefault="008C71F0" w:rsidP="008C71F0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C757EDF" w14:textId="09998DA4" w:rsidR="00085CFB" w:rsidRPr="00D62918" w:rsidRDefault="00781B31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62918">
        <w:rPr>
          <w:rFonts w:ascii="Angsana New" w:hAnsi="Angsana New"/>
          <w:b/>
          <w:bCs/>
          <w:sz w:val="30"/>
          <w:szCs w:val="30"/>
          <w:cs/>
        </w:rPr>
        <w:lastRenderedPageBreak/>
        <w:t>ค่าตอบแทนผู้บริหาร</w:t>
      </w:r>
    </w:p>
    <w:p w14:paraId="2453DC99" w14:textId="5FF6AA16" w:rsidR="00085CFB" w:rsidRDefault="00781B3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14E80907" w14:textId="7E0BF0F5" w:rsidR="00781B31" w:rsidRDefault="00781B31" w:rsidP="00494851">
      <w:pPr>
        <w:spacing w:line="240" w:lineRule="atLeast"/>
        <w:ind w:left="284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 xml:space="preserve">ค่าตอบแทนที่จ่ายให้แก่ผู้บริหารสำคัญ </w:t>
      </w:r>
      <w:r w:rsidR="00146E82" w:rsidRPr="00146E82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146E82">
        <w:rPr>
          <w:rFonts w:ascii="Angsana New" w:hAnsi="Angsana New"/>
          <w:sz w:val="30"/>
          <w:szCs w:val="30"/>
        </w:rPr>
        <w:t>3</w:t>
      </w:r>
      <w:r w:rsidR="00146E82" w:rsidRPr="00146E82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A63D2F">
        <w:rPr>
          <w:rFonts w:ascii="Angsana New" w:hAnsi="Angsana New"/>
          <w:sz w:val="30"/>
          <w:szCs w:val="30"/>
        </w:rPr>
        <w:t>9</w:t>
      </w:r>
      <w:r w:rsidR="00146E82" w:rsidRPr="00146E82">
        <w:rPr>
          <w:rFonts w:ascii="Angsana New" w:hAnsi="Angsana New"/>
          <w:sz w:val="30"/>
          <w:szCs w:val="30"/>
          <w:cs/>
        </w:rPr>
        <w:t xml:space="preserve"> เดือน</w:t>
      </w:r>
      <w:r w:rsidRPr="00781B3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F91100">
        <w:rPr>
          <w:rFonts w:ascii="Angsana New" w:hAnsi="Angsana New"/>
          <w:sz w:val="30"/>
          <w:szCs w:val="30"/>
          <w:lang w:val="en-US"/>
        </w:rPr>
        <w:t>3</w:t>
      </w:r>
      <w:r w:rsidR="00BC373D" w:rsidRPr="00BC373D">
        <w:rPr>
          <w:rFonts w:ascii="Angsana New" w:hAnsi="Angsana New" w:hint="cs"/>
          <w:sz w:val="30"/>
          <w:szCs w:val="30"/>
        </w:rPr>
        <w:t>0</w:t>
      </w:r>
      <w:r w:rsidR="00F91100">
        <w:rPr>
          <w:rFonts w:ascii="Angsana New" w:hAnsi="Angsana New"/>
          <w:sz w:val="30"/>
          <w:szCs w:val="30"/>
          <w:lang w:val="en-US"/>
        </w:rPr>
        <w:t xml:space="preserve"> </w:t>
      </w:r>
      <w:r w:rsidR="00A63D2F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F9110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81B31">
        <w:rPr>
          <w:rFonts w:ascii="Angsana New" w:hAnsi="Angsana New"/>
          <w:sz w:val="30"/>
          <w:szCs w:val="30"/>
        </w:rPr>
        <w:t>256</w:t>
      </w:r>
      <w:r w:rsidR="00541EAC">
        <w:rPr>
          <w:rFonts w:ascii="Angsana New" w:hAnsi="Angsana New"/>
          <w:sz w:val="30"/>
          <w:szCs w:val="30"/>
        </w:rPr>
        <w:t xml:space="preserve">7 </w:t>
      </w:r>
      <w:r w:rsidRPr="00781B31">
        <w:rPr>
          <w:rFonts w:ascii="Angsana New" w:hAnsi="Angsana New"/>
          <w:sz w:val="30"/>
          <w:szCs w:val="30"/>
          <w:cs/>
        </w:rPr>
        <w:t xml:space="preserve">และ </w:t>
      </w:r>
      <w:r w:rsidRPr="00781B31">
        <w:rPr>
          <w:rFonts w:ascii="Angsana New" w:hAnsi="Angsana New"/>
          <w:sz w:val="30"/>
          <w:szCs w:val="30"/>
        </w:rPr>
        <w:t>256</w:t>
      </w:r>
      <w:r w:rsidR="00541EAC">
        <w:rPr>
          <w:rFonts w:ascii="Angsana New" w:hAnsi="Angsana New"/>
          <w:sz w:val="30"/>
          <w:szCs w:val="30"/>
        </w:rPr>
        <w:t>6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7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50"/>
        <w:gridCol w:w="1656"/>
        <w:gridCol w:w="1656"/>
        <w:gridCol w:w="1656"/>
        <w:gridCol w:w="1656"/>
      </w:tblGrid>
      <w:tr w:rsidR="00146E82" w:rsidRPr="00494247" w14:paraId="48CAB7DC" w14:textId="77777777" w:rsidTr="009C203F">
        <w:tc>
          <w:tcPr>
            <w:tcW w:w="3150" w:type="dxa"/>
          </w:tcPr>
          <w:p w14:paraId="390426D4" w14:textId="77777777" w:rsidR="00146E82" w:rsidRPr="00494247" w:rsidRDefault="00146E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</w:tcPr>
          <w:p w14:paraId="6F52711F" w14:textId="77777777" w:rsidR="00146E82" w:rsidRPr="00494247" w:rsidRDefault="00146E82" w:rsidP="00146E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46E82" w:rsidRPr="00494247" w14:paraId="066A1260" w14:textId="77777777" w:rsidTr="009C203F">
        <w:tc>
          <w:tcPr>
            <w:tcW w:w="3150" w:type="dxa"/>
          </w:tcPr>
          <w:p w14:paraId="3B4D6EC4" w14:textId="77777777" w:rsidR="00146E82" w:rsidRPr="00494247" w:rsidRDefault="00146E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</w:tcPr>
          <w:p w14:paraId="249F180B" w14:textId="651B2C79" w:rsidR="00146E82" w:rsidRPr="00494247" w:rsidRDefault="00146E82" w:rsidP="00146E82">
            <w:pPr>
              <w:pBdr>
                <w:bottom w:val="single" w:sz="4" w:space="0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146E82" w:rsidRPr="00494247" w14:paraId="2E86C59F" w14:textId="77777777" w:rsidTr="009C203F">
        <w:tc>
          <w:tcPr>
            <w:tcW w:w="3150" w:type="dxa"/>
          </w:tcPr>
          <w:p w14:paraId="23FC47AB" w14:textId="77777777" w:rsidR="00146E82" w:rsidRPr="00494247" w:rsidRDefault="00146E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20562F4F" w14:textId="77777777" w:rsidR="00146E82" w:rsidRPr="00494247" w:rsidRDefault="00146E8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</w:tcPr>
          <w:p w14:paraId="2561A86B" w14:textId="7F8723DB" w:rsidR="00146E82" w:rsidRPr="00494247" w:rsidRDefault="00146E8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6D63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146E82" w:rsidRPr="00494247" w14:paraId="51224790" w14:textId="77777777" w:rsidTr="009C203F">
        <w:tc>
          <w:tcPr>
            <w:tcW w:w="3150" w:type="dxa"/>
          </w:tcPr>
          <w:p w14:paraId="035839CF" w14:textId="77777777" w:rsidR="00146E82" w:rsidRPr="00494247" w:rsidRDefault="00146E82" w:rsidP="00146E8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6AAE73E4" w14:textId="314C7ED8" w:rsidR="00146E82" w:rsidRPr="00D833F3" w:rsidRDefault="00146E82" w:rsidP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="00DA7590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7</w:t>
            </w:r>
          </w:p>
        </w:tc>
        <w:tc>
          <w:tcPr>
            <w:tcW w:w="1656" w:type="dxa"/>
          </w:tcPr>
          <w:p w14:paraId="41A0ECC9" w14:textId="2EEB0742" w:rsidR="00146E82" w:rsidRPr="00D833F3" w:rsidRDefault="00146E82" w:rsidP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="00DA7590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656" w:type="dxa"/>
          </w:tcPr>
          <w:p w14:paraId="55A8B7A1" w14:textId="4DA8DD5F" w:rsidR="00146E82" w:rsidRPr="00D833F3" w:rsidRDefault="00146E82" w:rsidP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="00DA7590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656" w:type="dxa"/>
          </w:tcPr>
          <w:p w14:paraId="449988CF" w14:textId="0A1595D7" w:rsidR="00146E82" w:rsidRPr="00D833F3" w:rsidRDefault="00146E82" w:rsidP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="00754FC3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</w:tr>
      <w:tr w:rsidR="00146E82" w:rsidRPr="00494247" w14:paraId="2FA7594E" w14:textId="77777777" w:rsidTr="009C203F">
        <w:trPr>
          <w:trHeight w:val="203"/>
        </w:trPr>
        <w:tc>
          <w:tcPr>
            <w:tcW w:w="3150" w:type="dxa"/>
            <w:vAlign w:val="center"/>
          </w:tcPr>
          <w:p w14:paraId="2B203B67" w14:textId="77777777" w:rsidR="00146E82" w:rsidRPr="00494247" w:rsidRDefault="00146E82" w:rsidP="00146E8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656" w:type="dxa"/>
            <w:shd w:val="clear" w:color="auto" w:fill="auto"/>
          </w:tcPr>
          <w:p w14:paraId="0E939AF7" w14:textId="1C892DD1" w:rsidR="00146E82" w:rsidRPr="006A6DBA" w:rsidRDefault="0042651D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2651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6,290,238.00</w:t>
            </w:r>
          </w:p>
        </w:tc>
        <w:tc>
          <w:tcPr>
            <w:tcW w:w="1656" w:type="dxa"/>
          </w:tcPr>
          <w:p w14:paraId="4FACA037" w14:textId="5ED0B873" w:rsidR="00146E82" w:rsidRPr="003C4FC4" w:rsidRDefault="00146E82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215</w:t>
            </w:r>
            <w:r w:rsidR="00B07100"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111</w:t>
            </w: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  <w:tc>
          <w:tcPr>
            <w:tcW w:w="1656" w:type="dxa"/>
            <w:shd w:val="clear" w:color="auto" w:fill="auto"/>
          </w:tcPr>
          <w:p w14:paraId="2C8B3772" w14:textId="67B0EA8E" w:rsidR="00146E82" w:rsidRPr="00494247" w:rsidRDefault="0042651D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2651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19,995,456.00</w:t>
            </w:r>
          </w:p>
        </w:tc>
        <w:tc>
          <w:tcPr>
            <w:tcW w:w="1656" w:type="dxa"/>
          </w:tcPr>
          <w:p w14:paraId="73DAE59B" w14:textId="6BE98268" w:rsidR="00146E82" w:rsidRPr="00494247" w:rsidRDefault="00BC373D" w:rsidP="00146E82">
            <w:pP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B07100"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362</w:t>
            </w:r>
            <w:r w:rsidR="00B07100"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062</w:t>
            </w:r>
            <w:r w:rsidR="00B07100"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146E82" w:rsidRPr="00494247" w14:paraId="3329FC66" w14:textId="77777777" w:rsidTr="00AD00F0">
        <w:trPr>
          <w:trHeight w:val="203"/>
        </w:trPr>
        <w:tc>
          <w:tcPr>
            <w:tcW w:w="3150" w:type="dxa"/>
            <w:shd w:val="clear" w:color="auto" w:fill="auto"/>
            <w:vAlign w:val="center"/>
          </w:tcPr>
          <w:p w14:paraId="4219D1B0" w14:textId="0C64A212" w:rsidR="00146E82" w:rsidRPr="00781B31" w:rsidRDefault="00146E82" w:rsidP="00146E82">
            <w:pPr>
              <w:spacing w:line="360" w:lineRule="exact"/>
              <w:ind w:left="269" w:right="-36" w:hanging="26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  <w:r w:rsidRPr="00567A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และผลประโยชน์ระยะยาวอื่น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38E2A4C" w14:textId="70FCFED5" w:rsidR="00146E82" w:rsidRPr="006A6DBA" w:rsidRDefault="00BC373D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362</w:t>
            </w:r>
            <w:r w:rsidR="00507456" w:rsidRPr="0050745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241</w:t>
            </w:r>
            <w:r w:rsidR="00507456" w:rsidRPr="0050745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656" w:type="dxa"/>
            <w:shd w:val="clear" w:color="auto" w:fill="auto"/>
          </w:tcPr>
          <w:p w14:paraId="1521FB59" w14:textId="77777777" w:rsidR="00B07100" w:rsidRDefault="00B07100" w:rsidP="00B07100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2FF98BE3" w14:textId="09EE46E2" w:rsidR="00146E82" w:rsidRPr="003C4FC4" w:rsidRDefault="00146E82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350,671.63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3785B0F" w14:textId="7B87C6B1" w:rsidR="00146E82" w:rsidRPr="00047BB0" w:rsidRDefault="00BC373D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2E7EB0" w:rsidRPr="002E7EB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086</w:t>
            </w:r>
            <w:r w:rsidR="002E7EB0" w:rsidRPr="002E7EB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724</w:t>
            </w:r>
            <w:r w:rsidR="002E7EB0" w:rsidRPr="002E7EB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656" w:type="dxa"/>
          </w:tcPr>
          <w:p w14:paraId="66459654" w14:textId="77777777" w:rsidR="00B07100" w:rsidRDefault="00B07100" w:rsidP="00B07100">
            <w:pP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0B4A0EE4" w14:textId="77111AFF" w:rsidR="00146E82" w:rsidRPr="00047BB0" w:rsidRDefault="00B07100" w:rsidP="00146E82">
            <w:pP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1,052,014.91</w:t>
            </w:r>
          </w:p>
        </w:tc>
      </w:tr>
      <w:tr w:rsidR="00146E82" w:rsidRPr="00494247" w14:paraId="45FEA4BF" w14:textId="77777777" w:rsidTr="009C203F">
        <w:trPr>
          <w:trHeight w:val="203"/>
        </w:trPr>
        <w:tc>
          <w:tcPr>
            <w:tcW w:w="3150" w:type="dxa"/>
            <w:vAlign w:val="center"/>
          </w:tcPr>
          <w:p w14:paraId="6CC4980A" w14:textId="77777777" w:rsidR="00146E82" w:rsidRDefault="00146E82" w:rsidP="00146E82">
            <w:pPr>
              <w:spacing w:line="400" w:lineRule="exact"/>
              <w:ind w:left="26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shd w:val="clear" w:color="auto" w:fill="auto"/>
          </w:tcPr>
          <w:p w14:paraId="4D09A04F" w14:textId="07D6ED0E" w:rsidR="00146E82" w:rsidRPr="006A6DBA" w:rsidRDefault="0042651D" w:rsidP="00146E8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2651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6,652,479.42</w:t>
            </w:r>
          </w:p>
        </w:tc>
        <w:tc>
          <w:tcPr>
            <w:tcW w:w="1656" w:type="dxa"/>
            <w:shd w:val="clear" w:color="auto" w:fill="auto"/>
          </w:tcPr>
          <w:p w14:paraId="0557C71A" w14:textId="551FA799" w:rsidR="00146E82" w:rsidRPr="003C4FC4" w:rsidRDefault="00146E82" w:rsidP="00146E8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</w:t>
            </w:r>
            <w:r w:rsidR="00B07100"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565,782</w:t>
            </w: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.63</w:t>
            </w:r>
          </w:p>
        </w:tc>
        <w:tc>
          <w:tcPr>
            <w:tcW w:w="1656" w:type="dxa"/>
            <w:shd w:val="clear" w:color="auto" w:fill="auto"/>
          </w:tcPr>
          <w:p w14:paraId="137DE01A" w14:textId="60F91930" w:rsidR="00146E82" w:rsidRPr="00047BB0" w:rsidRDefault="0042651D" w:rsidP="00146E8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2651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21,082,180.27</w:t>
            </w:r>
          </w:p>
        </w:tc>
        <w:tc>
          <w:tcPr>
            <w:tcW w:w="1656" w:type="dxa"/>
          </w:tcPr>
          <w:p w14:paraId="5F0B0D00" w14:textId="07B6825C" w:rsidR="00146E82" w:rsidRPr="00047BB0" w:rsidRDefault="00B07100" w:rsidP="00146E8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20,414,076.91</w:t>
            </w:r>
          </w:p>
        </w:tc>
      </w:tr>
    </w:tbl>
    <w:p w14:paraId="1CF746A6" w14:textId="00953DE9" w:rsidR="00B850BA" w:rsidRPr="00B850BA" w:rsidRDefault="00B850BA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ค่าตอบแทนกรรมการ</w:t>
      </w:r>
    </w:p>
    <w:p w14:paraId="130690BF" w14:textId="583D2A15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</w:t>
      </w:r>
      <w:r w:rsidR="00F843F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850BA">
        <w:rPr>
          <w:rFonts w:ascii="Angsana New" w:hAnsi="Angsana New"/>
          <w:sz w:val="30"/>
          <w:szCs w:val="30"/>
          <w:cs/>
        </w:rPr>
        <w:t xml:space="preserve"> ตามมติของที่ประชุมผู้ถือหุ้น ประกอบด้วยเบี้ยประชุมในฐานะกรรมการ</w:t>
      </w:r>
    </w:p>
    <w:p w14:paraId="0618812F" w14:textId="31932157" w:rsidR="00B850BA" w:rsidRDefault="00893E85" w:rsidP="00494851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E85">
        <w:rPr>
          <w:rFonts w:ascii="Angsana New" w:hAnsi="Angsana New"/>
          <w:sz w:val="30"/>
          <w:szCs w:val="30"/>
          <w:cs/>
        </w:rPr>
        <w:t>ค่าตอบแทนกรรมการ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B7B78" w:rsidRPr="003B7B78">
        <w:rPr>
          <w:rFonts w:ascii="Angsana New" w:hAnsi="Angsana New"/>
          <w:sz w:val="30"/>
          <w:szCs w:val="30"/>
          <w:cs/>
        </w:rPr>
        <w:t>สำหรับ</w:t>
      </w:r>
      <w:r w:rsidR="00367A9A">
        <w:rPr>
          <w:rFonts w:ascii="Angsana New" w:hAnsi="Angsana New" w:hint="cs"/>
          <w:sz w:val="30"/>
          <w:szCs w:val="30"/>
          <w:cs/>
        </w:rPr>
        <w:t xml:space="preserve">งวด </w:t>
      </w:r>
      <w:r w:rsidR="00367A9A">
        <w:rPr>
          <w:rFonts w:ascii="Angsana New" w:hAnsi="Angsana New"/>
          <w:sz w:val="30"/>
          <w:szCs w:val="30"/>
          <w:lang w:val="en-US"/>
        </w:rPr>
        <w:t xml:space="preserve">3 </w:t>
      </w:r>
      <w:r w:rsidR="00367A9A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AB6DA1">
        <w:rPr>
          <w:rFonts w:ascii="Angsana New" w:hAnsi="Angsana New"/>
          <w:sz w:val="30"/>
          <w:szCs w:val="30"/>
          <w:lang w:val="en-US"/>
        </w:rPr>
        <w:t>9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3B7B78">
        <w:rPr>
          <w:rFonts w:ascii="Angsana New" w:hAnsi="Angsana New"/>
          <w:sz w:val="30"/>
          <w:szCs w:val="30"/>
        </w:rPr>
        <w:t>3</w:t>
      </w:r>
      <w:r w:rsidR="00146E82">
        <w:rPr>
          <w:rFonts w:ascii="Angsana New" w:hAnsi="Angsana New"/>
          <w:sz w:val="30"/>
          <w:szCs w:val="30"/>
        </w:rPr>
        <w:t>0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</w:t>
      </w:r>
      <w:r w:rsidR="00D24673">
        <w:rPr>
          <w:rFonts w:ascii="Angsana New" w:hAnsi="Angsana New" w:hint="cs"/>
          <w:sz w:val="30"/>
          <w:szCs w:val="30"/>
          <w:cs/>
        </w:rPr>
        <w:t>กันยายน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</w:t>
      </w:r>
      <w:r w:rsidR="003B7B78">
        <w:rPr>
          <w:rFonts w:ascii="Angsana New" w:hAnsi="Angsana New"/>
          <w:sz w:val="30"/>
          <w:szCs w:val="30"/>
        </w:rPr>
        <w:t>256</w:t>
      </w:r>
      <w:r w:rsidR="00367A9A">
        <w:rPr>
          <w:rFonts w:ascii="Angsana New" w:hAnsi="Angsana New"/>
          <w:sz w:val="30"/>
          <w:szCs w:val="30"/>
          <w:lang w:val="en-US"/>
        </w:rPr>
        <w:t>7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และ </w:t>
      </w:r>
      <w:r w:rsidR="003B7B78">
        <w:rPr>
          <w:rFonts w:ascii="Angsana New" w:hAnsi="Angsana New"/>
          <w:sz w:val="30"/>
          <w:szCs w:val="30"/>
        </w:rPr>
        <w:t>256</w:t>
      </w:r>
      <w:r w:rsidR="00367A9A">
        <w:rPr>
          <w:rFonts w:ascii="Angsana New" w:hAnsi="Angsana New"/>
          <w:sz w:val="30"/>
          <w:szCs w:val="30"/>
        </w:rPr>
        <w:t>6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</w:t>
      </w:r>
      <w:r w:rsidR="00CA491E">
        <w:rPr>
          <w:rFonts w:ascii="Angsana New" w:hAnsi="Angsana New" w:hint="cs"/>
          <w:sz w:val="30"/>
          <w:szCs w:val="30"/>
          <w:cs/>
        </w:rPr>
        <w:t xml:space="preserve"> ดังนี้ </w:t>
      </w:r>
    </w:p>
    <w:tbl>
      <w:tblPr>
        <w:tblW w:w="91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500"/>
        <w:gridCol w:w="1656"/>
        <w:gridCol w:w="1656"/>
        <w:gridCol w:w="1656"/>
        <w:gridCol w:w="1656"/>
      </w:tblGrid>
      <w:tr w:rsidR="00146E82" w:rsidRPr="00494247" w14:paraId="7C37A107" w14:textId="77777777" w:rsidTr="00146E82">
        <w:tc>
          <w:tcPr>
            <w:tcW w:w="2500" w:type="dxa"/>
          </w:tcPr>
          <w:p w14:paraId="3931C9F6" w14:textId="77777777" w:rsidR="00146E82" w:rsidRPr="00494247" w:rsidRDefault="00146E82" w:rsidP="00146E82">
            <w:pPr>
              <w:spacing w:line="360" w:lineRule="exact"/>
              <w:ind w:left="411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</w:tcPr>
          <w:p w14:paraId="461DB1B7" w14:textId="77777777" w:rsidR="00146E82" w:rsidRPr="00494247" w:rsidRDefault="00146E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46E82" w:rsidRPr="00494247" w14:paraId="4E816141" w14:textId="77777777" w:rsidTr="00146E82">
        <w:tc>
          <w:tcPr>
            <w:tcW w:w="2500" w:type="dxa"/>
          </w:tcPr>
          <w:p w14:paraId="7D298ACA" w14:textId="77777777" w:rsidR="00146E82" w:rsidRPr="00494247" w:rsidRDefault="00146E82" w:rsidP="00146E82">
            <w:pPr>
              <w:spacing w:line="360" w:lineRule="exact"/>
              <w:ind w:left="411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</w:tcPr>
          <w:p w14:paraId="3DBE7453" w14:textId="77777777" w:rsidR="00146E82" w:rsidRPr="00494247" w:rsidRDefault="00146E82">
            <w:pPr>
              <w:pBdr>
                <w:bottom w:val="single" w:sz="4" w:space="0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146E82" w:rsidRPr="00494247" w14:paraId="73314855" w14:textId="77777777" w:rsidTr="00146E82">
        <w:tc>
          <w:tcPr>
            <w:tcW w:w="2500" w:type="dxa"/>
          </w:tcPr>
          <w:p w14:paraId="547CD0EE" w14:textId="77777777" w:rsidR="00146E82" w:rsidRPr="00494247" w:rsidRDefault="00146E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53681DE4" w14:textId="77777777" w:rsidR="00146E82" w:rsidRPr="00494247" w:rsidRDefault="00146E8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</w:tcPr>
          <w:p w14:paraId="5C4F8F17" w14:textId="1E21C518" w:rsidR="00146E82" w:rsidRPr="00494247" w:rsidRDefault="00146E8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D2467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146E82" w:rsidRPr="00494247" w14:paraId="43D866F9" w14:textId="77777777" w:rsidTr="00146E82">
        <w:tc>
          <w:tcPr>
            <w:tcW w:w="2500" w:type="dxa"/>
          </w:tcPr>
          <w:p w14:paraId="44B0E30F" w14:textId="77777777" w:rsidR="00146E82" w:rsidRPr="00494247" w:rsidRDefault="00146E8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51038BCB" w14:textId="5D5F8482" w:rsidR="00146E82" w:rsidRPr="00D833F3" w:rsidRDefault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="00D24673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7</w:t>
            </w:r>
          </w:p>
        </w:tc>
        <w:tc>
          <w:tcPr>
            <w:tcW w:w="1656" w:type="dxa"/>
          </w:tcPr>
          <w:p w14:paraId="1016C051" w14:textId="508FE982" w:rsidR="00146E82" w:rsidRPr="00D833F3" w:rsidRDefault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="00D24673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656" w:type="dxa"/>
          </w:tcPr>
          <w:p w14:paraId="53DCA789" w14:textId="59F8F3D5" w:rsidR="00146E82" w:rsidRPr="00D833F3" w:rsidRDefault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="00D24673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656" w:type="dxa"/>
          </w:tcPr>
          <w:p w14:paraId="531410E1" w14:textId="431D3AD5" w:rsidR="00146E82" w:rsidRPr="00D833F3" w:rsidRDefault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="00FD1F65">
              <w:rPr>
                <w:rFonts w:hint="cs"/>
                <w:sz w:val="29"/>
                <w:szCs w:val="29"/>
                <w:cs/>
              </w:rPr>
              <w:t>กันยายน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</w:tr>
      <w:tr w:rsidR="00146E82" w:rsidRPr="00494247" w14:paraId="5AF6E875" w14:textId="77777777" w:rsidTr="00AD00F0">
        <w:trPr>
          <w:trHeight w:val="203"/>
        </w:trPr>
        <w:tc>
          <w:tcPr>
            <w:tcW w:w="2500" w:type="dxa"/>
            <w:shd w:val="clear" w:color="auto" w:fill="auto"/>
            <w:vAlign w:val="center"/>
          </w:tcPr>
          <w:p w14:paraId="5FF33320" w14:textId="0216DE0B" w:rsidR="00146E82" w:rsidRPr="00494247" w:rsidRDefault="00146E8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7B7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656" w:type="dxa"/>
            <w:shd w:val="clear" w:color="auto" w:fill="auto"/>
          </w:tcPr>
          <w:p w14:paraId="0FFD3635" w14:textId="2DB4BBF7" w:rsidR="00146E82" w:rsidRPr="006A6DBA" w:rsidRDefault="0042651D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100,000.00</w:t>
            </w:r>
          </w:p>
        </w:tc>
        <w:tc>
          <w:tcPr>
            <w:tcW w:w="1656" w:type="dxa"/>
            <w:shd w:val="clear" w:color="auto" w:fill="auto"/>
          </w:tcPr>
          <w:p w14:paraId="00155218" w14:textId="57CD9C56" w:rsidR="00146E82" w:rsidRPr="003C4FC4" w:rsidRDefault="00BC373D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117</w:t>
            </w:r>
            <w:r w:rsidR="00854EF0" w:rsidRPr="00621C2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,500.00</w:t>
            </w:r>
          </w:p>
        </w:tc>
        <w:tc>
          <w:tcPr>
            <w:tcW w:w="1656" w:type="dxa"/>
            <w:shd w:val="clear" w:color="auto" w:fill="auto"/>
          </w:tcPr>
          <w:p w14:paraId="4CFB1718" w14:textId="29044DF2" w:rsidR="00146E82" w:rsidRPr="00494247" w:rsidRDefault="0042651D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2651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821,100.00</w:t>
            </w:r>
          </w:p>
        </w:tc>
        <w:tc>
          <w:tcPr>
            <w:tcW w:w="1656" w:type="dxa"/>
            <w:shd w:val="clear" w:color="auto" w:fill="auto"/>
          </w:tcPr>
          <w:p w14:paraId="57B1CC49" w14:textId="420A687B" w:rsidR="00146E82" w:rsidRPr="00494247" w:rsidRDefault="00BC373D">
            <w:pP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445</w:t>
            </w:r>
            <w:r w:rsidR="00E20AD9" w:rsidRPr="00E20AD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="00E20AD9" w:rsidRPr="00E20AD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</w:tbl>
    <w:p w14:paraId="4CC1DEEB" w14:textId="0466E971" w:rsidR="00B850BA" w:rsidRPr="00B850BA" w:rsidRDefault="00B850BA" w:rsidP="00FB5F88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7B163E88" w14:textId="1D8C3491" w:rsidR="00B850BA" w:rsidRDefault="009D7FE4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="00B850BA" w:rsidRPr="008071B7">
        <w:rPr>
          <w:rFonts w:ascii="Angsana New" w:hAnsi="Angsana New"/>
          <w:sz w:val="30"/>
          <w:szCs w:val="30"/>
          <w:cs/>
        </w:rPr>
        <w:t>บริษัท</w:t>
      </w:r>
      <w:r w:rsidRPr="008071B7">
        <w:rPr>
          <w:rFonts w:ascii="Angsana New" w:hAnsi="Angsana New" w:hint="cs"/>
          <w:sz w:val="30"/>
          <w:szCs w:val="30"/>
          <w:cs/>
        </w:rPr>
        <w:t xml:space="preserve"> </w:t>
      </w:r>
      <w:r w:rsidR="00B850BA" w:rsidRPr="008071B7">
        <w:rPr>
          <w:rFonts w:ascii="Angsana New" w:hAnsi="Angsana New"/>
          <w:sz w:val="30"/>
          <w:szCs w:val="30"/>
          <w:cs/>
        </w:rPr>
        <w:t>และพนักงาน</w:t>
      </w:r>
      <w:r w:rsidR="00182237">
        <w:rPr>
          <w:rFonts w:ascii="Angsana New" w:hAnsi="Angsana New" w:hint="cs"/>
          <w:sz w:val="30"/>
          <w:szCs w:val="30"/>
          <w:cs/>
        </w:rPr>
        <w:t>กลุ่ม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="00B850BA" w:rsidRPr="008071B7">
        <w:rPr>
          <w:rFonts w:ascii="Angsana New" w:hAnsi="Angsana New"/>
          <w:sz w:val="30"/>
          <w:szCs w:val="30"/>
        </w:rPr>
        <w:t xml:space="preserve">2530 </w:t>
      </w:r>
      <w:r w:rsidR="00B850BA" w:rsidRPr="008071B7">
        <w:rPr>
          <w:rFonts w:ascii="Angsana New" w:hAnsi="Angsana New"/>
          <w:sz w:val="30"/>
          <w:szCs w:val="30"/>
          <w:cs/>
        </w:rPr>
        <w:t>โดย</w:t>
      </w: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Pr="008071B7">
        <w:rPr>
          <w:rFonts w:ascii="Angsana New" w:hAnsi="Angsana New"/>
          <w:sz w:val="30"/>
          <w:szCs w:val="30"/>
          <w:cs/>
        </w:rPr>
        <w:t>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 และพนักงานจะจ่ายเงินสมทบและเงินสะสมเข้ากองทุนเป็นรายเดือน </w:t>
      </w:r>
      <w:r w:rsidR="00E7458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จ่ายสมทบในอัตราร้อยละ </w:t>
      </w:r>
      <w:r w:rsidR="00B850BA" w:rsidRPr="008071B7">
        <w:rPr>
          <w:rFonts w:ascii="Angsana New" w:hAnsi="Angsana New"/>
          <w:sz w:val="30"/>
          <w:szCs w:val="30"/>
        </w:rPr>
        <w:t xml:space="preserve">3 </w:t>
      </w:r>
      <w:r w:rsidR="00B850BA" w:rsidRPr="008071B7">
        <w:rPr>
          <w:rFonts w:ascii="Angsana New" w:hAnsi="Angsana New"/>
          <w:sz w:val="30"/>
          <w:szCs w:val="30"/>
          <w:cs/>
        </w:rPr>
        <w:t>ของเงินเดือน และจะจ่ายให้แก่พนักงานเมื่อพนักงานนั้นออกจากงาน ตามระเบียบว่าด้วยกองทุนของ</w:t>
      </w:r>
      <w:r w:rsidR="00E32A5C" w:rsidRPr="008071B7">
        <w:rPr>
          <w:rFonts w:ascii="Angsana New" w:hAnsi="Angsana New" w:hint="cs"/>
          <w:sz w:val="30"/>
          <w:szCs w:val="30"/>
          <w:cs/>
        </w:rPr>
        <w:t>กลุ่ม</w:t>
      </w:r>
      <w:r w:rsidR="00E32A5C" w:rsidRPr="008071B7">
        <w:rPr>
          <w:rFonts w:ascii="Angsana New" w:hAnsi="Angsana New"/>
          <w:sz w:val="30"/>
          <w:szCs w:val="30"/>
          <w:cs/>
        </w:rPr>
        <w:t>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 กองทุนสำรอง</w:t>
      </w:r>
      <w:r w:rsidR="00B850BA" w:rsidRPr="00B850BA">
        <w:rPr>
          <w:rFonts w:ascii="Angsana New" w:hAnsi="Angsana New"/>
          <w:sz w:val="30"/>
          <w:szCs w:val="30"/>
          <w:cs/>
        </w:rPr>
        <w:t>เลี้ยงชีพนี้บริหารโดยบริษัทหลักทรัพย์จัดการกองทุน เอ็มเอฟซี จำกัด</w:t>
      </w:r>
      <w:r w:rsidR="00F32B51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 เงินสมทบที่จ่ายเข้ากองทุนสำรองเลี้ยงชีพสำหรับ</w:t>
      </w:r>
      <w:r w:rsidR="005B2E3C">
        <w:rPr>
          <w:rFonts w:ascii="Angsana New" w:hAnsi="Angsana New" w:hint="cs"/>
          <w:sz w:val="30"/>
          <w:szCs w:val="30"/>
          <w:cs/>
        </w:rPr>
        <w:t xml:space="preserve">งวด </w:t>
      </w:r>
      <w:r w:rsidR="005B2E3C">
        <w:rPr>
          <w:rFonts w:ascii="Angsana New" w:hAnsi="Angsana New"/>
          <w:sz w:val="30"/>
          <w:szCs w:val="30"/>
          <w:lang w:val="en-US"/>
        </w:rPr>
        <w:t xml:space="preserve">3 </w:t>
      </w:r>
      <w:r w:rsidR="005B2E3C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31213D">
        <w:rPr>
          <w:rFonts w:ascii="Angsana New" w:hAnsi="Angsana New"/>
          <w:sz w:val="30"/>
          <w:szCs w:val="30"/>
          <w:lang w:val="en-US"/>
        </w:rPr>
        <w:t>9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="005B2E3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850BA" w:rsidRPr="00B850BA">
        <w:rPr>
          <w:rFonts w:ascii="Angsana New" w:hAnsi="Angsana New"/>
          <w:sz w:val="30"/>
          <w:szCs w:val="30"/>
        </w:rPr>
        <w:t>3</w:t>
      </w:r>
      <w:r w:rsidR="00146E82">
        <w:rPr>
          <w:rFonts w:ascii="Angsana New" w:hAnsi="Angsana New"/>
          <w:sz w:val="30"/>
          <w:szCs w:val="30"/>
          <w:lang w:val="en-US"/>
        </w:rPr>
        <w:t>0</w:t>
      </w:r>
      <w:r w:rsidR="00B850BA" w:rsidRPr="00B850BA">
        <w:rPr>
          <w:rFonts w:ascii="Angsana New" w:hAnsi="Angsana New"/>
          <w:sz w:val="30"/>
          <w:szCs w:val="30"/>
        </w:rPr>
        <w:t xml:space="preserve"> </w:t>
      </w:r>
      <w:r w:rsidR="006D1F4B">
        <w:rPr>
          <w:rFonts w:ascii="Angsana New" w:hAnsi="Angsana New" w:hint="cs"/>
          <w:sz w:val="30"/>
          <w:szCs w:val="30"/>
          <w:cs/>
        </w:rPr>
        <w:t>กันยายน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 </w:t>
      </w:r>
      <w:r w:rsidR="00B850BA" w:rsidRPr="00B850BA">
        <w:rPr>
          <w:rFonts w:ascii="Angsana New" w:hAnsi="Angsana New"/>
          <w:sz w:val="30"/>
          <w:szCs w:val="30"/>
        </w:rPr>
        <w:t>256</w:t>
      </w:r>
      <w:r w:rsidR="005B2E3C">
        <w:rPr>
          <w:rFonts w:ascii="Angsana New" w:hAnsi="Angsana New"/>
          <w:sz w:val="30"/>
          <w:szCs w:val="30"/>
          <w:lang w:val="en-US"/>
        </w:rPr>
        <w:t>7</w:t>
      </w:r>
      <w:r w:rsidR="001012CE">
        <w:rPr>
          <w:rFonts w:ascii="Angsana New" w:hAnsi="Angsana New" w:hint="cs"/>
          <w:sz w:val="30"/>
          <w:szCs w:val="30"/>
          <w:cs/>
        </w:rPr>
        <w:t xml:space="preserve"> ในงบการเงินรวมมี </w:t>
      </w:r>
      <w:r w:rsidR="001012CE" w:rsidRPr="00495837">
        <w:rPr>
          <w:rFonts w:ascii="Angsana New" w:hAnsi="Angsana New" w:hint="cs"/>
          <w:sz w:val="30"/>
          <w:szCs w:val="30"/>
          <w:cs/>
        </w:rPr>
        <w:t>จำนวน</w:t>
      </w:r>
      <w:r w:rsidR="00E62426" w:rsidRPr="00495837">
        <w:rPr>
          <w:rFonts w:ascii="Angsana New" w:hAnsi="Angsana New"/>
          <w:sz w:val="30"/>
          <w:szCs w:val="30"/>
        </w:rPr>
        <w:t xml:space="preserve"> </w:t>
      </w:r>
      <w:r w:rsidR="00923D73" w:rsidRPr="00AD00F0">
        <w:rPr>
          <w:rFonts w:ascii="Angsana New" w:hAnsi="Angsana New"/>
          <w:sz w:val="30"/>
          <w:szCs w:val="30"/>
          <w:lang w:val="en-US"/>
        </w:rPr>
        <w:t>0</w:t>
      </w:r>
      <w:r w:rsidR="008E3530" w:rsidRPr="00AD00F0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BC373D" w:rsidRPr="00BC373D">
        <w:rPr>
          <w:rFonts w:ascii="Angsana New" w:hAnsi="Angsana New" w:hint="cs"/>
          <w:sz w:val="30"/>
          <w:szCs w:val="30"/>
        </w:rPr>
        <w:t>26</w:t>
      </w:r>
      <w:r w:rsidR="00E62426" w:rsidRPr="00495837">
        <w:rPr>
          <w:rFonts w:ascii="Angsana New" w:hAnsi="Angsana New"/>
          <w:sz w:val="30"/>
          <w:szCs w:val="30"/>
          <w:lang w:val="en-US"/>
        </w:rPr>
        <w:t xml:space="preserve"> </w:t>
      </w:r>
      <w:r w:rsidR="00146E82" w:rsidRPr="00495837">
        <w:rPr>
          <w:rFonts w:ascii="Angsana New" w:hAnsi="Angsana New" w:hint="cs"/>
          <w:sz w:val="30"/>
          <w:szCs w:val="30"/>
          <w:cs/>
          <w:lang w:val="en-US"/>
        </w:rPr>
        <w:t>ล้า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>นบาท และ</w:t>
      </w:r>
      <w:r w:rsidR="00783AD8">
        <w:rPr>
          <w:rFonts w:ascii="Angsana New" w:hAnsi="Angsana New"/>
          <w:sz w:val="30"/>
          <w:szCs w:val="30"/>
          <w:lang w:val="en-US"/>
        </w:rPr>
        <w:t xml:space="preserve"> </w:t>
      </w:r>
      <w:r w:rsidR="00CF1453" w:rsidRPr="00F07BAC">
        <w:rPr>
          <w:rFonts w:ascii="Angsana New" w:hAnsi="Angsana New"/>
          <w:sz w:val="30"/>
          <w:szCs w:val="30"/>
          <w:lang w:val="en-US"/>
        </w:rPr>
        <w:t>0.</w:t>
      </w:r>
      <w:r w:rsidR="00BC373D" w:rsidRPr="00BC373D">
        <w:rPr>
          <w:rFonts w:ascii="Angsana New" w:hAnsi="Angsana New" w:hint="cs"/>
          <w:sz w:val="30"/>
          <w:szCs w:val="30"/>
        </w:rPr>
        <w:t>61</w:t>
      </w:r>
      <w:r w:rsidR="00783AD8">
        <w:rPr>
          <w:rFonts w:ascii="Angsana New" w:hAnsi="Angsana New"/>
          <w:sz w:val="30"/>
          <w:szCs w:val="30"/>
          <w:lang w:val="en-US"/>
        </w:rPr>
        <w:t xml:space="preserve"> 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>ล้า</w:t>
      </w:r>
      <w:r w:rsidR="00807918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>บาท ตามลำดับ</w:t>
      </w:r>
      <w:r w:rsidR="008B1C9B">
        <w:rPr>
          <w:rFonts w:ascii="Angsana New" w:hAnsi="Angsana New" w:hint="cs"/>
          <w:sz w:val="30"/>
          <w:szCs w:val="30"/>
          <w:cs/>
        </w:rPr>
        <w:t xml:space="preserve"> </w:t>
      </w:r>
      <w:r w:rsidR="00B043A6">
        <w:rPr>
          <w:rFonts w:ascii="Angsana New" w:hAnsi="Angsana New" w:hint="cs"/>
          <w:sz w:val="30"/>
          <w:szCs w:val="30"/>
          <w:cs/>
        </w:rPr>
        <w:t>และ</w:t>
      </w:r>
      <w:r w:rsidR="008B1C9B">
        <w:rPr>
          <w:rFonts w:ascii="Angsana New" w:hAnsi="Angsana New" w:hint="cs"/>
          <w:sz w:val="30"/>
          <w:szCs w:val="30"/>
          <w:cs/>
        </w:rPr>
        <w:t>ในงบการเงินเฉพาะ</w:t>
      </w:r>
      <w:r w:rsidR="00FA5005">
        <w:rPr>
          <w:rFonts w:ascii="Angsana New" w:hAnsi="Angsana New" w:hint="cs"/>
          <w:sz w:val="30"/>
          <w:szCs w:val="30"/>
          <w:cs/>
        </w:rPr>
        <w:t>กิจการ</w:t>
      </w:r>
      <w:r w:rsidR="00B043A6">
        <w:rPr>
          <w:rFonts w:ascii="Angsana New" w:hAnsi="Angsana New" w:hint="cs"/>
          <w:sz w:val="30"/>
          <w:szCs w:val="30"/>
          <w:cs/>
        </w:rPr>
        <w:t xml:space="preserve"> </w:t>
      </w:r>
      <w:r w:rsidR="00B850BA" w:rsidRPr="00B850BA">
        <w:rPr>
          <w:rFonts w:ascii="Angsana New" w:hAnsi="Angsana New"/>
          <w:sz w:val="30"/>
          <w:szCs w:val="30"/>
          <w:cs/>
        </w:rPr>
        <w:t>มี</w:t>
      </w:r>
      <w:r w:rsidR="00B850BA" w:rsidRPr="00917061">
        <w:rPr>
          <w:rFonts w:ascii="Angsana New" w:hAnsi="Angsana New"/>
          <w:sz w:val="30"/>
          <w:szCs w:val="30"/>
          <w:cs/>
        </w:rPr>
        <w:t>จำนวน</w:t>
      </w:r>
      <w:r w:rsidR="00276775" w:rsidRPr="00276775">
        <w:rPr>
          <w:rFonts w:ascii="Angsana New" w:hAnsi="Angsana New"/>
          <w:sz w:val="30"/>
          <w:szCs w:val="30"/>
        </w:rPr>
        <w:t xml:space="preserve"> </w:t>
      </w:r>
      <w:r w:rsidR="00807918" w:rsidRPr="00AD00F0">
        <w:rPr>
          <w:rFonts w:ascii="Angsana New" w:hAnsi="Angsana New"/>
          <w:sz w:val="30"/>
          <w:szCs w:val="30"/>
          <w:lang w:val="en-US"/>
        </w:rPr>
        <w:t>0.</w:t>
      </w:r>
      <w:r w:rsidR="00F07BAC" w:rsidRPr="00AD00F0">
        <w:rPr>
          <w:rFonts w:ascii="Angsana New" w:hAnsi="Angsana New"/>
          <w:sz w:val="30"/>
          <w:szCs w:val="30"/>
          <w:lang w:val="en-US"/>
        </w:rPr>
        <w:t>26</w:t>
      </w:r>
      <w:r w:rsidR="00146E82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E62426">
        <w:rPr>
          <w:rFonts w:ascii="Angsana New" w:hAnsi="Angsana New"/>
          <w:sz w:val="30"/>
          <w:szCs w:val="30"/>
        </w:rPr>
        <w:t xml:space="preserve"> </w:t>
      </w:r>
      <w:r w:rsidR="00807918" w:rsidRPr="00AD00F0">
        <w:rPr>
          <w:rFonts w:ascii="Angsana New" w:hAnsi="Angsana New"/>
          <w:sz w:val="30"/>
          <w:szCs w:val="30"/>
          <w:lang w:val="en-US"/>
        </w:rPr>
        <w:t>0.</w:t>
      </w:r>
      <w:r w:rsidR="00F07BAC" w:rsidRPr="00AD00F0">
        <w:rPr>
          <w:rFonts w:ascii="Angsana New" w:hAnsi="Angsana New"/>
          <w:sz w:val="30"/>
          <w:szCs w:val="30"/>
          <w:lang w:val="en-US"/>
        </w:rPr>
        <w:t>60</w:t>
      </w:r>
      <w:r w:rsidR="00E62426">
        <w:rPr>
          <w:rFonts w:ascii="Angsana New" w:hAnsi="Angsana New"/>
          <w:sz w:val="30"/>
          <w:szCs w:val="30"/>
          <w:lang w:val="en-US"/>
        </w:rPr>
        <w:t xml:space="preserve"> </w:t>
      </w:r>
      <w:r w:rsidR="00146E82">
        <w:rPr>
          <w:rFonts w:ascii="Angsana New" w:hAnsi="Angsana New" w:hint="cs"/>
          <w:sz w:val="30"/>
          <w:szCs w:val="30"/>
          <w:cs/>
        </w:rPr>
        <w:t>ล้านบาท</w:t>
      </w:r>
      <w:r w:rsidR="00FC1B8E">
        <w:rPr>
          <w:rFonts w:ascii="Angsana New" w:hAnsi="Angsana New" w:hint="cs"/>
          <w:sz w:val="30"/>
          <w:szCs w:val="30"/>
          <w:cs/>
        </w:rPr>
        <w:t xml:space="preserve"> </w:t>
      </w:r>
      <w:r w:rsidR="00146E82">
        <w:rPr>
          <w:rFonts w:ascii="Angsana New" w:hAnsi="Angsana New" w:hint="cs"/>
          <w:sz w:val="30"/>
          <w:szCs w:val="30"/>
          <w:cs/>
        </w:rPr>
        <w:t>ตามลำดับ</w:t>
      </w:r>
      <w:r w:rsidR="00276775">
        <w:rPr>
          <w:rFonts w:ascii="Angsana New" w:hAnsi="Angsana New" w:hint="cs"/>
          <w:sz w:val="30"/>
          <w:szCs w:val="30"/>
          <w:cs/>
        </w:rPr>
        <w:t xml:space="preserve"> 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( </w:t>
      </w:r>
      <w:r w:rsidR="00F61820" w:rsidRPr="00F61820">
        <w:rPr>
          <w:rFonts w:ascii="Angsana New" w:hAnsi="Angsana New"/>
          <w:sz w:val="30"/>
          <w:szCs w:val="30"/>
          <w:lang w:val="en-US"/>
        </w:rPr>
        <w:t xml:space="preserve">30 </w:t>
      </w:r>
      <w:r w:rsidR="006D1F4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 </w:t>
      </w:r>
      <w:r w:rsidR="00FA5005">
        <w:rPr>
          <w:rFonts w:ascii="Angsana New" w:hAnsi="Angsana New"/>
          <w:sz w:val="30"/>
          <w:szCs w:val="30"/>
        </w:rPr>
        <w:t>256</w:t>
      </w:r>
      <w:r w:rsidR="003C7967">
        <w:rPr>
          <w:rFonts w:ascii="Angsana New" w:hAnsi="Angsana New"/>
          <w:sz w:val="30"/>
          <w:szCs w:val="30"/>
          <w:lang w:val="en-US"/>
        </w:rPr>
        <w:t>6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 </w:t>
      </w:r>
      <w:r w:rsidR="00F61820" w:rsidRPr="00547C1E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F61820">
        <w:rPr>
          <w:rFonts w:ascii="Angsana New" w:hAnsi="Angsana New"/>
          <w:sz w:val="30"/>
          <w:szCs w:val="30"/>
          <w:lang w:val="en-US"/>
        </w:rPr>
        <w:t>3</w:t>
      </w:r>
      <w:r w:rsidR="00F61820" w:rsidRPr="00547C1E">
        <w:rPr>
          <w:rFonts w:ascii="Angsana New" w:hAnsi="Angsana New"/>
          <w:sz w:val="30"/>
          <w:szCs w:val="30"/>
          <w:cs/>
        </w:rPr>
        <w:t xml:space="preserve"> เดือน </w:t>
      </w:r>
      <w:r w:rsidR="00F61820">
        <w:rPr>
          <w:rFonts w:ascii="Angsana New" w:hAnsi="Angsana New" w:hint="cs"/>
          <w:sz w:val="30"/>
          <w:szCs w:val="30"/>
          <w:cs/>
        </w:rPr>
        <w:t xml:space="preserve">และ </w:t>
      </w:r>
      <w:r w:rsidR="006D1F4B">
        <w:rPr>
          <w:rFonts w:ascii="Angsana New" w:hAnsi="Angsana New"/>
          <w:sz w:val="30"/>
          <w:szCs w:val="30"/>
          <w:lang w:val="en-US"/>
        </w:rPr>
        <w:t>9</w:t>
      </w:r>
      <w:r w:rsidR="00F61820">
        <w:rPr>
          <w:rFonts w:ascii="Angsana New" w:hAnsi="Angsana New"/>
          <w:sz w:val="30"/>
          <w:szCs w:val="30"/>
          <w:lang w:val="en-US"/>
        </w:rPr>
        <w:t xml:space="preserve"> </w:t>
      </w:r>
      <w:r w:rsidR="00F61820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F61820">
        <w:rPr>
          <w:rFonts w:ascii="Angsana New" w:hAnsi="Angsana New" w:hint="cs"/>
          <w:sz w:val="30"/>
          <w:szCs w:val="30"/>
          <w:cs/>
        </w:rPr>
        <w:t xml:space="preserve"> </w:t>
      </w:r>
      <w:r w:rsidR="00FA5005" w:rsidRPr="00FA5005">
        <w:rPr>
          <w:rFonts w:ascii="Angsana New" w:hAnsi="Angsana New"/>
          <w:sz w:val="30"/>
          <w:szCs w:val="30"/>
          <w:cs/>
        </w:rPr>
        <w:t>:</w:t>
      </w:r>
      <w:r w:rsidR="003F1EFF">
        <w:rPr>
          <w:rFonts w:ascii="Angsana New" w:hAnsi="Angsana New" w:hint="cs"/>
          <w:sz w:val="30"/>
          <w:szCs w:val="30"/>
          <w:cs/>
        </w:rPr>
        <w:t xml:space="preserve"> </w:t>
      </w:r>
      <w:r w:rsidR="00F61820" w:rsidRPr="00547C1E">
        <w:rPr>
          <w:rFonts w:ascii="Angsana New" w:hAnsi="Angsana New"/>
          <w:sz w:val="30"/>
          <w:szCs w:val="30"/>
          <w:cs/>
        </w:rPr>
        <w:t>ในงบการเงิน</w:t>
      </w:r>
      <w:r w:rsidR="00F61820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F61820" w:rsidRPr="00547C1E">
        <w:rPr>
          <w:rFonts w:ascii="Angsana New" w:hAnsi="Angsana New"/>
          <w:sz w:val="30"/>
          <w:szCs w:val="30"/>
          <w:cs/>
        </w:rPr>
        <w:t xml:space="preserve"> </w:t>
      </w:r>
      <w:r w:rsidR="00F61820">
        <w:rPr>
          <w:rFonts w:ascii="Angsana New" w:hAnsi="Angsana New" w:hint="cs"/>
          <w:sz w:val="30"/>
          <w:szCs w:val="30"/>
          <w:cs/>
        </w:rPr>
        <w:t>จำนวน</w:t>
      </w:r>
      <w:r w:rsidR="00F61820">
        <w:rPr>
          <w:rFonts w:ascii="Angsana New" w:hAnsi="Angsana New"/>
          <w:sz w:val="30"/>
          <w:szCs w:val="30"/>
          <w:lang w:val="en-US"/>
        </w:rPr>
        <w:t xml:space="preserve"> </w:t>
      </w:r>
      <w:r w:rsidR="00F61820" w:rsidRPr="00AD00F0">
        <w:rPr>
          <w:rFonts w:ascii="Angsana New" w:hAnsi="Angsana New"/>
          <w:sz w:val="30"/>
          <w:szCs w:val="30"/>
          <w:lang w:val="en-US"/>
        </w:rPr>
        <w:t>0.2</w:t>
      </w:r>
      <w:r w:rsidR="00203FB7" w:rsidRPr="00AD00F0">
        <w:rPr>
          <w:rFonts w:ascii="Angsana New" w:hAnsi="Angsana New"/>
          <w:sz w:val="30"/>
          <w:szCs w:val="30"/>
          <w:lang w:val="en-US"/>
        </w:rPr>
        <w:t>2</w:t>
      </w:r>
      <w:r w:rsidR="00F61820" w:rsidRPr="00547C1E">
        <w:rPr>
          <w:rFonts w:ascii="Angsana New" w:hAnsi="Angsana New"/>
          <w:sz w:val="30"/>
          <w:szCs w:val="30"/>
        </w:rPr>
        <w:t xml:space="preserve"> </w:t>
      </w:r>
      <w:r w:rsidR="00F61820" w:rsidRPr="00547C1E">
        <w:rPr>
          <w:rFonts w:ascii="Angsana New" w:hAnsi="Angsana New"/>
          <w:sz w:val="30"/>
          <w:szCs w:val="30"/>
          <w:cs/>
        </w:rPr>
        <w:t xml:space="preserve">ล้านบาท </w:t>
      </w:r>
      <w:r w:rsidR="00F61820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1820" w:rsidRPr="00AD00F0">
        <w:rPr>
          <w:rFonts w:ascii="Angsana New" w:hAnsi="Angsana New"/>
          <w:sz w:val="30"/>
          <w:szCs w:val="30"/>
          <w:lang w:val="en-US"/>
        </w:rPr>
        <w:t>0.</w:t>
      </w:r>
      <w:r w:rsidR="00592143" w:rsidRPr="00AD00F0">
        <w:rPr>
          <w:rFonts w:ascii="Angsana New" w:hAnsi="Angsana New"/>
          <w:sz w:val="30"/>
          <w:szCs w:val="30"/>
          <w:lang w:val="en-US"/>
        </w:rPr>
        <w:t>56</w:t>
      </w:r>
      <w:r w:rsidR="00F61820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B850BA" w:rsidRPr="00917061">
        <w:rPr>
          <w:rFonts w:ascii="Angsana New" w:hAnsi="Angsana New"/>
          <w:sz w:val="30"/>
          <w:szCs w:val="30"/>
          <w:cs/>
        </w:rPr>
        <w:t xml:space="preserve"> </w:t>
      </w:r>
      <w:r w:rsidR="00FA5005">
        <w:rPr>
          <w:rFonts w:ascii="Angsana New" w:hAnsi="Angsana New" w:hint="cs"/>
          <w:sz w:val="30"/>
          <w:szCs w:val="30"/>
          <w:cs/>
        </w:rPr>
        <w:t>)</w:t>
      </w:r>
    </w:p>
    <w:p w14:paraId="7B3597BE" w14:textId="77777777" w:rsidR="00FB5F88" w:rsidRDefault="00FB5F88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F1" w14:textId="431AC690" w:rsidR="00A8454F" w:rsidRPr="00F41204" w:rsidRDefault="00B850BA" w:rsidP="00276775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41204">
        <w:rPr>
          <w:rFonts w:ascii="Angsana New" w:hAnsi="Angsana New"/>
          <w:b/>
          <w:bCs/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284961F4" w14:textId="3DA5380A" w:rsidR="00E11652" w:rsidRPr="00F41204" w:rsidRDefault="00CB2B23" w:rsidP="0044337F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F41204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FF5F23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คือ กรรมการผู้จัดการของ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โดยพิจารณาจากผลประกอบการของ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F41204">
        <w:rPr>
          <w:rFonts w:ascii="Angsana New" w:hAnsi="Angsana New"/>
          <w:sz w:val="30"/>
          <w:szCs w:val="30"/>
          <w:cs/>
        </w:rPr>
        <w:t xml:space="preserve"> ตามกลุ่มของผลิตภัณฑ์</w:t>
      </w:r>
    </w:p>
    <w:p w14:paraId="284961F5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C5357E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78004739" w:rsidR="00FF73FE" w:rsidRPr="006F332D" w:rsidRDefault="006F332D" w:rsidP="009B529A">
      <w:pPr>
        <w:pStyle w:val="ListParagraph"/>
        <w:numPr>
          <w:ilvl w:val="1"/>
          <w:numId w:val="14"/>
        </w:numPr>
        <w:tabs>
          <w:tab w:val="clear" w:pos="680"/>
          <w:tab w:val="left" w:pos="540"/>
        </w:tabs>
        <w:ind w:left="1418" w:hanging="518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6F332D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ข้อมูลทางการเงินจำแนกตามกลุ่มผลิตภัณฑ์ของ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6F332D">
        <w:rPr>
          <w:rFonts w:ascii="Angsana New" w:hAnsi="Angsana New"/>
          <w:sz w:val="30"/>
          <w:szCs w:val="30"/>
          <w:cs/>
        </w:rPr>
        <w:t xml:space="preserve">บริษัทฯ </w:t>
      </w:r>
      <w:r w:rsidR="00E94163" w:rsidRPr="00E94163">
        <w:rPr>
          <w:rFonts w:ascii="Angsana New" w:hAnsi="Angsana New"/>
          <w:sz w:val="30"/>
          <w:szCs w:val="30"/>
          <w:cs/>
        </w:rPr>
        <w:t>สำหรับ</w:t>
      </w:r>
      <w:r w:rsidR="00AE3182">
        <w:rPr>
          <w:rFonts w:ascii="Angsana New" w:hAnsi="Angsana New" w:hint="cs"/>
          <w:sz w:val="30"/>
          <w:szCs w:val="30"/>
          <w:cs/>
        </w:rPr>
        <w:t xml:space="preserve">งวด </w:t>
      </w:r>
      <w:r w:rsidR="00F61820">
        <w:rPr>
          <w:rFonts w:ascii="Angsana New" w:hAnsi="Angsana New"/>
          <w:sz w:val="30"/>
          <w:szCs w:val="30"/>
        </w:rPr>
        <w:t>3</w:t>
      </w:r>
      <w:r w:rsidR="00F61820">
        <w:rPr>
          <w:rFonts w:ascii="Angsana New" w:hAnsi="Angsana New" w:hint="cs"/>
          <w:sz w:val="30"/>
          <w:szCs w:val="30"/>
          <w:cs/>
        </w:rPr>
        <w:t xml:space="preserve"> เดือน และ </w:t>
      </w:r>
      <w:r w:rsidR="00EB433F">
        <w:rPr>
          <w:rFonts w:ascii="Angsana New" w:hAnsi="Angsana New"/>
          <w:sz w:val="30"/>
          <w:szCs w:val="30"/>
        </w:rPr>
        <w:t>9</w:t>
      </w:r>
      <w:r w:rsidR="00AE3182">
        <w:rPr>
          <w:rFonts w:ascii="Angsana New" w:hAnsi="Angsana New"/>
          <w:sz w:val="30"/>
          <w:szCs w:val="30"/>
        </w:rPr>
        <w:t xml:space="preserve"> </w:t>
      </w:r>
      <w:r w:rsidR="00AE3182">
        <w:rPr>
          <w:rFonts w:ascii="Angsana New" w:hAnsi="Angsana New" w:hint="cs"/>
          <w:sz w:val="30"/>
          <w:szCs w:val="30"/>
          <w:cs/>
        </w:rPr>
        <w:t>เดือน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892A89">
        <w:rPr>
          <w:rFonts w:ascii="Angsana New" w:hAnsi="Angsana New"/>
          <w:sz w:val="30"/>
          <w:szCs w:val="30"/>
        </w:rPr>
        <w:t>3</w:t>
      </w:r>
      <w:r w:rsidR="00F61820">
        <w:rPr>
          <w:rFonts w:ascii="Angsana New" w:hAnsi="Angsana New"/>
          <w:sz w:val="30"/>
          <w:szCs w:val="30"/>
        </w:rPr>
        <w:t>0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</w:t>
      </w:r>
      <w:r w:rsidR="00EB433F">
        <w:rPr>
          <w:rFonts w:ascii="Angsana New" w:hAnsi="Angsana New" w:hint="cs"/>
          <w:sz w:val="30"/>
          <w:szCs w:val="30"/>
          <w:cs/>
        </w:rPr>
        <w:t>กันยายน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</w:t>
      </w:r>
      <w:r w:rsidR="00892A89">
        <w:rPr>
          <w:rFonts w:ascii="Angsana New" w:hAnsi="Angsana New"/>
          <w:sz w:val="30"/>
          <w:szCs w:val="30"/>
        </w:rPr>
        <w:t>256</w:t>
      </w:r>
      <w:r w:rsidR="00AE3182">
        <w:rPr>
          <w:rFonts w:ascii="Angsana New" w:hAnsi="Angsana New"/>
          <w:sz w:val="30"/>
          <w:szCs w:val="30"/>
        </w:rPr>
        <w:t>7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และ </w:t>
      </w:r>
      <w:r w:rsidR="00892A89">
        <w:rPr>
          <w:rFonts w:ascii="Angsana New" w:hAnsi="Angsana New"/>
          <w:sz w:val="30"/>
          <w:szCs w:val="30"/>
        </w:rPr>
        <w:t>256</w:t>
      </w:r>
      <w:r w:rsidR="00AE3182">
        <w:rPr>
          <w:rFonts w:ascii="Angsana New" w:hAnsi="Angsana New"/>
          <w:sz w:val="30"/>
          <w:szCs w:val="30"/>
        </w:rPr>
        <w:t>6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9439E8E" w14:textId="39E102E1" w:rsidR="004720F8" w:rsidRDefault="004720F8" w:rsidP="0054636C"/>
    <w:tbl>
      <w:tblPr>
        <w:tblStyle w:val="TableGrid"/>
        <w:tblW w:w="1484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07"/>
        <w:gridCol w:w="1865"/>
        <w:gridCol w:w="110"/>
        <w:gridCol w:w="1485"/>
        <w:gridCol w:w="108"/>
        <w:gridCol w:w="1485"/>
        <w:gridCol w:w="108"/>
        <w:gridCol w:w="1485"/>
        <w:gridCol w:w="108"/>
        <w:gridCol w:w="1485"/>
        <w:gridCol w:w="108"/>
        <w:gridCol w:w="1485"/>
        <w:gridCol w:w="108"/>
        <w:gridCol w:w="1490"/>
        <w:gridCol w:w="108"/>
        <w:gridCol w:w="1490"/>
        <w:gridCol w:w="108"/>
        <w:gridCol w:w="1490"/>
        <w:gridCol w:w="111"/>
      </w:tblGrid>
      <w:tr w:rsidR="001A765C" w:rsidRPr="00D24E40" w14:paraId="7B1EA1ED" w14:textId="77777777" w:rsidTr="00FF72C5">
        <w:trPr>
          <w:gridAfter w:val="1"/>
          <w:wAfter w:w="111" w:type="dxa"/>
          <w:trHeight w:val="360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FEBB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bookmarkStart w:id="18" w:name="_Hlk146547172"/>
          </w:p>
        </w:tc>
        <w:tc>
          <w:tcPr>
            <w:tcW w:w="127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2D1E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1A765C" w:rsidRPr="00D24E40" w14:paraId="5B862161" w14:textId="77777777" w:rsidTr="00FF72C5">
        <w:trPr>
          <w:gridAfter w:val="1"/>
          <w:wAfter w:w="111" w:type="dxa"/>
          <w:trHeight w:val="360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6EC9E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5C6B" w14:textId="6BBB4F02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1A765C" w:rsidRPr="00D24E40" w14:paraId="29F36A7C" w14:textId="77777777" w:rsidTr="00FF72C5">
        <w:trPr>
          <w:gridAfter w:val="1"/>
          <w:wAfter w:w="111" w:type="dxa"/>
          <w:trHeight w:val="360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5C08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77ED" w14:textId="760B4751" w:rsidR="0025029A" w:rsidRPr="00D24E40" w:rsidRDefault="00F500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3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>3</w:t>
            </w:r>
            <w:r w:rsidR="00F61820">
              <w:rPr>
                <w:sz w:val="24"/>
              </w:rPr>
              <w:t>0</w:t>
            </w:r>
            <w:r w:rsidRPr="00F500D7">
              <w:rPr>
                <w:sz w:val="24"/>
                <w:cs/>
              </w:rPr>
              <w:t xml:space="preserve"> </w:t>
            </w:r>
            <w:r w:rsidR="00EB433F">
              <w:rPr>
                <w:rFonts w:hint="cs"/>
                <w:sz w:val="24"/>
                <w:cs/>
              </w:rPr>
              <w:t>กันยายน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2567</w:t>
            </w:r>
          </w:p>
        </w:tc>
      </w:tr>
      <w:tr w:rsidR="00A35D08" w:rsidRPr="00D24E40" w14:paraId="07B6E914" w14:textId="77777777" w:rsidTr="00FF72C5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D10A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5D1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7AA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01BA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1ED2B18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E83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AB403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A68958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5B78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B8DC9C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F60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69C899F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E195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BC8F6F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14213" w:rsidRPr="00D24E40" w14:paraId="19308409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501A" w14:textId="77777777" w:rsidR="00114213" w:rsidRPr="00024677" w:rsidRDefault="00114213" w:rsidP="0011421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2E3" w14:textId="4A4254F5" w:rsidR="00114213" w:rsidRPr="005440B9" w:rsidRDefault="00BC373D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36</w:t>
            </w:r>
            <w:r w:rsidR="00442AE2" w:rsidRPr="00442AE2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610</w:t>
            </w:r>
            <w:r w:rsidR="00442AE2" w:rsidRPr="00442AE2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754</w:t>
            </w:r>
            <w:r w:rsidR="00442AE2" w:rsidRPr="00442AE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81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C8634" w14:textId="4C3B13F3" w:rsidR="00114213" w:rsidRPr="00024677" w:rsidRDefault="00BC373D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60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097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111</w:t>
            </w:r>
            <w:r w:rsidR="00E90480" w:rsidRPr="00E904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56DA2" w14:textId="719D7CD8" w:rsidR="00114213" w:rsidRPr="00024677" w:rsidRDefault="00BC373D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47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927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714</w:t>
            </w:r>
            <w:r w:rsidR="00E90480" w:rsidRPr="00E904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B932D" w14:textId="324F8B19" w:rsidR="00114213" w:rsidRPr="00024677" w:rsidRDefault="00BC373D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25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508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205</w:t>
            </w:r>
            <w:r w:rsidR="00E90480" w:rsidRPr="00E904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A0F72" w14:textId="5633A665" w:rsidR="00114213" w:rsidRPr="00024677" w:rsidRDefault="00BC373D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751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017</w:t>
            </w:r>
            <w:r w:rsidR="00E90480" w:rsidRPr="00E904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6A0B" w14:textId="4F1E917F" w:rsidR="00114213" w:rsidRPr="00024677" w:rsidRDefault="00BC373D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13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727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087</w:t>
            </w:r>
            <w:r w:rsidR="00E90480" w:rsidRPr="00E904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1BD5" w14:textId="11481257" w:rsidR="00114213" w:rsidRPr="00024677" w:rsidRDefault="00BC373D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53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816</w:t>
            </w:r>
            <w:r w:rsidR="00E90480" w:rsidRPr="00E904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CB38A" w14:textId="4997C97F" w:rsidR="00114213" w:rsidRPr="00024677" w:rsidRDefault="00BC373D" w:rsidP="00114213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189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675</w:t>
            </w:r>
            <w:r w:rsidR="00E90480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708</w:t>
            </w:r>
            <w:r w:rsidR="00E90480" w:rsidRPr="00E904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05</w:t>
            </w:r>
          </w:p>
        </w:tc>
      </w:tr>
      <w:tr w:rsidR="00155775" w:rsidRPr="00D24E40" w14:paraId="1BE8F3D0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0B02" w14:textId="77777777" w:rsidR="00155775" w:rsidRPr="00D24E40" w:rsidRDefault="00155775" w:rsidP="0015577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13F58" w14:textId="094F940B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>(28,182,842.35)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D0EF" w14:textId="546B203C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 xml:space="preserve"> (42,636,380.00)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742FB" w14:textId="2CC07012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 xml:space="preserve"> (34,116,145.56)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16F13" w14:textId="6D983269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 xml:space="preserve"> (19,045,999.62)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F0837" w14:textId="02D2D81D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 xml:space="preserve"> (3,797,808.67)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AF76D" w14:textId="6DB98EA6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 xml:space="preserve"> (9,246,280.50)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FB71" w14:textId="4F036887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51F27" w14:textId="44D8EA2C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137</w:t>
            </w:r>
            <w:r w:rsidRPr="00155775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025</w:t>
            </w:r>
            <w:r w:rsidRPr="00155775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456</w:t>
            </w:r>
            <w:r w:rsidRPr="0015577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70</w:t>
            </w:r>
            <w:r w:rsidRPr="0015577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55775" w:rsidRPr="00D24E40" w14:paraId="63BB1EB5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2177" w14:textId="77777777" w:rsidR="00155775" w:rsidRPr="00D24E40" w:rsidRDefault="00155775" w:rsidP="0015577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C732" w14:textId="7778308F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>8,427,912.46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9165" w14:textId="61E5FF6E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 xml:space="preserve">17,460,731.15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AAD6E" w14:textId="60596E36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 xml:space="preserve">13,811,569.40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C115A" w14:textId="6CFDD175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 xml:space="preserve">6,462,205.77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292F8" w14:textId="5D99B691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 xml:space="preserve">1,953,209.12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D15CD" w14:textId="4C5B174D" w:rsidR="00155775" w:rsidRPr="00D24E40" w:rsidRDefault="00155775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775">
              <w:rPr>
                <w:rFonts w:ascii="Angsana New" w:hAnsi="Angsana New"/>
                <w:sz w:val="24"/>
                <w:szCs w:val="24"/>
              </w:rPr>
              <w:t xml:space="preserve">4,480,806.68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A2DEA" w14:textId="64E5D685" w:rsidR="00155775" w:rsidRPr="00D24E40" w:rsidRDefault="00BC373D" w:rsidP="0015577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53</w:t>
            </w:r>
            <w:r w:rsidR="00155775" w:rsidRPr="00E90480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816</w:t>
            </w:r>
            <w:r w:rsidR="00155775" w:rsidRPr="00E904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05F0C" w14:textId="33A6580E" w:rsidR="00155775" w:rsidRPr="00D24E40" w:rsidRDefault="00BC373D" w:rsidP="0015577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52</w:t>
            </w:r>
            <w:r w:rsidR="00155775" w:rsidRPr="0015577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650</w:t>
            </w:r>
            <w:r w:rsidR="00155775" w:rsidRPr="0015577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251</w:t>
            </w:r>
            <w:r w:rsidR="00155775" w:rsidRPr="0015577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35</w:t>
            </w:r>
          </w:p>
        </w:tc>
      </w:tr>
      <w:tr w:rsidR="00A35D08" w:rsidRPr="00D24E40" w14:paraId="6B025419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5ED4F" w14:textId="77777777" w:rsidR="00BE59E9" w:rsidRPr="00D24E40" w:rsidRDefault="00BE59E9" w:rsidP="00BE59E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DA43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2053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EAEA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FF65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689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BA6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2E9A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B51EA" w14:textId="7E858496" w:rsidR="00BE59E9" w:rsidRPr="00D24E40" w:rsidRDefault="00BC373D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2</w:t>
            </w:r>
            <w:r w:rsidR="00952A68" w:rsidRPr="00952A68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161</w:t>
            </w:r>
            <w:r w:rsidR="00952A68" w:rsidRPr="00952A68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978</w:t>
            </w:r>
            <w:r w:rsidR="00952A68" w:rsidRPr="00952A6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67</w:t>
            </w:r>
          </w:p>
        </w:tc>
      </w:tr>
      <w:tr w:rsidR="00471655" w:rsidRPr="00A76AAC" w14:paraId="19CCEB89" w14:textId="77777777" w:rsidTr="00AD00F0">
        <w:trPr>
          <w:gridAfter w:val="1"/>
          <w:wAfter w:w="111" w:type="dxa"/>
          <w:trHeight w:val="288"/>
        </w:trPr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0CB8" w14:textId="57725517" w:rsidR="00E2748A" w:rsidRPr="002F1C04" w:rsidRDefault="00811843" w:rsidP="00E2748A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A211FF"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DD0B4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C4568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F9394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D64B8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D930D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F3A01" w14:textId="77777777" w:rsidR="00E2748A" w:rsidRPr="005440B9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121DD" w14:textId="1257E5A7" w:rsidR="00E2748A" w:rsidRPr="000F551E" w:rsidRDefault="00341923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4192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10</w:t>
            </w:r>
            <w:r w:rsidRPr="00341923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897</w:t>
            </w:r>
            <w:r w:rsidRPr="00341923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797</w:t>
            </w:r>
            <w:r w:rsidRPr="0034192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63</w:t>
            </w:r>
            <w:r w:rsidRPr="0034192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35D08" w:rsidRPr="00D24E40" w14:paraId="4FB4B42D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AED9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4B0F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6EB4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C9E9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CEF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0E4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B2D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076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6C874" w14:textId="67DFA5C8" w:rsidR="00BE59E9" w:rsidRPr="00D24E40" w:rsidRDefault="00817810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1781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21</w:t>
            </w:r>
            <w:r w:rsidRPr="00817810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557</w:t>
            </w:r>
            <w:r w:rsidRPr="00817810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166</w:t>
            </w:r>
            <w:r w:rsidRPr="0081781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15</w:t>
            </w:r>
            <w:r w:rsidRPr="0081781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35D08" w:rsidRPr="00D24E40" w14:paraId="185BCB43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03DD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31D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9F46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2905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9951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A0BB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1574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D53A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EC4AB" w14:textId="07F847D8" w:rsidR="00BE59E9" w:rsidRPr="00D24E40" w:rsidRDefault="00817810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1781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22</w:t>
            </w:r>
            <w:r w:rsidRPr="00817810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583</w:t>
            </w:r>
            <w:r w:rsidRPr="00817810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647</w:t>
            </w:r>
            <w:r w:rsidRPr="0081781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88</w:t>
            </w:r>
            <w:r w:rsidRPr="0081781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D6540" w:rsidRPr="00D24E40" w14:paraId="2D4BED3D" w14:textId="77777777" w:rsidTr="00AD00F0">
        <w:trPr>
          <w:gridAfter w:val="1"/>
          <w:wAfter w:w="111" w:type="dxa"/>
          <w:trHeight w:val="288"/>
        </w:trPr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3C04" w14:textId="64F53B0B" w:rsidR="002D6540" w:rsidRPr="002F1C04" w:rsidRDefault="00DF4003" w:rsidP="002D654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2D6540"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247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CE037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288E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AE77B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EF9D5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310EF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D7AC7" w14:textId="3079F838" w:rsidR="002D6540" w:rsidRPr="00D24E40" w:rsidRDefault="002F6816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F681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226</w:t>
            </w:r>
            <w:r w:rsidRPr="002F6816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381</w:t>
            </w:r>
            <w:r w:rsidRPr="002F681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64</w:t>
            </w:r>
            <w:r w:rsidRPr="002F681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35D08" w:rsidRPr="00D24E40" w14:paraId="26F4F2C0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FD2F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5E93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11C8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F50C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C0E3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9EE8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FB06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ECAE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A4925" w14:textId="0C907CEE" w:rsidR="00BE59E9" w:rsidRPr="00D24E40" w:rsidRDefault="00BC373D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119</w:t>
            </w:r>
            <w:r w:rsidR="00D923BB" w:rsidRPr="00D923BB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869</w:t>
            </w:r>
            <w:r w:rsidR="00D923BB" w:rsidRPr="00D923B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37</w:t>
            </w:r>
          </w:p>
        </w:tc>
      </w:tr>
      <w:tr w:rsidR="00A35D08" w:rsidRPr="00D24E40" w14:paraId="31E40423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6F37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4650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575E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9C2E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9421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93AB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F19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84AD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CBB8E" w14:textId="376B43E7" w:rsidR="00BE59E9" w:rsidRPr="00D24E40" w:rsidRDefault="00D923BB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923B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</w:t>
            </w:r>
            <w:r w:rsidRPr="00D923BB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870</w:t>
            </w:r>
            <w:r w:rsidRPr="00D923BB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975</w:t>
            </w:r>
            <w:r w:rsidRPr="00D923B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42</w:t>
            </w:r>
            <w:r w:rsidRPr="00D923B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35D08" w:rsidRPr="00D24E40" w14:paraId="60E4C9BD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8C7B" w14:textId="53130702" w:rsidR="00BE59E9" w:rsidRPr="00D24E40" w:rsidRDefault="00D923BB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BE59E9"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D156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A547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79A2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2594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7198F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C620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9BA01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17DD3" w14:textId="28DD67FD" w:rsidR="00BE59E9" w:rsidRPr="00D24E40" w:rsidRDefault="00D923BB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923B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</w:t>
            </w:r>
            <w:r w:rsidRPr="00D923BB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977</w:t>
            </w:r>
            <w:r w:rsidRPr="00D923BB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487</w:t>
            </w:r>
            <w:r w:rsidRPr="00D923B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69</w:t>
            </w:r>
            <w:r w:rsidRPr="00D923B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D6540" w:rsidRPr="00D24E40" w14:paraId="46C92AA5" w14:textId="77777777" w:rsidTr="00AD00F0">
        <w:trPr>
          <w:gridAfter w:val="1"/>
          <w:wAfter w:w="111" w:type="dxa"/>
          <w:trHeight w:val="288"/>
        </w:trPr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7F78" w14:textId="41CA2205" w:rsidR="002D6540" w:rsidRPr="00D24E40" w:rsidRDefault="002D6540" w:rsidP="002D654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AC2C9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F689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C6550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77C96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36E1E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456C0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10C7E" w14:textId="6E8741CE" w:rsidR="002D6540" w:rsidRPr="00D24E40" w:rsidRDefault="00BC373D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288</w:t>
            </w:r>
            <w:r w:rsidR="00D923BB" w:rsidRPr="00D923BB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516</w:t>
            </w:r>
            <w:r w:rsidR="00D923BB" w:rsidRPr="00D923B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A35D08" w:rsidRPr="00D24E40" w14:paraId="61DBD119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D2DC" w14:textId="3DBA21A7" w:rsidR="00BE59E9" w:rsidRPr="00D24E40" w:rsidRDefault="00FF72C5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BE59E9"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</w:t>
            </w:r>
            <w:r w:rsidR="00AE31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7105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BED2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670B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03F5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A619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EC32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1C58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47AE6" w14:textId="691A082C" w:rsidR="00BE59E9" w:rsidRPr="00014966" w:rsidRDefault="00FF72C5" w:rsidP="0043734E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F72C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</w:t>
            </w:r>
            <w:r w:rsidRPr="00FF72C5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688</w:t>
            </w:r>
            <w:r w:rsidRPr="00FF72C5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971</w:t>
            </w:r>
            <w:r w:rsidRPr="00FF72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38</w:t>
            </w:r>
            <w:r w:rsidRPr="00FF72C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35D08" w:rsidRPr="00D24E40" w14:paraId="3D6120D8" w14:textId="77777777" w:rsidTr="00FF72C5">
        <w:trPr>
          <w:gridAfter w:val="1"/>
          <w:wAfter w:w="111" w:type="dxa"/>
          <w:trHeight w:val="117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9C8D" w14:textId="77777777" w:rsidR="00BE59E9" w:rsidRPr="00D24E40" w:rsidRDefault="00BE59E9" w:rsidP="00BE59E9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995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ADA2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FD68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589A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F9821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BDB37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5B3C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EE197" w14:textId="77777777" w:rsidR="00BE59E9" w:rsidRPr="00D24E40" w:rsidRDefault="00BE59E9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69AB" w:rsidRPr="00D24E40" w14:paraId="753A7CDC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5C0C8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88F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D43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CD8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C663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938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EB767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DE2E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E7CE7" w14:textId="0E570BE8" w:rsidR="00BE59E9" w:rsidRPr="00BA2540" w:rsidRDefault="00BC373D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407</w:t>
            </w:r>
            <w:r w:rsidR="00FF72C5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250</w:t>
            </w:r>
            <w:r w:rsidR="00FF72C5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780</w:t>
            </w:r>
            <w:r w:rsidR="00FF72C5" w:rsidRPr="00331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5440B9" w:rsidRPr="00D24E40" w14:paraId="002A4A71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5070B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2C6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4B7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5BE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EFC9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26B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3B36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C5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B884" w14:textId="294DABE1" w:rsidR="00BE59E9" w:rsidRPr="00BA2540" w:rsidRDefault="00BC373D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588</w:t>
            </w:r>
            <w:r w:rsidR="00FF72C5" w:rsidRPr="00D62689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231</w:t>
            </w:r>
            <w:r w:rsidR="00FF72C5" w:rsidRPr="00D62689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510</w:t>
            </w:r>
            <w:r w:rsidR="00FF72C5" w:rsidRPr="00D6268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03</w:t>
            </w:r>
          </w:p>
        </w:tc>
      </w:tr>
      <w:tr w:rsidR="005440B9" w:rsidRPr="00A321E4" w14:paraId="03D932C9" w14:textId="77777777" w:rsidTr="00AD00F0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68426" w14:textId="77777777" w:rsidR="00BE59E9" w:rsidRPr="00D24E40" w:rsidRDefault="00BE59E9" w:rsidP="00BE59E9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8A15C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342E1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98044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A71F7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2F296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4707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E858D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639ED" w14:textId="71FF1BC8" w:rsidR="00BE59E9" w:rsidRPr="00A321E4" w:rsidRDefault="00BC373D" w:rsidP="00437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995</w:t>
            </w:r>
            <w:r w:rsidR="00FF72C5" w:rsidRPr="00D62689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482</w:t>
            </w:r>
            <w:r w:rsidR="00FF72C5" w:rsidRPr="00D62689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290</w:t>
            </w:r>
            <w:r w:rsidR="00FF72C5" w:rsidRPr="00D6268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93</w:t>
            </w:r>
          </w:p>
        </w:tc>
      </w:tr>
      <w:tr w:rsidR="00CB1AC5" w:rsidRPr="00D24E40" w14:paraId="003697B8" w14:textId="77777777" w:rsidTr="00FF72C5">
        <w:trPr>
          <w:gridBefore w:val="1"/>
          <w:wBefore w:w="107" w:type="dxa"/>
          <w:trHeight w:val="360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F40E3" w14:textId="77777777" w:rsidR="00CB1AC5" w:rsidRPr="00D24E40" w:rsidRDefault="00CB1AC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27BE" w14:textId="77777777" w:rsidR="00CB1AC5" w:rsidRPr="00D24E40" w:rsidRDefault="00CB1AC5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CB1AC5" w:rsidRPr="00D24E40" w14:paraId="74917D41" w14:textId="77777777" w:rsidTr="00FF72C5">
        <w:trPr>
          <w:gridBefore w:val="1"/>
          <w:wBefore w:w="107" w:type="dxa"/>
          <w:trHeight w:val="360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70C57" w14:textId="77777777" w:rsidR="00CB1AC5" w:rsidRPr="00D24E40" w:rsidRDefault="00CB1AC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3CAD" w14:textId="77777777" w:rsidR="00CB1AC5" w:rsidRPr="00D24E40" w:rsidRDefault="00CB1AC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CB1AC5" w:rsidRPr="00D24E40" w14:paraId="4F6CFF0C" w14:textId="77777777" w:rsidTr="00FF72C5">
        <w:trPr>
          <w:gridBefore w:val="1"/>
          <w:wBefore w:w="107" w:type="dxa"/>
          <w:trHeight w:val="360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F209A" w14:textId="77777777" w:rsidR="00CB1AC5" w:rsidRPr="00D24E40" w:rsidRDefault="00CB1AC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25C56" w14:textId="6EEC3514" w:rsidR="00CB1AC5" w:rsidRPr="00D24E40" w:rsidRDefault="00CB1AC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3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>30</w:t>
            </w:r>
            <w:r w:rsidRPr="00F500D7">
              <w:rPr>
                <w:sz w:val="24"/>
                <w:cs/>
              </w:rPr>
              <w:t xml:space="preserve"> </w:t>
            </w:r>
            <w:r w:rsidR="00E75752">
              <w:rPr>
                <w:rFonts w:hint="cs"/>
                <w:sz w:val="24"/>
                <w:cs/>
              </w:rPr>
              <w:t>กันยายน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2567</w:t>
            </w:r>
          </w:p>
        </w:tc>
      </w:tr>
      <w:tr w:rsidR="00CB1AC5" w:rsidRPr="00D24E40" w14:paraId="1E33EDA8" w14:textId="77777777" w:rsidTr="00FF72C5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144DB" w14:textId="77777777" w:rsidR="00CB1AC5" w:rsidRPr="00D24E40" w:rsidRDefault="00CB1AC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B42B4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AAF42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55D7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8C3CAEF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D04A5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82C44" w14:textId="77777777" w:rsidR="00CB1AC5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F87367E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2817A" w14:textId="77777777" w:rsidR="00CB1AC5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5F6DE8FB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FBFDA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23BFB96E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98363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727218F2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B1AC5" w:rsidRPr="00D24E40" w14:paraId="62BF2627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115AE" w14:textId="77777777" w:rsidR="00CB1AC5" w:rsidRPr="00024677" w:rsidRDefault="00CB1AC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9145" w14:textId="7204DDD8" w:rsidR="00CB1AC5" w:rsidRPr="005440B9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36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610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754</w:t>
            </w:r>
            <w:r w:rsidR="007C085F" w:rsidRPr="007C085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81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6F4D6" w14:textId="582B50CA" w:rsidR="00CB1AC5" w:rsidRPr="00024677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60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097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111</w:t>
            </w:r>
            <w:r w:rsidR="007C085F" w:rsidRPr="007C085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B7775" w14:textId="05E43A3E" w:rsidR="00CB1AC5" w:rsidRPr="00024677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47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927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714</w:t>
            </w:r>
            <w:r w:rsidR="007C085F" w:rsidRPr="007C085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8271" w14:textId="1B657A4E" w:rsidR="00CB1AC5" w:rsidRPr="00024677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25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508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205</w:t>
            </w:r>
            <w:r w:rsidR="007C085F" w:rsidRPr="007C085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31911" w14:textId="04B26729" w:rsidR="00CB1AC5" w:rsidRPr="00024677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751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017</w:t>
            </w:r>
            <w:r w:rsidR="007C085F" w:rsidRPr="007C085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904C" w14:textId="30D98324" w:rsidR="00CB1AC5" w:rsidRPr="00024677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13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727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087</w:t>
            </w:r>
            <w:r w:rsidR="007C085F" w:rsidRPr="007C085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7578" w14:textId="502510D7" w:rsidR="00CB1AC5" w:rsidRPr="00024677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53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816</w:t>
            </w:r>
            <w:r w:rsidR="007C085F" w:rsidRPr="007C085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06FD5" w14:textId="7E6EAAAB" w:rsidR="00CB1AC5" w:rsidRPr="00024677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189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675</w:t>
            </w:r>
            <w:r w:rsidR="007C085F" w:rsidRPr="007C085F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708</w:t>
            </w:r>
            <w:r w:rsidR="007C085F" w:rsidRPr="007C085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05</w:t>
            </w:r>
          </w:p>
        </w:tc>
      </w:tr>
      <w:tr w:rsidR="008E0D7C" w:rsidRPr="00D24E40" w14:paraId="25900CF3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95F6" w14:textId="77777777" w:rsidR="008E0D7C" w:rsidRPr="00D24E40" w:rsidRDefault="008E0D7C" w:rsidP="008E0D7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0D882" w14:textId="55020D23" w:rsidR="008E0D7C" w:rsidRPr="00D24E40" w:rsidRDefault="008E0D7C" w:rsidP="00437B3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E0D7C">
              <w:rPr>
                <w:rFonts w:ascii="Angsana New" w:hAnsi="Angsana New"/>
                <w:sz w:val="24"/>
                <w:szCs w:val="24"/>
              </w:rPr>
              <w:t xml:space="preserve"> (27,961,428.86)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EBA69" w14:textId="1D0779B6" w:rsidR="008E0D7C" w:rsidRPr="00D24E40" w:rsidRDefault="00A14E15" w:rsidP="00437B3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14E15">
              <w:rPr>
                <w:rFonts w:ascii="Angsana New" w:hAnsi="Angsana New"/>
                <w:sz w:val="24"/>
                <w:szCs w:val="24"/>
              </w:rPr>
              <w:t>(42,636,380.00)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170C" w14:textId="4BB22C63" w:rsidR="008E0D7C" w:rsidRPr="00D24E40" w:rsidRDefault="008E0D7C" w:rsidP="00437B3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E0D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14E15" w:rsidRPr="00A14E15">
              <w:rPr>
                <w:rFonts w:ascii="Angsana New" w:hAnsi="Angsana New"/>
                <w:sz w:val="24"/>
                <w:szCs w:val="24"/>
              </w:rPr>
              <w:t xml:space="preserve"> (34,116,145.56)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B1D72" w14:textId="641AF1B4" w:rsidR="008E0D7C" w:rsidRPr="00D24E40" w:rsidRDefault="008E0D7C" w:rsidP="00437B3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E0D7C">
              <w:rPr>
                <w:rFonts w:ascii="Angsana New" w:hAnsi="Angsana New"/>
                <w:sz w:val="24"/>
                <w:szCs w:val="24"/>
              </w:rPr>
              <w:t xml:space="preserve"> (19,045,999.62)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58272" w14:textId="37DAE89F" w:rsidR="008E0D7C" w:rsidRPr="00D24E40" w:rsidRDefault="008E0D7C" w:rsidP="00437B3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E0D7C">
              <w:rPr>
                <w:rFonts w:ascii="Angsana New" w:hAnsi="Angsana New"/>
                <w:sz w:val="24"/>
                <w:szCs w:val="24"/>
              </w:rPr>
              <w:t xml:space="preserve"> (3,797,808.67)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15B3" w14:textId="7AEB81AE" w:rsidR="008E0D7C" w:rsidRPr="00D24E40" w:rsidRDefault="008E0D7C" w:rsidP="008E0D7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E0D7C">
              <w:rPr>
                <w:rFonts w:ascii="Angsana New" w:hAnsi="Angsana New"/>
                <w:sz w:val="24"/>
                <w:szCs w:val="24"/>
              </w:rPr>
              <w:t xml:space="preserve"> (9,246,280.50)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360A" w14:textId="31A7DB93" w:rsidR="008E0D7C" w:rsidRPr="00D24E40" w:rsidRDefault="008E0D7C" w:rsidP="008E0D7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E0D7C">
              <w:rPr>
                <w:rFonts w:ascii="Angsana New" w:hAnsi="Angsana New"/>
                <w:sz w:val="24"/>
                <w:szCs w:val="24"/>
              </w:rPr>
              <w:t xml:space="preserve">                          -   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8F873" w14:textId="738AA1B8" w:rsidR="008E0D7C" w:rsidRPr="00D24E40" w:rsidRDefault="008E0D7C" w:rsidP="00437B3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E0D7C">
              <w:rPr>
                <w:rFonts w:ascii="Angsana New" w:hAnsi="Angsana New"/>
                <w:sz w:val="24"/>
                <w:szCs w:val="24"/>
              </w:rPr>
              <w:t xml:space="preserve">   (136,804,043.21)</w:t>
            </w:r>
          </w:p>
        </w:tc>
      </w:tr>
      <w:tr w:rsidR="00166808" w:rsidRPr="00D24E40" w14:paraId="646F63F6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D9075" w14:textId="77777777" w:rsidR="00166808" w:rsidRPr="00D24E40" w:rsidRDefault="00166808" w:rsidP="0016680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BAB9A" w14:textId="288858DF" w:rsidR="00166808" w:rsidRPr="00D24E40" w:rsidRDefault="00166808" w:rsidP="00166808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66808">
              <w:rPr>
                <w:rFonts w:ascii="Angsana New" w:hAnsi="Angsana New"/>
                <w:sz w:val="24"/>
                <w:szCs w:val="24"/>
              </w:rPr>
              <w:t xml:space="preserve">8,649,325.95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2F748" w14:textId="7E921A37" w:rsidR="00166808" w:rsidRPr="00D24E40" w:rsidRDefault="00166808" w:rsidP="00166808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66808">
              <w:rPr>
                <w:rFonts w:ascii="Angsana New" w:hAnsi="Angsana New"/>
                <w:sz w:val="24"/>
                <w:szCs w:val="24"/>
              </w:rPr>
              <w:t>17,460,731.1</w:t>
            </w:r>
            <w:r w:rsidR="00A14E1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551CF" w14:textId="5CEE1702" w:rsidR="00166808" w:rsidRPr="00D24E40" w:rsidRDefault="00166808" w:rsidP="00166808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166808">
              <w:rPr>
                <w:rFonts w:ascii="Angsana New" w:hAnsi="Angsana New"/>
                <w:sz w:val="24"/>
                <w:szCs w:val="24"/>
              </w:rPr>
              <w:t>13,811,569.4</w:t>
            </w:r>
            <w:r w:rsidR="00A14E15">
              <w:rPr>
                <w:rFonts w:ascii="Angsana New" w:hAnsi="Angsana New"/>
                <w:sz w:val="24"/>
                <w:szCs w:val="24"/>
              </w:rPr>
              <w:t>0</w:t>
            </w:r>
            <w:r w:rsidRPr="0016680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04512" w14:textId="2F41ADB2" w:rsidR="00166808" w:rsidRPr="00D24E40" w:rsidRDefault="00166808" w:rsidP="00166808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66808">
              <w:rPr>
                <w:rFonts w:ascii="Angsana New" w:hAnsi="Angsana New"/>
                <w:sz w:val="24"/>
                <w:szCs w:val="24"/>
              </w:rPr>
              <w:t xml:space="preserve">6,462,205.77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69954" w14:textId="05B15E9C" w:rsidR="00166808" w:rsidRPr="00D24E40" w:rsidRDefault="00166808" w:rsidP="00166808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66808">
              <w:rPr>
                <w:rFonts w:ascii="Angsana New" w:hAnsi="Angsana New"/>
                <w:sz w:val="24"/>
                <w:szCs w:val="24"/>
              </w:rPr>
              <w:t xml:space="preserve">1,953,209.12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2AE5" w14:textId="00872B17" w:rsidR="00166808" w:rsidRPr="00D24E40" w:rsidRDefault="00166808" w:rsidP="00166808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66808">
              <w:rPr>
                <w:rFonts w:ascii="Angsana New" w:hAnsi="Angsana New"/>
                <w:sz w:val="24"/>
                <w:szCs w:val="24"/>
              </w:rPr>
              <w:t xml:space="preserve">4,480,806.68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B64F0" w14:textId="204E99D4" w:rsidR="00166808" w:rsidRPr="00D24E40" w:rsidRDefault="00BC373D" w:rsidP="00166808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53</w:t>
            </w:r>
            <w:r w:rsidR="00166808" w:rsidRPr="00833E0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816</w:t>
            </w:r>
            <w:r w:rsidR="00166808" w:rsidRPr="00833E0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C2B8B" w14:textId="527072B5" w:rsidR="00166808" w:rsidRPr="00D24E40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52</w:t>
            </w:r>
            <w:r w:rsidR="00166808" w:rsidRPr="00166808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871</w:t>
            </w:r>
            <w:r w:rsidR="00166808" w:rsidRPr="00166808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664</w:t>
            </w:r>
            <w:r w:rsidR="00166808" w:rsidRPr="001668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84</w:t>
            </w:r>
          </w:p>
        </w:tc>
      </w:tr>
      <w:tr w:rsidR="00CB1AC5" w:rsidRPr="00D24E40" w14:paraId="585884D6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C6DC" w14:textId="77777777" w:rsidR="00CB1AC5" w:rsidRPr="00D24E40" w:rsidRDefault="00CB1AC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BAE60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D8B8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E1D59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8A35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0244A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D0E3C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80E75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F5F52" w14:textId="4369F5AC" w:rsidR="00CB1AC5" w:rsidRPr="00D24E40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</w:t>
            </w:r>
            <w:r w:rsidR="00833E0D" w:rsidRPr="00833E0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975</w:t>
            </w:r>
            <w:r w:rsidR="00833E0D" w:rsidRPr="00833E0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169</w:t>
            </w:r>
            <w:r w:rsidR="00833E0D" w:rsidRPr="00833E0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93</w:t>
            </w:r>
          </w:p>
        </w:tc>
      </w:tr>
      <w:tr w:rsidR="00CB1AC5" w:rsidRPr="00A76AAC" w14:paraId="46155F15" w14:textId="77777777" w:rsidTr="003928C9">
        <w:trPr>
          <w:gridBefore w:val="1"/>
          <w:wBefore w:w="107" w:type="dxa"/>
          <w:trHeight w:val="288"/>
        </w:trPr>
        <w:tc>
          <w:tcPr>
            <w:tcW w:w="3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CDA7C" w14:textId="66F5940E" w:rsidR="00CB1AC5" w:rsidRPr="002F1C04" w:rsidRDefault="00811843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CB1AC5"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6B19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7F94C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3B3B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29540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49862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6C32A" w14:textId="77777777" w:rsidR="00CB1AC5" w:rsidRPr="005440B9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9FAC0" w14:textId="3814C1B9" w:rsidR="00CB1AC5" w:rsidRPr="000F551E" w:rsidRDefault="00833E0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33E0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10</w:t>
            </w:r>
            <w:r w:rsidRPr="00833E0D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873</w:t>
            </w:r>
            <w:r w:rsidRPr="00833E0D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252</w:t>
            </w:r>
            <w:r w:rsidRPr="00833E0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20</w:t>
            </w:r>
            <w:r w:rsidRPr="00833E0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B1AC5" w:rsidRPr="00D24E40" w14:paraId="381FC335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D7F79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00C6F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A097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9FFE9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B53DB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CB399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2F9E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0BF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D2421" w14:textId="4B5637BA" w:rsidR="00CB1AC5" w:rsidRPr="00D24E40" w:rsidRDefault="00A33359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3335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21</w:t>
            </w:r>
            <w:r w:rsidRPr="00A33359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557</w:t>
            </w:r>
            <w:r w:rsidRPr="00A33359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166</w:t>
            </w:r>
            <w:r w:rsidRPr="00A333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15</w:t>
            </w:r>
            <w:r w:rsidRPr="00A3335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B1AC5" w:rsidRPr="00D24E40" w14:paraId="166D8472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08B17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4CC19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68D4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6F7D2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E060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968F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ED2C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681FB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56196" w14:textId="216C39D6" w:rsidR="00CB1AC5" w:rsidRPr="00D24E40" w:rsidRDefault="00A33359" w:rsidP="00437B3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3335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22</w:t>
            </w:r>
            <w:r w:rsidRPr="00A33359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059</w:t>
            </w:r>
            <w:r w:rsidRPr="00A33359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699</w:t>
            </w:r>
            <w:r w:rsidRPr="00A333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77</w:t>
            </w:r>
            <w:r w:rsidRPr="00A3335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B1AC5" w:rsidRPr="00D24E40" w14:paraId="23864C6D" w14:textId="77777777" w:rsidTr="003928C9">
        <w:trPr>
          <w:gridBefore w:val="1"/>
          <w:wBefore w:w="107" w:type="dxa"/>
          <w:trHeight w:val="288"/>
        </w:trPr>
        <w:tc>
          <w:tcPr>
            <w:tcW w:w="3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ED1CD" w14:textId="77777777" w:rsidR="00CB1AC5" w:rsidRPr="002F1C0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3446B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49762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08BA0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9713C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EB2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F27A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06457" w14:textId="54CBEA17" w:rsidR="00CB1AC5" w:rsidRPr="00D24E40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356</w:t>
            </w:r>
            <w:r w:rsidR="006107EA" w:rsidRPr="006107EA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716</w:t>
            </w:r>
            <w:r w:rsidR="006107EA" w:rsidRPr="006107E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CB1AC5" w:rsidRPr="00D24E40" w14:paraId="5880AF20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EBDDF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710C5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B19AE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4DFF5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0993E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38DD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4E19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F6D7F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85C7B" w14:textId="4CFD4CFC" w:rsidR="00CB1AC5" w:rsidRPr="00D24E40" w:rsidRDefault="00BC373D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117</w:t>
            </w:r>
            <w:r w:rsidR="006107EA" w:rsidRPr="006107EA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218</w:t>
            </w:r>
            <w:r w:rsidR="006107EA" w:rsidRPr="006107E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CB1AC5" w:rsidRPr="00D24E40" w14:paraId="47EA5F3A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53A9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56FF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4E39E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D0788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6ABCC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97E3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BB3EF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2BB4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687F4" w14:textId="2ADFD913" w:rsidR="00CB1AC5" w:rsidRPr="00D24E40" w:rsidRDefault="006107EA" w:rsidP="00437B3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107E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</w:t>
            </w:r>
            <w:r w:rsidRPr="006107EA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870</w:t>
            </w:r>
            <w:r w:rsidRPr="006107EA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975</w:t>
            </w:r>
            <w:r w:rsidRPr="006107E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42</w:t>
            </w:r>
            <w:r w:rsidRPr="006107E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B1AC5" w:rsidRPr="00D24E40" w14:paraId="236AAFB4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407C5" w14:textId="7F6269F9" w:rsidR="00CB1AC5" w:rsidRPr="00D24E40" w:rsidRDefault="00833E0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</w:t>
            </w:r>
            <w:r w:rsidR="006107E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ุน</w:t>
            </w:r>
            <w:r w:rsidR="00CB1AC5"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ABFE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192C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8D885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76CAA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8375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00734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13EB7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FD0D0" w14:textId="676CA8ED" w:rsidR="00CB1AC5" w:rsidRPr="00D24E40" w:rsidRDefault="007D4FF7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D4FF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</w:t>
            </w:r>
            <w:r w:rsidRPr="007D4FF7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397</w:t>
            </w:r>
            <w:r w:rsidRPr="007D4FF7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039</w:t>
            </w:r>
            <w:r w:rsidRPr="007D4FF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87</w:t>
            </w:r>
            <w:r w:rsidRPr="007D4FF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B1AC5" w:rsidRPr="00D24E40" w14:paraId="65CB469B" w14:textId="77777777" w:rsidTr="003928C9">
        <w:trPr>
          <w:gridBefore w:val="1"/>
          <w:wBefore w:w="107" w:type="dxa"/>
          <w:trHeight w:val="288"/>
        </w:trPr>
        <w:tc>
          <w:tcPr>
            <w:tcW w:w="3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54D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D51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E699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4A3B7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96B42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4C3A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1CCAE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61D34" w14:textId="716C3161" w:rsidR="00CB1AC5" w:rsidRPr="00D24E40" w:rsidRDefault="00BC373D" w:rsidP="00437B3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272</w:t>
            </w:r>
            <w:r w:rsidR="007D4FF7" w:rsidRPr="007D4FF7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254</w:t>
            </w:r>
            <w:r w:rsidR="007D4FF7" w:rsidRPr="007D4FF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29</w:t>
            </w:r>
          </w:p>
        </w:tc>
      </w:tr>
      <w:tr w:rsidR="00CB1AC5" w:rsidRPr="00D24E40" w14:paraId="47DCC80D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085BF" w14:textId="12E08718" w:rsidR="00CB1AC5" w:rsidRPr="00D24E40" w:rsidRDefault="00833E0D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CB1AC5"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</w:t>
            </w:r>
            <w:r w:rsidR="00CB1AC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7B74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EA57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E8014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43B6F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8E5B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0A560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500D5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DC49F" w14:textId="30A0A696" w:rsidR="00CB1AC5" w:rsidRPr="00014966" w:rsidRDefault="007D4FF7" w:rsidP="00437B32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D4FF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</w:t>
            </w:r>
            <w:r w:rsidRPr="007D4FF7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124</w:t>
            </w:r>
            <w:r w:rsidRPr="007D4FF7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785</w:t>
            </w:r>
            <w:r w:rsidRPr="007D4FF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58</w:t>
            </w:r>
            <w:r w:rsidRPr="007D4FF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B1AC5" w:rsidRPr="00D24E40" w14:paraId="526B71E8" w14:textId="77777777" w:rsidTr="00FF72C5">
        <w:trPr>
          <w:gridBefore w:val="1"/>
          <w:wBefore w:w="107" w:type="dxa"/>
          <w:trHeight w:val="117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36EB7" w14:textId="77777777" w:rsidR="00CB1AC5" w:rsidRPr="00D24E40" w:rsidRDefault="00CB1AC5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B5412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51E7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E9299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AC97B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03B9E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DE42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A7D38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8EC1" w14:textId="77777777" w:rsidR="00CB1AC5" w:rsidRPr="00D24E40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AC5" w:rsidRPr="00D24E40" w14:paraId="0BB8D690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DAB6B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6156A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072E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CBC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6AD44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1D0B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9DA1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0174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A26B" w14:textId="03504BA8" w:rsidR="00CB1AC5" w:rsidRPr="00BA2540" w:rsidRDefault="007D4FF7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D618B">
              <w:rPr>
                <w:rFonts w:ascii="Angsana New" w:hAnsi="Angsana New"/>
                <w:sz w:val="24"/>
                <w:szCs w:val="24"/>
              </w:rPr>
              <w:t>248,006,039.16</w:t>
            </w:r>
          </w:p>
        </w:tc>
      </w:tr>
      <w:tr w:rsidR="00CB1AC5" w:rsidRPr="00D24E40" w14:paraId="0ABF4DEC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C172C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CA0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311B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5D79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C7C37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64B6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6BCC0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3FCE7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D3CF" w14:textId="3A731505" w:rsidR="00CB1AC5" w:rsidRPr="00BA2540" w:rsidRDefault="007D4FF7" w:rsidP="00437B3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1B1B">
              <w:rPr>
                <w:rFonts w:ascii="Angsana New" w:hAnsi="Angsana New"/>
                <w:sz w:val="24"/>
                <w:szCs w:val="24"/>
              </w:rPr>
              <w:t>741,647,748.19</w:t>
            </w:r>
          </w:p>
        </w:tc>
      </w:tr>
      <w:tr w:rsidR="00CB1AC5" w:rsidRPr="00A321E4" w14:paraId="2CEDDF27" w14:textId="77777777" w:rsidTr="003928C9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D002B" w14:textId="77777777" w:rsidR="00CB1AC5" w:rsidRPr="00D24E40" w:rsidRDefault="00CB1AC5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C5C9F" w14:textId="77777777" w:rsidR="00CB1AC5" w:rsidRPr="00D24E40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A01EC" w14:textId="77777777" w:rsidR="00CB1AC5" w:rsidRPr="00D24E40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8A37C" w14:textId="77777777" w:rsidR="00CB1AC5" w:rsidRPr="00D24E40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4A37D" w14:textId="77777777" w:rsidR="00CB1AC5" w:rsidRPr="00D24E40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0CB46" w14:textId="77777777" w:rsidR="00CB1AC5" w:rsidRPr="00D24E40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3269B" w14:textId="77777777" w:rsidR="00CB1AC5" w:rsidRPr="006C3EF4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CCA8B" w14:textId="77777777" w:rsidR="00CB1AC5" w:rsidRPr="006C3EF4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32637" w14:textId="6BFA2201" w:rsidR="00CB1AC5" w:rsidRPr="00A321E4" w:rsidRDefault="007D4FF7" w:rsidP="00437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1B1B">
              <w:rPr>
                <w:rFonts w:ascii="Angsana New" w:hAnsi="Angsana New"/>
                <w:sz w:val="24"/>
                <w:szCs w:val="24"/>
              </w:rPr>
              <w:t>989,653,787.35</w:t>
            </w:r>
          </w:p>
        </w:tc>
      </w:tr>
    </w:tbl>
    <w:p w14:paraId="4D98F86D" w14:textId="77777777" w:rsidR="006F6EBD" w:rsidRDefault="006F6EBD"/>
    <w:p w14:paraId="34213D86" w14:textId="77777777" w:rsidR="00C82DB3" w:rsidRDefault="00C82DB3"/>
    <w:tbl>
      <w:tblPr>
        <w:tblStyle w:val="TableGrid"/>
        <w:tblW w:w="1487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2088"/>
        <w:gridCol w:w="1598"/>
        <w:gridCol w:w="1598"/>
        <w:gridCol w:w="1598"/>
        <w:gridCol w:w="1598"/>
        <w:gridCol w:w="1598"/>
        <w:gridCol w:w="1598"/>
        <w:gridCol w:w="1598"/>
        <w:gridCol w:w="1601"/>
      </w:tblGrid>
      <w:tr w:rsidR="00C419D0" w:rsidRPr="00D24E40" w14:paraId="39E244B8" w14:textId="77777777" w:rsidTr="00C419D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39887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7F7618" w14:textId="77777777" w:rsidR="00C419D0" w:rsidRPr="00D24E40" w:rsidRDefault="00C419D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C419D0" w:rsidRPr="00D24E40" w14:paraId="574C065B" w14:textId="77777777" w:rsidTr="00C419D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3240E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3B056D" w14:textId="52DF1A1F" w:rsidR="00C419D0" w:rsidRPr="00D24E40" w:rsidRDefault="00C419D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C419D0" w:rsidRPr="00D24E40" w14:paraId="0BDD7DCF" w14:textId="77777777" w:rsidTr="00C419D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B025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1E422D" w14:textId="20471DED" w:rsidR="00C419D0" w:rsidRPr="00D24E40" w:rsidRDefault="00C419D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3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 xml:space="preserve">30 </w:t>
            </w:r>
            <w:r w:rsidR="00E75752">
              <w:rPr>
                <w:rFonts w:hint="cs"/>
                <w:sz w:val="24"/>
                <w:cs/>
              </w:rPr>
              <w:t>กันยายน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2566</w:t>
            </w:r>
          </w:p>
        </w:tc>
      </w:tr>
      <w:tr w:rsidR="00C419D0" w:rsidRPr="00D24E40" w14:paraId="2690DBD7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03049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9424E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15F62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52385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30D074E4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124EC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24043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7B80B9B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1F4CE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2393EDC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D1DFD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02E4693A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59949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5EF63660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19D0" w:rsidRPr="00024677" w14:paraId="2752EBFD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8E37" w14:textId="77777777" w:rsidR="00C419D0" w:rsidRPr="00024677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295EB" w14:textId="0B4C8123" w:rsidR="00C419D0" w:rsidRPr="00024677" w:rsidRDefault="00DE7415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7B32">
              <w:rPr>
                <w:rFonts w:ascii="Angsana New" w:hAnsi="Angsana New"/>
                <w:sz w:val="24"/>
                <w:szCs w:val="24"/>
              </w:rPr>
              <w:t>44,512,588.22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E2C37" w14:textId="1102C860" w:rsidR="00C419D0" w:rsidRPr="00024677" w:rsidRDefault="00DE7415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56,998,401.37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31DA3" w14:textId="32CDC83E" w:rsidR="00C419D0" w:rsidRPr="00024677" w:rsidRDefault="00DE7415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51,262,888.92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4C005" w14:textId="1B87C34C" w:rsidR="00C419D0" w:rsidRPr="00024677" w:rsidRDefault="00DE7415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23,265,467.14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7566F" w14:textId="425C0D1B" w:rsidR="00C419D0" w:rsidRPr="00024677" w:rsidRDefault="00DE7415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5,151,302.10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BB944" w14:textId="606F9E1F" w:rsidR="00C419D0" w:rsidRPr="00024677" w:rsidRDefault="00DE7415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13,009,293.97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F307C" w14:textId="3511F8E2" w:rsidR="00C419D0" w:rsidRPr="00024677" w:rsidRDefault="00DE7415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81,238.73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3C329" w14:textId="0D85C5FB" w:rsidR="00C419D0" w:rsidRPr="00024677" w:rsidRDefault="00DE7415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194,281,180.45</w:t>
            </w:r>
          </w:p>
        </w:tc>
      </w:tr>
      <w:tr w:rsidR="00C419D0" w:rsidRPr="00D24E40" w14:paraId="5FC56BEC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4188F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F0302" w14:textId="6008D36C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33,989,943.30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3547F" w14:textId="4DA3BAA3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39,213,877.83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D4DD9" w14:textId="1D3BE857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35,989,467.42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06323" w14:textId="1E4D2561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17,969,592.33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7FF5E" w14:textId="109FB091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3,134,266.69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CA831" w14:textId="5945523D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(6,535,249.69)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D40FB" w14:textId="5370C467" w:rsidR="00C419D0" w:rsidRPr="00D24E40" w:rsidRDefault="00C419D0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2CD93" w14:textId="282B7FE2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(136,832,397.26)</w:t>
            </w:r>
          </w:p>
        </w:tc>
      </w:tr>
      <w:tr w:rsidR="00C419D0" w:rsidRPr="00D24E40" w14:paraId="036435B8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A2FAD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3CBBF" w14:textId="27D5BA20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10,522,644.92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C5EAA" w14:textId="4D5219DE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17,784,523.54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87867" w14:textId="61B734FC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15,273,421.50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FB653" w14:textId="4C78917F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5,295,874.81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25CC1" w14:textId="487288D5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  2,017,035.41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D2058" w14:textId="6CF82918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6,474,044.28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EADB5" w14:textId="074D7622" w:rsidR="00C419D0" w:rsidRPr="00D24E40" w:rsidRDefault="00DE7415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81,238.73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AB526" w14:textId="41B9A5EE" w:rsidR="00C419D0" w:rsidRPr="00D24E40" w:rsidRDefault="00DE7415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57,448,783.19</w:t>
            </w:r>
          </w:p>
        </w:tc>
      </w:tr>
      <w:tr w:rsidR="00C419D0" w:rsidRPr="00D24E40" w14:paraId="0F1EF5A3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D8F30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AF8E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AC4C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BD57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A1C6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FE51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4AF7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C820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64FC5" w14:textId="61E7376A" w:rsidR="00C419D0" w:rsidRPr="00D24E40" w:rsidRDefault="00293B08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2,394,431.96</w:t>
            </w:r>
          </w:p>
        </w:tc>
      </w:tr>
      <w:tr w:rsidR="00C419D0" w:rsidRPr="00D24E40" w14:paraId="4F261DDA" w14:textId="77777777" w:rsidTr="003928C9">
        <w:trPr>
          <w:trHeight w:val="288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2231E" w14:textId="0C25DEF6" w:rsidR="00C419D0" w:rsidRPr="00D24E40" w:rsidRDefault="00231E5C">
            <w:pPr>
              <w:tabs>
                <w:tab w:val="decimal" w:pos="59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C419D0" w:rsidRPr="00D2080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9F28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989C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71FE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0033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8248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F31D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76E7B" w14:textId="651396D0" w:rsidR="00C419D0" w:rsidRPr="007D1A42" w:rsidRDefault="006D2083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45276C">
              <w:rPr>
                <w:rFonts w:ascii="Angsana New" w:hAnsi="Angsana New"/>
                <w:sz w:val="24"/>
                <w:szCs w:val="24"/>
              </w:rPr>
              <w:t>(2,672,859.56)</w:t>
            </w:r>
          </w:p>
        </w:tc>
      </w:tr>
      <w:tr w:rsidR="00C419D0" w:rsidRPr="00D24E40" w14:paraId="0EFCA4DF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424BE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250C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1041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773A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C7A4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AC60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B35F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2D6A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23AF4" w14:textId="7E45BA57" w:rsidR="00C419D0" w:rsidRPr="00D24E40" w:rsidRDefault="00293B08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(19,697,787.44)</w:t>
            </w:r>
          </w:p>
        </w:tc>
      </w:tr>
      <w:tr w:rsidR="00C419D0" w:rsidRPr="00D24E40" w14:paraId="519DE9B8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DA6CD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4CB4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6731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9807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2F40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A33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73EA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ABBE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72185" w14:textId="540A9DD4" w:rsidR="00C419D0" w:rsidRPr="00D24E40" w:rsidRDefault="00293B08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766A1">
              <w:rPr>
                <w:rFonts w:ascii="Angsana New" w:hAnsi="Angsana New"/>
                <w:sz w:val="24"/>
                <w:szCs w:val="24"/>
              </w:rPr>
              <w:t>(21,820,324.00)</w:t>
            </w:r>
          </w:p>
        </w:tc>
      </w:tr>
      <w:tr w:rsidR="00C419D0" w:rsidRPr="00D24E40" w14:paraId="7D6C1B70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2218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4BBE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A385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FE86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4656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2148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A543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E6FC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38B19" w14:textId="6BDCFE80" w:rsidR="00C419D0" w:rsidRPr="00D24E40" w:rsidRDefault="002F6FEA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20024">
              <w:rPr>
                <w:rFonts w:ascii="Angsana New" w:hAnsi="Angsana New"/>
                <w:sz w:val="24"/>
                <w:szCs w:val="24"/>
              </w:rPr>
              <w:t>15,652,244.15</w:t>
            </w:r>
          </w:p>
        </w:tc>
      </w:tr>
      <w:tr w:rsidR="00C419D0" w:rsidRPr="00D24E40" w14:paraId="1B985BB9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5A454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E021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3AC9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1BE9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A034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D3CE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6FA0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3E07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85A2D" w14:textId="44541F41" w:rsidR="00C419D0" w:rsidRPr="00D24E40" w:rsidRDefault="00F45FE6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299,688.72</w:t>
            </w:r>
          </w:p>
        </w:tc>
      </w:tr>
      <w:tr w:rsidR="00C419D0" w:rsidRPr="00D24E40" w14:paraId="11D63042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386EC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BE6D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3E7E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35C6E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DE2E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72DF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BE38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3A63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CDB4E" w14:textId="2F531E50" w:rsidR="00C419D0" w:rsidRPr="00D24E40" w:rsidRDefault="00F45FE6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(1,226,713.88)</w:t>
            </w:r>
          </w:p>
        </w:tc>
      </w:tr>
      <w:tr w:rsidR="00C419D0" w:rsidRPr="00D24E40" w14:paraId="52B437A9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5FD43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1D06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4C9D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F654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DA63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E801F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5ED90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7B862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93FE0" w14:textId="1D99390A" w:rsidR="00C419D0" w:rsidRPr="00D24E40" w:rsidRDefault="00682F05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C2BED">
              <w:rPr>
                <w:rFonts w:ascii="Angsana New" w:hAnsi="Angsana New"/>
                <w:sz w:val="24"/>
                <w:szCs w:val="24"/>
              </w:rPr>
              <w:t>14,725,218.99</w:t>
            </w:r>
          </w:p>
        </w:tc>
      </w:tr>
      <w:tr w:rsidR="00C419D0" w:rsidRPr="00D24E40" w14:paraId="0D181E83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2C94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30FF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86DA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3108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E173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E2CF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EF2B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2365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A811D" w14:textId="74E98AF7" w:rsidR="00C419D0" w:rsidRPr="00D24E40" w:rsidRDefault="00F45FE6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(3,025,534.82)</w:t>
            </w:r>
          </w:p>
        </w:tc>
      </w:tr>
      <w:tr w:rsidR="00C419D0" w:rsidRPr="00014966" w14:paraId="0CADA174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4D6C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20D2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FD18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54C7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3E5E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6780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75A1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905D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2EEBD" w14:textId="1827CD34" w:rsidR="00C419D0" w:rsidRPr="00014966" w:rsidRDefault="00EE1A39" w:rsidP="00437B32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60242">
              <w:rPr>
                <w:rFonts w:ascii="Angsana New" w:hAnsi="Angsana New"/>
                <w:sz w:val="24"/>
                <w:szCs w:val="24"/>
              </w:rPr>
              <w:t>11,699,684.17</w:t>
            </w:r>
          </w:p>
        </w:tc>
      </w:tr>
      <w:tr w:rsidR="00C419D0" w:rsidRPr="00D24E40" w14:paraId="1427D174" w14:textId="77777777" w:rsidTr="00477ABF">
        <w:trPr>
          <w:trHeight w:val="81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79BFB" w14:textId="77777777" w:rsidR="00C419D0" w:rsidRPr="00675360" w:rsidRDefault="00C419D0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7D8E8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90555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E91E8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026DC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F7487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63823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44911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3ED69" w14:textId="77777777" w:rsidR="00C419D0" w:rsidRPr="003654B6" w:rsidRDefault="00C419D0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19D0" w:rsidRPr="00BA2540" w14:paraId="532BC1A1" w14:textId="77777777" w:rsidTr="00477ABF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B0FBA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7427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CA3C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48C2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23D4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5260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1C471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2FB2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470E4" w14:textId="374E91E7" w:rsidR="00C419D0" w:rsidRPr="00BA2540" w:rsidRDefault="00B147E7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267,389,820.61</w:t>
            </w:r>
          </w:p>
        </w:tc>
      </w:tr>
      <w:tr w:rsidR="00C419D0" w:rsidRPr="00BA2540" w14:paraId="7649DC08" w14:textId="77777777" w:rsidTr="00477ABF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01F6B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2353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08E0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5262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022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F77A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A022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1F6FF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426B" w14:textId="200363DD" w:rsidR="00C419D0" w:rsidRPr="00BA2540" w:rsidRDefault="00B147E7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765,896,029.34</w:t>
            </w:r>
          </w:p>
        </w:tc>
      </w:tr>
      <w:tr w:rsidR="00C419D0" w:rsidRPr="00BA2540" w14:paraId="5B113819" w14:textId="77777777" w:rsidTr="00477ABF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B24F5" w14:textId="77777777" w:rsidR="00C419D0" w:rsidRPr="00C91746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7CD6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2C934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D90DB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E78B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18C00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A0EE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CEDD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2A643" w14:textId="49499EDB" w:rsidR="00C419D0" w:rsidRPr="00C91746" w:rsidRDefault="00B147E7" w:rsidP="00437B32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1,033,285,849.95</w:t>
            </w:r>
          </w:p>
        </w:tc>
      </w:tr>
    </w:tbl>
    <w:p w14:paraId="40704D79" w14:textId="77777777" w:rsidR="00DF632B" w:rsidRDefault="00DF632B"/>
    <w:p w14:paraId="0DBD8967" w14:textId="77777777" w:rsidR="00840A59" w:rsidRDefault="00840A59"/>
    <w:tbl>
      <w:tblPr>
        <w:tblStyle w:val="TableGrid"/>
        <w:tblW w:w="14836" w:type="dxa"/>
        <w:tblInd w:w="817" w:type="dxa"/>
        <w:tblLook w:val="04A0" w:firstRow="1" w:lastRow="0" w:firstColumn="1" w:lastColumn="0" w:noHBand="0" w:noVBand="1"/>
      </w:tblPr>
      <w:tblGrid>
        <w:gridCol w:w="2116"/>
        <w:gridCol w:w="1592"/>
        <w:gridCol w:w="1592"/>
        <w:gridCol w:w="1592"/>
        <w:gridCol w:w="1592"/>
        <w:gridCol w:w="1592"/>
        <w:gridCol w:w="1592"/>
        <w:gridCol w:w="1561"/>
        <w:gridCol w:w="1607"/>
      </w:tblGrid>
      <w:tr w:rsidR="00773A9D" w:rsidRPr="00D24E40" w14:paraId="654F4698" w14:textId="77777777" w:rsidTr="00CC7BC9">
        <w:trPr>
          <w:trHeight w:val="36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6D842" w14:textId="77777777" w:rsidR="00773A9D" w:rsidRPr="00D24E40" w:rsidRDefault="00773A9D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6834733" w14:textId="77777777" w:rsidR="00773A9D" w:rsidRPr="00D24E40" w:rsidRDefault="00773A9D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773A9D" w:rsidRPr="00D24E40" w14:paraId="287D82EF" w14:textId="77777777" w:rsidTr="00CC7BC9">
        <w:trPr>
          <w:trHeight w:val="36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4119B" w14:textId="77777777" w:rsidR="00773A9D" w:rsidRPr="00D24E40" w:rsidRDefault="00773A9D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D343FBA" w14:textId="77777777" w:rsidR="00773A9D" w:rsidRPr="00D24E40" w:rsidRDefault="00773A9D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773A9D" w:rsidRPr="00D24E40" w14:paraId="3803CCC9" w14:textId="77777777" w:rsidTr="00CC7BC9">
        <w:trPr>
          <w:trHeight w:val="36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E5C9" w14:textId="77777777" w:rsidR="00773A9D" w:rsidRPr="00D24E40" w:rsidRDefault="00773A9D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C03D7E" w14:textId="77777777" w:rsidR="00773A9D" w:rsidRPr="00D24E40" w:rsidRDefault="00773A9D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3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กันยายน </w:t>
            </w:r>
            <w:r>
              <w:rPr>
                <w:sz w:val="24"/>
              </w:rPr>
              <w:t>2566</w:t>
            </w:r>
          </w:p>
        </w:tc>
      </w:tr>
      <w:tr w:rsidR="00773A9D" w:rsidRPr="00D24E40" w14:paraId="44174D0F" w14:textId="77777777" w:rsidTr="00CC7B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415D6" w14:textId="77777777" w:rsidR="00773A9D" w:rsidRPr="00D24E40" w:rsidRDefault="00773A9D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66BE9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BA30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19688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588CA1A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3A76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593BD" w14:textId="77777777" w:rsidR="00773A9D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B918F74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92E29" w14:textId="77777777" w:rsidR="00773A9D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EAC8647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3226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0E98CC47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658F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6001E767" w14:textId="77777777" w:rsidR="00773A9D" w:rsidRPr="00D24E40" w:rsidRDefault="00773A9D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73A9D" w:rsidRPr="00024677" w14:paraId="3BF74C76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40ED7" w14:textId="77777777" w:rsidR="00773A9D" w:rsidRPr="00024677" w:rsidRDefault="00773A9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A3881" w14:textId="77777777" w:rsidR="00773A9D" w:rsidRPr="00024677" w:rsidRDefault="00773A9D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7B32">
              <w:rPr>
                <w:rFonts w:ascii="Angsana New" w:hAnsi="Angsana New"/>
                <w:sz w:val="24"/>
                <w:szCs w:val="24"/>
              </w:rPr>
              <w:t>44,512,588.22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68401" w14:textId="77777777" w:rsidR="00773A9D" w:rsidRPr="00024677" w:rsidRDefault="00773A9D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56,998,401.37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2FDB7" w14:textId="77777777" w:rsidR="00773A9D" w:rsidRPr="00024677" w:rsidRDefault="00773A9D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51,262,888.92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C5023" w14:textId="77777777" w:rsidR="00773A9D" w:rsidRPr="00024677" w:rsidRDefault="00773A9D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23,265,467.14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B35E5" w14:textId="77777777" w:rsidR="00773A9D" w:rsidRPr="00024677" w:rsidRDefault="00773A9D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5,151,302.10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F4A3D" w14:textId="77777777" w:rsidR="00773A9D" w:rsidRPr="00024677" w:rsidRDefault="00773A9D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13,009,293.97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FDAE7" w14:textId="77777777" w:rsidR="00773A9D" w:rsidRPr="00024677" w:rsidRDefault="00773A9D" w:rsidP="00437B3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81,238.73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DBA78" w14:textId="77777777" w:rsidR="00773A9D" w:rsidRPr="00024677" w:rsidRDefault="00773A9D" w:rsidP="00437B32">
            <w:pP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194,281,180.45</w:t>
            </w:r>
          </w:p>
        </w:tc>
      </w:tr>
      <w:tr w:rsidR="00773A9D" w:rsidRPr="00D24E40" w14:paraId="6EFDEA26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D0D8E" w14:textId="77777777" w:rsidR="00773A9D" w:rsidRPr="00D24E40" w:rsidRDefault="00773A9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DCD63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33,989,943.30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D2FC6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39,213,877.83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E8C7B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35,989,467.42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02473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17,969,592.33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31A7C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3,134,266.69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BBE33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(6,535,249.69)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C5205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332BB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(136,832,397.26)</w:t>
            </w:r>
          </w:p>
        </w:tc>
      </w:tr>
      <w:tr w:rsidR="00773A9D" w:rsidRPr="00D24E40" w14:paraId="3F078675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CB92E" w14:textId="77777777" w:rsidR="00773A9D" w:rsidRPr="00D24E40" w:rsidRDefault="00773A9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8D979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10,522,644.92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BE6E6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17,784,523.54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5EDA2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15,273,421.50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A1ECB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5,295,874.81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C1B66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  2,017,035.41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40719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6,474,044.28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12B44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81,238.73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599BB" w14:textId="77777777" w:rsidR="00773A9D" w:rsidRPr="00D24E40" w:rsidRDefault="00773A9D" w:rsidP="00437B32">
            <w:pP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57,448,783.19</w:t>
            </w:r>
          </w:p>
        </w:tc>
      </w:tr>
      <w:tr w:rsidR="00773A9D" w:rsidRPr="00D24E40" w14:paraId="6FD3346C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E0328" w14:textId="77777777" w:rsidR="00773A9D" w:rsidRPr="00D24E40" w:rsidRDefault="00773A9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BE866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F8D35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929B5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1DD79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A20D6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A55DC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CA188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DA944" w14:textId="77777777" w:rsidR="00773A9D" w:rsidRPr="00D24E40" w:rsidRDefault="00773A9D" w:rsidP="00437B32">
            <w:pP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2,394,431.96</w:t>
            </w:r>
          </w:p>
        </w:tc>
      </w:tr>
      <w:tr w:rsidR="00773A9D" w:rsidRPr="00A76AAC" w14:paraId="2D80AAE6" w14:textId="77777777" w:rsidTr="003928C9">
        <w:trPr>
          <w:trHeight w:val="288"/>
        </w:trPr>
        <w:tc>
          <w:tcPr>
            <w:tcW w:w="3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EFF36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16FE4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E5D49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DA319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6A703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1E905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530DF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09C80" w14:textId="77777777" w:rsidR="00773A9D" w:rsidRPr="00F6787D" w:rsidRDefault="00773A9D" w:rsidP="00437B32">
            <w:pP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B29F5">
              <w:rPr>
                <w:rFonts w:ascii="Angsana New" w:hAnsi="Angsana New"/>
                <w:sz w:val="24"/>
                <w:szCs w:val="24"/>
              </w:rPr>
              <w:t>(2,672,859.56)</w:t>
            </w:r>
          </w:p>
        </w:tc>
      </w:tr>
      <w:tr w:rsidR="00773A9D" w:rsidRPr="00D24E40" w14:paraId="2B00E89E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90F93" w14:textId="77777777" w:rsidR="00773A9D" w:rsidRPr="00D24E40" w:rsidRDefault="00773A9D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741F6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A3FC0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C8A3C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FDF57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7C148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EB53B" w14:textId="77777777" w:rsidR="00773A9D" w:rsidRPr="00427F5F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B7C9C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86755" w14:textId="77777777" w:rsidR="00773A9D" w:rsidRPr="00D24E40" w:rsidRDefault="00773A9D" w:rsidP="00437B32">
            <w:pP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(19,697,787.44)</w:t>
            </w:r>
          </w:p>
        </w:tc>
      </w:tr>
      <w:tr w:rsidR="00773A9D" w:rsidRPr="00D24E40" w14:paraId="35BD2E40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8CCD7" w14:textId="77777777" w:rsidR="00773A9D" w:rsidRPr="00D24E40" w:rsidRDefault="00773A9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72CF8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51045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DE94D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C1EB2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23F79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9D042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762DF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8D842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(21,335,950.60)</w:t>
            </w:r>
          </w:p>
        </w:tc>
      </w:tr>
      <w:tr w:rsidR="00773A9D" w:rsidRPr="00D24E40" w14:paraId="604142F6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411A9" w14:textId="77777777" w:rsidR="00773A9D" w:rsidRPr="00D24E40" w:rsidRDefault="00773A9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65403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1EC35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F5D22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4BDD1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2B3F3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E2D84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522A7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F4AB2" w14:textId="77777777" w:rsidR="00773A9D" w:rsidRPr="00D24E40" w:rsidRDefault="00773A9D" w:rsidP="00437B32">
            <w:pP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16,136,617.55</w:t>
            </w:r>
          </w:p>
        </w:tc>
      </w:tr>
      <w:tr w:rsidR="00773A9D" w:rsidRPr="00D24E40" w14:paraId="006821EA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CF54" w14:textId="77777777" w:rsidR="00773A9D" w:rsidRPr="00D24E40" w:rsidRDefault="00773A9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89BEF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3188A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10B25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5804E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7FF88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30462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C06BB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B19C2" w14:textId="77777777" w:rsidR="00773A9D" w:rsidRPr="00D24E40" w:rsidRDefault="00773A9D" w:rsidP="00437B32">
            <w:pP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299,688.72</w:t>
            </w:r>
          </w:p>
        </w:tc>
      </w:tr>
      <w:tr w:rsidR="00773A9D" w:rsidRPr="00D24E40" w14:paraId="1F5D3FFF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B9FE" w14:textId="77777777" w:rsidR="00773A9D" w:rsidRPr="00D24E40" w:rsidRDefault="00773A9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110A7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8B48D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375EB" w14:textId="77777777" w:rsidR="00773A9D" w:rsidRPr="006C3EF4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F730A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D2917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E24C2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4F24D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06D49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(1,226,713.88)</w:t>
            </w:r>
          </w:p>
        </w:tc>
      </w:tr>
      <w:tr w:rsidR="00773A9D" w:rsidRPr="00D24E40" w14:paraId="5B3544AC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CCF22" w14:textId="77777777" w:rsidR="00773A9D" w:rsidRPr="00D24E40" w:rsidRDefault="00773A9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33FB8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02CB2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F5AA4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52556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63354" w14:textId="77777777" w:rsidR="00773A9D" w:rsidRPr="006C3EF4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BE440" w14:textId="77777777" w:rsidR="00773A9D" w:rsidRPr="006C3EF4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030B6" w14:textId="77777777" w:rsidR="00773A9D" w:rsidRPr="006C3EF4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97835" w14:textId="77777777" w:rsidR="00773A9D" w:rsidRPr="00D24E40" w:rsidRDefault="00773A9D" w:rsidP="00437B32">
            <w:pP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15,209,592.39</w:t>
            </w:r>
          </w:p>
        </w:tc>
      </w:tr>
      <w:tr w:rsidR="00773A9D" w:rsidRPr="00D24E40" w14:paraId="45698F30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55E6" w14:textId="77777777" w:rsidR="00773A9D" w:rsidRPr="00D24E40" w:rsidRDefault="00773A9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4231B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3B8BE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34D7B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03636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C76E1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97799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DE49A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7AE60" w14:textId="77777777" w:rsidR="00773A9D" w:rsidRPr="00D24E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(3,025,534.82)</w:t>
            </w:r>
          </w:p>
        </w:tc>
      </w:tr>
      <w:tr w:rsidR="00773A9D" w:rsidRPr="00014966" w14:paraId="4B4328EB" w14:textId="77777777" w:rsidTr="003928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6F714" w14:textId="77777777" w:rsidR="00773A9D" w:rsidRPr="00D24E40" w:rsidRDefault="00773A9D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1C7E2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DE845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45743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48805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30A33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B0CF6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D0952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B3AFF" w14:textId="77777777" w:rsidR="00773A9D" w:rsidRPr="00014966" w:rsidRDefault="00773A9D" w:rsidP="00437B32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12,184,057.57</w:t>
            </w:r>
          </w:p>
        </w:tc>
      </w:tr>
      <w:tr w:rsidR="00773A9D" w:rsidRPr="00D24E40" w14:paraId="16FC6650" w14:textId="77777777" w:rsidTr="00CC7BC9">
        <w:trPr>
          <w:trHeight w:val="1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5A8DE" w14:textId="77777777" w:rsidR="00773A9D" w:rsidRPr="00675360" w:rsidRDefault="00773A9D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C4343" w14:textId="77777777" w:rsidR="00773A9D" w:rsidRPr="0067536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D296B" w14:textId="77777777" w:rsidR="00773A9D" w:rsidRPr="0067536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AE408" w14:textId="77777777" w:rsidR="00773A9D" w:rsidRPr="0067536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AF1FB" w14:textId="77777777" w:rsidR="00773A9D" w:rsidRPr="0067536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1F351" w14:textId="77777777" w:rsidR="00773A9D" w:rsidRPr="0067536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028B1" w14:textId="77777777" w:rsidR="00773A9D" w:rsidRPr="0067536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5E5F7" w14:textId="77777777" w:rsidR="00773A9D" w:rsidRPr="0067536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42280" w14:textId="77777777" w:rsidR="00773A9D" w:rsidRPr="00437B32" w:rsidRDefault="00773A9D" w:rsidP="00437B32">
            <w:pP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3A9D" w:rsidRPr="00BA2540" w14:paraId="2A89D410" w14:textId="77777777" w:rsidTr="00CC7B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DCE6C" w14:textId="77777777" w:rsidR="00773A9D" w:rsidRPr="00D24E40" w:rsidRDefault="00773A9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EA64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0BA32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EF05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5915F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6BB68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07313" w14:textId="77777777" w:rsidR="00773A9D" w:rsidRPr="006C3EF4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B8821" w14:textId="77777777" w:rsidR="00773A9D" w:rsidRPr="006C3EF4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26DE" w14:textId="77777777" w:rsidR="00773A9D" w:rsidRPr="00BA2540" w:rsidRDefault="00773A9D" w:rsidP="00437B32">
            <w:pP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265,280,911.45</w:t>
            </w:r>
          </w:p>
        </w:tc>
      </w:tr>
      <w:tr w:rsidR="00773A9D" w:rsidRPr="00BA2540" w14:paraId="3ED15331" w14:textId="77777777" w:rsidTr="00CC7B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93340" w14:textId="77777777" w:rsidR="00773A9D" w:rsidRPr="00D24E40" w:rsidRDefault="00773A9D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FC2AB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BD83E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365E4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AB7B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75B63" w14:textId="77777777" w:rsidR="00773A9D" w:rsidRPr="00D24E40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9A64D" w14:textId="77777777" w:rsidR="00773A9D" w:rsidRPr="006C3EF4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DC0CC" w14:textId="77777777" w:rsidR="00773A9D" w:rsidRPr="006C3EF4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A3073" w14:textId="77777777" w:rsidR="00773A9D" w:rsidRPr="00BA2540" w:rsidRDefault="00773A9D" w:rsidP="00437B32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764,408,557.62</w:t>
            </w:r>
          </w:p>
        </w:tc>
      </w:tr>
      <w:tr w:rsidR="00773A9D" w:rsidRPr="00BA2540" w14:paraId="3EB2565D" w14:textId="77777777" w:rsidTr="00CC7BC9">
        <w:trPr>
          <w:trHeight w:val="288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71471B" w14:textId="77777777" w:rsidR="00773A9D" w:rsidRPr="00C91746" w:rsidRDefault="00773A9D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7C1D284" w14:textId="77777777" w:rsidR="00773A9D" w:rsidRPr="00C91746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21B5E799" w14:textId="77777777" w:rsidR="00773A9D" w:rsidRPr="00C91746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A82A3A9" w14:textId="77777777" w:rsidR="00773A9D" w:rsidRPr="00C91746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0CD6462" w14:textId="77777777" w:rsidR="00773A9D" w:rsidRPr="00C91746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290E336" w14:textId="77777777" w:rsidR="00773A9D" w:rsidRPr="00C91746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B695FC4" w14:textId="77777777" w:rsidR="00773A9D" w:rsidRPr="00C91746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48BB12E" w14:textId="77777777" w:rsidR="00773A9D" w:rsidRPr="00C91746" w:rsidRDefault="00773A9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8F66C" w14:textId="77777777" w:rsidR="00773A9D" w:rsidRPr="00C91746" w:rsidRDefault="00773A9D" w:rsidP="00437B32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1,029,689,469.07</w:t>
            </w:r>
          </w:p>
        </w:tc>
      </w:tr>
    </w:tbl>
    <w:p w14:paraId="3F6905F8" w14:textId="77777777" w:rsidR="00773A9D" w:rsidRDefault="00773A9D"/>
    <w:p w14:paraId="076523F0" w14:textId="77777777" w:rsidR="00773A9D" w:rsidRDefault="00773A9D"/>
    <w:p w14:paraId="75ABC9BA" w14:textId="77777777" w:rsidR="00773A9D" w:rsidRDefault="00773A9D"/>
    <w:tbl>
      <w:tblPr>
        <w:tblStyle w:val="TableGrid"/>
        <w:tblW w:w="1502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974"/>
        <w:gridCol w:w="1630"/>
        <w:gridCol w:w="1630"/>
        <w:gridCol w:w="1630"/>
        <w:gridCol w:w="1630"/>
        <w:gridCol w:w="1630"/>
        <w:gridCol w:w="1635"/>
        <w:gridCol w:w="1635"/>
        <w:gridCol w:w="1635"/>
      </w:tblGrid>
      <w:tr w:rsidR="00C419D0" w:rsidRPr="00D24E40" w14:paraId="1E5D6BF4" w14:textId="77777777" w:rsidTr="008F2EFD">
        <w:trPr>
          <w:trHeight w:val="360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5D425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8756C" w14:textId="77777777" w:rsidR="00C419D0" w:rsidRPr="00D24E40" w:rsidRDefault="00C419D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C419D0" w:rsidRPr="00D24E40" w14:paraId="05B2D477" w14:textId="77777777" w:rsidTr="008F2EFD">
        <w:trPr>
          <w:trHeight w:val="360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34091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0B4BE" w14:textId="77777777" w:rsidR="00C419D0" w:rsidRPr="00D24E40" w:rsidRDefault="00C419D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C419D0" w:rsidRPr="00D24E40" w14:paraId="12C9E92D" w14:textId="77777777" w:rsidTr="008F2EFD">
        <w:trPr>
          <w:trHeight w:val="360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D866A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A584A" w14:textId="0033B9D6" w:rsidR="00C419D0" w:rsidRPr="00D24E40" w:rsidRDefault="00C419D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 w:rsidR="009D1243">
              <w:rPr>
                <w:sz w:val="24"/>
              </w:rPr>
              <w:t>9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>30</w:t>
            </w:r>
            <w:r w:rsidRPr="00F500D7">
              <w:rPr>
                <w:sz w:val="24"/>
                <w:cs/>
              </w:rPr>
              <w:t xml:space="preserve"> </w:t>
            </w:r>
            <w:r w:rsidR="009D1243">
              <w:rPr>
                <w:rFonts w:hint="cs"/>
                <w:sz w:val="24"/>
                <w:cs/>
              </w:rPr>
              <w:t>กันยายน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2567</w:t>
            </w:r>
          </w:p>
        </w:tc>
      </w:tr>
      <w:tr w:rsidR="00C419D0" w:rsidRPr="00D24E40" w14:paraId="68CDD166" w14:textId="77777777" w:rsidTr="008F2EFD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3121A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A5678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B1B0E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  <w:p w14:paraId="0234306F" w14:textId="77777777" w:rsidR="000C5AE5" w:rsidRPr="00D24E40" w:rsidRDefault="000C5AE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2C919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2599574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77E06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A81D2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89346BB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D4E12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A78F615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572E7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5395B15A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1B4B2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23DD2D4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D583A" w:rsidRPr="00024677" w14:paraId="384D0250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733B6" w14:textId="77777777" w:rsidR="00CD583A" w:rsidRPr="00024677" w:rsidRDefault="00CD583A" w:rsidP="00CD583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7980B" w14:textId="62F035B0" w:rsidR="00CD583A" w:rsidRPr="005440B9" w:rsidRDefault="00BC373D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122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247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399</w:t>
            </w:r>
            <w:r w:rsidR="00A867B4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D069" w14:textId="36C21BFA" w:rsidR="00CD583A" w:rsidRPr="00024677" w:rsidRDefault="00BC373D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191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045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094</w:t>
            </w:r>
            <w:r w:rsidR="00A867B4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33FE" w14:textId="6458D6F0" w:rsidR="00CD583A" w:rsidRPr="00024677" w:rsidRDefault="00BC373D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165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353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675</w:t>
            </w:r>
            <w:r w:rsidR="00A867B4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F8E08" w14:textId="11AD6436" w:rsidR="00CD583A" w:rsidRPr="00024677" w:rsidRDefault="00BC373D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72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264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842</w:t>
            </w:r>
            <w:r w:rsidR="00A867B4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C55D" w14:textId="3151B897" w:rsidR="00CD583A" w:rsidRPr="00024677" w:rsidRDefault="00BC373D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16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520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431</w:t>
            </w:r>
            <w:r w:rsidR="00A867B4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84F63" w14:textId="49FF5239" w:rsidR="00CD583A" w:rsidRPr="00024677" w:rsidRDefault="00BC373D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44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757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922</w:t>
            </w:r>
            <w:r w:rsidR="00A867B4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A5132" w14:textId="087564DC" w:rsidR="00CD583A" w:rsidRPr="00024677" w:rsidRDefault="00BC373D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148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264</w:t>
            </w:r>
            <w:r w:rsidR="00A867B4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9C8E7" w14:textId="3B1A10A0" w:rsidR="00CD583A" w:rsidRPr="00024677" w:rsidRDefault="00BC373D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612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337</w:t>
            </w:r>
            <w:r w:rsidR="00A867B4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631</w:t>
            </w:r>
            <w:r w:rsidR="00A867B4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15</w:t>
            </w:r>
          </w:p>
        </w:tc>
      </w:tr>
      <w:tr w:rsidR="00BD280C" w:rsidRPr="00D24E40" w14:paraId="0B6A8B50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79F8" w14:textId="77777777" w:rsidR="00BD280C" w:rsidRPr="00D24E40" w:rsidRDefault="00BD280C" w:rsidP="00BD280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A272A" w14:textId="24E4702F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       (92,863,694.63)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D4AB3" w14:textId="125391EF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      (133,745,381.44)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7AA10" w14:textId="75E5B287" w:rsidR="00BD280C" w:rsidRPr="00CD583A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      (120,458,990.89)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41D60" w14:textId="51C2DA07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(54,356,900.31)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7C590" w14:textId="050CD64C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      (10,780,202.40)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30F68" w14:textId="1E9D7D93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      (30,414,379.39)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310C6" w14:textId="1C8F400A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76FD8" w14:textId="116497BB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442</w:t>
            </w:r>
            <w:r w:rsidRPr="00BD280C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619</w:t>
            </w:r>
            <w:r w:rsidRPr="00BD280C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549</w:t>
            </w:r>
            <w:r w:rsidRPr="00BD280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06</w:t>
            </w:r>
            <w:r w:rsidRPr="00BD280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D280C" w:rsidRPr="00D24E40" w14:paraId="60C6BB71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F2760" w14:textId="77777777" w:rsidR="00BD280C" w:rsidRPr="00D24E40" w:rsidRDefault="00BD280C" w:rsidP="00BD280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640E6" w14:textId="212490B8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        29,383,704.88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4AC24" w14:textId="66F87B66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          57,299,712.56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CD332" w14:textId="35CD8829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          44,894,685.00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EF124" w14:textId="2A3A44C1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17,907,942.52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5D2F6" w14:textId="2884AE4A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         5,740,228.96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AFBF5" w14:textId="125D6F96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0C">
              <w:rPr>
                <w:rFonts w:ascii="Angsana New" w:hAnsi="Angsana New"/>
                <w:sz w:val="24"/>
                <w:szCs w:val="24"/>
              </w:rPr>
              <w:t xml:space="preserve">        14,343,543.40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0E8FC" w14:textId="4B0576C4" w:rsidR="00BD280C" w:rsidRPr="00D24E40" w:rsidRDefault="00BD280C" w:rsidP="00BD280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329B0">
              <w:rPr>
                <w:rFonts w:ascii="Angsana New" w:hAnsi="Angsana New"/>
                <w:sz w:val="24"/>
                <w:szCs w:val="24"/>
              </w:rPr>
              <w:t xml:space="preserve">      148,264.77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6AC25" w14:textId="560297CE" w:rsidR="00BD280C" w:rsidRPr="00D24E40" w:rsidRDefault="00BC373D" w:rsidP="00BD280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169</w:t>
            </w:r>
            <w:r w:rsidR="00BD280C" w:rsidRPr="00BD280C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718</w:t>
            </w:r>
            <w:r w:rsidR="00BD280C" w:rsidRPr="00BD280C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082</w:t>
            </w:r>
            <w:r w:rsidR="00BD280C" w:rsidRPr="00BD280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09</w:t>
            </w:r>
          </w:p>
        </w:tc>
      </w:tr>
      <w:tr w:rsidR="00C419D0" w:rsidRPr="00D24E40" w14:paraId="51946F5B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1C5A3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7D8C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5217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1A8C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485E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1BDD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BDF0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8032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DF9C8" w14:textId="18987AC6" w:rsidR="00C419D0" w:rsidRPr="00D24E40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3</w:t>
            </w:r>
            <w:r w:rsidR="00BD280C" w:rsidRPr="00BD280C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868</w:t>
            </w:r>
            <w:r w:rsidR="00BD280C" w:rsidRPr="00BD280C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421</w:t>
            </w:r>
            <w:r w:rsidR="00BD280C" w:rsidRPr="00BD280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C419D0" w:rsidRPr="000F551E" w14:paraId="23CF7868" w14:textId="77777777" w:rsidTr="003928C9">
        <w:trPr>
          <w:trHeight w:val="288"/>
        </w:trPr>
        <w:tc>
          <w:tcPr>
            <w:tcW w:w="3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E015" w14:textId="0DD46D78" w:rsidR="00C419D0" w:rsidRPr="002F1C04" w:rsidRDefault="00231E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C419D0"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604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7EED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2A6E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94B2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5C8B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25711" w14:textId="77777777" w:rsidR="00C419D0" w:rsidRPr="005440B9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31CAB" w14:textId="2C464FCA" w:rsidR="00C419D0" w:rsidRPr="000F551E" w:rsidRDefault="002453A2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53A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</w:t>
            </w:r>
            <w:r w:rsidRPr="002453A2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654</w:t>
            </w:r>
            <w:r w:rsidRPr="002453A2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617</w:t>
            </w:r>
            <w:r w:rsidRPr="002453A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89</w:t>
            </w:r>
            <w:r w:rsidRPr="002453A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419D0" w:rsidRPr="00D24E40" w14:paraId="72AF1B6D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AEEAB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306F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06A4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B345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3A6B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F0A9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68D2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2483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95C85" w14:textId="7862DA1B" w:rsidR="00C419D0" w:rsidRPr="00D24E40" w:rsidRDefault="00F65EF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65EF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64</w:t>
            </w:r>
            <w:r w:rsidRPr="00F65EFE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454</w:t>
            </w:r>
            <w:r w:rsidRPr="00F65EFE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096</w:t>
            </w:r>
            <w:r w:rsidRPr="00F65EF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17</w:t>
            </w:r>
            <w:r w:rsidRPr="00F65EF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419D0" w:rsidRPr="00D24E40" w14:paraId="3FDD3B7E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C1EE1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9885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11D7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45B9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5EE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7ED2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2E42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6F82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B6137" w14:textId="1E568DAF" w:rsidR="00C419D0" w:rsidRPr="00D24E40" w:rsidRDefault="00F65EF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65EF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69</w:t>
            </w:r>
            <w:r w:rsidRPr="00F65EFE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381</w:t>
            </w:r>
            <w:r w:rsidRPr="00F65EFE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508</w:t>
            </w:r>
            <w:r w:rsidRPr="00F65EF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64</w:t>
            </w:r>
            <w:r w:rsidRPr="00F65EF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419D0" w:rsidRPr="00D24E40" w14:paraId="73DF7686" w14:textId="77777777" w:rsidTr="003928C9">
        <w:trPr>
          <w:trHeight w:val="288"/>
        </w:trPr>
        <w:tc>
          <w:tcPr>
            <w:tcW w:w="3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039AD" w14:textId="77777777" w:rsidR="00C419D0" w:rsidRPr="002F1C0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160B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80F2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AB16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55D0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F3C8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2A09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8E4D5" w14:textId="00A18916" w:rsidR="00C419D0" w:rsidRPr="00D24E40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30</w:t>
            </w:r>
            <w:r w:rsidR="003311DD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096</w:t>
            </w:r>
            <w:r w:rsidR="003311DD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280</w:t>
            </w:r>
            <w:r w:rsidR="003311DD" w:rsidRPr="00331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  <w:tr w:rsidR="00C419D0" w:rsidRPr="00D24E40" w14:paraId="558B16B4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2E6E4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0AE8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4CBA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6D37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B3C5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7CE9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C8A8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A846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641E6" w14:textId="0BE8D8A3" w:rsidR="00C419D0" w:rsidRPr="00D24E40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401</w:t>
            </w:r>
            <w:r w:rsidR="003311DD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263</w:t>
            </w:r>
            <w:r w:rsidR="003311DD" w:rsidRPr="00331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C419D0" w:rsidRPr="00D24E40" w14:paraId="17A5CB0B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E4DC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2B43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8C28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C7EE1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C478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1761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D0F7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7861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0518F" w14:textId="2904C69A" w:rsidR="00C419D0" w:rsidRPr="00D24E40" w:rsidRDefault="003311DD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311D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</w:t>
            </w:r>
            <w:r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912</w:t>
            </w:r>
            <w:r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592</w:t>
            </w:r>
            <w:r w:rsidRPr="00331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61</w:t>
            </w:r>
            <w:r w:rsidRPr="003311D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419D0" w:rsidRPr="00D24E40" w14:paraId="655D8EA8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B34A5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F7B0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E9FC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40A3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8623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D3624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2F291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0AFAB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00ADE" w14:textId="3D992AA1" w:rsidR="00C419D0" w:rsidRPr="00D24E40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24</w:t>
            </w:r>
            <w:r w:rsidR="003311DD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584</w:t>
            </w:r>
            <w:r w:rsidR="003311DD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951</w:t>
            </w:r>
            <w:r w:rsidR="003311DD" w:rsidRPr="00331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18</w:t>
            </w:r>
          </w:p>
        </w:tc>
      </w:tr>
      <w:tr w:rsidR="00C419D0" w:rsidRPr="00D24E40" w14:paraId="7A3AE90B" w14:textId="77777777" w:rsidTr="003928C9">
        <w:trPr>
          <w:trHeight w:val="288"/>
        </w:trPr>
        <w:tc>
          <w:tcPr>
            <w:tcW w:w="3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6C31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6F23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61B6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694A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116F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B0C3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FCDC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62F8C" w14:textId="119F9AA2" w:rsidR="00C419D0" w:rsidRPr="00D24E40" w:rsidRDefault="003311DD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311D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</w:t>
            </w:r>
            <w:r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112</w:t>
            </w:r>
            <w:r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810</w:t>
            </w:r>
            <w:r w:rsidRPr="00331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01</w:t>
            </w:r>
            <w:r w:rsidRPr="003311D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419D0" w:rsidRPr="00014966" w14:paraId="319F7E5E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B4D5F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4117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E3DB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3A17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69E0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99B8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F94B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8AC5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91FA2" w14:textId="39E88B35" w:rsidR="00C419D0" w:rsidRPr="00014966" w:rsidRDefault="00BC373D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19</w:t>
            </w:r>
            <w:r w:rsidR="003311DD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472</w:t>
            </w:r>
            <w:r w:rsidR="003311DD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141</w:t>
            </w:r>
            <w:r w:rsidR="003311DD" w:rsidRPr="00331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C419D0" w:rsidRPr="00D24E40" w14:paraId="61FFC418" w14:textId="77777777" w:rsidTr="008F2EFD">
        <w:trPr>
          <w:trHeight w:val="117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FA102" w14:textId="77777777" w:rsidR="00C419D0" w:rsidRPr="00D24E40" w:rsidRDefault="00C419D0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0A0C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5682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8B8C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51DE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A0E6C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832B5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E0BB0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35924" w14:textId="77777777" w:rsidR="00C419D0" w:rsidRPr="00D24E40" w:rsidRDefault="00C419D0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57F7" w:rsidRPr="00BA2540" w14:paraId="36172F20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2BD0A" w14:textId="77777777" w:rsidR="00B057F7" w:rsidRPr="00D24E40" w:rsidRDefault="00B057F7" w:rsidP="00B057F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E6D2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FD59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5313A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E3524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99353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5AA8C" w14:textId="77777777" w:rsidR="00B057F7" w:rsidRPr="006C3EF4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C9D11" w14:textId="77777777" w:rsidR="00B057F7" w:rsidRPr="006C3EF4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77B5" w14:textId="63954526" w:rsidR="00B057F7" w:rsidRPr="00BA2540" w:rsidRDefault="00BC373D" w:rsidP="00B057F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407</w:t>
            </w:r>
            <w:r w:rsidR="003311DD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250</w:t>
            </w:r>
            <w:r w:rsidR="003311DD" w:rsidRPr="003311D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780</w:t>
            </w:r>
            <w:r w:rsidR="003311DD" w:rsidRPr="00331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B057F7" w:rsidRPr="00BA2540" w14:paraId="47AFC3BB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7A655" w14:textId="77777777" w:rsidR="00B057F7" w:rsidRPr="00D24E40" w:rsidRDefault="00B057F7" w:rsidP="00B057F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DE33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D23C5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FCDB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E318E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DFD1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A167D" w14:textId="77777777" w:rsidR="00B057F7" w:rsidRPr="006C3EF4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D90C7" w14:textId="77777777" w:rsidR="00B057F7" w:rsidRPr="006C3EF4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F431" w14:textId="4A412815" w:rsidR="00B057F7" w:rsidRPr="00BA2540" w:rsidRDefault="00BC373D" w:rsidP="00B057F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588</w:t>
            </w:r>
            <w:r w:rsidR="00D62689" w:rsidRPr="00D62689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231</w:t>
            </w:r>
            <w:r w:rsidR="00D62689" w:rsidRPr="00D62689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510</w:t>
            </w:r>
            <w:r w:rsidR="00D62689" w:rsidRPr="00D6268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03</w:t>
            </w:r>
          </w:p>
        </w:tc>
      </w:tr>
      <w:tr w:rsidR="00B057F7" w:rsidRPr="00A321E4" w14:paraId="27FC8A1A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4C529" w14:textId="77777777" w:rsidR="00B057F7" w:rsidRPr="00D24E40" w:rsidRDefault="00B057F7" w:rsidP="00B057F7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C82C6" w14:textId="77777777" w:rsidR="00B057F7" w:rsidRPr="00D24E40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1A757" w14:textId="77777777" w:rsidR="00B057F7" w:rsidRPr="00D24E40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DA467" w14:textId="77777777" w:rsidR="00B057F7" w:rsidRPr="00D24E40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8B732" w14:textId="77777777" w:rsidR="00B057F7" w:rsidRPr="00D24E40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8C058" w14:textId="77777777" w:rsidR="00B057F7" w:rsidRPr="00D24E40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7DF3E" w14:textId="77777777" w:rsidR="00B057F7" w:rsidRPr="006C3EF4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BF6E2" w14:textId="77777777" w:rsidR="00B057F7" w:rsidRPr="006C3EF4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B2023" w14:textId="6E90E6E8" w:rsidR="00B057F7" w:rsidRPr="00A321E4" w:rsidRDefault="00BC373D" w:rsidP="00B057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995</w:t>
            </w:r>
            <w:r w:rsidR="00D62689" w:rsidRPr="00D62689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482</w:t>
            </w:r>
            <w:r w:rsidR="00D62689" w:rsidRPr="00D62689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290</w:t>
            </w:r>
            <w:r w:rsidR="00D62689" w:rsidRPr="00D6268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93</w:t>
            </w:r>
          </w:p>
        </w:tc>
      </w:tr>
    </w:tbl>
    <w:p w14:paraId="2419A589" w14:textId="77777777" w:rsidR="00DF29B0" w:rsidRDefault="00DF29B0"/>
    <w:p w14:paraId="47A14DCE" w14:textId="77777777" w:rsidR="006A09F6" w:rsidRDefault="006A09F6"/>
    <w:tbl>
      <w:tblPr>
        <w:tblStyle w:val="TableGrid"/>
        <w:tblW w:w="14758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974"/>
        <w:gridCol w:w="1598"/>
        <w:gridCol w:w="1598"/>
        <w:gridCol w:w="1598"/>
        <w:gridCol w:w="1598"/>
        <w:gridCol w:w="1598"/>
        <w:gridCol w:w="1598"/>
        <w:gridCol w:w="1597"/>
        <w:gridCol w:w="1599"/>
      </w:tblGrid>
      <w:tr w:rsidR="00821015" w:rsidRPr="00D24E40" w14:paraId="3DD6116A" w14:textId="77777777" w:rsidTr="005F4BBE">
        <w:trPr>
          <w:trHeight w:val="360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C7E52" w14:textId="77777777" w:rsidR="00821015" w:rsidRPr="00D24E40" w:rsidRDefault="0082101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D66DA6C" w14:textId="77777777" w:rsidR="00821015" w:rsidRPr="00D24E40" w:rsidRDefault="00821015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821015" w:rsidRPr="00D24E40" w14:paraId="546E0A3B" w14:textId="77777777" w:rsidTr="005F4BBE">
        <w:trPr>
          <w:trHeight w:val="360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E17A" w14:textId="77777777" w:rsidR="00821015" w:rsidRPr="00D24E40" w:rsidRDefault="0082101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E4FA94" w14:textId="77777777" w:rsidR="00821015" w:rsidRPr="00D24E40" w:rsidRDefault="0082101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821015" w:rsidRPr="00D24E40" w14:paraId="498BE739" w14:textId="77777777" w:rsidTr="005F4BBE">
        <w:trPr>
          <w:trHeight w:val="360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B6D0D" w14:textId="77777777" w:rsidR="00821015" w:rsidRPr="00D24E40" w:rsidRDefault="0082101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E3499D" w14:textId="4D6440A2" w:rsidR="00821015" w:rsidRPr="00D24E40" w:rsidRDefault="0082101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 w:rsidR="009D1243">
              <w:rPr>
                <w:sz w:val="24"/>
              </w:rPr>
              <w:t>9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>30</w:t>
            </w:r>
            <w:r w:rsidRPr="00F500D7">
              <w:rPr>
                <w:sz w:val="24"/>
                <w:cs/>
              </w:rPr>
              <w:t xml:space="preserve"> </w:t>
            </w:r>
            <w:r w:rsidR="009D1243">
              <w:rPr>
                <w:rFonts w:hint="cs"/>
                <w:sz w:val="24"/>
                <w:cs/>
              </w:rPr>
              <w:t>กันยายน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2567</w:t>
            </w:r>
          </w:p>
        </w:tc>
      </w:tr>
      <w:tr w:rsidR="00821015" w:rsidRPr="00D24E40" w14:paraId="714A289C" w14:textId="77777777" w:rsidTr="005F4BBE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251B9" w14:textId="77777777" w:rsidR="00821015" w:rsidRPr="00D24E40" w:rsidRDefault="0082101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DBC9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5CA0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3F38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6210528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FCA1E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99AAC" w14:textId="77777777" w:rsidR="00821015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2FF6DAE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AB10" w14:textId="77777777" w:rsidR="00821015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5F27294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29BF0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57C52FE9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BE2DF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22CB6E10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21015" w:rsidRPr="00024677" w14:paraId="5C425243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4EFD8" w14:textId="77777777" w:rsidR="00821015" w:rsidRPr="00024677" w:rsidRDefault="0082101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1FF04" w14:textId="649CEE27" w:rsidR="00821015" w:rsidRPr="00155D31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122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247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399</w:t>
            </w:r>
            <w:r w:rsidR="001A54F5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13C94" w14:textId="265A9807" w:rsidR="00821015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191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045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094</w:t>
            </w:r>
            <w:r w:rsidR="001A54F5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EAD6" w14:textId="653577D3" w:rsidR="00821015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165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353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675</w:t>
            </w:r>
            <w:r w:rsidR="001A54F5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6CAE3" w14:textId="730F3867" w:rsidR="00821015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72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264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842</w:t>
            </w:r>
            <w:r w:rsidR="001A54F5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25AAE" w14:textId="2B316237" w:rsidR="00821015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16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520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431</w:t>
            </w:r>
            <w:r w:rsidR="001A54F5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947D" w14:textId="3CD63A1D" w:rsidR="00821015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44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757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922</w:t>
            </w:r>
            <w:r w:rsidR="001A54F5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639A2" w14:textId="080A32D7" w:rsidR="00821015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148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264</w:t>
            </w:r>
            <w:r w:rsidR="001A54F5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DB47F" w14:textId="44F43B5B" w:rsidR="00821015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612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337</w:t>
            </w:r>
            <w:r w:rsidR="001A54F5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631</w:t>
            </w:r>
            <w:r w:rsidR="001A54F5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15</w:t>
            </w:r>
          </w:p>
        </w:tc>
      </w:tr>
      <w:tr w:rsidR="00233CD2" w:rsidRPr="00D24E40" w14:paraId="0A23C11D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AC448" w14:textId="77777777" w:rsidR="00233CD2" w:rsidRPr="00D24E40" w:rsidRDefault="00233CD2" w:rsidP="00233CD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8E63B" w14:textId="7B537B2B" w:rsidR="00233CD2" w:rsidRPr="00D24E40" w:rsidRDefault="00233CD2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33CD2">
              <w:rPr>
                <w:rFonts w:ascii="Angsana New" w:hAnsi="Angsana New"/>
                <w:sz w:val="24"/>
                <w:szCs w:val="24"/>
              </w:rPr>
              <w:t xml:space="preserve">    (92,536,023.73)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54ACF" w14:textId="7F6DC887" w:rsidR="00233CD2" w:rsidRPr="00D24E40" w:rsidRDefault="00A14E15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14E15">
              <w:rPr>
                <w:rFonts w:ascii="Angsana New" w:hAnsi="Angsana New"/>
                <w:sz w:val="24"/>
                <w:szCs w:val="24"/>
              </w:rPr>
              <w:t>(133,745,381.44)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3DE44" w14:textId="20300E46" w:rsidR="00233CD2" w:rsidRPr="00D24E40" w:rsidRDefault="00A14E15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14E15">
              <w:rPr>
                <w:rFonts w:ascii="Angsana New" w:hAnsi="Angsana New"/>
                <w:sz w:val="24"/>
                <w:szCs w:val="24"/>
              </w:rPr>
              <w:t>(120,458,990.89)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27BF1" w14:textId="77BE1DE3" w:rsidR="00233CD2" w:rsidRPr="00D24E40" w:rsidRDefault="00233CD2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33CD2">
              <w:rPr>
                <w:rFonts w:ascii="Angsana New" w:hAnsi="Angsana New"/>
                <w:sz w:val="24"/>
                <w:szCs w:val="24"/>
              </w:rPr>
              <w:t xml:space="preserve">   (54,356,900.31)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9B0F4" w14:textId="749B37AB" w:rsidR="00233CD2" w:rsidRPr="00D24E40" w:rsidRDefault="00233CD2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33CD2">
              <w:rPr>
                <w:rFonts w:ascii="Angsana New" w:hAnsi="Angsana New"/>
                <w:sz w:val="24"/>
                <w:szCs w:val="24"/>
              </w:rPr>
              <w:t xml:space="preserve">   (10,780,202.40)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669C3" w14:textId="5E1EE1BA" w:rsidR="00233CD2" w:rsidRPr="00D24E40" w:rsidRDefault="00233CD2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33CD2">
              <w:rPr>
                <w:rFonts w:ascii="Angsana New" w:hAnsi="Angsana New"/>
                <w:sz w:val="24"/>
                <w:szCs w:val="24"/>
              </w:rPr>
              <w:t xml:space="preserve">   (30,414,379.39)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457F9" w14:textId="47C6C3F8" w:rsidR="00233CD2" w:rsidRPr="00D24E40" w:rsidRDefault="00233CD2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FC84A" w14:textId="2F5BF91A" w:rsidR="00233CD2" w:rsidRPr="00D24E40" w:rsidRDefault="00233CD2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33CD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442</w:t>
            </w:r>
            <w:r w:rsidRPr="00233CD2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291</w:t>
            </w:r>
            <w:r w:rsidRPr="00233CD2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878</w:t>
            </w:r>
            <w:r w:rsidRPr="00233CD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16</w:t>
            </w:r>
            <w:r w:rsidRPr="00233CD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33CD2" w:rsidRPr="00D24E40" w14:paraId="4722A023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41D53" w14:textId="77777777" w:rsidR="00233CD2" w:rsidRPr="00D24E40" w:rsidRDefault="00233CD2" w:rsidP="00233CD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5BDF0" w14:textId="003EAB90" w:rsidR="00233CD2" w:rsidRPr="00D24E40" w:rsidRDefault="00233CD2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33CD2">
              <w:rPr>
                <w:rFonts w:ascii="Angsana New" w:hAnsi="Angsana New"/>
                <w:sz w:val="24"/>
                <w:szCs w:val="24"/>
              </w:rPr>
              <w:t xml:space="preserve">      29,711,375.78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47049" w14:textId="0D7DDA56" w:rsidR="00233CD2" w:rsidRPr="00D24E40" w:rsidRDefault="00A14E15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14E15">
              <w:rPr>
                <w:rFonts w:ascii="Angsana New" w:hAnsi="Angsana New"/>
                <w:sz w:val="24"/>
                <w:szCs w:val="24"/>
              </w:rPr>
              <w:t>57,299,712.56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48108" w14:textId="28CE963E" w:rsidR="00233CD2" w:rsidRPr="00D24E40" w:rsidRDefault="00A14E15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A14E15">
              <w:rPr>
                <w:rFonts w:ascii="Angsana New" w:hAnsi="Angsana New"/>
                <w:sz w:val="24"/>
                <w:szCs w:val="24"/>
              </w:rPr>
              <w:t>44,894,685.00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6C196" w14:textId="5724A8E0" w:rsidR="00233CD2" w:rsidRPr="00D24E40" w:rsidRDefault="00233CD2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33CD2">
              <w:rPr>
                <w:rFonts w:ascii="Angsana New" w:hAnsi="Angsana New"/>
                <w:sz w:val="24"/>
                <w:szCs w:val="24"/>
              </w:rPr>
              <w:t xml:space="preserve">     17,907,942.52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D5B62" w14:textId="34A93F60" w:rsidR="00233CD2" w:rsidRPr="00D24E40" w:rsidRDefault="00233CD2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33CD2">
              <w:rPr>
                <w:rFonts w:ascii="Angsana New" w:hAnsi="Angsana New"/>
                <w:sz w:val="24"/>
                <w:szCs w:val="24"/>
              </w:rPr>
              <w:t xml:space="preserve">       5,740,228.96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76CF2" w14:textId="4A5AD82C" w:rsidR="00233CD2" w:rsidRPr="00D24E40" w:rsidRDefault="00233CD2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33CD2">
              <w:rPr>
                <w:rFonts w:ascii="Angsana New" w:hAnsi="Angsana New"/>
                <w:sz w:val="24"/>
                <w:szCs w:val="24"/>
              </w:rPr>
              <w:t xml:space="preserve">     14,343,543.40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B53CC" w14:textId="000435FE" w:rsidR="00233CD2" w:rsidRPr="00D24E40" w:rsidRDefault="00BC373D" w:rsidP="00233CD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148</w:t>
            </w:r>
            <w:r w:rsidR="00233CD2" w:rsidRPr="001A54F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264</w:t>
            </w:r>
            <w:r w:rsidR="00233CD2" w:rsidRPr="001A54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A8D11" w14:textId="38AA3C02" w:rsidR="00233CD2" w:rsidRPr="00D24E40" w:rsidRDefault="00BC373D" w:rsidP="00233CD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170</w:t>
            </w:r>
            <w:r w:rsidR="00227945" w:rsidRPr="0022794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045</w:t>
            </w:r>
            <w:r w:rsidR="00227945" w:rsidRPr="00227945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752</w:t>
            </w:r>
            <w:r w:rsidR="00227945" w:rsidRPr="0022794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821015" w:rsidRPr="00D24E40" w14:paraId="778A96EC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4C30" w14:textId="77777777" w:rsidR="00821015" w:rsidRPr="00D24E40" w:rsidRDefault="0082101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58F5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A29B8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F5B9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8E72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97BD8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0E6DB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5542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A018F" w14:textId="2DAABA8E" w:rsidR="00821015" w:rsidRPr="00D24E40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4</w:t>
            </w:r>
            <w:r w:rsidR="00F72E9D" w:rsidRPr="00F72E9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044</w:t>
            </w:r>
            <w:r w:rsidR="00F72E9D" w:rsidRPr="00F72E9D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132</w:t>
            </w:r>
            <w:r w:rsidR="00F72E9D" w:rsidRPr="00F72E9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86</w:t>
            </w:r>
          </w:p>
        </w:tc>
      </w:tr>
      <w:tr w:rsidR="00821015" w:rsidRPr="00A76AAC" w14:paraId="660FA447" w14:textId="77777777" w:rsidTr="003928C9">
        <w:trPr>
          <w:trHeight w:val="288"/>
        </w:trPr>
        <w:tc>
          <w:tcPr>
            <w:tcW w:w="3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CE2FC" w14:textId="20C6FCF0" w:rsidR="00821015" w:rsidRPr="00D24E40" w:rsidRDefault="00231E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821015"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C8BC7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B2DE7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CE43E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CD28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53AC5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C541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38705" w14:textId="51D03E5D" w:rsidR="00821015" w:rsidRPr="00A76AAC" w:rsidRDefault="00D8521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8521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</w:t>
            </w:r>
            <w:r w:rsidRPr="00D85210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630</w:t>
            </w:r>
            <w:r w:rsidRPr="00D85210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072</w:t>
            </w:r>
            <w:r w:rsidRPr="00D8521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46</w:t>
            </w:r>
            <w:r w:rsidRPr="00D8521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21015" w:rsidRPr="00D24E40" w14:paraId="4EE2D4CE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E335B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4CB5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921D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52A9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101F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F8E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EB600" w14:textId="77777777" w:rsidR="00821015" w:rsidRPr="00427F5F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906C9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63B03" w14:textId="2DB6D3DD" w:rsidR="00821015" w:rsidRPr="00D24E40" w:rsidRDefault="0022794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2794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64</w:t>
            </w:r>
            <w:r w:rsidRPr="00227945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454</w:t>
            </w:r>
            <w:r w:rsidRPr="00227945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096</w:t>
            </w:r>
            <w:r w:rsidRPr="0022794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17</w:t>
            </w:r>
            <w:r w:rsidRPr="0022794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21015" w:rsidRPr="00D24E40" w14:paraId="37E7DDE4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AC045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F0451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5449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5DC75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7286E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6D914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2BB4B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7FCB7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6FBD4" w14:textId="35BB7244" w:rsidR="00821015" w:rsidRPr="006D5B36" w:rsidRDefault="0022794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7945">
              <w:rPr>
                <w:rFonts w:ascii="Angsana New" w:hAnsi="Angsana New"/>
                <w:sz w:val="24"/>
                <w:szCs w:val="24"/>
                <w:lang w:val="en-US"/>
              </w:rPr>
              <w:t>(67,888,767.31)</w:t>
            </w:r>
          </w:p>
        </w:tc>
      </w:tr>
      <w:tr w:rsidR="00821015" w:rsidRPr="00D24E40" w14:paraId="15EDCE5A" w14:textId="77777777" w:rsidTr="003928C9">
        <w:trPr>
          <w:trHeight w:val="288"/>
        </w:trPr>
        <w:tc>
          <w:tcPr>
            <w:tcW w:w="3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408E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1616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36445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A8475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84ABA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7B3A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532EA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F1BE4" w14:textId="21C94864" w:rsidR="00821015" w:rsidRPr="00D24E40" w:rsidRDefault="000E6C2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E6C20">
              <w:rPr>
                <w:rFonts w:ascii="Angsana New" w:hAnsi="Angsana New"/>
                <w:sz w:val="24"/>
                <w:szCs w:val="24"/>
              </w:rPr>
              <w:t>32,116,949.91</w:t>
            </w:r>
          </w:p>
        </w:tc>
      </w:tr>
      <w:tr w:rsidR="00821015" w:rsidRPr="00D24E40" w14:paraId="2664BD9D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201F9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29EE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6B78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C2F1B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7EFF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D58FB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B59E4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6F52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F816C" w14:textId="786A8D65" w:rsidR="00821015" w:rsidRPr="00D24E40" w:rsidRDefault="002247AA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247AA">
              <w:rPr>
                <w:rFonts w:ascii="Angsana New" w:hAnsi="Angsana New"/>
                <w:sz w:val="24"/>
                <w:szCs w:val="24"/>
              </w:rPr>
              <w:t>379,948.95</w:t>
            </w:r>
          </w:p>
        </w:tc>
      </w:tr>
      <w:tr w:rsidR="00821015" w:rsidRPr="00D24E40" w14:paraId="2C4965C3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FE6A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EDBD5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4647A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F94F5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23F91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D58D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7298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0B5BD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8CA65" w14:textId="7F7BB9F9" w:rsidR="00821015" w:rsidRPr="00D24E40" w:rsidRDefault="002247AA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247AA">
              <w:rPr>
                <w:rFonts w:ascii="Angsana New" w:hAnsi="Angsana New"/>
                <w:sz w:val="24"/>
                <w:szCs w:val="24"/>
              </w:rPr>
              <w:t>(5,912,592.61)</w:t>
            </w:r>
          </w:p>
        </w:tc>
      </w:tr>
      <w:tr w:rsidR="00821015" w:rsidRPr="00D24E40" w14:paraId="79262F57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BC90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BA82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F5AE2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E3AB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025B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310FA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F3590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6C0FC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65E22" w14:textId="7AA08669" w:rsidR="00821015" w:rsidRPr="00D24E40" w:rsidRDefault="002247AA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247AA">
              <w:rPr>
                <w:rFonts w:ascii="Angsana New" w:hAnsi="Angsana New"/>
                <w:sz w:val="24"/>
                <w:szCs w:val="24"/>
              </w:rPr>
              <w:t>26,584,306.25</w:t>
            </w:r>
          </w:p>
        </w:tc>
      </w:tr>
      <w:tr w:rsidR="00821015" w:rsidRPr="00D24E40" w14:paraId="076301B4" w14:textId="77777777" w:rsidTr="003928C9">
        <w:trPr>
          <w:trHeight w:val="288"/>
        </w:trPr>
        <w:tc>
          <w:tcPr>
            <w:tcW w:w="3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3198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688A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4AB1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4249E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D68A9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4FC21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95008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03F24" w14:textId="39F1A0D1" w:rsidR="00821015" w:rsidRPr="00D24E40" w:rsidRDefault="002247AA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247AA">
              <w:rPr>
                <w:rFonts w:ascii="Angsana New" w:hAnsi="Angsana New"/>
                <w:sz w:val="24"/>
                <w:szCs w:val="24"/>
              </w:rPr>
              <w:t>(5,361,159.52)</w:t>
            </w:r>
          </w:p>
        </w:tc>
      </w:tr>
      <w:tr w:rsidR="00821015" w:rsidRPr="00014966" w14:paraId="42660D46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4FDA7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3DEC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6513B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735A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20CC1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00DB9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B423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8AAF9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3EE9E" w14:textId="4455FED7" w:rsidR="00821015" w:rsidRPr="00014966" w:rsidRDefault="002247AA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247AA">
              <w:rPr>
                <w:rFonts w:ascii="Angsana New" w:hAnsi="Angsana New"/>
                <w:sz w:val="24"/>
                <w:szCs w:val="24"/>
              </w:rPr>
              <w:t>21,223,146.73</w:t>
            </w:r>
          </w:p>
        </w:tc>
      </w:tr>
      <w:tr w:rsidR="00821015" w:rsidRPr="00D24E40" w14:paraId="23FD772C" w14:textId="77777777" w:rsidTr="005F4BBE">
        <w:trPr>
          <w:trHeight w:val="117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80328" w14:textId="77777777" w:rsidR="00821015" w:rsidRPr="00675360" w:rsidRDefault="00821015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DEF60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4E12F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FA176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22074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3F442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E53F4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79887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32134" w14:textId="77777777" w:rsidR="00821015" w:rsidRPr="001A765C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1015" w:rsidRPr="00BA2540" w14:paraId="6950C052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19E10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A5C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A8914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BBC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59058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F4BB9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C42F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1FF5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5CE86" w14:textId="55FA5554" w:rsidR="00821015" w:rsidRPr="00BA2540" w:rsidRDefault="00FD618B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D618B">
              <w:rPr>
                <w:rFonts w:ascii="Angsana New" w:hAnsi="Angsana New"/>
                <w:sz w:val="24"/>
                <w:szCs w:val="24"/>
              </w:rPr>
              <w:t>248,006,039.16</w:t>
            </w:r>
          </w:p>
        </w:tc>
      </w:tr>
      <w:tr w:rsidR="00821015" w:rsidRPr="00BA2540" w14:paraId="3714A631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EFB3B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8E06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66ED7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259D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ED7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42088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0CD61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4097C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AEA4" w14:textId="7552F4C7" w:rsidR="00821015" w:rsidRPr="00BA2540" w:rsidRDefault="00431B1B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1B1B">
              <w:rPr>
                <w:rFonts w:ascii="Angsana New" w:hAnsi="Angsana New"/>
                <w:sz w:val="24"/>
                <w:szCs w:val="24"/>
              </w:rPr>
              <w:t>741,647,748.19</w:t>
            </w:r>
          </w:p>
        </w:tc>
      </w:tr>
      <w:tr w:rsidR="00821015" w:rsidRPr="00BA2540" w14:paraId="3A2CBFF4" w14:textId="77777777" w:rsidTr="003928C9">
        <w:trPr>
          <w:trHeight w:val="288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2E386CC2" w14:textId="77777777" w:rsidR="00821015" w:rsidRPr="00C91746" w:rsidRDefault="0082101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5B128D7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8789C31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60CE6B6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7FB7E9A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634B369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ED39856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4688093D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73582" w14:textId="1CF1B7B3" w:rsidR="00821015" w:rsidRPr="00C91746" w:rsidRDefault="00431B1B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1B1B">
              <w:rPr>
                <w:rFonts w:ascii="Angsana New" w:hAnsi="Angsana New"/>
                <w:sz w:val="24"/>
                <w:szCs w:val="24"/>
              </w:rPr>
              <w:t>989,653,787.35</w:t>
            </w:r>
          </w:p>
        </w:tc>
      </w:tr>
    </w:tbl>
    <w:p w14:paraId="6891131B" w14:textId="77777777" w:rsidR="00F10B70" w:rsidRDefault="00F10B70"/>
    <w:tbl>
      <w:tblPr>
        <w:tblStyle w:val="TableGrid"/>
        <w:tblW w:w="15061" w:type="dxa"/>
        <w:tblInd w:w="540" w:type="dxa"/>
        <w:tblLook w:val="04A0" w:firstRow="1" w:lastRow="0" w:firstColumn="1" w:lastColumn="0" w:noHBand="0" w:noVBand="1"/>
      </w:tblPr>
      <w:tblGrid>
        <w:gridCol w:w="2564"/>
        <w:gridCol w:w="1570"/>
        <w:gridCol w:w="1570"/>
        <w:gridCol w:w="1570"/>
        <w:gridCol w:w="1570"/>
        <w:gridCol w:w="1570"/>
        <w:gridCol w:w="1570"/>
        <w:gridCol w:w="1518"/>
        <w:gridCol w:w="1559"/>
      </w:tblGrid>
      <w:tr w:rsidR="004E5FFC" w:rsidRPr="00D24E40" w14:paraId="2F5217BA" w14:textId="77777777">
        <w:trPr>
          <w:trHeight w:val="360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0DD2" w14:textId="77777777" w:rsidR="004E5FFC" w:rsidRPr="00D24E40" w:rsidRDefault="004E5FFC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C602402" w14:textId="77777777" w:rsidR="004E5FFC" w:rsidRPr="00D24E40" w:rsidRDefault="004E5FFC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4E5FFC" w:rsidRPr="00D24E40" w14:paraId="146EFA26" w14:textId="77777777">
        <w:trPr>
          <w:trHeight w:val="360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4FA7B" w14:textId="77777777" w:rsidR="004E5FFC" w:rsidRPr="00D24E40" w:rsidRDefault="004E5FFC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EA3E90" w14:textId="77777777" w:rsidR="004E5FFC" w:rsidRPr="00D24E40" w:rsidRDefault="004E5FFC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4E5FFC" w:rsidRPr="00D24E40" w14:paraId="715AF279" w14:textId="77777777">
        <w:trPr>
          <w:trHeight w:val="360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F4393" w14:textId="77777777" w:rsidR="004E5FFC" w:rsidRPr="00D24E40" w:rsidRDefault="004E5FFC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D50019F" w14:textId="232686CA" w:rsidR="004E5FFC" w:rsidRPr="00D24E40" w:rsidRDefault="004E5FFC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9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กันยายน </w:t>
            </w:r>
            <w:r>
              <w:rPr>
                <w:sz w:val="24"/>
              </w:rPr>
              <w:t>256</w:t>
            </w:r>
            <w:r w:rsidR="00BC373D" w:rsidRPr="00BC373D">
              <w:rPr>
                <w:rFonts w:hint="cs"/>
                <w:sz w:val="24"/>
                <w:lang w:val="en-GB"/>
              </w:rPr>
              <w:t>6</w:t>
            </w:r>
          </w:p>
        </w:tc>
      </w:tr>
      <w:tr w:rsidR="004E5FFC" w:rsidRPr="00D24E40" w14:paraId="4FBF32AD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4FCC3" w14:textId="77777777" w:rsidR="004E5FFC" w:rsidRPr="00D24E40" w:rsidRDefault="004E5FFC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19D2E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CD79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253AD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39100F2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E0960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69F6" w14:textId="77777777" w:rsidR="004E5FFC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395FE426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6138" w14:textId="77777777" w:rsidR="004E5FFC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55E6BE6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E2621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60E99614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F7227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433B29CB" w14:textId="77777777" w:rsidR="004E5FFC" w:rsidRPr="00D24E40" w:rsidRDefault="004E5FFC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E5FFC" w:rsidRPr="00024677" w14:paraId="5F415DF2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80032" w14:textId="77777777" w:rsidR="004E5FFC" w:rsidRPr="00024677" w:rsidRDefault="004E5FF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C66D7" w14:textId="22BA9EEF" w:rsidR="004E5FFC" w:rsidRPr="00024677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137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561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353</w:t>
            </w:r>
            <w:r w:rsidR="004E5FFC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21681" w14:textId="69FE7B74" w:rsidR="004E5FFC" w:rsidRPr="00024677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175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206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624</w:t>
            </w:r>
            <w:r w:rsidR="004E5FFC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628E2" w14:textId="334E73B4" w:rsidR="004E5FFC" w:rsidRPr="00024677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153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441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778</w:t>
            </w:r>
            <w:r w:rsidR="004E5FFC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B2DA9" w14:textId="1504CD0C" w:rsidR="004E5FFC" w:rsidRPr="00024677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73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693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720</w:t>
            </w:r>
            <w:r w:rsidR="004E5FFC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371C7" w14:textId="66972878" w:rsidR="004E5FFC" w:rsidRPr="00024677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14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140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761</w:t>
            </w:r>
            <w:r w:rsidR="004E5FFC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0C0C6" w14:textId="45F6AADC" w:rsidR="004E5FFC" w:rsidRPr="00024677" w:rsidRDefault="00BC373D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39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993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059</w:t>
            </w:r>
            <w:r w:rsidR="004E5FFC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</w:t>
            </w:r>
            <w:r w:rsidR="004E5FF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051D4" w14:textId="77777777" w:rsidR="004E5FFC" w:rsidRPr="00024677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182,477.17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336A" w14:textId="77777777" w:rsidR="004E5FFC" w:rsidRPr="00024677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594,219,775.16</w:t>
            </w:r>
          </w:p>
        </w:tc>
      </w:tr>
      <w:tr w:rsidR="004E5FFC" w:rsidRPr="00D24E40" w14:paraId="6A2E5855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DF117" w14:textId="77777777" w:rsidR="004E5FFC" w:rsidRPr="00D24E40" w:rsidRDefault="004E5FF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6F9F0" w14:textId="068F983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103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721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442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F4C51" w14:textId="7162F102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122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315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035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FC15A" w14:textId="28CBA876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111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191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576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7256" w14:textId="3550649A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56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467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473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42283" w14:textId="14C7C206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221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892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CCA31" w14:textId="7C53EBE8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24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067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971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73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58208" w14:textId="7777777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4AA4" w14:textId="7777777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(426,985,392.17)</w:t>
            </w:r>
          </w:p>
        </w:tc>
      </w:tr>
      <w:tr w:rsidR="004E5FFC" w:rsidRPr="00D24E40" w14:paraId="47A32A35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F9E4E" w14:textId="77777777" w:rsidR="004E5FFC" w:rsidRPr="00D24E40" w:rsidRDefault="004E5FF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8DF9D" w14:textId="7777777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33,839,911.37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7C99" w14:textId="783665EA" w:rsidR="004E5FFC" w:rsidRPr="00D24E40" w:rsidRDefault="00BC373D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52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891</w:t>
            </w:r>
            <w:r w:rsidR="004E5FFC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589</w:t>
            </w:r>
            <w:r w:rsidR="004E5FFC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3EF72" w14:textId="7777777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42,250,202.01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5B79E" w14:textId="7777777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17,226,246.47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1DBA6" w14:textId="7777777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4,918,868.72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526E" w14:textId="447DC5C9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15,925,088.2</w:t>
            </w:r>
            <w:r w:rsidR="00BC373D" w:rsidRPr="00BC373D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C527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B5214" w14:textId="7777777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   182,477.17 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89683" w14:textId="77777777" w:rsidR="004E5FFC" w:rsidRPr="00D24E40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167,234,382.99</w:t>
            </w:r>
          </w:p>
        </w:tc>
      </w:tr>
      <w:tr w:rsidR="004E5FFC" w:rsidRPr="00D24E40" w14:paraId="2A72934F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0E97" w14:textId="77777777" w:rsidR="004E5FFC" w:rsidRPr="00D24E40" w:rsidRDefault="004E5FF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7A0CF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0D289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98120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B7AAB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DEE5A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DD2D4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DEA95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D0841" w14:textId="77777777" w:rsidR="004E5FFC" w:rsidRPr="00D24E40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4,352,928.13</w:t>
            </w:r>
          </w:p>
        </w:tc>
      </w:tr>
      <w:tr w:rsidR="004E5FFC" w:rsidRPr="00A76AAC" w14:paraId="219BD00B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148B" w14:textId="77777777" w:rsidR="004E5FFC" w:rsidRPr="00D24E40" w:rsidRDefault="004E5FF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กำไรจากการวัดมูลค่าตราสารอนุพันธ์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2DFFB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75E9A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4F92F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8659A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EA381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36E8C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4ACCD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61A4C" w14:textId="77777777" w:rsidR="004E5FFC" w:rsidRPr="00A76AAC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1,949,599.37</w:t>
            </w:r>
          </w:p>
        </w:tc>
      </w:tr>
      <w:tr w:rsidR="004E5FFC" w:rsidRPr="00D24E40" w14:paraId="6A90A7AD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90831" w14:textId="77777777" w:rsidR="004E5FFC" w:rsidRPr="00D24E40" w:rsidRDefault="004E5FFC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C239B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EC90D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3C618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386C5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61DAA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CE463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29DCE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CBAA2" w14:textId="77777777" w:rsidR="004E5FFC" w:rsidRPr="00D24E40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(56,132,071.74)</w:t>
            </w:r>
          </w:p>
        </w:tc>
      </w:tr>
      <w:tr w:rsidR="004E5FFC" w:rsidRPr="00D24E40" w14:paraId="09367C89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D74FC" w14:textId="77777777" w:rsidR="004E5FFC" w:rsidRPr="00D24E40" w:rsidRDefault="004E5FFC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DB8EB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BF341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FBCF5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0F3A0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EF4D3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3293A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18976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34338" w14:textId="7777777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A4FF9">
              <w:rPr>
                <w:rFonts w:ascii="Angsana New" w:hAnsi="Angsana New"/>
                <w:sz w:val="24"/>
                <w:szCs w:val="24"/>
              </w:rPr>
              <w:t>(63,086,545.37)</w:t>
            </w:r>
          </w:p>
        </w:tc>
      </w:tr>
      <w:tr w:rsidR="004E5FFC" w:rsidRPr="00D24E40" w14:paraId="3F8CB518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4484C" w14:textId="77777777" w:rsidR="004E5FFC" w:rsidRPr="00D24E40" w:rsidRDefault="004E5FFC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64BBF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4CAD0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53AAB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8994C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DD705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EAF90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1EB80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44C37" w14:textId="77777777" w:rsidR="004E5FFC" w:rsidRPr="00D24E40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15AE1">
              <w:rPr>
                <w:rFonts w:ascii="Angsana New" w:hAnsi="Angsana New"/>
                <w:sz w:val="24"/>
                <w:szCs w:val="24"/>
              </w:rPr>
              <w:t>54,318,293.38</w:t>
            </w:r>
          </w:p>
        </w:tc>
      </w:tr>
      <w:tr w:rsidR="004E5FFC" w:rsidRPr="00D24E40" w14:paraId="79226213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2EC4" w14:textId="77777777" w:rsidR="004E5FFC" w:rsidRPr="00D24E40" w:rsidRDefault="004E5FFC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ACEE6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02226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AE86B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317D4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5FA62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33754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E4E0F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5664C" w14:textId="77777777" w:rsidR="004E5FFC" w:rsidRPr="00D24E40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763,754.40</w:t>
            </w:r>
          </w:p>
        </w:tc>
      </w:tr>
      <w:tr w:rsidR="004E5FFC" w:rsidRPr="00D24E40" w14:paraId="15661823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96578" w14:textId="77777777" w:rsidR="004E5FFC" w:rsidRPr="00D24E40" w:rsidRDefault="004E5FFC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67C17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373D7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FF81E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E57CA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A9F66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1DCAD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BC3C5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23E1F" w14:textId="7777777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(2,598,385.48)</w:t>
            </w:r>
          </w:p>
        </w:tc>
      </w:tr>
      <w:tr w:rsidR="004E5FFC" w:rsidRPr="00D24E40" w14:paraId="0001B044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8A746" w14:textId="77777777" w:rsidR="004E5FFC" w:rsidRPr="00D24E40" w:rsidRDefault="004E5FFC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5D085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D389D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19EA6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0284F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74F05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F3115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ACA4C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F8D05" w14:textId="77777777" w:rsidR="004E5FFC" w:rsidRPr="00D24E40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15AE1">
              <w:rPr>
                <w:rFonts w:ascii="Angsana New" w:hAnsi="Angsana New"/>
                <w:sz w:val="24"/>
                <w:szCs w:val="24"/>
              </w:rPr>
              <w:t>52,483,662.30</w:t>
            </w:r>
          </w:p>
        </w:tc>
      </w:tr>
      <w:tr w:rsidR="004E5FFC" w:rsidRPr="00D24E40" w14:paraId="32D15B36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3E410" w14:textId="77777777" w:rsidR="004E5FFC" w:rsidRPr="00D24E40" w:rsidRDefault="004E5FFC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11EF7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DD9AC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483B5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DA9FE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F5D0E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1853A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0E32E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81EC5" w14:textId="77777777" w:rsidR="004E5FFC" w:rsidRPr="00D24E40" w:rsidRDefault="004E5FF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(10,560,861.36)</w:t>
            </w:r>
          </w:p>
        </w:tc>
      </w:tr>
      <w:tr w:rsidR="004E5FFC" w:rsidRPr="00014966" w14:paraId="03D84727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4F2D2" w14:textId="77777777" w:rsidR="004E5FFC" w:rsidRPr="00D24E40" w:rsidRDefault="004E5FFC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431B6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401A3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FA0FB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FA40F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5BC6E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A6781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1ABC3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737E6" w14:textId="77777777" w:rsidR="004E5FFC" w:rsidRPr="00014966" w:rsidRDefault="004E5FFC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A3213">
              <w:rPr>
                <w:rFonts w:ascii="Angsana New" w:hAnsi="Angsana New"/>
                <w:sz w:val="24"/>
                <w:szCs w:val="24"/>
              </w:rPr>
              <w:t>41,922,800.94</w:t>
            </w:r>
          </w:p>
        </w:tc>
      </w:tr>
      <w:tr w:rsidR="004E5FFC" w:rsidRPr="00D24E40" w14:paraId="17CC28D6" w14:textId="77777777">
        <w:trPr>
          <w:trHeight w:val="117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596B" w14:textId="77777777" w:rsidR="004E5FFC" w:rsidRPr="00D24E40" w:rsidRDefault="004E5FFC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924D4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6B361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C6C54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48F10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1034C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85413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E3218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4B0B7" w14:textId="77777777" w:rsidR="004E5FFC" w:rsidRPr="00D24E40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5FFC" w:rsidRPr="00BA2540" w14:paraId="458AD35D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750BE" w14:textId="77777777" w:rsidR="004E5FFC" w:rsidRPr="00D24E40" w:rsidRDefault="004E5FFC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48F0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7F6B5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373A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36BC3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9DA73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E59F9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E8A62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FC524" w14:textId="77777777" w:rsidR="004E5FFC" w:rsidRPr="00BA2540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267,389,820.61</w:t>
            </w:r>
          </w:p>
        </w:tc>
      </w:tr>
      <w:tr w:rsidR="004E5FFC" w:rsidRPr="00BA2540" w14:paraId="7516BD52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B7617" w14:textId="77777777" w:rsidR="004E5FFC" w:rsidRPr="00D24E40" w:rsidRDefault="004E5FFC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E525A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A4C98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2D78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25506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4878C" w14:textId="77777777" w:rsidR="004E5FFC" w:rsidRPr="00D24E40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0BA77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E07FA" w14:textId="77777777" w:rsidR="004E5FFC" w:rsidRPr="006C3EF4" w:rsidRDefault="004E5FFC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4C3C1" w14:textId="77777777" w:rsidR="004E5FFC" w:rsidRPr="00BA2540" w:rsidRDefault="004E5FF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765,896,029.34</w:t>
            </w:r>
          </w:p>
        </w:tc>
      </w:tr>
      <w:tr w:rsidR="004E5FFC" w:rsidRPr="00A321E4" w14:paraId="4FD08C05" w14:textId="77777777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9D686" w14:textId="77777777" w:rsidR="004E5FFC" w:rsidRPr="00D24E40" w:rsidRDefault="004E5FFC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77D29" w14:textId="77777777" w:rsidR="004E5FFC" w:rsidRPr="00D24E40" w:rsidRDefault="004E5FFC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98DBA" w14:textId="77777777" w:rsidR="004E5FFC" w:rsidRPr="00D24E40" w:rsidRDefault="004E5FFC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EC78C" w14:textId="77777777" w:rsidR="004E5FFC" w:rsidRPr="00D24E40" w:rsidRDefault="004E5FFC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A41CB" w14:textId="77777777" w:rsidR="004E5FFC" w:rsidRPr="00D24E40" w:rsidRDefault="004E5FFC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ACCDB" w14:textId="77777777" w:rsidR="004E5FFC" w:rsidRPr="00D24E40" w:rsidRDefault="004E5FFC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1CBAA" w14:textId="77777777" w:rsidR="004E5FFC" w:rsidRPr="006C3EF4" w:rsidRDefault="004E5FFC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F3E5B" w14:textId="77777777" w:rsidR="004E5FFC" w:rsidRPr="006C3EF4" w:rsidRDefault="004E5FFC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7FDCE" w14:textId="77777777" w:rsidR="004E5FFC" w:rsidRPr="00A321E4" w:rsidRDefault="004E5F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1,033,285,849.95</w:t>
            </w:r>
          </w:p>
        </w:tc>
      </w:tr>
    </w:tbl>
    <w:p w14:paraId="7BF711C8" w14:textId="77777777" w:rsidR="004E5FFC" w:rsidRDefault="004E5FFC"/>
    <w:p w14:paraId="463479E5" w14:textId="77777777" w:rsidR="004E5FFC" w:rsidRDefault="004E5FFC"/>
    <w:tbl>
      <w:tblPr>
        <w:tblStyle w:val="TableGrid"/>
        <w:tblW w:w="14875" w:type="dxa"/>
        <w:tblInd w:w="828" w:type="dxa"/>
        <w:tblLook w:val="04A0" w:firstRow="1" w:lastRow="0" w:firstColumn="1" w:lastColumn="0" w:noHBand="0" w:noVBand="1"/>
      </w:tblPr>
      <w:tblGrid>
        <w:gridCol w:w="2088"/>
        <w:gridCol w:w="1598"/>
        <w:gridCol w:w="1598"/>
        <w:gridCol w:w="1598"/>
        <w:gridCol w:w="1598"/>
        <w:gridCol w:w="1598"/>
        <w:gridCol w:w="1598"/>
        <w:gridCol w:w="1598"/>
        <w:gridCol w:w="1601"/>
      </w:tblGrid>
      <w:tr w:rsidR="00C419D0" w:rsidRPr="00D24E40" w14:paraId="47552602" w14:textId="77777777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D0300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A8D736" w14:textId="2E2E5155" w:rsidR="00C419D0" w:rsidRPr="00D24E40" w:rsidRDefault="00840A59" w:rsidP="00840A59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840A59" w:rsidRPr="00D24E40" w14:paraId="24158B90" w14:textId="77777777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BA87B" w14:textId="77777777" w:rsidR="00840A59" w:rsidRPr="00D24E40" w:rsidRDefault="00840A5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F1B443D" w14:textId="6DEA4854" w:rsidR="00840A59" w:rsidRDefault="00840A59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C419D0" w:rsidRPr="00D24E40" w14:paraId="51A7B707" w14:textId="77777777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FEA14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E3C275" w14:textId="50890447" w:rsidR="00C419D0" w:rsidRPr="00D24E40" w:rsidRDefault="00C419D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 w:rsidR="009D1243">
              <w:rPr>
                <w:sz w:val="24"/>
              </w:rPr>
              <w:t>9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 xml:space="preserve">30 </w:t>
            </w:r>
            <w:r w:rsidR="009D1243">
              <w:rPr>
                <w:rFonts w:hint="cs"/>
                <w:sz w:val="24"/>
                <w:cs/>
              </w:rPr>
              <w:t>กันยายน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2566</w:t>
            </w:r>
          </w:p>
        </w:tc>
      </w:tr>
      <w:tr w:rsidR="00C419D0" w:rsidRPr="00D24E40" w14:paraId="5027482E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56E0C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886A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4457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3A4EE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07B2AD0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613B4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A554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55A94AB0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28DA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0630C5C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E051B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0A76B4EE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7B2F4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4D68FFB9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19D0" w:rsidRPr="00024677" w14:paraId="23342B7F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DCBD" w14:textId="77777777" w:rsidR="00C419D0" w:rsidRPr="00024677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8F1D7" w14:textId="3106E612" w:rsidR="00C419D0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137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561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353</w:t>
            </w:r>
            <w:r w:rsidR="006400A0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27AE7" w14:textId="7D373A55" w:rsidR="00C419D0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175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206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624</w:t>
            </w:r>
            <w:r w:rsidR="006400A0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1D9CC" w14:textId="274E31C8" w:rsidR="00C419D0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153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441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778</w:t>
            </w:r>
            <w:r w:rsidR="006400A0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D0D7A" w14:textId="037A0D67" w:rsidR="00C419D0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73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693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720</w:t>
            </w:r>
            <w:r w:rsidR="006400A0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AB4CC" w14:textId="0913D9A5" w:rsidR="00C419D0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14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140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761</w:t>
            </w:r>
            <w:r w:rsidR="006400A0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6DEC8" w14:textId="13DE17FA" w:rsidR="00C419D0" w:rsidRPr="00024677" w:rsidRDefault="00BC373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39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993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059</w:t>
            </w:r>
            <w:r w:rsidR="006400A0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9</w:t>
            </w:r>
            <w:r w:rsidR="006400A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D9558" w14:textId="26B0DD3E" w:rsidR="00C419D0" w:rsidRPr="00024677" w:rsidRDefault="006400A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182,477.17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72005" w14:textId="6A244C3E" w:rsidR="00C419D0" w:rsidRPr="00024677" w:rsidRDefault="006400A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594,219,775.16</w:t>
            </w:r>
          </w:p>
        </w:tc>
      </w:tr>
      <w:tr w:rsidR="00C419D0" w:rsidRPr="00D24E40" w14:paraId="4459EEBB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6C26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2AC71" w14:textId="33AE000E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103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721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442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E658F" w14:textId="15275A53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122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315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035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AF81D" w14:textId="2A2D2C29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111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191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576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D5038" w14:textId="09A07F0C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56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467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473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B4C77" w14:textId="7D8E031B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221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892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61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115B9" w14:textId="1E59E2E5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24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067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971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C373D" w:rsidRPr="00BC373D">
              <w:rPr>
                <w:rFonts w:ascii="Angsana New" w:hAnsi="Angsana New"/>
                <w:sz w:val="24"/>
                <w:szCs w:val="24"/>
              </w:rPr>
              <w:t>73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B1F4C" w14:textId="471C4906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C515C" w14:textId="232A4146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(426,985,392.17)</w:t>
            </w:r>
          </w:p>
        </w:tc>
      </w:tr>
      <w:tr w:rsidR="00C419D0" w:rsidRPr="00D24E40" w14:paraId="75B7EBF7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855E3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AE72" w14:textId="2716E8F5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33,839,911.37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221C" w14:textId="304F5C47" w:rsidR="00C419D0" w:rsidRPr="00D24E40" w:rsidRDefault="00BC373D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C373D">
              <w:rPr>
                <w:rFonts w:ascii="Angsana New" w:hAnsi="Angsana New"/>
                <w:sz w:val="24"/>
                <w:szCs w:val="24"/>
              </w:rPr>
              <w:t>52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891</w:t>
            </w:r>
            <w:r w:rsidR="006400A0"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BC373D">
              <w:rPr>
                <w:rFonts w:ascii="Angsana New" w:hAnsi="Angsana New"/>
                <w:sz w:val="24"/>
                <w:szCs w:val="24"/>
              </w:rPr>
              <w:t>589</w:t>
            </w:r>
            <w:r w:rsidR="006400A0" w:rsidRPr="00C5278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C373D">
              <w:rPr>
                <w:rFonts w:ascii="Angsana New" w:hAnsi="Angsana New"/>
                <w:sz w:val="24"/>
                <w:szCs w:val="24"/>
              </w:rPr>
              <w:t>01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145B8" w14:textId="0623D290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42,250,202.01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6A81" w14:textId="27519A55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17,226,246.47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E955B" w14:textId="009A7551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4,918,868.72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8A44" w14:textId="6C1AB6CC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15,925,088.2</w:t>
            </w:r>
            <w:r w:rsidR="00BC373D" w:rsidRPr="00BC373D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C527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9341C" w14:textId="6E249BA9" w:rsidR="00C419D0" w:rsidRPr="00D24E40" w:rsidRDefault="006400A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   182,477.17 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0F51B" w14:textId="0D748E25" w:rsidR="00C419D0" w:rsidRPr="00D24E40" w:rsidRDefault="006400A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167,234,382.99</w:t>
            </w:r>
          </w:p>
        </w:tc>
      </w:tr>
      <w:tr w:rsidR="00C419D0" w:rsidRPr="00D24E40" w14:paraId="492B0C28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456CC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2918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58B1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68B5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B433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F90C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28B7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D5EA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3E668" w14:textId="06520754" w:rsidR="00C419D0" w:rsidRPr="00AD694A" w:rsidRDefault="00933FEE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4,352,928.13</w:t>
            </w:r>
          </w:p>
        </w:tc>
      </w:tr>
      <w:tr w:rsidR="00C419D0" w:rsidRPr="00D24E40" w14:paraId="001BB040" w14:textId="77777777" w:rsidTr="003928C9">
        <w:trPr>
          <w:trHeight w:val="288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356C" w14:textId="0CE258E9" w:rsidR="00C419D0" w:rsidRPr="00D24E40" w:rsidRDefault="00C419D0">
            <w:pPr>
              <w:tabs>
                <w:tab w:val="decimal" w:pos="59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080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กำไรจากการวัดมูลค่าตราสารอนุพันธ์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4305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098E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7DC5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DF04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8478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D27E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0167D" w14:textId="55F71198" w:rsidR="00C419D0" w:rsidRPr="007D1A42" w:rsidRDefault="006618EA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1,949,599.37</w:t>
            </w:r>
          </w:p>
        </w:tc>
      </w:tr>
      <w:tr w:rsidR="00C419D0" w:rsidRPr="00D24E40" w14:paraId="18D147BA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53E06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93D8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B3C7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C615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E85C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F920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1720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14B5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34029" w14:textId="13EFC5B6" w:rsidR="00C419D0" w:rsidRPr="00D24E40" w:rsidRDefault="00933FEE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(56,132,071.74)</w:t>
            </w:r>
          </w:p>
        </w:tc>
      </w:tr>
      <w:tr w:rsidR="00C419D0" w:rsidRPr="00D24E40" w14:paraId="2CB432AF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97473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53D5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FED9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B1E7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C75D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0FB2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F659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9906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56F85" w14:textId="70809752" w:rsidR="00C419D0" w:rsidRPr="00D24E40" w:rsidRDefault="00933FEE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(62,602,171.97)</w:t>
            </w:r>
          </w:p>
        </w:tc>
      </w:tr>
      <w:tr w:rsidR="00C419D0" w:rsidRPr="00D24E40" w14:paraId="22CD8638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936AC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328D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1CCF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00C6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610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C22A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979A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C6BC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FC460" w14:textId="103A08EF" w:rsidR="00C419D0" w:rsidRPr="00D24E40" w:rsidRDefault="00933FEE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54,802,666.78</w:t>
            </w:r>
          </w:p>
        </w:tc>
      </w:tr>
      <w:tr w:rsidR="00C419D0" w:rsidRPr="00D24E40" w14:paraId="5522C366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2E909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2DE2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2515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8680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AB49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E267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5C25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DAF7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2429F" w14:textId="1D75767E" w:rsidR="00C419D0" w:rsidRPr="00D24E40" w:rsidRDefault="00933FEE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763,754.40</w:t>
            </w:r>
          </w:p>
        </w:tc>
      </w:tr>
      <w:tr w:rsidR="00C419D0" w:rsidRPr="00D24E40" w14:paraId="5D82CD3A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00CA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E0BF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DE09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ED7BA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6DB9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3856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18DD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A7D1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EBAD8" w14:textId="3E4F860E" w:rsidR="00C419D0" w:rsidRPr="00D24E40" w:rsidRDefault="00933FEE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(2,598,385.48)</w:t>
            </w:r>
          </w:p>
        </w:tc>
      </w:tr>
      <w:tr w:rsidR="00C419D0" w:rsidRPr="00D24E40" w14:paraId="74ACA8D8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82553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CD9A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61F0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2119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9757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D400F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F5EC3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3141E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77BFE" w14:textId="0BD6AF77" w:rsidR="00C419D0" w:rsidRPr="00D24E40" w:rsidRDefault="00933FEE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52,968,035.70</w:t>
            </w:r>
          </w:p>
        </w:tc>
      </w:tr>
      <w:tr w:rsidR="00C419D0" w:rsidRPr="00D24E40" w14:paraId="18A0A493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6420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BEAA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4F58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B5FF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D0AC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346C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F8CC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8562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E0849" w14:textId="46161CAE" w:rsidR="00C419D0" w:rsidRPr="00D24E40" w:rsidRDefault="00933FEE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(10,560,861.36)</w:t>
            </w:r>
          </w:p>
        </w:tc>
      </w:tr>
      <w:tr w:rsidR="00C419D0" w:rsidRPr="00014966" w14:paraId="7D94AD4F" w14:textId="77777777" w:rsidTr="003928C9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65CE3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6673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2F21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E23E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48D6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116D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E91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F657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51432" w14:textId="59571EBE" w:rsidR="00C419D0" w:rsidRPr="00014966" w:rsidRDefault="00933FEE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42,407,174.34</w:t>
            </w:r>
          </w:p>
        </w:tc>
      </w:tr>
      <w:tr w:rsidR="00C419D0" w:rsidRPr="00D24E40" w14:paraId="0CFD8ABE" w14:textId="77777777" w:rsidTr="00477ABF">
        <w:trPr>
          <w:trHeight w:val="81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9A629" w14:textId="77777777" w:rsidR="00C419D0" w:rsidRPr="00675360" w:rsidRDefault="00C419D0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8537B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74E53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4D2A4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1CD98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92F57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9DE65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58E9A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C6F7A" w14:textId="77777777" w:rsidR="00C419D0" w:rsidRPr="003654B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19D0" w:rsidRPr="00BA2540" w14:paraId="095B22B5" w14:textId="77777777" w:rsidTr="00477ABF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05251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2EF9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DC7D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99E6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16C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CAFD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22245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98B21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B5791" w14:textId="7E434F90" w:rsidR="00C419D0" w:rsidRPr="00BA2540" w:rsidRDefault="00933FEE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265,280,911.45</w:t>
            </w:r>
          </w:p>
        </w:tc>
      </w:tr>
      <w:tr w:rsidR="00C419D0" w:rsidRPr="00BA2540" w14:paraId="2AD04069" w14:textId="77777777" w:rsidTr="00477ABF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F22BE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4943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6B68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4595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313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91B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C4D89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746C0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2269D" w14:textId="775040C5" w:rsidR="00C419D0" w:rsidRPr="00BA2540" w:rsidRDefault="00933FEE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764,408,557.62</w:t>
            </w:r>
          </w:p>
        </w:tc>
      </w:tr>
      <w:tr w:rsidR="00C419D0" w:rsidRPr="00BA2540" w14:paraId="1AE082CD" w14:textId="77777777" w:rsidTr="00477ABF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3BACA" w14:textId="77777777" w:rsidR="00C419D0" w:rsidRPr="00C91746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1852A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E756B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B8FEB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0290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82022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59FAD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B9C32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3F6D2" w14:textId="5CD1B056" w:rsidR="00C419D0" w:rsidRPr="00C91746" w:rsidRDefault="00933FEE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1,029,689,469.07</w:t>
            </w:r>
          </w:p>
        </w:tc>
      </w:tr>
    </w:tbl>
    <w:p w14:paraId="1B09258F" w14:textId="77777777" w:rsidR="00C419D0" w:rsidRPr="00F8190E" w:rsidRDefault="00C419D0" w:rsidP="00437B32">
      <w:pPr>
        <w:spacing w:line="240" w:lineRule="atLeast"/>
        <w:ind w:left="709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43BB81" w14:textId="563A70E0" w:rsidR="005D6107" w:rsidRPr="00512859" w:rsidRDefault="004877F3" w:rsidP="00547BE9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47B9A">
        <w:rPr>
          <w:rFonts w:ascii="Angsana New" w:hAnsi="Angsana New" w:hint="cs"/>
          <w:sz w:val="30"/>
          <w:szCs w:val="30"/>
          <w:cs/>
          <w:lang w:val="en-US"/>
        </w:rPr>
        <w:t xml:space="preserve"> มิได้แสดงสินทรัพย์จำแนกตามกลุ่มผลิตภัณฑ์เนื่องจาก</w:t>
      </w: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47B9A">
        <w:rPr>
          <w:rFonts w:ascii="Angsana New" w:hAnsi="Angsana New" w:hint="cs"/>
          <w:sz w:val="30"/>
          <w:szCs w:val="30"/>
          <w:cs/>
          <w:lang w:val="en-US"/>
        </w:rPr>
        <w:t xml:space="preserve"> ใช้สินทรัพย์ร่วมกัน</w:t>
      </w:r>
      <w:bookmarkEnd w:id="18"/>
    </w:p>
    <w:p w14:paraId="28496422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C5357E">
          <w:headerReference w:type="default" r:id="rId22"/>
          <w:footerReference w:type="default" r:id="rId23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6D3DA43" w14:textId="74AC46D9" w:rsidR="00CB2B23" w:rsidRPr="0054636C" w:rsidRDefault="00502EB2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ดำเนินธุรกิจในส่วนงานทางภูมิศาสตร์ส่วนใหญ่ในประเทศไทย</w:t>
      </w:r>
      <w:r w:rsidR="006D7D74" w:rsidRPr="0054636C">
        <w:rPr>
          <w:rFonts w:ascii="Angsana New" w:hAnsi="Angsana New"/>
          <w:sz w:val="30"/>
          <w:szCs w:val="30"/>
        </w:rPr>
        <w:t xml:space="preserve"> </w:t>
      </w:r>
      <w:r w:rsidR="00CB2B23" w:rsidRPr="0054636C">
        <w:rPr>
          <w:rFonts w:ascii="Angsana New" w:hAnsi="Angsana New"/>
          <w:sz w:val="30"/>
          <w:szCs w:val="30"/>
          <w:cs/>
        </w:rPr>
        <w:t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</w:t>
      </w:r>
      <w:r w:rsidR="00892062" w:rsidRPr="0054636C">
        <w:rPr>
          <w:rFonts w:ascii="Angsana New" w:hAnsi="Angsana New"/>
          <w:sz w:val="30"/>
          <w:szCs w:val="30"/>
        </w:rPr>
        <w:br/>
      </w:r>
      <w:r w:rsidR="00CB2B23" w:rsidRPr="0054636C">
        <w:rPr>
          <w:rFonts w:ascii="Angsana New" w:hAnsi="Angsana New"/>
          <w:sz w:val="30"/>
          <w:szCs w:val="30"/>
          <w:cs/>
        </w:rPr>
        <w:t xml:space="preserve">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1BEE6D5E" w14:textId="004C9147" w:rsidR="00CB2B23" w:rsidRPr="006B0E50" w:rsidRDefault="00CB2B23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6B0E50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146DF343" w14:textId="12552F2A" w:rsidR="00CB2B23" w:rsidRPr="00CB2B23" w:rsidRDefault="00CB2B23" w:rsidP="00E9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495837">
        <w:rPr>
          <w:rFonts w:ascii="Angsana New" w:hAnsi="Angsana New"/>
          <w:sz w:val="30"/>
          <w:szCs w:val="30"/>
          <w:cs/>
        </w:rPr>
        <w:t>สำหรับ</w:t>
      </w:r>
      <w:r w:rsidR="0077460C" w:rsidRPr="00495837">
        <w:rPr>
          <w:rFonts w:ascii="Angsana New" w:hAnsi="Angsana New" w:hint="cs"/>
          <w:sz w:val="30"/>
          <w:szCs w:val="30"/>
          <w:cs/>
        </w:rPr>
        <w:t xml:space="preserve">งวด </w:t>
      </w:r>
      <w:r w:rsidR="0064793E">
        <w:rPr>
          <w:rFonts w:ascii="Angsana New" w:hAnsi="Angsana New"/>
          <w:sz w:val="30"/>
          <w:szCs w:val="30"/>
        </w:rPr>
        <w:t>9</w:t>
      </w:r>
      <w:r w:rsidR="0077460C" w:rsidRPr="00495837">
        <w:rPr>
          <w:rFonts w:ascii="Angsana New" w:hAnsi="Angsana New"/>
          <w:sz w:val="30"/>
          <w:szCs w:val="30"/>
        </w:rPr>
        <w:t xml:space="preserve"> </w:t>
      </w:r>
      <w:r w:rsidR="0077460C" w:rsidRPr="00495837">
        <w:rPr>
          <w:rFonts w:ascii="Angsana New" w:hAnsi="Angsana New" w:hint="cs"/>
          <w:sz w:val="30"/>
          <w:szCs w:val="30"/>
          <w:cs/>
        </w:rPr>
        <w:t>เดือน</w:t>
      </w:r>
      <w:r w:rsidRPr="00495837">
        <w:rPr>
          <w:rFonts w:ascii="Angsana New" w:hAnsi="Angsana New"/>
          <w:sz w:val="30"/>
          <w:szCs w:val="30"/>
          <w:cs/>
        </w:rPr>
        <w:t xml:space="preserve"> สิ้นสุด</w:t>
      </w:r>
      <w:r w:rsidRPr="00144AF3">
        <w:rPr>
          <w:rFonts w:ascii="Angsana New" w:hAnsi="Angsana New"/>
          <w:sz w:val="30"/>
          <w:szCs w:val="30"/>
          <w:cs/>
        </w:rPr>
        <w:t xml:space="preserve">วันที่ </w:t>
      </w:r>
      <w:r w:rsidR="00291295" w:rsidRPr="00495837">
        <w:rPr>
          <w:rFonts w:ascii="Angsana New" w:hAnsi="Angsana New"/>
          <w:sz w:val="30"/>
          <w:szCs w:val="30"/>
        </w:rPr>
        <w:t>3</w:t>
      </w:r>
      <w:r w:rsidR="00195CDC" w:rsidRPr="00495837">
        <w:rPr>
          <w:rFonts w:ascii="Angsana New" w:hAnsi="Angsana New"/>
          <w:sz w:val="30"/>
          <w:szCs w:val="30"/>
        </w:rPr>
        <w:t>0</w:t>
      </w:r>
      <w:r w:rsidRPr="00495837">
        <w:rPr>
          <w:rFonts w:ascii="Angsana New" w:hAnsi="Angsana New"/>
          <w:sz w:val="30"/>
          <w:szCs w:val="30"/>
        </w:rPr>
        <w:t xml:space="preserve"> </w:t>
      </w:r>
      <w:r w:rsidR="0064793E">
        <w:rPr>
          <w:rFonts w:ascii="Angsana New" w:hAnsi="Angsana New" w:hint="cs"/>
          <w:sz w:val="30"/>
          <w:szCs w:val="30"/>
          <w:cs/>
        </w:rPr>
        <w:t>กันยายน</w:t>
      </w:r>
      <w:r w:rsidRPr="00144AF3">
        <w:rPr>
          <w:rFonts w:ascii="Angsana New" w:hAnsi="Angsana New"/>
          <w:sz w:val="30"/>
          <w:szCs w:val="30"/>
          <w:cs/>
        </w:rPr>
        <w:t xml:space="preserve"> </w:t>
      </w:r>
      <w:r w:rsidRPr="00144AF3">
        <w:rPr>
          <w:rFonts w:ascii="Angsana New" w:hAnsi="Angsana New"/>
          <w:sz w:val="30"/>
          <w:szCs w:val="30"/>
        </w:rPr>
        <w:t>256</w:t>
      </w:r>
      <w:r w:rsidR="005F23C6" w:rsidRPr="00144AF3">
        <w:rPr>
          <w:rFonts w:ascii="Angsana New" w:hAnsi="Angsana New"/>
          <w:sz w:val="30"/>
          <w:szCs w:val="30"/>
        </w:rPr>
        <w:t>7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Pr="006B0E50">
        <w:rPr>
          <w:rFonts w:ascii="Angsana New" w:hAnsi="Angsana New"/>
          <w:sz w:val="30"/>
          <w:szCs w:val="30"/>
          <w:cs/>
        </w:rPr>
        <w:t xml:space="preserve">และ </w:t>
      </w:r>
      <w:r w:rsidRPr="006B0E50">
        <w:rPr>
          <w:rFonts w:ascii="Angsana New" w:hAnsi="Angsana New"/>
          <w:sz w:val="30"/>
          <w:szCs w:val="30"/>
        </w:rPr>
        <w:t>256</w:t>
      </w:r>
      <w:r w:rsidR="005F23C6">
        <w:rPr>
          <w:rFonts w:ascii="Angsana New" w:hAnsi="Angsana New"/>
          <w:sz w:val="30"/>
          <w:szCs w:val="30"/>
        </w:rPr>
        <w:t>6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="004877F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E50">
        <w:rPr>
          <w:rFonts w:ascii="Angsana New" w:hAnsi="Angsana New"/>
          <w:sz w:val="30"/>
          <w:szCs w:val="30"/>
          <w:cs/>
        </w:rPr>
        <w:t xml:space="preserve"> ไม่มีรายได้จากลูกค้ารายใดที่มีมูลค่าเท่ากับหรือเกินกว่าร้อยละ </w:t>
      </w:r>
      <w:r w:rsidR="00892062" w:rsidRPr="006B0E50">
        <w:rPr>
          <w:rFonts w:ascii="Angsana New" w:hAnsi="Angsana New"/>
          <w:sz w:val="30"/>
          <w:szCs w:val="30"/>
        </w:rPr>
        <w:t>10</w:t>
      </w:r>
      <w:r w:rsidRPr="006B0E50">
        <w:rPr>
          <w:rFonts w:ascii="Angsana New" w:hAnsi="Angsana New"/>
          <w:sz w:val="30"/>
          <w:szCs w:val="30"/>
          <w:cs/>
        </w:rPr>
        <w:t xml:space="preserve"> ของรายได้รวมของ</w:t>
      </w:r>
      <w:r w:rsidR="005F23C6">
        <w:rPr>
          <w:rFonts w:ascii="Angsana New" w:hAnsi="Angsana New" w:hint="cs"/>
          <w:sz w:val="30"/>
          <w:szCs w:val="30"/>
          <w:cs/>
        </w:rPr>
        <w:t>กลุ่ม</w:t>
      </w:r>
      <w:r w:rsidRPr="006B0E50">
        <w:rPr>
          <w:rFonts w:ascii="Angsana New" w:hAnsi="Angsana New"/>
          <w:sz w:val="30"/>
          <w:szCs w:val="30"/>
          <w:cs/>
        </w:rPr>
        <w:t>กิจการ</w:t>
      </w:r>
    </w:p>
    <w:p w14:paraId="28496423" w14:textId="75EE7DF6" w:rsidR="00A13B10" w:rsidRPr="000279EC" w:rsidRDefault="000712C0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279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8496424" w14:textId="112FA600" w:rsidR="00C433F9" w:rsidRPr="00305551" w:rsidRDefault="000712C0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เครื่องมือทางการเงินที่สำคัญ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ประกอบด้วย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สินทรัพย์ทางการเงินหมุนเวียนอื่น เงินกู้ยืมระยะสั้นจากสถาบันการเงิน เจ้าหนี้การค้าและเจ้าหนี้หมุนเวียนอื่น</w:t>
      </w:r>
      <w:r w:rsidR="00802F10">
        <w:rPr>
          <w:rFonts w:ascii="Angsana New" w:hAnsi="Angsana New" w:hint="cs"/>
          <w:sz w:val="30"/>
          <w:szCs w:val="30"/>
          <w:cs/>
        </w:rPr>
        <w:t xml:space="preserve"> หนี้สินตามสัญญาเช่า</w:t>
      </w:r>
      <w:r w:rsidRPr="00305551">
        <w:rPr>
          <w:rFonts w:ascii="Angsana New" w:hAnsi="Angsana New"/>
          <w:sz w:val="30"/>
          <w:szCs w:val="30"/>
          <w:cs/>
        </w:rPr>
        <w:t xml:space="preserve"> 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มีความเสี่ยงที่เกี่ยวข้องกับเครื่องมือทางการเงินดังกล่าว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และมีนโยบายการบริหารความเสี่ยง ดังนี้</w:t>
      </w:r>
    </w:p>
    <w:p w14:paraId="6FAD52A8" w14:textId="4580934A" w:rsidR="000712C0" w:rsidRPr="00305551" w:rsidRDefault="000712C0" w:rsidP="0037493C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09F6655" w14:textId="7BB5E12B" w:rsidR="00202A7A" w:rsidRPr="00305551" w:rsidRDefault="00815FD5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มีความเสี่ยงด้านเครดิตที่เกี่ยวเนื่องกับ ลูกหนี้การค้า จำนวนเงินสูงสุดที่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</w:t>
      </w:r>
      <w:r w:rsidR="006D7D74" w:rsidRPr="00305551">
        <w:rPr>
          <w:rFonts w:ascii="Angsana New" w:hAnsi="Angsana New" w:hint="cs"/>
          <w:sz w:val="30"/>
          <w:szCs w:val="30"/>
          <w:cs/>
        </w:rPr>
        <w:t xml:space="preserve">ฯ 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อาจต้องสูญเสียจากการให้สินเชื่อคือมูลค่าตามบัญชี ที่แสดงอยู่ในงบฐานะการเงิน 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บริษัท 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จึงไม่คาดว่าจะเกิดผลขาดทุนทางการเงินที่มีสาระสำคัญนอกจากนี้ </w:t>
      </w:r>
      <w:r w:rsidR="00546016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มีการติดตามยอดคงค้างของลูกหนี้การค้าอย่างสม่ำเสมอ ทั้งนี้</w:t>
      </w:r>
      <w:r w:rsidR="00802F10">
        <w:rPr>
          <w:rFonts w:ascii="Angsana New" w:hAnsi="Angsana New" w:hint="cs"/>
          <w:sz w:val="30"/>
          <w:szCs w:val="30"/>
          <w:cs/>
        </w:rPr>
        <w:t xml:space="preserve"> </w:t>
      </w:r>
      <w:r w:rsidR="00202A7A" w:rsidRPr="00305551">
        <w:rPr>
          <w:rFonts w:ascii="Angsana New" w:hAnsi="Angsana New"/>
          <w:sz w:val="30"/>
          <w:szCs w:val="30"/>
          <w:cs/>
        </w:rPr>
        <w:t>การให้สินเชื่อของ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บริษัทฯเป็นการให้สินเชื่อแบบไม่กระจุกตัวสูงเนื่องจาก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มีฐานลูกค้าจำนวนมาก</w:t>
      </w:r>
    </w:p>
    <w:p w14:paraId="76A74A88" w14:textId="257D5A34" w:rsidR="00202A7A" w:rsidRPr="0037493C" w:rsidRDefault="00661948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7493C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7493C">
        <w:rPr>
          <w:rFonts w:ascii="Angsana New" w:hAnsi="Angsana New"/>
          <w:sz w:val="30"/>
          <w:szCs w:val="30"/>
          <w:cs/>
        </w:rPr>
        <w:t>บริษัท พิจารณาการด้อยค่าทุกวันสิ้นรอบระยะเวลารายงาน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5E74827E" w14:textId="4B4C2CDC" w:rsidR="007E409A" w:rsidRPr="00305551" w:rsidRDefault="007E409A" w:rsidP="0037493C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ความเสี่ยงเกี่ยวกับอัตราดอกเบี้ย</w:t>
      </w:r>
    </w:p>
    <w:p w14:paraId="14BC9D35" w14:textId="6B9C1303" w:rsidR="00295918" w:rsidRPr="0037493C" w:rsidRDefault="00661948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 xml:space="preserve">บริษัท มีความเสี่ยงเกี่ยวกับอัตราดอกเบี้ยอันเกี่ยวเนื่องกับ เงินสดและรายการเทียบเท่าเงินสด เงินให้กู้ยืมระยะสั้น สินทรัพย์ทางการเงินหมุนเวียนอื่น เงินกู้ยืมระยะสั้นจากสถาบันการเงิน </w:t>
      </w:r>
      <w:r w:rsidR="00427E6B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  <w:r w:rsidR="007E409A" w:rsidRPr="0030555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สินทรัพย์ทางการเงินและหนี้สินทางการเงินของ</w:t>
      </w: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>บริษัท</w:t>
      </w:r>
      <w:r w:rsidR="007E409A" w:rsidRPr="007E409A">
        <w:rPr>
          <w:rFonts w:ascii="Angsana New" w:hAnsi="Angsana New"/>
          <w:sz w:val="30"/>
          <w:szCs w:val="30"/>
          <w:cs/>
        </w:rPr>
        <w:t>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2F3D7D1C" w14:textId="77777777" w:rsidR="009E7513" w:rsidRDefault="009E7513" w:rsidP="009E7513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9E7513" w:rsidSect="00C5357E">
          <w:headerReference w:type="default" r:id="rId24"/>
          <w:footerReference w:type="default" r:id="rId2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F91E992" w14:textId="3E971251" w:rsidR="007909E0" w:rsidRDefault="00295918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591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962990">
        <w:rPr>
          <w:rFonts w:ascii="Angsana New" w:hAnsi="Angsana New"/>
          <w:sz w:val="30"/>
          <w:szCs w:val="30"/>
          <w:lang w:val="en-US"/>
        </w:rPr>
        <w:t>3</w:t>
      </w:r>
      <w:r w:rsidR="000662AF">
        <w:rPr>
          <w:rFonts w:ascii="Angsana New" w:hAnsi="Angsana New"/>
          <w:sz w:val="30"/>
          <w:szCs w:val="30"/>
          <w:lang w:val="en-US"/>
        </w:rPr>
        <w:t>0</w:t>
      </w:r>
      <w:r w:rsidR="00962990">
        <w:rPr>
          <w:rFonts w:ascii="Angsana New" w:hAnsi="Angsana New"/>
          <w:sz w:val="30"/>
          <w:szCs w:val="30"/>
          <w:lang w:val="en-US"/>
        </w:rPr>
        <w:t xml:space="preserve"> </w:t>
      </w:r>
      <w:r w:rsidR="0067588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9629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2990">
        <w:rPr>
          <w:rFonts w:ascii="Angsana New" w:hAnsi="Angsana New"/>
          <w:sz w:val="30"/>
          <w:szCs w:val="30"/>
          <w:lang w:val="en-US"/>
        </w:rPr>
        <w:t>2567</w:t>
      </w:r>
      <w:r w:rsidR="00962990">
        <w:rPr>
          <w:rFonts w:ascii="Angsana New" w:hAnsi="Angsana New" w:hint="cs"/>
          <w:sz w:val="30"/>
          <w:szCs w:val="30"/>
          <w:cs/>
          <w:lang w:val="en-US"/>
        </w:rPr>
        <w:t xml:space="preserve"> และวันที่ </w:t>
      </w:r>
      <w:r w:rsidR="00E4743D">
        <w:rPr>
          <w:rFonts w:ascii="Angsana New" w:hAnsi="Angsana New"/>
          <w:sz w:val="30"/>
          <w:szCs w:val="30"/>
        </w:rPr>
        <w:t>31</w:t>
      </w:r>
      <w:r w:rsidRPr="00295918">
        <w:rPr>
          <w:rFonts w:ascii="Angsana New" w:hAnsi="Angsana New"/>
          <w:sz w:val="30"/>
          <w:szCs w:val="30"/>
          <w:cs/>
        </w:rPr>
        <w:t xml:space="preserve"> ธันวาค</w:t>
      </w:r>
      <w:r w:rsidR="007A2E2B">
        <w:rPr>
          <w:rFonts w:ascii="Angsana New" w:hAnsi="Angsana New" w:hint="cs"/>
          <w:sz w:val="30"/>
          <w:szCs w:val="30"/>
          <w:cs/>
        </w:rPr>
        <w:t xml:space="preserve">ม </w:t>
      </w:r>
      <w:r w:rsidR="007A2E2B">
        <w:rPr>
          <w:rFonts w:ascii="Angsana New" w:hAnsi="Angsana New"/>
          <w:sz w:val="30"/>
          <w:szCs w:val="30"/>
          <w:lang w:val="en-US"/>
        </w:rPr>
        <w:t xml:space="preserve">2566 </w:t>
      </w:r>
      <w:r w:rsidRPr="0029591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Style w:val="TableGrid"/>
        <w:tblpPr w:leftFromText="180" w:rightFromText="180" w:vertAnchor="text" w:horzAnchor="margin" w:tblpXSpec="center" w:tblpY="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4"/>
        <w:gridCol w:w="284"/>
        <w:gridCol w:w="881"/>
        <w:gridCol w:w="284"/>
        <w:gridCol w:w="868"/>
        <w:gridCol w:w="284"/>
        <w:gridCol w:w="868"/>
        <w:gridCol w:w="284"/>
        <w:gridCol w:w="881"/>
        <w:gridCol w:w="284"/>
        <w:gridCol w:w="868"/>
        <w:gridCol w:w="277"/>
        <w:gridCol w:w="7"/>
        <w:gridCol w:w="277"/>
        <w:gridCol w:w="891"/>
        <w:gridCol w:w="284"/>
        <w:gridCol w:w="868"/>
        <w:gridCol w:w="284"/>
        <w:gridCol w:w="868"/>
        <w:gridCol w:w="284"/>
        <w:gridCol w:w="881"/>
        <w:gridCol w:w="284"/>
        <w:gridCol w:w="868"/>
        <w:gridCol w:w="284"/>
      </w:tblGrid>
      <w:tr w:rsidR="00336B2A" w:rsidRPr="00A641DF" w14:paraId="5AB410C5" w14:textId="77777777" w:rsidTr="00C8164F">
        <w:tc>
          <w:tcPr>
            <w:tcW w:w="2943" w:type="dxa"/>
            <w:gridSpan w:val="2"/>
          </w:tcPr>
          <w:p w14:paraId="21F3C096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1F300520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</w:tcPr>
          <w:p w14:paraId="10414CCF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342C4CCF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228B701A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</w:tcPr>
          <w:p w14:paraId="5A58532F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3"/>
          </w:tcPr>
          <w:p w14:paraId="097C25B1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7ABEB530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2"/>
          </w:tcPr>
          <w:p w14:paraId="0139F3FE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27520D00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11C9758C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</w:tcPr>
          <w:p w14:paraId="78AF31D8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74181394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F2A87">
              <w:rPr>
                <w:rFonts w:ascii="Angsana New" w:hAnsi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336B2A" w:rsidRPr="00A641DF" w14:paraId="0CE668B6" w14:textId="77777777" w:rsidTr="00C8164F">
        <w:tc>
          <w:tcPr>
            <w:tcW w:w="2943" w:type="dxa"/>
            <w:gridSpan w:val="2"/>
          </w:tcPr>
          <w:p w14:paraId="48F44715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5E57D196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9" w:type="dxa"/>
            <w:gridSpan w:val="22"/>
            <w:vAlign w:val="center"/>
          </w:tcPr>
          <w:p w14:paraId="6A1042FA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336B2A" w:rsidRPr="00A641DF" w14:paraId="52E04117" w14:textId="77777777" w:rsidTr="00C8164F">
        <w:tc>
          <w:tcPr>
            <w:tcW w:w="2943" w:type="dxa"/>
            <w:gridSpan w:val="2"/>
          </w:tcPr>
          <w:p w14:paraId="7E4BB334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3926CEB9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86" w:type="dxa"/>
            <w:gridSpan w:val="11"/>
            <w:vAlign w:val="center"/>
          </w:tcPr>
          <w:p w14:paraId="20D55A5D" w14:textId="32B5B643" w:rsidR="00336B2A" w:rsidRPr="00FE10D0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>ณ</w:t>
            </w:r>
            <w:r w:rsidR="000662AF" w:rsidRPr="000662AF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วันที่ </w:t>
            </w:r>
            <w:r w:rsidR="000662AF" w:rsidRPr="000662AF">
              <w:rPr>
                <w:rFonts w:ascii="Angsana New" w:hAnsi="Angsana New"/>
                <w:sz w:val="23"/>
                <w:szCs w:val="23"/>
                <w:lang w:val="en-US"/>
              </w:rPr>
              <w:t xml:space="preserve">30 </w:t>
            </w:r>
            <w:r w:rsidR="0067588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ก</w:t>
            </w:r>
            <w:r w:rsidR="00754D4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ันยายน</w:t>
            </w:r>
            <w:r w:rsidR="000662AF" w:rsidRPr="000662AF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</w:t>
            </w:r>
            <w:r w:rsidR="000662AF" w:rsidRPr="000662AF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="000662AF">
              <w:rPr>
                <w:rFonts w:ascii="Angsana New" w:hAnsi="Angsana New"/>
                <w:sz w:val="23"/>
                <w:szCs w:val="23"/>
                <w:lang w:val="en-US"/>
              </w:rPr>
              <w:t>7</w:t>
            </w:r>
          </w:p>
        </w:tc>
        <w:tc>
          <w:tcPr>
            <w:tcW w:w="277" w:type="dxa"/>
            <w:vAlign w:val="center"/>
          </w:tcPr>
          <w:p w14:paraId="33F85C61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96" w:type="dxa"/>
            <w:gridSpan w:val="10"/>
            <w:vAlign w:val="center"/>
          </w:tcPr>
          <w:p w14:paraId="59FCD0B9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</w:tr>
      <w:tr w:rsidR="00336B2A" w:rsidRPr="00A641DF" w14:paraId="3A4E887B" w14:textId="77777777" w:rsidTr="00C8164F">
        <w:tc>
          <w:tcPr>
            <w:tcW w:w="2943" w:type="dxa"/>
            <w:gridSpan w:val="2"/>
          </w:tcPr>
          <w:p w14:paraId="002E012D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284" w:type="dxa"/>
          </w:tcPr>
          <w:p w14:paraId="7FEFCB73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</w:tcPr>
          <w:p w14:paraId="2D5CEC26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  <w:gridSpan w:val="2"/>
          </w:tcPr>
          <w:p w14:paraId="60DC28EC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791ACBA2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14030741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533A16C3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</w:tcPr>
          <w:p w14:paraId="768821FC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5F8CB702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455A84F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3"/>
          </w:tcPr>
          <w:p w14:paraId="5526BDB5" w14:textId="77777777" w:rsidR="00336B2A" w:rsidRPr="00C90912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4A48AEE2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6169DDAE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56A444A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2"/>
          </w:tcPr>
          <w:p w14:paraId="48CA89D3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  <w:gridSpan w:val="2"/>
          </w:tcPr>
          <w:p w14:paraId="1D162D4F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76D4F860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6349826B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161D3357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</w:tcPr>
          <w:p w14:paraId="79475CBB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41BD60C1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9359878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3826EA98" w14:textId="77777777" w:rsidR="00336B2A" w:rsidRPr="00C90912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48028922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2453B4DF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6B2A" w:rsidRPr="00A641DF" w14:paraId="17B06BDB" w14:textId="77777777" w:rsidTr="00C8164F">
        <w:tc>
          <w:tcPr>
            <w:tcW w:w="2943" w:type="dxa"/>
            <w:gridSpan w:val="2"/>
          </w:tcPr>
          <w:p w14:paraId="71D6BCBC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56136145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</w:tcPr>
          <w:p w14:paraId="40878057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29534F24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7C0FE121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</w:tcPr>
          <w:p w14:paraId="083CB304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3"/>
          </w:tcPr>
          <w:p w14:paraId="1BAC5608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D6D1F83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2"/>
          </w:tcPr>
          <w:p w14:paraId="1E5EBDAF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339F94ED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0C212456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</w:tcPr>
          <w:p w14:paraId="6E7BC1B8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1CC39ED1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F5112" w:rsidRPr="00A641DF" w14:paraId="29693F33" w14:textId="77777777">
        <w:trPr>
          <w:gridAfter w:val="1"/>
          <w:wAfter w:w="208" w:type="dxa"/>
        </w:trPr>
        <w:tc>
          <w:tcPr>
            <w:tcW w:w="2943" w:type="dxa"/>
            <w:vAlign w:val="center"/>
          </w:tcPr>
          <w:p w14:paraId="66265F50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shd w:val="clear" w:color="auto" w:fill="auto"/>
          </w:tcPr>
          <w:p w14:paraId="69236716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0E36ADD5" w14:textId="3CA843A4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76</w:t>
            </w:r>
            <w:r w:rsidR="00B67257" w:rsidRPr="00B672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002</w:t>
            </w:r>
            <w:r w:rsidR="00B67257" w:rsidRPr="00B672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492</w:t>
            </w:r>
            <w:r w:rsidR="00B67257" w:rsidRPr="00B6725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61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2B77B00" w14:textId="0186292F" w:rsidR="00DF5112" w:rsidRPr="00A641DF" w:rsidRDefault="00B67257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3F698CD" w14:textId="5B465C40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1</w:t>
            </w:r>
            <w:r w:rsidR="00B67257" w:rsidRPr="00B672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951</w:t>
            </w:r>
            <w:r w:rsidR="00B67257" w:rsidRPr="00B672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757</w:t>
            </w:r>
            <w:r w:rsidR="00B67257" w:rsidRPr="00B6725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10</w:t>
            </w: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1650B63C" w14:textId="7C9DABFA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77</w:t>
            </w:r>
            <w:r w:rsidR="00B67257" w:rsidRPr="00B672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954</w:t>
            </w:r>
            <w:r w:rsidR="00B67257" w:rsidRPr="00B672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249</w:t>
            </w:r>
            <w:r w:rsidR="00B67257" w:rsidRPr="00B6725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16BD365" w14:textId="7EA945A6" w:rsidR="00DF5112" w:rsidRPr="00FC32AA" w:rsidRDefault="00BC373D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161A7F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50</w:t>
            </w:r>
            <w:r w:rsidR="00161A7F"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161A7F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161A7F"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10999AFE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FDBB8D2" w14:textId="5C97E626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74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335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306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53</w:t>
            </w:r>
          </w:p>
        </w:tc>
        <w:tc>
          <w:tcPr>
            <w:tcW w:w="1152" w:type="dxa"/>
            <w:gridSpan w:val="2"/>
            <w:vAlign w:val="bottom"/>
          </w:tcPr>
          <w:p w14:paraId="5B4E331E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620BF637" w14:textId="4C20238E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3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993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972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71</w:t>
            </w:r>
          </w:p>
        </w:tc>
        <w:tc>
          <w:tcPr>
            <w:tcW w:w="1165" w:type="dxa"/>
            <w:gridSpan w:val="2"/>
            <w:vAlign w:val="bottom"/>
          </w:tcPr>
          <w:p w14:paraId="7FF18088" w14:textId="19F83D4F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78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329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279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24</w:t>
            </w:r>
          </w:p>
        </w:tc>
        <w:tc>
          <w:tcPr>
            <w:tcW w:w="1152" w:type="dxa"/>
            <w:gridSpan w:val="2"/>
            <w:vAlign w:val="bottom"/>
          </w:tcPr>
          <w:p w14:paraId="6EDCD877" w14:textId="609A2687" w:rsidR="00DF5112" w:rsidRPr="00A641DF" w:rsidRDefault="00BC373D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DF5112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50</w:t>
            </w:r>
            <w:r w:rsidR="00DF5112"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DF5112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</w:tr>
      <w:tr w:rsidR="00DF5112" w:rsidRPr="00A641DF" w14:paraId="71946963" w14:textId="77777777">
        <w:trPr>
          <w:gridAfter w:val="1"/>
          <w:wAfter w:w="208" w:type="dxa"/>
        </w:trPr>
        <w:tc>
          <w:tcPr>
            <w:tcW w:w="2943" w:type="dxa"/>
          </w:tcPr>
          <w:p w14:paraId="45AA45A5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303E94AC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6BDA5A21" w14:textId="23BD77FD" w:rsidR="00DF5112" w:rsidRPr="00A641DF" w:rsidRDefault="00436124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2C0A76A" w14:textId="3CDF77CE" w:rsidR="00DF5112" w:rsidRPr="00A641DF" w:rsidRDefault="00436124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3E35810" w14:textId="43D2125D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49</w:t>
            </w:r>
            <w:r w:rsidR="004165AE" w:rsidRPr="004165AE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731</w:t>
            </w:r>
            <w:r w:rsidR="004165AE" w:rsidRPr="004165AE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321</w:t>
            </w:r>
            <w:r w:rsidR="004165AE" w:rsidRPr="004165AE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57</w:t>
            </w: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63B62D62" w14:textId="33A22AC8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49</w:t>
            </w:r>
            <w:r w:rsidR="004165AE" w:rsidRPr="004165AE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731</w:t>
            </w:r>
            <w:r w:rsidR="004165AE" w:rsidRPr="004165AE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321</w:t>
            </w:r>
            <w:r w:rsidR="004165AE" w:rsidRPr="004165AE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57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EF8050E" w14:textId="449A4696" w:rsidR="00DF5112" w:rsidRPr="00FC32AA" w:rsidRDefault="00182B16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6BE6DEF9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304DE16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3CC8AD90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79B7304C" w14:textId="7CE7D411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50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079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077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95</w:t>
            </w:r>
          </w:p>
        </w:tc>
        <w:tc>
          <w:tcPr>
            <w:tcW w:w="1165" w:type="dxa"/>
            <w:gridSpan w:val="2"/>
            <w:vAlign w:val="bottom"/>
          </w:tcPr>
          <w:p w14:paraId="03C4BC4A" w14:textId="70F03F62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50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079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077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95</w:t>
            </w:r>
          </w:p>
        </w:tc>
        <w:tc>
          <w:tcPr>
            <w:tcW w:w="1152" w:type="dxa"/>
            <w:gridSpan w:val="2"/>
            <w:vAlign w:val="bottom"/>
          </w:tcPr>
          <w:p w14:paraId="2D780CEB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B07383" w:rsidRPr="00A641DF" w14:paraId="76968A79" w14:textId="77777777">
        <w:trPr>
          <w:gridAfter w:val="1"/>
          <w:wAfter w:w="208" w:type="dxa"/>
        </w:trPr>
        <w:tc>
          <w:tcPr>
            <w:tcW w:w="2943" w:type="dxa"/>
          </w:tcPr>
          <w:p w14:paraId="659BE8E2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284" w:type="dxa"/>
            <w:shd w:val="clear" w:color="auto" w:fill="auto"/>
          </w:tcPr>
          <w:p w14:paraId="294211ED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66B6732F" w14:textId="77777777" w:rsidR="00DF5112" w:rsidRPr="00A641DF" w:rsidRDefault="00E043A4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06DB3DC" w14:textId="70082E51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812</w:t>
            </w:r>
            <w:r w:rsidR="00E043A4" w:rsidRPr="00E043A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355</w:t>
            </w:r>
            <w:r w:rsidR="00E043A4" w:rsidRPr="00E043A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B99B3FA" w14:textId="77362D36" w:rsidR="00DF5112" w:rsidRPr="00A641DF" w:rsidRDefault="00E043A4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229A2204" w14:textId="0022CF84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812</w:t>
            </w:r>
            <w:r w:rsidR="00E043A4" w:rsidRPr="00E043A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355</w:t>
            </w:r>
            <w:r w:rsidR="00E043A4" w:rsidRPr="00E043A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E17A82B" w14:textId="77777777" w:rsidR="00DF5112" w:rsidRPr="00FC32AA" w:rsidRDefault="00182B16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77" w:type="dxa"/>
          </w:tcPr>
          <w:p w14:paraId="3C9B3800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29C026F0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4BA2998E" w14:textId="615C6E9C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650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990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gridSpan w:val="2"/>
            <w:vAlign w:val="bottom"/>
          </w:tcPr>
          <w:p w14:paraId="37E9CAA8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14:paraId="1F10625B" w14:textId="44A59A74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650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990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gridSpan w:val="2"/>
            <w:vAlign w:val="bottom"/>
          </w:tcPr>
          <w:p w14:paraId="5299EFEF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DF5112" w:rsidRPr="00A641DF" w14:paraId="19D5851E" w14:textId="77777777">
        <w:trPr>
          <w:gridAfter w:val="1"/>
          <w:wAfter w:w="208" w:type="dxa"/>
        </w:trPr>
        <w:tc>
          <w:tcPr>
            <w:tcW w:w="2943" w:type="dxa"/>
          </w:tcPr>
          <w:p w14:paraId="123A6DEA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66975697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56E1BB9E" w14:textId="77777777" w:rsidR="00DF5112" w:rsidRPr="00A641DF" w:rsidRDefault="00017688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CE7714B" w14:textId="77777777" w:rsidR="00DF5112" w:rsidRPr="00A641DF" w:rsidRDefault="00017688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5F21C5E" w14:textId="01D2BA69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298</w:t>
            </w:r>
            <w:r w:rsidR="00017688" w:rsidRPr="00017688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085</w:t>
            </w:r>
            <w:r w:rsidR="00017688" w:rsidRPr="00017688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16</w:t>
            </w: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74371EFB" w14:textId="73AACE97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298</w:t>
            </w:r>
            <w:r w:rsidR="00017688" w:rsidRPr="00017688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085</w:t>
            </w:r>
            <w:r w:rsidR="00017688" w:rsidRPr="00017688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16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1AC856A" w14:textId="77777777" w:rsidR="00DF5112" w:rsidRPr="00FC32AA" w:rsidRDefault="00182B16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5286DB4B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A97B766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496384CB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09EA3731" w14:textId="5E31982A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928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862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1165" w:type="dxa"/>
            <w:gridSpan w:val="2"/>
            <w:vAlign w:val="bottom"/>
          </w:tcPr>
          <w:p w14:paraId="7954054D" w14:textId="240E77F7" w:rsidR="00DF5112" w:rsidRPr="00A641DF" w:rsidRDefault="00BC373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928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862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1152" w:type="dxa"/>
            <w:gridSpan w:val="2"/>
            <w:vAlign w:val="bottom"/>
          </w:tcPr>
          <w:p w14:paraId="275C4526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F78AB" w:rsidRPr="00A641DF" w14:paraId="1F55EDF8" w14:textId="77777777">
        <w:trPr>
          <w:gridAfter w:val="1"/>
          <w:wAfter w:w="208" w:type="dxa"/>
        </w:trPr>
        <w:tc>
          <w:tcPr>
            <w:tcW w:w="2943" w:type="dxa"/>
          </w:tcPr>
          <w:p w14:paraId="2F60A039" w14:textId="77777777" w:rsidR="004F78AB" w:rsidRPr="00A641DF" w:rsidRDefault="004F78AB" w:rsidP="004F78A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เงินฝากติดภาระค้ำประกัน</w:t>
            </w:r>
          </w:p>
        </w:tc>
        <w:tc>
          <w:tcPr>
            <w:tcW w:w="284" w:type="dxa"/>
            <w:shd w:val="clear" w:color="auto" w:fill="auto"/>
          </w:tcPr>
          <w:p w14:paraId="28EF79C2" w14:textId="77777777" w:rsidR="004F78AB" w:rsidRPr="00A641DF" w:rsidRDefault="004F78AB" w:rsidP="004F78AB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061ED328" w14:textId="1313A1C6" w:rsidR="004F78AB" w:rsidRDefault="00BC373D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017688" w:rsidRPr="00017688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000</w:t>
            </w:r>
            <w:r w:rsidR="00017688" w:rsidRPr="00017688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7976A8A" w14:textId="77777777" w:rsidR="004F78AB" w:rsidRDefault="00017688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6DF1523" w14:textId="77777777" w:rsidR="004F78AB" w:rsidRPr="00AB48F2" w:rsidRDefault="00017688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273AB3DC" w14:textId="5A6E58A0" w:rsidR="004F78AB" w:rsidRPr="00AB48F2" w:rsidRDefault="00BC373D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017688" w:rsidRPr="00017688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000</w:t>
            </w:r>
            <w:r w:rsidR="00017688" w:rsidRPr="00017688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212D817" w14:textId="6264DAD3" w:rsidR="004F78AB" w:rsidRPr="00FC32AA" w:rsidRDefault="00BC373D" w:rsidP="004F78AB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182B16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50</w:t>
            </w:r>
            <w:r w:rsidR="00182B16"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182B16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182B16"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77F8A3AC" w14:textId="77777777" w:rsidR="004F78AB" w:rsidRPr="00A641DF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8ABFBF7" w14:textId="72941A49" w:rsidR="004F78AB" w:rsidRPr="00DF5112" w:rsidRDefault="00BC373D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4F78AB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000</w:t>
            </w:r>
            <w:r w:rsidR="004F78AB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gridSpan w:val="2"/>
            <w:vAlign w:val="bottom"/>
          </w:tcPr>
          <w:p w14:paraId="18EDFD96" w14:textId="77777777" w:rsidR="004F78AB" w:rsidRPr="00DF5112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7D262893" w14:textId="77777777" w:rsidR="004F78AB" w:rsidRPr="00DF5112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14:paraId="3BEF7B60" w14:textId="30ADCAB8" w:rsidR="004F78AB" w:rsidRPr="00DF5112" w:rsidRDefault="00BC373D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4F78AB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000</w:t>
            </w:r>
            <w:r w:rsidR="004F78AB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gridSpan w:val="2"/>
            <w:vAlign w:val="bottom"/>
          </w:tcPr>
          <w:p w14:paraId="6D5CE1F9" w14:textId="5FF7E030" w:rsidR="004F78AB" w:rsidRPr="00DF5112" w:rsidRDefault="00BC373D" w:rsidP="004F78AB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4F78AB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50</w:t>
            </w:r>
            <w:r w:rsidR="004F78AB"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4F78AB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4F78AB"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</w:tr>
      <w:tr w:rsidR="00336B2A" w:rsidRPr="00A641DF" w14:paraId="6CBBD13E" w14:textId="77777777" w:rsidTr="00C8164F">
        <w:tc>
          <w:tcPr>
            <w:tcW w:w="2943" w:type="dxa"/>
            <w:gridSpan w:val="2"/>
          </w:tcPr>
          <w:p w14:paraId="3E96F4C6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  <w:shd w:val="clear" w:color="auto" w:fill="auto"/>
          </w:tcPr>
          <w:p w14:paraId="403913D1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68BA0221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2F09796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2F4290A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0BD72C6B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58CFB8CC" w14:textId="77777777" w:rsidR="00336B2A" w:rsidRPr="00FC32AA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3F13F3B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9137B19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B663E8F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C7AAA92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8EE8CD7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29DD9DD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B48F2" w:rsidRPr="00A641DF" w14:paraId="070466AF" w14:textId="77777777">
        <w:trPr>
          <w:gridAfter w:val="1"/>
          <w:wAfter w:w="208" w:type="dxa"/>
        </w:trPr>
        <w:tc>
          <w:tcPr>
            <w:tcW w:w="2943" w:type="dxa"/>
          </w:tcPr>
          <w:p w14:paraId="7C572F2E" w14:textId="77777777" w:rsidR="00AB48F2" w:rsidRPr="00A641DF" w:rsidRDefault="00AB48F2" w:rsidP="00AB48F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37B9FB10" w14:textId="77777777" w:rsidR="00AB48F2" w:rsidRPr="00A641DF" w:rsidRDefault="00AB48F2" w:rsidP="00AB48F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74E15852" w14:textId="646DB63A" w:rsidR="00AB48F2" w:rsidRPr="00A641DF" w:rsidRDefault="00BC373D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134</w:t>
            </w:r>
            <w:r w:rsidR="00927CF7" w:rsidRPr="00927CF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525</w:t>
            </w:r>
            <w:r w:rsidR="00927CF7" w:rsidRPr="00927CF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879</w:t>
            </w:r>
            <w:r w:rsidR="00927CF7" w:rsidRPr="00927CF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92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40634E2" w14:textId="2738F492" w:rsidR="00AB48F2" w:rsidRPr="00A641DF" w:rsidRDefault="00927CF7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D277593" w14:textId="0072045D" w:rsidR="00AB48F2" w:rsidRPr="00A641DF" w:rsidRDefault="00927CF7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6DD6806F" w14:textId="6F023588" w:rsidR="00AB48F2" w:rsidRPr="00A641DF" w:rsidRDefault="00BC373D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134</w:t>
            </w:r>
            <w:r w:rsidR="00927CF7" w:rsidRPr="00927CF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525</w:t>
            </w:r>
            <w:r w:rsidR="00927CF7" w:rsidRPr="00927CF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879</w:t>
            </w:r>
            <w:r w:rsidR="00927CF7" w:rsidRPr="00927CF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92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90A223A" w14:textId="3380ECB9" w:rsidR="00AB48F2" w:rsidRPr="00FC32AA" w:rsidRDefault="00182B16" w:rsidP="00AB48F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  <w:tc>
          <w:tcPr>
            <w:tcW w:w="277" w:type="dxa"/>
          </w:tcPr>
          <w:p w14:paraId="74CFE74E" w14:textId="77777777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6E98C2D" w14:textId="387558DB" w:rsidR="00AB48F2" w:rsidRPr="00A641DF" w:rsidRDefault="00BC373D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247</w:t>
            </w:r>
            <w:r w:rsidR="00AB48F2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AB48F2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065</w:t>
            </w:r>
            <w:r w:rsidR="00AB48F2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76</w:t>
            </w:r>
          </w:p>
        </w:tc>
        <w:tc>
          <w:tcPr>
            <w:tcW w:w="1152" w:type="dxa"/>
            <w:gridSpan w:val="2"/>
            <w:vAlign w:val="bottom"/>
          </w:tcPr>
          <w:p w14:paraId="28B38978" w14:textId="77777777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0AAD8262" w14:textId="77777777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14:paraId="3D6FAF83" w14:textId="596EA3DF" w:rsidR="00AB48F2" w:rsidRPr="00A641DF" w:rsidRDefault="00BC373D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247</w:t>
            </w:r>
            <w:r w:rsidR="00AB48F2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AB48F2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065</w:t>
            </w:r>
            <w:r w:rsidR="00AB48F2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76</w:t>
            </w:r>
          </w:p>
        </w:tc>
        <w:tc>
          <w:tcPr>
            <w:tcW w:w="1152" w:type="dxa"/>
            <w:gridSpan w:val="2"/>
            <w:vAlign w:val="bottom"/>
          </w:tcPr>
          <w:p w14:paraId="00ACFA21" w14:textId="77777777" w:rsidR="00AB48F2" w:rsidRPr="00A641DF" w:rsidRDefault="00C8164F" w:rsidP="00AB48F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</w:tr>
      <w:tr w:rsidR="00660064" w:rsidRPr="00A641DF" w14:paraId="5B8A8FF6" w14:textId="77777777">
        <w:trPr>
          <w:gridAfter w:val="1"/>
          <w:wAfter w:w="208" w:type="dxa"/>
        </w:trPr>
        <w:tc>
          <w:tcPr>
            <w:tcW w:w="2943" w:type="dxa"/>
          </w:tcPr>
          <w:p w14:paraId="4EE3FEDF" w14:textId="77777777" w:rsidR="00660064" w:rsidRPr="00A641DF" w:rsidRDefault="00660064" w:rsidP="00660064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1BB5984E" w14:textId="77777777" w:rsidR="00660064" w:rsidRPr="00A641DF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20A097B1" w14:textId="77777777" w:rsidR="00660064" w:rsidRPr="00A641DF" w:rsidRDefault="00963527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BE83359" w14:textId="77777777" w:rsidR="00660064" w:rsidRPr="00A641DF" w:rsidRDefault="00963527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606B334" w14:textId="3E001E02" w:rsidR="00660064" w:rsidRPr="00A641DF" w:rsidRDefault="00BC37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31</w:t>
            </w:r>
            <w:r w:rsidR="00963527" w:rsidRPr="0096352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122</w:t>
            </w:r>
            <w:r w:rsidR="00963527" w:rsidRPr="0096352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298</w:t>
            </w:r>
            <w:r w:rsidR="00963527" w:rsidRPr="0096352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21</w:t>
            </w: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6A158B82" w14:textId="078616F7" w:rsidR="00660064" w:rsidRPr="00A641DF" w:rsidRDefault="00BC37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31</w:t>
            </w:r>
            <w:r w:rsidR="00963527" w:rsidRPr="0096352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122</w:t>
            </w:r>
            <w:r w:rsidR="00963527" w:rsidRPr="0096352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298</w:t>
            </w:r>
            <w:r w:rsidR="00963527" w:rsidRPr="0096352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21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795EE37" w14:textId="77777777" w:rsidR="00660064" w:rsidRPr="00FC32AA" w:rsidRDefault="00A54790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2DE094B7" w14:textId="7777777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BB5F711" w14:textId="7777777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2ED3FEB3" w14:textId="7777777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15DEE35C" w14:textId="2E8E5B85" w:rsidR="00660064" w:rsidRPr="00A641DF" w:rsidRDefault="00BC37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56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662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520</w:t>
            </w:r>
            <w:r w:rsidR="00660064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92</w:t>
            </w:r>
          </w:p>
        </w:tc>
        <w:tc>
          <w:tcPr>
            <w:tcW w:w="1165" w:type="dxa"/>
            <w:gridSpan w:val="2"/>
            <w:vAlign w:val="bottom"/>
          </w:tcPr>
          <w:p w14:paraId="22C4FB18" w14:textId="5FA88AD0" w:rsidR="00660064" w:rsidRPr="00A2068D" w:rsidRDefault="00BC37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56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662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520</w:t>
            </w:r>
            <w:r w:rsidR="00660064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92</w:t>
            </w:r>
          </w:p>
        </w:tc>
        <w:tc>
          <w:tcPr>
            <w:tcW w:w="1152" w:type="dxa"/>
            <w:gridSpan w:val="2"/>
            <w:vAlign w:val="bottom"/>
          </w:tcPr>
          <w:p w14:paraId="79E183CF" w14:textId="77777777" w:rsidR="00660064" w:rsidRPr="00A641DF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774A2" w:rsidRPr="00A641DF" w14:paraId="0CD0C21F" w14:textId="77777777">
        <w:trPr>
          <w:gridAfter w:val="1"/>
          <w:wAfter w:w="208" w:type="dxa"/>
        </w:trPr>
        <w:tc>
          <w:tcPr>
            <w:tcW w:w="2943" w:type="dxa"/>
          </w:tcPr>
          <w:p w14:paraId="6DC1C2A1" w14:textId="77777777" w:rsidR="00D774A2" w:rsidRPr="00A641DF" w:rsidRDefault="00D774A2" w:rsidP="00D774A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</w:t>
            </w: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ะยาว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3D549AC4" w14:textId="77777777" w:rsidR="00D774A2" w:rsidRDefault="00D774A2" w:rsidP="00D774A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71C229D7" w14:textId="0713AF3D" w:rsidR="00D774A2" w:rsidRPr="00A641DF" w:rsidRDefault="00BC373D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5</w:t>
            </w:r>
            <w:r w:rsidR="00D80FB5">
              <w:rPr>
                <w:rFonts w:ascii="Angsana New" w:hAnsi="Angsana New"/>
                <w:sz w:val="23"/>
                <w:szCs w:val="23"/>
              </w:rPr>
              <w:t>0,800,000.00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0CC18BD" w14:textId="7BB1A31D" w:rsidR="00D774A2" w:rsidRPr="00A641DF" w:rsidRDefault="00D80FB5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0DDD968" w14:textId="6624E282" w:rsidR="00D774A2" w:rsidRPr="00A641DF" w:rsidRDefault="00D80FB5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09EA6751" w14:textId="57FEDCE0" w:rsidR="00D774A2" w:rsidRPr="00A641DF" w:rsidRDefault="00BC373D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5</w:t>
            </w:r>
            <w:r w:rsidR="00D80FB5">
              <w:rPr>
                <w:rFonts w:ascii="Angsana New" w:hAnsi="Angsana New"/>
                <w:sz w:val="23"/>
                <w:szCs w:val="23"/>
              </w:rPr>
              <w:t>0,800,000.00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08A3DB6" w14:textId="77777777" w:rsidR="00D774A2" w:rsidRPr="00143171" w:rsidRDefault="002844A7" w:rsidP="00D774A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</w:rPr>
              <w:t>MLR - 2</w:t>
            </w:r>
          </w:p>
        </w:tc>
        <w:tc>
          <w:tcPr>
            <w:tcW w:w="277" w:type="dxa"/>
          </w:tcPr>
          <w:p w14:paraId="526E13D5" w14:textId="77777777" w:rsidR="00D774A2" w:rsidRPr="00A641DF" w:rsidRDefault="00D774A2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3FBAC5E" w14:textId="77777777" w:rsidR="00D774A2" w:rsidRPr="00660064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49107D39" w14:textId="77777777" w:rsidR="00D774A2" w:rsidRPr="00660064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18A0BCD7" w14:textId="77777777" w:rsidR="00D774A2" w:rsidRPr="00660064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14:paraId="6979425E" w14:textId="77777777" w:rsidR="00D774A2" w:rsidRPr="00660064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6BF40E2D" w14:textId="77777777" w:rsidR="00D774A2" w:rsidRPr="00660064" w:rsidRDefault="003E690C" w:rsidP="00D774A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7691E" w:rsidRPr="00A641DF" w14:paraId="3643BC0C" w14:textId="77777777">
        <w:trPr>
          <w:gridAfter w:val="1"/>
          <w:wAfter w:w="208" w:type="dxa"/>
        </w:trPr>
        <w:tc>
          <w:tcPr>
            <w:tcW w:w="2943" w:type="dxa"/>
          </w:tcPr>
          <w:p w14:paraId="3FB3D6C9" w14:textId="77777777" w:rsidR="0047691E" w:rsidRPr="00A641DF" w:rsidRDefault="0047691E" w:rsidP="0047691E">
            <w:pPr>
              <w:spacing w:before="20" w:line="240" w:lineRule="auto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7143A759" w14:textId="77777777" w:rsidR="0047691E" w:rsidRPr="00A641DF" w:rsidRDefault="0047691E" w:rsidP="0047691E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4B77E25D" w14:textId="77777777" w:rsidR="0047691E" w:rsidRPr="00A641DF" w:rsidRDefault="00E75B35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133EC51" w14:textId="4ABA186F" w:rsidR="0047691E" w:rsidRPr="00A641DF" w:rsidRDefault="00E75B35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B35">
              <w:rPr>
                <w:rFonts w:ascii="Angsana New" w:hAnsi="Angsana New"/>
                <w:sz w:val="23"/>
                <w:szCs w:val="23"/>
              </w:rPr>
              <w:t>2,662,193.68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FFDB3CB" w14:textId="77777777" w:rsidR="0047691E" w:rsidRPr="00A641DF" w:rsidRDefault="00E75B35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52E760D1" w14:textId="00AA4F94" w:rsidR="0047691E" w:rsidRPr="00A641DF" w:rsidRDefault="00E75B35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B35">
              <w:rPr>
                <w:rFonts w:ascii="Angsana New" w:hAnsi="Angsana New"/>
                <w:sz w:val="23"/>
                <w:szCs w:val="23"/>
              </w:rPr>
              <w:t>2,662,193.68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17A0540" w14:textId="77777777" w:rsidR="0047691E" w:rsidRPr="00FC32AA" w:rsidRDefault="00A32B20" w:rsidP="0047691E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/>
                <w:sz w:val="23"/>
                <w:szCs w:val="23"/>
              </w:rPr>
              <w:t>4.22</w:t>
            </w: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FC32AA">
              <w:rPr>
                <w:rFonts w:ascii="Angsana New" w:hAnsi="Angsana New"/>
                <w:sz w:val="23"/>
                <w:szCs w:val="23"/>
                <w:lang w:val="en-US"/>
              </w:rPr>
              <w:t>5.27</w:t>
            </w:r>
            <w:r w:rsidRPr="00FC32AA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11281B21" w14:textId="77777777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4AA58147" w14:textId="77777777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4A5D54CA" w14:textId="76F0F493" w:rsidR="0047691E" w:rsidRPr="00A641DF" w:rsidRDefault="00BC373D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581</w:t>
            </w:r>
            <w:r w:rsidR="0047691E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803</w:t>
            </w:r>
            <w:r w:rsidR="0047691E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gridSpan w:val="2"/>
            <w:vAlign w:val="bottom"/>
          </w:tcPr>
          <w:p w14:paraId="798A949C" w14:textId="77777777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14:paraId="54740C99" w14:textId="6DE47A5B" w:rsidR="0047691E" w:rsidRPr="00A641DF" w:rsidRDefault="00BC373D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581</w:t>
            </w:r>
            <w:r w:rsidR="0047691E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803</w:t>
            </w:r>
            <w:r w:rsidR="0047691E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gridSpan w:val="2"/>
            <w:vAlign w:val="bottom"/>
          </w:tcPr>
          <w:p w14:paraId="03142107" w14:textId="77777777" w:rsidR="0047691E" w:rsidRPr="00A641DF" w:rsidRDefault="0047691E" w:rsidP="0047691E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  <w:tr w:rsidR="007E4653" w:rsidRPr="00404BD9" w14:paraId="7DFE5E75" w14:textId="77777777">
        <w:trPr>
          <w:gridAfter w:val="1"/>
          <w:wAfter w:w="208" w:type="dxa"/>
        </w:trPr>
        <w:tc>
          <w:tcPr>
            <w:tcW w:w="2943" w:type="dxa"/>
          </w:tcPr>
          <w:p w14:paraId="5F91DC2C" w14:textId="77777777" w:rsidR="00660064" w:rsidRPr="00A641DF" w:rsidRDefault="00660064" w:rsidP="00660064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หนี้สิน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>
              <w:rPr>
                <w:rFonts w:ascii="Angsana New" w:hAnsi="Angsana New"/>
                <w:color w:val="000000"/>
                <w:sz w:val="23"/>
                <w:szCs w:val="23"/>
              </w:rPr>
              <w:br/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284" w:type="dxa"/>
            <w:shd w:val="clear" w:color="auto" w:fill="auto"/>
          </w:tcPr>
          <w:p w14:paraId="79B85D39" w14:textId="77777777" w:rsidR="00660064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30DD3A5C" w14:textId="77777777" w:rsidR="00660064" w:rsidRDefault="008943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214AF91" w14:textId="77777777" w:rsidR="00660064" w:rsidRPr="002A644A" w:rsidRDefault="008943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EA026D7" w14:textId="64DC2B58" w:rsidR="00660064" w:rsidRDefault="00822AE0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822AE0">
              <w:rPr>
                <w:rFonts w:ascii="Angsana New" w:hAnsi="Angsana New"/>
                <w:sz w:val="23"/>
                <w:szCs w:val="23"/>
              </w:rPr>
              <w:t>10,372,225.06</w:t>
            </w:r>
          </w:p>
        </w:tc>
        <w:tc>
          <w:tcPr>
            <w:tcW w:w="1165" w:type="dxa"/>
            <w:gridSpan w:val="2"/>
            <w:shd w:val="clear" w:color="auto" w:fill="auto"/>
            <w:vAlign w:val="bottom"/>
          </w:tcPr>
          <w:p w14:paraId="40FEE5CA" w14:textId="28287E99" w:rsidR="00660064" w:rsidRPr="002A644A" w:rsidRDefault="00822AE0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822AE0">
              <w:rPr>
                <w:rFonts w:ascii="Angsana New" w:hAnsi="Angsana New"/>
                <w:sz w:val="23"/>
                <w:szCs w:val="23"/>
              </w:rPr>
              <w:t>10,372,225.06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DC24E80" w14:textId="77777777" w:rsidR="00660064" w:rsidRPr="00FC32AA" w:rsidRDefault="0047691E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724A4F5A" w14:textId="7777777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27D31B25" w14:textId="77777777" w:rsidR="00660064" w:rsidRPr="00404BD9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68C52033" w14:textId="77777777" w:rsidR="00660064" w:rsidRPr="00404BD9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6D71227C" w14:textId="05E29FFE" w:rsidR="00660064" w:rsidRPr="00404BD9" w:rsidRDefault="00BC37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628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911</w:t>
            </w:r>
            <w:r w:rsidR="00660064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65" w:type="dxa"/>
            <w:gridSpan w:val="2"/>
            <w:vAlign w:val="bottom"/>
          </w:tcPr>
          <w:p w14:paraId="2844E6B6" w14:textId="16EC4DC2" w:rsidR="00660064" w:rsidRPr="00404BD9" w:rsidRDefault="00BC37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628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911</w:t>
            </w:r>
            <w:r w:rsidR="00660064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gridSpan w:val="2"/>
            <w:vAlign w:val="bottom"/>
          </w:tcPr>
          <w:p w14:paraId="76538ABD" w14:textId="77777777" w:rsidR="00660064" w:rsidRPr="00404BD9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4B30B359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98418A4" w14:textId="77777777" w:rsidR="00660064" w:rsidRPr="008F01C7" w:rsidRDefault="006600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D313E2" w14:textId="77777777" w:rsidR="002D0364" w:rsidRDefault="002D0364" w:rsidP="00B56B1F">
      <w:pPr>
        <w:spacing w:before="240"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35FBB15C" w14:textId="77777777" w:rsidR="00822AE0" w:rsidRDefault="00822AE0" w:rsidP="00B56B1F">
      <w:pPr>
        <w:spacing w:before="240"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XSpec="center" w:tblpY="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1165"/>
        <w:gridCol w:w="1152"/>
        <w:gridCol w:w="1152"/>
        <w:gridCol w:w="1393"/>
        <w:gridCol w:w="1152"/>
        <w:gridCol w:w="277"/>
        <w:gridCol w:w="1175"/>
        <w:gridCol w:w="1152"/>
        <w:gridCol w:w="1152"/>
        <w:gridCol w:w="1165"/>
        <w:gridCol w:w="1152"/>
      </w:tblGrid>
      <w:tr w:rsidR="002C743C" w:rsidRPr="00A641DF" w14:paraId="67C718C3" w14:textId="77777777" w:rsidTr="00AB4184">
        <w:tc>
          <w:tcPr>
            <w:tcW w:w="3227" w:type="dxa"/>
          </w:tcPr>
          <w:p w14:paraId="06DABB3C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104DA320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D77AA31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2C8C9AE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14:paraId="2BEDF4AD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2D049DE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6BAEAC40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271314F4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217984E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E3A9CA2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2997EAD0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418000F" w14:textId="77777777" w:rsidR="002C743C" w:rsidRPr="00A641DF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F2A87">
              <w:rPr>
                <w:rFonts w:ascii="Angsana New" w:hAnsi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2C743C" w:rsidRPr="00A641DF" w14:paraId="21BA58A1" w14:textId="77777777" w:rsidTr="00AB4184">
        <w:tc>
          <w:tcPr>
            <w:tcW w:w="3227" w:type="dxa"/>
          </w:tcPr>
          <w:p w14:paraId="5C0DDE75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87" w:type="dxa"/>
            <w:gridSpan w:val="11"/>
            <w:vAlign w:val="center"/>
          </w:tcPr>
          <w:p w14:paraId="1B1C24BE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2C743C" w:rsidRPr="00A641DF" w14:paraId="45C7D361" w14:textId="77777777" w:rsidTr="00AB4184">
        <w:tc>
          <w:tcPr>
            <w:tcW w:w="3227" w:type="dxa"/>
          </w:tcPr>
          <w:p w14:paraId="04E6D688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014" w:type="dxa"/>
            <w:gridSpan w:val="5"/>
            <w:vAlign w:val="center"/>
          </w:tcPr>
          <w:p w14:paraId="26C0E22B" w14:textId="5F9EE575" w:rsidR="002C743C" w:rsidRPr="00FE10D0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30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 w:rsidR="00BC373D" w:rsidRPr="00BC373D">
              <w:rPr>
                <w:rFonts w:ascii="Angsana New" w:hAnsi="Angsana New" w:hint="cs"/>
                <w:sz w:val="23"/>
                <w:szCs w:val="23"/>
              </w:rPr>
              <w:t>7</w:t>
            </w:r>
          </w:p>
        </w:tc>
        <w:tc>
          <w:tcPr>
            <w:tcW w:w="277" w:type="dxa"/>
            <w:vAlign w:val="center"/>
          </w:tcPr>
          <w:p w14:paraId="50B15F64" w14:textId="77777777" w:rsidR="002C743C" w:rsidRPr="00A641DF" w:rsidRDefault="002C743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96" w:type="dxa"/>
            <w:gridSpan w:val="5"/>
            <w:vAlign w:val="center"/>
          </w:tcPr>
          <w:p w14:paraId="3FA55C04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</w:tr>
      <w:tr w:rsidR="002C743C" w:rsidRPr="00A641DF" w14:paraId="14D490F9" w14:textId="77777777" w:rsidTr="00AB4184">
        <w:tc>
          <w:tcPr>
            <w:tcW w:w="3227" w:type="dxa"/>
          </w:tcPr>
          <w:p w14:paraId="1E05067C" w14:textId="77777777" w:rsidR="002C743C" w:rsidRPr="00A641DF" w:rsidRDefault="002C743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1165" w:type="dxa"/>
          </w:tcPr>
          <w:p w14:paraId="41D67925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5BF25FD3" w14:textId="77777777" w:rsidR="002C743C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7C530441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7D73351" w14:textId="77777777" w:rsidR="002C743C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35D86E16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14:paraId="4B041CA8" w14:textId="77777777" w:rsidR="002C743C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77CC2AA0" w14:textId="77777777" w:rsidR="002C743C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E8C34E8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3D6A0FE" w14:textId="77777777" w:rsidR="002C743C" w:rsidRPr="00C90912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2BEAFBBA" w14:textId="77777777" w:rsidR="002C743C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70C7E509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FAA7BA3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0A55EF50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1DCA9466" w14:textId="77777777" w:rsidR="002C743C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7FABD9B4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ECBC79F" w14:textId="77777777" w:rsidR="002C743C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6AB61B11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7394233" w14:textId="77777777" w:rsidR="002C743C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1AAD955E" w14:textId="77777777" w:rsidR="002C743C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047EDC6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279885E" w14:textId="77777777" w:rsidR="002C743C" w:rsidRPr="00C90912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7B7143E7" w14:textId="77777777" w:rsidR="002C743C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4346F93E" w14:textId="77777777" w:rsidR="002C743C" w:rsidRPr="00A641DF" w:rsidRDefault="002C7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C743C" w:rsidRPr="00A641DF" w14:paraId="55575221" w14:textId="77777777" w:rsidTr="00AB4184">
        <w:tc>
          <w:tcPr>
            <w:tcW w:w="3227" w:type="dxa"/>
          </w:tcPr>
          <w:p w14:paraId="39CA64F1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5" w:type="dxa"/>
          </w:tcPr>
          <w:p w14:paraId="248F4C24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868CBB5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75BB54C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14:paraId="7446F694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16E8107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6758CDB8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54D9066D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4D863BC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C76D880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165C58A1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FC0DFD1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64B43" w:rsidRPr="00A641DF" w14:paraId="679EAED6" w14:textId="77777777" w:rsidTr="00AB4184">
        <w:tc>
          <w:tcPr>
            <w:tcW w:w="3227" w:type="dxa"/>
            <w:vAlign w:val="center"/>
          </w:tcPr>
          <w:p w14:paraId="11F6A9E9" w14:textId="77777777" w:rsidR="00364B43" w:rsidRPr="00A641DF" w:rsidRDefault="00364B43" w:rsidP="00364B4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EE11507" w14:textId="65296889" w:rsidR="00364B43" w:rsidRPr="007668EA" w:rsidRDefault="00364B43" w:rsidP="00364B4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F2B7E">
              <w:rPr>
                <w:rFonts w:ascii="Angsana New" w:hAnsi="Angsana New"/>
                <w:sz w:val="23"/>
                <w:szCs w:val="23"/>
              </w:rPr>
              <w:t>71,626,563.23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F08F06" w14:textId="02FD8B73" w:rsidR="00364B43" w:rsidRPr="007668EA" w:rsidRDefault="00364B43" w:rsidP="00364B4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ABBF15" w14:textId="24BCC9CD" w:rsidR="00364B43" w:rsidRPr="007668EA" w:rsidRDefault="00364B43" w:rsidP="00364B4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616C">
              <w:rPr>
                <w:rFonts w:ascii="Angsana New" w:hAnsi="Angsana New"/>
                <w:sz w:val="23"/>
                <w:szCs w:val="23"/>
              </w:rPr>
              <w:t>1,886,280.43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5CE63AA" w14:textId="210C8BAD" w:rsidR="00364B43" w:rsidRPr="007668EA" w:rsidRDefault="00364B43" w:rsidP="00364B4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616C">
              <w:rPr>
                <w:rFonts w:ascii="Angsana New" w:hAnsi="Angsana New"/>
                <w:sz w:val="23"/>
                <w:szCs w:val="23"/>
              </w:rPr>
              <w:t>73,512,843.66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26533" w14:textId="1DC59EB1" w:rsidR="00364B43" w:rsidRPr="007668EA" w:rsidRDefault="00BC373D" w:rsidP="00364B4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364B43" w:rsidRPr="007668EA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50</w:t>
            </w:r>
            <w:r w:rsidR="00364B43"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364B43" w:rsidRPr="007668EA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364B43" w:rsidRPr="007668EA"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277" w:type="dxa"/>
          </w:tcPr>
          <w:p w14:paraId="6781137E" w14:textId="77777777" w:rsidR="00364B43" w:rsidRPr="00A641DF" w:rsidRDefault="00364B43" w:rsidP="00364B4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5DD5AAEE" w14:textId="30079FA3" w:rsidR="00364B43" w:rsidRPr="00A641DF" w:rsidRDefault="00BC373D" w:rsidP="00364B4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69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598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347</w:t>
            </w:r>
            <w:r w:rsidR="00364B43" w:rsidRPr="003E3C5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85</w:t>
            </w:r>
          </w:p>
        </w:tc>
        <w:tc>
          <w:tcPr>
            <w:tcW w:w="1152" w:type="dxa"/>
            <w:vAlign w:val="bottom"/>
          </w:tcPr>
          <w:p w14:paraId="690B445A" w14:textId="77777777" w:rsidR="00364B43" w:rsidRPr="00A641DF" w:rsidRDefault="00364B43" w:rsidP="00364B4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04A0D01" w14:textId="76D61484" w:rsidR="00364B43" w:rsidRPr="00A641DF" w:rsidRDefault="00BC373D" w:rsidP="00364B4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059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832</w:t>
            </w:r>
            <w:r w:rsidR="00364B43" w:rsidRPr="003E3C5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68</w:t>
            </w:r>
          </w:p>
        </w:tc>
        <w:tc>
          <w:tcPr>
            <w:tcW w:w="1165" w:type="dxa"/>
            <w:vAlign w:val="bottom"/>
          </w:tcPr>
          <w:p w14:paraId="63E1D72C" w14:textId="5E221BD0" w:rsidR="00364B43" w:rsidRPr="00A641DF" w:rsidRDefault="00BC373D" w:rsidP="00364B4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71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658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180</w:t>
            </w:r>
            <w:r w:rsidR="00364B43" w:rsidRPr="003E3C5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53</w:t>
            </w:r>
          </w:p>
        </w:tc>
        <w:tc>
          <w:tcPr>
            <w:tcW w:w="1152" w:type="dxa"/>
            <w:vAlign w:val="bottom"/>
          </w:tcPr>
          <w:p w14:paraId="6A089DE8" w14:textId="7224DC46" w:rsidR="00364B43" w:rsidRPr="00A641DF" w:rsidRDefault="00BC373D" w:rsidP="00364B4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364B43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50</w:t>
            </w:r>
            <w:r w:rsidR="00364B4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364B43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364B43"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</w:tr>
      <w:tr w:rsidR="006C5BF3" w:rsidRPr="00A641DF" w14:paraId="4DFF10D4" w14:textId="77777777" w:rsidTr="00AB4184">
        <w:tc>
          <w:tcPr>
            <w:tcW w:w="3227" w:type="dxa"/>
          </w:tcPr>
          <w:p w14:paraId="4DA6349D" w14:textId="77777777" w:rsidR="006C5BF3" w:rsidRPr="00A641DF" w:rsidRDefault="006C5BF3" w:rsidP="006C5B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C3D41F3" w14:textId="77777777" w:rsidR="006C5BF3" w:rsidRPr="007668EA" w:rsidRDefault="006C5BF3" w:rsidP="006C5B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17FC17" w14:textId="77777777" w:rsidR="006C5BF3" w:rsidRPr="007668EA" w:rsidRDefault="006C5BF3" w:rsidP="006C5B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2EDF17" w14:textId="051F05C5" w:rsidR="006C5BF3" w:rsidRPr="007668EA" w:rsidRDefault="006C5BF3" w:rsidP="006C5B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7836">
              <w:rPr>
                <w:rFonts w:ascii="Angsana New" w:hAnsi="Angsana New"/>
                <w:sz w:val="23"/>
                <w:szCs w:val="23"/>
              </w:rPr>
              <w:t>48,686,262.70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5313BF0" w14:textId="655CF45D" w:rsidR="006C5BF3" w:rsidRPr="007668EA" w:rsidRDefault="006C5BF3" w:rsidP="006C5B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7836">
              <w:rPr>
                <w:rFonts w:ascii="Angsana New" w:hAnsi="Angsana New"/>
                <w:sz w:val="23"/>
                <w:szCs w:val="23"/>
              </w:rPr>
              <w:t>48,686,262.70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D54413" w14:textId="77777777" w:rsidR="006C5BF3" w:rsidRPr="007668EA" w:rsidRDefault="006C5BF3" w:rsidP="006C5B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0CA1573C" w14:textId="77777777" w:rsidR="006C5BF3" w:rsidRPr="00A641DF" w:rsidRDefault="006C5BF3" w:rsidP="006C5B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249C5378" w14:textId="77777777" w:rsidR="006C5BF3" w:rsidRPr="00A641DF" w:rsidRDefault="006C5BF3" w:rsidP="006C5B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C3ADEB0" w14:textId="77777777" w:rsidR="006C5BF3" w:rsidRPr="00A641DF" w:rsidRDefault="006C5BF3" w:rsidP="006C5B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97DD357" w14:textId="77777777" w:rsidR="006C5BF3" w:rsidRPr="00A641DF" w:rsidRDefault="006C5BF3" w:rsidP="006C5B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C4781">
              <w:rPr>
                <w:rFonts w:ascii="Angsana New" w:hAnsi="Angsana New"/>
                <w:sz w:val="23"/>
                <w:szCs w:val="23"/>
              </w:rPr>
              <w:t>49,356,207.35</w:t>
            </w:r>
          </w:p>
        </w:tc>
        <w:tc>
          <w:tcPr>
            <w:tcW w:w="1165" w:type="dxa"/>
            <w:vAlign w:val="bottom"/>
          </w:tcPr>
          <w:p w14:paraId="0B217C70" w14:textId="77777777" w:rsidR="006C5BF3" w:rsidRPr="00A641DF" w:rsidRDefault="006C5BF3" w:rsidP="006C5B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C4781">
              <w:rPr>
                <w:rFonts w:ascii="Angsana New" w:hAnsi="Angsana New"/>
                <w:sz w:val="23"/>
                <w:szCs w:val="23"/>
              </w:rPr>
              <w:t>49,356,207.35</w:t>
            </w:r>
          </w:p>
        </w:tc>
        <w:tc>
          <w:tcPr>
            <w:tcW w:w="1152" w:type="dxa"/>
            <w:vAlign w:val="bottom"/>
          </w:tcPr>
          <w:p w14:paraId="1EAF8146" w14:textId="77777777" w:rsidR="006C5BF3" w:rsidRPr="00A641DF" w:rsidRDefault="006C5BF3" w:rsidP="006C5B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E7949" w:rsidRPr="00A641DF" w14:paraId="29815A31" w14:textId="77777777" w:rsidTr="00AB4184">
        <w:tc>
          <w:tcPr>
            <w:tcW w:w="3227" w:type="dxa"/>
          </w:tcPr>
          <w:p w14:paraId="4D3569E9" w14:textId="77777777" w:rsidR="00CE7949" w:rsidRPr="00A641DF" w:rsidRDefault="00CE7949" w:rsidP="00CE7949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52CE1C5" w14:textId="77777777" w:rsidR="00CE7949" w:rsidRPr="007668EA" w:rsidRDefault="00CE7949" w:rsidP="00CE7949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DDF909" w14:textId="174391C9" w:rsidR="00CE7949" w:rsidRPr="007668EA" w:rsidRDefault="00BC373D" w:rsidP="00CE7949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697</w:t>
            </w:r>
            <w:r w:rsidR="00CE7949" w:rsidRPr="008D000F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605</w:t>
            </w:r>
            <w:r w:rsidR="00CE7949" w:rsidRPr="008D000F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A7D07E" w14:textId="78D5CE27" w:rsidR="00CE7949" w:rsidRPr="007668EA" w:rsidRDefault="00CE7949" w:rsidP="00CE7949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3F66649" w14:textId="2BCE4779" w:rsidR="00CE7949" w:rsidRPr="007668EA" w:rsidRDefault="00BC373D" w:rsidP="00CE7949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697</w:t>
            </w:r>
            <w:r w:rsidR="00CE7949" w:rsidRPr="008D000F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605</w:t>
            </w:r>
            <w:r w:rsidR="00CE7949" w:rsidRPr="008D000F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BEE9AA" w14:textId="77777777" w:rsidR="00CE7949" w:rsidRPr="007668EA" w:rsidRDefault="00CE7949" w:rsidP="00CE7949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77" w:type="dxa"/>
          </w:tcPr>
          <w:p w14:paraId="5D171538" w14:textId="77777777" w:rsidR="00CE7949" w:rsidRPr="00A641DF" w:rsidRDefault="00CE7949" w:rsidP="00CE7949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5995E5DA" w14:textId="77777777" w:rsidR="00CE7949" w:rsidRPr="00A641DF" w:rsidRDefault="00CE7949" w:rsidP="00CE7949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69FB43C" w14:textId="77777777" w:rsidR="00CE7949" w:rsidRPr="00A641DF" w:rsidRDefault="00CE7949" w:rsidP="00CE7949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650,990.00</w:t>
            </w:r>
          </w:p>
        </w:tc>
        <w:tc>
          <w:tcPr>
            <w:tcW w:w="1152" w:type="dxa"/>
            <w:vAlign w:val="bottom"/>
          </w:tcPr>
          <w:p w14:paraId="17D24C0C" w14:textId="77777777" w:rsidR="00CE7949" w:rsidRPr="00A641DF" w:rsidRDefault="00CE7949" w:rsidP="00CE7949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vAlign w:val="bottom"/>
          </w:tcPr>
          <w:p w14:paraId="79BC3190" w14:textId="77777777" w:rsidR="00CE7949" w:rsidRPr="00A641DF" w:rsidRDefault="00CE7949" w:rsidP="00CE7949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650,990.00</w:t>
            </w:r>
          </w:p>
        </w:tc>
        <w:tc>
          <w:tcPr>
            <w:tcW w:w="1152" w:type="dxa"/>
            <w:vAlign w:val="bottom"/>
          </w:tcPr>
          <w:p w14:paraId="43C64CE9" w14:textId="77777777" w:rsidR="00CE7949" w:rsidRPr="00A641DF" w:rsidRDefault="00CE7949" w:rsidP="00CE7949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2C743C" w:rsidRPr="00A641DF" w14:paraId="77B66388" w14:textId="77777777" w:rsidTr="00AB4184">
        <w:tc>
          <w:tcPr>
            <w:tcW w:w="3227" w:type="dxa"/>
          </w:tcPr>
          <w:p w14:paraId="4480AE25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7A59673" w14:textId="77777777" w:rsidR="002C743C" w:rsidRPr="007668EA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898335" w14:textId="77777777" w:rsidR="002C743C" w:rsidRPr="007668EA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7B6265" w14:textId="283B0678" w:rsidR="002C743C" w:rsidRPr="007668EA" w:rsidRDefault="00AB418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11E55">
              <w:rPr>
                <w:rFonts w:ascii="Angsana New" w:hAnsi="Angsana New"/>
                <w:sz w:val="23"/>
                <w:szCs w:val="23"/>
              </w:rPr>
              <w:t>297,065.35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C7A83E0" w14:textId="2B9517EE" w:rsidR="002C743C" w:rsidRPr="007668EA" w:rsidRDefault="00AB418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11E55">
              <w:rPr>
                <w:rFonts w:ascii="Angsana New" w:hAnsi="Angsana New"/>
                <w:sz w:val="23"/>
                <w:szCs w:val="23"/>
              </w:rPr>
              <w:t>297,065.35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1F147" w14:textId="77777777" w:rsidR="002C743C" w:rsidRPr="007668EA" w:rsidRDefault="002C743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783226E0" w14:textId="77777777" w:rsidR="002C743C" w:rsidRPr="00A641DF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70A69C5" w14:textId="77777777" w:rsidR="002C743C" w:rsidRPr="00A641DF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58870ED" w14:textId="77777777" w:rsidR="002C743C" w:rsidRPr="00A641DF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E60FD13" w14:textId="723A6124" w:rsidR="002C743C" w:rsidRPr="00A641DF" w:rsidRDefault="00BC373D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928</w:t>
            </w:r>
            <w:r w:rsidR="002C743C" w:rsidRPr="00822A8C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610</w:t>
            </w:r>
            <w:r w:rsidR="002C743C" w:rsidRPr="00822A8C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95</w:t>
            </w:r>
          </w:p>
        </w:tc>
        <w:tc>
          <w:tcPr>
            <w:tcW w:w="1165" w:type="dxa"/>
            <w:vAlign w:val="bottom"/>
          </w:tcPr>
          <w:p w14:paraId="69D9BEF5" w14:textId="644E8239" w:rsidR="002C743C" w:rsidRPr="00A641DF" w:rsidRDefault="00BC373D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928</w:t>
            </w:r>
            <w:r w:rsidR="002C743C" w:rsidRPr="00822A8C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610</w:t>
            </w:r>
            <w:r w:rsidR="002C743C" w:rsidRPr="00822A8C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95</w:t>
            </w:r>
          </w:p>
        </w:tc>
        <w:tc>
          <w:tcPr>
            <w:tcW w:w="1152" w:type="dxa"/>
            <w:vAlign w:val="bottom"/>
          </w:tcPr>
          <w:p w14:paraId="617F9CFC" w14:textId="77777777" w:rsidR="002C743C" w:rsidRPr="00A641DF" w:rsidRDefault="002C743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2C743C" w:rsidRPr="00A641DF" w14:paraId="0F88E61A" w14:textId="77777777" w:rsidTr="00AB4184">
        <w:tc>
          <w:tcPr>
            <w:tcW w:w="3227" w:type="dxa"/>
          </w:tcPr>
          <w:p w14:paraId="2B155F81" w14:textId="77777777" w:rsidR="002C743C" w:rsidRPr="00A641DF" w:rsidRDefault="002C743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DFD9E85" w14:textId="77777777" w:rsidR="002C743C" w:rsidRPr="007668EA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B7392C" w14:textId="77777777" w:rsidR="002C743C" w:rsidRPr="007668EA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191357" w14:textId="77777777" w:rsidR="002C743C" w:rsidRPr="007668EA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A07DFF3" w14:textId="77777777" w:rsidR="002C743C" w:rsidRPr="007668EA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2743F9" w14:textId="77777777" w:rsidR="002C743C" w:rsidRPr="007668EA" w:rsidRDefault="002C743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1C676101" w14:textId="77777777" w:rsidR="002C743C" w:rsidRPr="00A641DF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5012A05" w14:textId="77777777" w:rsidR="002C743C" w:rsidRPr="00A641DF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58B5E6AB" w14:textId="77777777" w:rsidR="002C743C" w:rsidRPr="00A641DF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555F1AB1" w14:textId="77777777" w:rsidR="002C743C" w:rsidRPr="00A641DF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14:paraId="3C8FD9B5" w14:textId="77777777" w:rsidR="002C743C" w:rsidRPr="00A641DF" w:rsidRDefault="002C743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759FD3AF" w14:textId="77777777" w:rsidR="002C743C" w:rsidRPr="00A641DF" w:rsidRDefault="002C743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F66525" w:rsidRPr="00A641DF" w14:paraId="5789EED6" w14:textId="77777777" w:rsidTr="00AB4184">
        <w:tc>
          <w:tcPr>
            <w:tcW w:w="3227" w:type="dxa"/>
          </w:tcPr>
          <w:p w14:paraId="11F01AF0" w14:textId="77777777" w:rsidR="00F66525" w:rsidRPr="00A641DF" w:rsidRDefault="00F66525" w:rsidP="00F66525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461219" w14:textId="43CF2978" w:rsidR="00F66525" w:rsidRPr="007668EA" w:rsidRDefault="00F66525" w:rsidP="00F66525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70398">
              <w:rPr>
                <w:rFonts w:ascii="Angsana New" w:hAnsi="Angsana New"/>
                <w:sz w:val="23"/>
                <w:szCs w:val="23"/>
              </w:rPr>
              <w:t>134,525,879.92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3129A9" w14:textId="4D541795" w:rsidR="00F66525" w:rsidRPr="007668EA" w:rsidRDefault="00F66525" w:rsidP="00F66525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183DC4" w14:textId="281DBBEF" w:rsidR="00F66525" w:rsidRPr="007668EA" w:rsidRDefault="00F66525" w:rsidP="00F66525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4066E55" w14:textId="2BE726E6" w:rsidR="00F66525" w:rsidRPr="007668EA" w:rsidRDefault="00F66525" w:rsidP="00F66525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70398">
              <w:rPr>
                <w:rFonts w:ascii="Angsana New" w:hAnsi="Angsana New"/>
                <w:sz w:val="23"/>
                <w:szCs w:val="23"/>
              </w:rPr>
              <w:t>134,525,879.92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C37C75" w14:textId="77777777" w:rsidR="00F66525" w:rsidRPr="00F96BE7" w:rsidRDefault="00F66525" w:rsidP="00F66525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  <w:tc>
          <w:tcPr>
            <w:tcW w:w="277" w:type="dxa"/>
          </w:tcPr>
          <w:p w14:paraId="678A7C94" w14:textId="77777777" w:rsidR="00F66525" w:rsidRPr="00A641DF" w:rsidRDefault="00F66525" w:rsidP="00F66525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6DA1F25" w14:textId="1B6B1C58" w:rsidR="00F66525" w:rsidRPr="00A641DF" w:rsidRDefault="00BC373D" w:rsidP="00F66525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247</w:t>
            </w:r>
            <w:r w:rsidR="00F66525"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F66525"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065</w:t>
            </w:r>
            <w:r w:rsidR="00F66525" w:rsidRPr="002A644A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76</w:t>
            </w:r>
          </w:p>
        </w:tc>
        <w:tc>
          <w:tcPr>
            <w:tcW w:w="1152" w:type="dxa"/>
            <w:vAlign w:val="bottom"/>
          </w:tcPr>
          <w:p w14:paraId="38E99F11" w14:textId="77777777" w:rsidR="00F66525" w:rsidRPr="00A641DF" w:rsidRDefault="00F66525" w:rsidP="00F66525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58813BB" w14:textId="77777777" w:rsidR="00F66525" w:rsidRPr="00A641DF" w:rsidRDefault="00F66525" w:rsidP="00F66525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0069F4DC" w14:textId="4125ADF4" w:rsidR="00F66525" w:rsidRPr="00A641DF" w:rsidRDefault="00BC373D" w:rsidP="00F66525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247</w:t>
            </w:r>
            <w:r w:rsidR="00F66525"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F66525"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065</w:t>
            </w:r>
            <w:r w:rsidR="00F66525" w:rsidRPr="002A644A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76</w:t>
            </w:r>
          </w:p>
        </w:tc>
        <w:tc>
          <w:tcPr>
            <w:tcW w:w="1152" w:type="dxa"/>
            <w:vAlign w:val="bottom"/>
          </w:tcPr>
          <w:p w14:paraId="7BE33C36" w14:textId="77777777" w:rsidR="00F66525" w:rsidRPr="00A641DF" w:rsidRDefault="00F66525" w:rsidP="00F66525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</w:tr>
      <w:tr w:rsidR="004E36E2" w:rsidRPr="00A641DF" w14:paraId="46DD0175" w14:textId="77777777" w:rsidTr="00AB4184">
        <w:tc>
          <w:tcPr>
            <w:tcW w:w="3227" w:type="dxa"/>
          </w:tcPr>
          <w:p w14:paraId="619C5C56" w14:textId="77777777" w:rsidR="004E36E2" w:rsidRPr="00A641DF" w:rsidRDefault="004E36E2" w:rsidP="004E36E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68F2BDA" w14:textId="77777777" w:rsidR="004E36E2" w:rsidRPr="007668EA" w:rsidRDefault="004E36E2" w:rsidP="004E36E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23783" w14:textId="77777777" w:rsidR="004E36E2" w:rsidRPr="007668EA" w:rsidRDefault="004E36E2" w:rsidP="004E36E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689D50" w14:textId="7C3B788A" w:rsidR="004E36E2" w:rsidRPr="007668EA" w:rsidRDefault="004E36E2" w:rsidP="004E36E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0868">
              <w:rPr>
                <w:rFonts w:ascii="Angsana New" w:hAnsi="Angsana New"/>
                <w:sz w:val="23"/>
                <w:szCs w:val="23"/>
              </w:rPr>
              <w:t>28,650,480.76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16808A9" w14:textId="707EA278" w:rsidR="004E36E2" w:rsidRPr="007668EA" w:rsidRDefault="004E36E2" w:rsidP="004E36E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0868">
              <w:rPr>
                <w:rFonts w:ascii="Angsana New" w:hAnsi="Angsana New"/>
                <w:sz w:val="23"/>
                <w:szCs w:val="23"/>
              </w:rPr>
              <w:t>28,650,480.76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212C4F" w14:textId="77777777" w:rsidR="004E36E2" w:rsidRPr="007668EA" w:rsidRDefault="004E36E2" w:rsidP="004E36E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66ADC8A2" w14:textId="77777777" w:rsidR="004E36E2" w:rsidRPr="00A641DF" w:rsidRDefault="004E36E2" w:rsidP="004E36E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3F6EB75" w14:textId="77777777" w:rsidR="004E36E2" w:rsidRPr="00A641DF" w:rsidRDefault="004E36E2" w:rsidP="004E36E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22B3C3F8" w14:textId="77777777" w:rsidR="004E36E2" w:rsidRPr="00A641DF" w:rsidRDefault="004E36E2" w:rsidP="004E36E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571BA1D" w14:textId="77777777" w:rsidR="004E36E2" w:rsidRPr="00A641DF" w:rsidRDefault="004E36E2" w:rsidP="004E36E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51,802,422.61</w:t>
            </w:r>
          </w:p>
        </w:tc>
        <w:tc>
          <w:tcPr>
            <w:tcW w:w="1165" w:type="dxa"/>
            <w:vAlign w:val="bottom"/>
          </w:tcPr>
          <w:p w14:paraId="56FDCD24" w14:textId="77777777" w:rsidR="004E36E2" w:rsidRPr="00A2068D" w:rsidRDefault="004E36E2" w:rsidP="004E36E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51,802,422.61</w:t>
            </w:r>
          </w:p>
        </w:tc>
        <w:tc>
          <w:tcPr>
            <w:tcW w:w="1152" w:type="dxa"/>
            <w:vAlign w:val="bottom"/>
          </w:tcPr>
          <w:p w14:paraId="61B3B96A" w14:textId="77777777" w:rsidR="004E36E2" w:rsidRPr="00A641DF" w:rsidRDefault="004E36E2" w:rsidP="004E36E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872944" w:rsidRPr="00A641DF" w14:paraId="72B6356B" w14:textId="77777777" w:rsidTr="00AB4184">
        <w:tc>
          <w:tcPr>
            <w:tcW w:w="3227" w:type="dxa"/>
          </w:tcPr>
          <w:p w14:paraId="278DB933" w14:textId="77777777" w:rsidR="00872944" w:rsidRPr="00A641DF" w:rsidRDefault="00872944" w:rsidP="0087294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306AF40" w14:textId="16F46A3D" w:rsidR="00872944" w:rsidRPr="007668EA" w:rsidRDefault="00BC373D" w:rsidP="0087294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5</w:t>
            </w:r>
            <w:r w:rsidR="00872944">
              <w:rPr>
                <w:rFonts w:ascii="Angsana New" w:hAnsi="Angsana New"/>
                <w:sz w:val="23"/>
                <w:szCs w:val="23"/>
              </w:rPr>
              <w:t>0,800,000.00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7DD5EF" w14:textId="46FE2978" w:rsidR="00872944" w:rsidRPr="007668EA" w:rsidRDefault="00872944" w:rsidP="0087294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8507B2" w14:textId="00019A2D" w:rsidR="00872944" w:rsidRPr="007668EA" w:rsidRDefault="00872944" w:rsidP="0087294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A85084A" w14:textId="41F8E7EB" w:rsidR="00872944" w:rsidRPr="007668EA" w:rsidRDefault="00BC373D" w:rsidP="0087294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5</w:t>
            </w:r>
            <w:r w:rsidR="00872944">
              <w:rPr>
                <w:rFonts w:ascii="Angsana New" w:hAnsi="Angsana New"/>
                <w:sz w:val="23"/>
                <w:szCs w:val="23"/>
              </w:rPr>
              <w:t>0,800,000.00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9BC371" w14:textId="77777777" w:rsidR="00872944" w:rsidRPr="0081091C" w:rsidRDefault="00872944" w:rsidP="00872944">
            <w:pPr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</w:rPr>
              <w:t>MLR - 2</w:t>
            </w:r>
          </w:p>
        </w:tc>
        <w:tc>
          <w:tcPr>
            <w:tcW w:w="277" w:type="dxa"/>
          </w:tcPr>
          <w:p w14:paraId="0EA5A79C" w14:textId="77777777" w:rsidR="00872944" w:rsidRPr="00A641DF" w:rsidRDefault="00872944" w:rsidP="0087294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041BD22F" w14:textId="77777777" w:rsidR="00872944" w:rsidRDefault="00872944" w:rsidP="0087294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A5B05A1" w14:textId="77777777" w:rsidR="00872944" w:rsidRDefault="00872944" w:rsidP="0087294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0F3BFF0" w14:textId="77777777" w:rsidR="00872944" w:rsidRPr="00822A8C" w:rsidRDefault="00872944" w:rsidP="0087294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32173AD9" w14:textId="77777777" w:rsidR="00872944" w:rsidRPr="00822A8C" w:rsidRDefault="00872944" w:rsidP="0087294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0395672" w14:textId="77777777" w:rsidR="00872944" w:rsidRDefault="00872944" w:rsidP="0087294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782763" w:rsidRPr="00A641DF" w14:paraId="65D34152" w14:textId="77777777" w:rsidTr="00AB4184">
        <w:tc>
          <w:tcPr>
            <w:tcW w:w="3227" w:type="dxa"/>
          </w:tcPr>
          <w:p w14:paraId="532C3A30" w14:textId="77777777" w:rsidR="00782763" w:rsidRPr="00A641DF" w:rsidRDefault="00782763" w:rsidP="00782763">
            <w:pPr>
              <w:spacing w:before="20" w:line="240" w:lineRule="auto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2C12810" w14:textId="77777777" w:rsidR="00782763" w:rsidRPr="007668EA" w:rsidRDefault="00782763" w:rsidP="0078276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2AEBD8" w14:textId="27DAA48D" w:rsidR="00782763" w:rsidRPr="007668EA" w:rsidRDefault="00782763" w:rsidP="0078276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B35">
              <w:rPr>
                <w:rFonts w:ascii="Angsana New" w:hAnsi="Angsana New"/>
                <w:sz w:val="23"/>
                <w:szCs w:val="23"/>
              </w:rPr>
              <w:t>2,662,193.68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A684E0" w14:textId="132EAD13" w:rsidR="00782763" w:rsidRPr="007668EA" w:rsidRDefault="00782763" w:rsidP="0078276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344632F" w14:textId="57B142DB" w:rsidR="00782763" w:rsidRPr="007668EA" w:rsidRDefault="00782763" w:rsidP="0078276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B35">
              <w:rPr>
                <w:rFonts w:ascii="Angsana New" w:hAnsi="Angsana New"/>
                <w:sz w:val="23"/>
                <w:szCs w:val="23"/>
              </w:rPr>
              <w:t>2,662,193.68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9DEBCD" w14:textId="77777777" w:rsidR="00782763" w:rsidRPr="007668EA" w:rsidRDefault="00782763" w:rsidP="0078276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668EA">
              <w:rPr>
                <w:rFonts w:ascii="Angsana New" w:hAnsi="Angsana New"/>
                <w:sz w:val="23"/>
                <w:szCs w:val="23"/>
              </w:rPr>
              <w:t>4.22</w:t>
            </w: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7668EA">
              <w:rPr>
                <w:rFonts w:ascii="Angsana New" w:hAnsi="Angsana New"/>
                <w:sz w:val="23"/>
                <w:szCs w:val="23"/>
                <w:lang w:val="en-US"/>
              </w:rPr>
              <w:t>5.27</w:t>
            </w:r>
            <w:r w:rsidRPr="007668EA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426BD656" w14:textId="77777777" w:rsidR="00782763" w:rsidRPr="00A641DF" w:rsidRDefault="00782763" w:rsidP="0078276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E0A8A4B" w14:textId="77777777" w:rsidR="00782763" w:rsidRPr="00A641DF" w:rsidRDefault="00782763" w:rsidP="0078276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5682C0C" w14:textId="7AC342DA" w:rsidR="00782763" w:rsidRPr="00A641DF" w:rsidRDefault="00BC373D" w:rsidP="0078276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581</w:t>
            </w:r>
            <w:r w:rsidR="00782763"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803</w:t>
            </w:r>
            <w:r w:rsidR="00782763" w:rsidRPr="002A644A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vAlign w:val="bottom"/>
          </w:tcPr>
          <w:p w14:paraId="786EA92A" w14:textId="77777777" w:rsidR="00782763" w:rsidRPr="00A641DF" w:rsidRDefault="00782763" w:rsidP="0078276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485CA42C" w14:textId="05EEA0A2" w:rsidR="00782763" w:rsidRPr="00A641DF" w:rsidRDefault="00BC373D" w:rsidP="0078276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581</w:t>
            </w:r>
            <w:r w:rsidR="00782763"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803</w:t>
            </w:r>
            <w:r w:rsidR="00782763" w:rsidRPr="002A644A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vAlign w:val="bottom"/>
          </w:tcPr>
          <w:p w14:paraId="251305D3" w14:textId="77777777" w:rsidR="00782763" w:rsidRPr="00A641DF" w:rsidRDefault="00782763" w:rsidP="0078276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  <w:tr w:rsidR="00C51128" w:rsidRPr="00A641DF" w14:paraId="1C8E0A26" w14:textId="77777777" w:rsidTr="00AB4184">
        <w:tc>
          <w:tcPr>
            <w:tcW w:w="3227" w:type="dxa"/>
          </w:tcPr>
          <w:p w14:paraId="747DE68A" w14:textId="77777777" w:rsidR="00C51128" w:rsidRPr="00A641DF" w:rsidRDefault="00C51128" w:rsidP="00C51128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หนี้สิน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>
              <w:rPr>
                <w:rFonts w:ascii="Angsana New" w:hAnsi="Angsana New"/>
                <w:color w:val="000000"/>
                <w:sz w:val="23"/>
                <w:szCs w:val="23"/>
              </w:rPr>
              <w:br/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D0230B9" w14:textId="77777777" w:rsidR="00C51128" w:rsidRPr="007668EA" w:rsidRDefault="00C51128" w:rsidP="00C51128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13F4F5" w14:textId="77777777" w:rsidR="00C51128" w:rsidRPr="007668EA" w:rsidRDefault="00C51128" w:rsidP="00C51128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A94D59" w14:textId="01F43137" w:rsidR="00C51128" w:rsidRPr="007668EA" w:rsidRDefault="00D938D7" w:rsidP="00C51128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938D7">
              <w:rPr>
                <w:rFonts w:ascii="Angsana New" w:hAnsi="Angsana New"/>
                <w:sz w:val="23"/>
                <w:szCs w:val="23"/>
              </w:rPr>
              <w:t>10,359,073.78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A090A00" w14:textId="32A691BF" w:rsidR="00C51128" w:rsidRPr="007668EA" w:rsidRDefault="00D938D7" w:rsidP="00C51128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938D7">
              <w:rPr>
                <w:rFonts w:ascii="Angsana New" w:hAnsi="Angsana New"/>
                <w:sz w:val="23"/>
                <w:szCs w:val="23"/>
              </w:rPr>
              <w:t>10,359,073.78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D18474" w14:textId="77777777" w:rsidR="00C51128" w:rsidRPr="007668EA" w:rsidRDefault="00C51128" w:rsidP="00C51128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3BD349E8" w14:textId="77777777" w:rsidR="00C51128" w:rsidRPr="00A641DF" w:rsidRDefault="00C51128" w:rsidP="00C51128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3C7152F" w14:textId="77777777" w:rsidR="00C51128" w:rsidRPr="00404BD9" w:rsidRDefault="00C51128" w:rsidP="00C51128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78485FC" w14:textId="77777777" w:rsidR="00C51128" w:rsidRPr="00404BD9" w:rsidRDefault="00C51128" w:rsidP="00C51128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215138D" w14:textId="55DB8154" w:rsidR="00C51128" w:rsidRPr="00404BD9" w:rsidRDefault="00BC373D" w:rsidP="00C51128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628</w:t>
            </w:r>
            <w:r w:rsidR="00C51128" w:rsidRPr="00CC01A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911</w:t>
            </w:r>
            <w:r w:rsidR="00C51128" w:rsidRPr="00CC01A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65" w:type="dxa"/>
            <w:vAlign w:val="bottom"/>
          </w:tcPr>
          <w:p w14:paraId="6D9BDD90" w14:textId="74955F4D" w:rsidR="00C51128" w:rsidRPr="00404BD9" w:rsidRDefault="00BC373D" w:rsidP="00C51128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628</w:t>
            </w:r>
            <w:r w:rsidR="00C51128" w:rsidRPr="00CC01A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911</w:t>
            </w:r>
            <w:r w:rsidR="00C51128" w:rsidRPr="00CC01A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vAlign w:val="bottom"/>
          </w:tcPr>
          <w:p w14:paraId="0F8FD93F" w14:textId="77777777" w:rsidR="00C51128" w:rsidRPr="00404BD9" w:rsidRDefault="00C51128" w:rsidP="00C51128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7931DB7A" w14:textId="715C1CC1" w:rsidR="00CE0421" w:rsidRDefault="00CE0421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4BDDE611" w14:textId="30C20196" w:rsidR="00295918" w:rsidRDefault="0081091C" w:rsidP="005A0A7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 พิจารณาว่าผลกระทบต่อกำไรก่อนภาษีของ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</w:t>
      </w:r>
      <w:r w:rsidR="005A0A72" w:rsidRPr="005A0A72">
        <w:rPr>
          <w:rFonts w:ascii="Angsana New" w:hAnsi="Angsana New"/>
          <w:sz w:val="30"/>
          <w:szCs w:val="30"/>
          <w:cs/>
        </w:rPr>
        <w:t xml:space="preserve">จากการเปลี่ยนแปลงที่อาจเกิดขึ้นอย่างสมเหตุสมผลของอัตราดอกเบี้ย ณ วันที่ </w:t>
      </w:r>
      <w:r w:rsidR="00966E93">
        <w:rPr>
          <w:rFonts w:ascii="Angsana New" w:hAnsi="Angsana New"/>
          <w:sz w:val="30"/>
          <w:szCs w:val="30"/>
          <w:lang w:val="en-US"/>
        </w:rPr>
        <w:t>3</w:t>
      </w:r>
      <w:r w:rsidR="000662AF">
        <w:rPr>
          <w:rFonts w:ascii="Angsana New" w:hAnsi="Angsana New"/>
          <w:sz w:val="30"/>
          <w:szCs w:val="30"/>
          <w:lang w:val="en-US"/>
        </w:rPr>
        <w:t>0</w:t>
      </w:r>
      <w:r w:rsidR="00966E93">
        <w:rPr>
          <w:rFonts w:ascii="Angsana New" w:hAnsi="Angsana New"/>
          <w:sz w:val="30"/>
          <w:szCs w:val="30"/>
          <w:lang w:val="en-US"/>
        </w:rPr>
        <w:t xml:space="preserve"> </w:t>
      </w:r>
      <w:r w:rsidR="00F967FC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966E9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6E93">
        <w:rPr>
          <w:rFonts w:ascii="Angsana New" w:hAnsi="Angsana New"/>
          <w:sz w:val="30"/>
          <w:szCs w:val="30"/>
          <w:lang w:val="en-US"/>
        </w:rPr>
        <w:t xml:space="preserve">2567 </w:t>
      </w:r>
      <w:r w:rsidR="00966E93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5A0A72" w:rsidRPr="005A0A72">
        <w:rPr>
          <w:rFonts w:ascii="Angsana New" w:hAnsi="Angsana New"/>
          <w:sz w:val="30"/>
          <w:szCs w:val="30"/>
        </w:rPr>
        <w:t xml:space="preserve">31 </w:t>
      </w:r>
      <w:r w:rsidR="005A0A72" w:rsidRPr="005A0A72">
        <w:rPr>
          <w:rFonts w:ascii="Angsana New" w:hAnsi="Angsana New"/>
          <w:sz w:val="30"/>
          <w:szCs w:val="30"/>
          <w:cs/>
        </w:rPr>
        <w:t>ธันวาคม</w:t>
      </w:r>
      <w:r w:rsidR="00FE10D0">
        <w:rPr>
          <w:rFonts w:ascii="Angsana New" w:hAnsi="Angsana New"/>
          <w:sz w:val="30"/>
          <w:szCs w:val="30"/>
        </w:rPr>
        <w:t xml:space="preserve"> 2566 </w:t>
      </w:r>
      <w:r w:rsidR="00966E93">
        <w:rPr>
          <w:rFonts w:ascii="Angsana New" w:hAnsi="Angsana New"/>
          <w:sz w:val="30"/>
          <w:szCs w:val="30"/>
          <w:cs/>
        </w:rPr>
        <w:br/>
      </w:r>
      <w:r w:rsidR="005A0A72" w:rsidRPr="005A0A72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34F6C477" w14:textId="77777777" w:rsidR="005A0A72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057AD848" w14:textId="1ACFE7A7" w:rsidR="005A0A72" w:rsidRPr="00B16618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5A0A72" w:rsidRPr="00B16618" w:rsidSect="00C5357E">
          <w:headerReference w:type="default" r:id="rId26"/>
          <w:footerReference w:type="default" r:id="rId27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5CCED9A1" w14:textId="1801B0EA" w:rsidR="007B533F" w:rsidRDefault="007B533F" w:rsidP="0037493C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5E731EE8" w14:textId="388A8DB3" w:rsidR="007B533F" w:rsidRDefault="001510E0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7B533F" w:rsidRPr="007B533F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มีความเสี่ยงจากอัตราแลกเปลี่ยนอันเกี่ยวเนื่องจากการซื้อสินค้า</w:t>
      </w:r>
      <w:r w:rsidR="003C022A" w:rsidRPr="007B533F">
        <w:rPr>
          <w:rFonts w:ascii="Angsana New" w:hAnsi="Angsana New" w:hint="cs"/>
          <w:sz w:val="30"/>
          <w:szCs w:val="30"/>
          <w:cs/>
        </w:rPr>
        <w:t>เป็</w:t>
      </w:r>
      <w:r w:rsidR="003C022A" w:rsidRPr="007B533F">
        <w:rPr>
          <w:rFonts w:ascii="Angsana New" w:hAnsi="Angsana New"/>
          <w:sz w:val="30"/>
          <w:szCs w:val="30"/>
          <w:cs/>
        </w:rPr>
        <w:t>น</w:t>
      </w:r>
      <w:r w:rsidR="007B533F" w:rsidRPr="007B533F">
        <w:rPr>
          <w:rFonts w:ascii="Angsana New" w:hAnsi="Angsana New"/>
          <w:sz w:val="30"/>
          <w:szCs w:val="30"/>
          <w:cs/>
        </w:rPr>
        <w:t xml:space="preserve">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B533F" w:rsidRPr="007B533F">
        <w:rPr>
          <w:rFonts w:ascii="Angsana New" w:hAnsi="Angsana New"/>
          <w:sz w:val="30"/>
          <w:szCs w:val="30"/>
          <w:cs/>
        </w:rPr>
        <w:t xml:space="preserve"> 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</w:t>
      </w:r>
    </w:p>
    <w:p w14:paraId="1341B5BC" w14:textId="77777777" w:rsidR="001E76FE" w:rsidRPr="001E76FE" w:rsidRDefault="001E76FE" w:rsidP="00851863">
      <w:pPr>
        <w:pStyle w:val="ListParagraph"/>
        <w:numPr>
          <w:ilvl w:val="1"/>
          <w:numId w:val="32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5E68B9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1D31E08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03CD15B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4B905CB2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1C0FAC0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8AFDFF8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C7EB19" w14:textId="4F386B80" w:rsidR="007B533F" w:rsidRDefault="001510E0" w:rsidP="002E7DC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701" w:hanging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มีรายการเจ้าหนี้เป็นสกุลเงินตราต่างประเทศ 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7D57FF">
        <w:rPr>
          <w:rFonts w:ascii="Angsana New" w:hAnsi="Angsana New" w:hint="cs"/>
          <w:sz w:val="30"/>
          <w:szCs w:val="30"/>
          <w:cs/>
        </w:rPr>
        <w:t>กันยายน</w:t>
      </w:r>
      <w:r w:rsidR="00EB206F">
        <w:rPr>
          <w:rFonts w:ascii="Angsana New" w:hAnsi="Angsana New" w:hint="cs"/>
          <w:sz w:val="30"/>
          <w:szCs w:val="30"/>
          <w:cs/>
        </w:rPr>
        <w:t xml:space="preserve"> </w:t>
      </w:r>
      <w:r w:rsidR="00EB206F">
        <w:rPr>
          <w:rFonts w:ascii="Angsana New" w:hAnsi="Angsana New"/>
          <w:sz w:val="30"/>
          <w:szCs w:val="30"/>
        </w:rPr>
        <w:t xml:space="preserve">2567 </w:t>
      </w:r>
      <w:r w:rsidR="00EB206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B206F">
        <w:rPr>
          <w:rFonts w:ascii="Angsana New" w:hAnsi="Angsana New"/>
          <w:sz w:val="30"/>
          <w:szCs w:val="30"/>
          <w:cs/>
        </w:rPr>
        <w:br/>
      </w:r>
      <w:r w:rsidR="00892062">
        <w:rPr>
          <w:rFonts w:ascii="Angsana New" w:hAnsi="Angsana New"/>
          <w:sz w:val="30"/>
          <w:szCs w:val="30"/>
        </w:rPr>
        <w:t>3</w:t>
      </w:r>
      <w:r w:rsidR="00FE10D0">
        <w:rPr>
          <w:rFonts w:ascii="Angsana New" w:hAnsi="Angsana New"/>
          <w:sz w:val="30"/>
          <w:szCs w:val="30"/>
        </w:rPr>
        <w:t>1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</w:t>
      </w:r>
      <w:r w:rsidR="00FE10D0">
        <w:rPr>
          <w:rFonts w:ascii="Angsana New" w:hAnsi="Angsana New" w:hint="cs"/>
          <w:sz w:val="30"/>
          <w:szCs w:val="30"/>
          <w:cs/>
        </w:rPr>
        <w:t>ธันวาคม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3172ED">
        <w:rPr>
          <w:rFonts w:ascii="Angsana New" w:hAnsi="Angsana New"/>
          <w:sz w:val="30"/>
          <w:szCs w:val="30"/>
        </w:rPr>
        <w:t>6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ดังต่อไปนี้</w:t>
      </w:r>
    </w:p>
    <w:tbl>
      <w:tblPr>
        <w:tblW w:w="97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728"/>
        <w:gridCol w:w="1728"/>
        <w:gridCol w:w="236"/>
        <w:gridCol w:w="1728"/>
        <w:gridCol w:w="1728"/>
      </w:tblGrid>
      <w:tr w:rsidR="00755C23" w:rsidRPr="00574462" w14:paraId="6F0DE795" w14:textId="4954DD63" w:rsidTr="009C203F">
        <w:tc>
          <w:tcPr>
            <w:tcW w:w="2610" w:type="dxa"/>
          </w:tcPr>
          <w:p w14:paraId="200FBBBB" w14:textId="77777777" w:rsidR="00755C23" w:rsidRPr="00574462" w:rsidRDefault="00755C2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9" w:name="_Hlk158897891"/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16A1AC15" w14:textId="2DCDC8B1" w:rsidR="00755C23" w:rsidRDefault="00755C23" w:rsidP="004326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536F7B" w14:textId="77777777" w:rsidR="00755C23" w:rsidRPr="00574462" w:rsidRDefault="00755C2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57BE0C22" w14:textId="7F5F9460" w:rsidR="00755C23" w:rsidRDefault="00755C2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C23" w:rsidRPr="00574462" w14:paraId="0C9FDFB1" w14:textId="03F6DBF1" w:rsidTr="009C203F">
        <w:tc>
          <w:tcPr>
            <w:tcW w:w="2610" w:type="dxa"/>
          </w:tcPr>
          <w:p w14:paraId="58A91B96" w14:textId="77777777" w:rsidR="00755C23" w:rsidRPr="00574462" w:rsidRDefault="00755C23" w:rsidP="00755C2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CA0270" w14:textId="59B57308" w:rsidR="00755C23" w:rsidRPr="00D71E5F" w:rsidRDefault="000662AF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0662AF">
              <w:rPr>
                <w:sz w:val="30"/>
                <w:szCs w:val="30"/>
              </w:rPr>
              <w:t xml:space="preserve">30 </w:t>
            </w:r>
            <w:r w:rsidR="007D57FF">
              <w:rPr>
                <w:rFonts w:hint="cs"/>
                <w:sz w:val="30"/>
                <w:szCs w:val="30"/>
                <w:cs/>
              </w:rPr>
              <w:t>กันยายน</w:t>
            </w:r>
            <w:r w:rsidR="00755C23" w:rsidRPr="008026C3">
              <w:rPr>
                <w:sz w:val="30"/>
                <w:szCs w:val="30"/>
                <w:cs/>
              </w:rPr>
              <w:t xml:space="preserve"> </w:t>
            </w:r>
            <w:r w:rsidR="00755C23"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A943F34" w14:textId="50CBD5E4" w:rsidR="00755C23" w:rsidRPr="00574462" w:rsidRDefault="00755C23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</w:tcPr>
          <w:p w14:paraId="54499571" w14:textId="77777777" w:rsidR="00755C23" w:rsidRPr="00574462" w:rsidRDefault="00755C23" w:rsidP="00755C2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5F6EAF1" w14:textId="3747999C" w:rsidR="00755C23" w:rsidRPr="00574462" w:rsidRDefault="000662AF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0662AF">
              <w:rPr>
                <w:sz w:val="30"/>
                <w:szCs w:val="30"/>
              </w:rPr>
              <w:t xml:space="preserve">30 </w:t>
            </w:r>
            <w:r w:rsidR="007D57FF">
              <w:rPr>
                <w:rFonts w:hint="cs"/>
                <w:sz w:val="30"/>
                <w:szCs w:val="30"/>
                <w:cs/>
              </w:rPr>
              <w:t>กันยายน</w:t>
            </w:r>
            <w:r w:rsidR="00755C23" w:rsidRPr="008026C3">
              <w:rPr>
                <w:sz w:val="30"/>
                <w:szCs w:val="30"/>
                <w:cs/>
              </w:rPr>
              <w:t xml:space="preserve"> </w:t>
            </w:r>
            <w:r w:rsidR="00755C23"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605E14" w14:textId="4DDBDA42" w:rsidR="00755C23" w:rsidRDefault="00755C23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6</w:t>
            </w:r>
          </w:p>
        </w:tc>
      </w:tr>
      <w:tr w:rsidR="0056243F" w:rsidRPr="00574462" w14:paraId="4A1C7574" w14:textId="37196E8A" w:rsidTr="009C203F">
        <w:trPr>
          <w:trHeight w:val="203"/>
        </w:trPr>
        <w:tc>
          <w:tcPr>
            <w:tcW w:w="2610" w:type="dxa"/>
          </w:tcPr>
          <w:p w14:paraId="6C554F5B" w14:textId="0C14FB62" w:rsidR="0056243F" w:rsidRPr="005B4595" w:rsidRDefault="0056243F" w:rsidP="004326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28" w:type="dxa"/>
          </w:tcPr>
          <w:p w14:paraId="41502009" w14:textId="77777777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FD24FE5" w14:textId="19BEA1C1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4FC527" w14:textId="77777777" w:rsidR="0056243F" w:rsidRPr="00574462" w:rsidRDefault="0056243F" w:rsidP="004326D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294B5584" w14:textId="77777777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65B285B0" w14:textId="77777777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43F" w:rsidRPr="00574462" w14:paraId="2619254E" w14:textId="19037E5A" w:rsidTr="009C203F">
        <w:trPr>
          <w:trHeight w:val="203"/>
        </w:trPr>
        <w:tc>
          <w:tcPr>
            <w:tcW w:w="2610" w:type="dxa"/>
          </w:tcPr>
          <w:p w14:paraId="33E814B6" w14:textId="68866426" w:rsidR="0056243F" w:rsidRPr="00B47E3C" w:rsidRDefault="0056243F" w:rsidP="00B707C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728" w:type="dxa"/>
          </w:tcPr>
          <w:p w14:paraId="658319F2" w14:textId="5AEACD5B" w:rsidR="0056243F" w:rsidRPr="00B56B1F" w:rsidRDefault="001D6329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6329">
              <w:rPr>
                <w:rFonts w:ascii="Angsana New" w:hAnsi="Angsana New"/>
                <w:sz w:val="30"/>
                <w:szCs w:val="30"/>
              </w:rPr>
              <w:t>452,198.37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6F6321" w14:textId="6F3F2BE0" w:rsidR="0056243F" w:rsidRPr="00B56B1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B1F">
              <w:rPr>
                <w:rFonts w:ascii="Angsana New" w:hAnsi="Angsana New"/>
                <w:sz w:val="30"/>
                <w:szCs w:val="30"/>
              </w:rPr>
              <w:t>757,644.37</w:t>
            </w:r>
          </w:p>
        </w:tc>
        <w:tc>
          <w:tcPr>
            <w:tcW w:w="236" w:type="dxa"/>
            <w:vAlign w:val="center"/>
          </w:tcPr>
          <w:p w14:paraId="713AE118" w14:textId="77777777" w:rsidR="0056243F" w:rsidRPr="00574462" w:rsidRDefault="0056243F" w:rsidP="00B707C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ADA5C70" w14:textId="24142125" w:rsidR="0056243F" w:rsidRPr="00574462" w:rsidRDefault="001D6329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6329">
              <w:rPr>
                <w:rFonts w:ascii="Angsana New" w:hAnsi="Angsana New"/>
                <w:sz w:val="30"/>
                <w:szCs w:val="30"/>
              </w:rPr>
              <w:t>421,726.90</w:t>
            </w:r>
          </w:p>
        </w:tc>
        <w:tc>
          <w:tcPr>
            <w:tcW w:w="1728" w:type="dxa"/>
            <w:vAlign w:val="bottom"/>
          </w:tcPr>
          <w:p w14:paraId="3612FCFE" w14:textId="45944F2C" w:rsidR="0056243F" w:rsidRPr="00AA5CE2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87</w:t>
            </w:r>
            <w:r w:rsidRPr="001B2DC2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319</w:t>
            </w:r>
            <w:r w:rsidRPr="001B2D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56243F" w:rsidRPr="00574462" w14:paraId="3BE84288" w14:textId="77777777" w:rsidTr="009C203F">
        <w:trPr>
          <w:trHeight w:val="203"/>
        </w:trPr>
        <w:tc>
          <w:tcPr>
            <w:tcW w:w="2610" w:type="dxa"/>
          </w:tcPr>
          <w:p w14:paraId="0918157B" w14:textId="7D70C5A8" w:rsidR="0056243F" w:rsidRPr="00B47E3C" w:rsidRDefault="0056243F" w:rsidP="00B707C1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10EA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610E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28" w:type="dxa"/>
          </w:tcPr>
          <w:p w14:paraId="3708C25E" w14:textId="77777777" w:rsidR="0056243F" w:rsidRPr="00B56B1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FCBBBD" w14:textId="53EC9B25" w:rsidR="0056243F" w:rsidRPr="00B56B1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9BB3A5F" w14:textId="77777777" w:rsidR="0056243F" w:rsidRPr="00574462" w:rsidRDefault="0056243F" w:rsidP="00B707C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EBB19F8" w14:textId="77777777" w:rsidR="0056243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ADFEF33" w14:textId="77777777" w:rsidR="0056243F" w:rsidRPr="00AA5CE2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43F" w:rsidRPr="00574462" w14:paraId="4D1FE2C8" w14:textId="77777777" w:rsidTr="009C203F">
        <w:trPr>
          <w:trHeight w:val="203"/>
        </w:trPr>
        <w:tc>
          <w:tcPr>
            <w:tcW w:w="2610" w:type="dxa"/>
          </w:tcPr>
          <w:p w14:paraId="5C2E6684" w14:textId="302A4BEB" w:rsidR="0056243F" w:rsidRPr="00B47E3C" w:rsidRDefault="0056243F" w:rsidP="00B707C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728" w:type="dxa"/>
          </w:tcPr>
          <w:p w14:paraId="5A169ED9" w14:textId="04619224" w:rsidR="0056243F" w:rsidRPr="00B56B1F" w:rsidRDefault="001D6329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6329">
              <w:rPr>
                <w:rFonts w:ascii="Angsana New" w:hAnsi="Angsana New"/>
                <w:sz w:val="30"/>
                <w:szCs w:val="30"/>
              </w:rPr>
              <w:t>52,280.33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1FBCD4" w14:textId="7D121A43" w:rsidR="0056243F" w:rsidRPr="00B56B1F" w:rsidRDefault="00BC373D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60</w:t>
            </w:r>
            <w:r w:rsidR="0056243F" w:rsidRPr="00B56B1F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699</w:t>
            </w:r>
            <w:r w:rsidR="0056243F" w:rsidRPr="00B56B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vAlign w:val="center"/>
          </w:tcPr>
          <w:p w14:paraId="0B9BF9EB" w14:textId="77777777" w:rsidR="0056243F" w:rsidRPr="00574462" w:rsidRDefault="0056243F" w:rsidP="00B707C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9CF6B3C" w14:textId="33485565" w:rsidR="0056243F" w:rsidRDefault="001D6329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vAlign w:val="bottom"/>
          </w:tcPr>
          <w:p w14:paraId="2551C5D9" w14:textId="538DCD98" w:rsidR="0056243F" w:rsidRPr="00AA5CE2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bookmarkEnd w:id="19"/>
    </w:tbl>
    <w:p w14:paraId="38E3148C" w14:textId="7A980849" w:rsidR="00B47E3C" w:rsidRPr="000662AF" w:rsidRDefault="00B47E3C" w:rsidP="00B47E3C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10"/>
          <w:szCs w:val="10"/>
        </w:rPr>
      </w:pPr>
    </w:p>
    <w:p w14:paraId="3582D906" w14:textId="6C51F158" w:rsidR="00B47E3C" w:rsidRDefault="001510E0" w:rsidP="002E7DC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701" w:hanging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 พิจารณาว่าผลกระทบต่อกำไรก่อนภาษีของ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B47E3C" w:rsidRPr="00B47E3C">
        <w:rPr>
          <w:rFonts w:ascii="Angsana New" w:hAnsi="Angsana New"/>
          <w:sz w:val="30"/>
          <w:szCs w:val="30"/>
          <w:cs/>
        </w:rPr>
        <w:t>จากการเปลี่ยนแปลงที่อาจเกิดขึ้นอย่างสมเหตุสมผลของอัตราแลกเปลี่ยน</w:t>
      </w:r>
      <w:r w:rsidR="00B47E3C">
        <w:rPr>
          <w:rFonts w:ascii="Angsana New" w:hAnsi="Angsana New"/>
          <w:sz w:val="30"/>
          <w:szCs w:val="30"/>
        </w:rPr>
        <w:t xml:space="preserve"> 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412AC6">
        <w:rPr>
          <w:rFonts w:ascii="Angsana New" w:hAnsi="Angsana New" w:hint="cs"/>
          <w:sz w:val="30"/>
          <w:szCs w:val="30"/>
          <w:cs/>
        </w:rPr>
        <w:t>กันยายน</w:t>
      </w:r>
      <w:r w:rsidR="00CA15BE">
        <w:rPr>
          <w:rFonts w:ascii="Angsana New" w:hAnsi="Angsana New" w:hint="cs"/>
          <w:sz w:val="30"/>
          <w:szCs w:val="30"/>
          <w:cs/>
        </w:rPr>
        <w:t xml:space="preserve"> </w:t>
      </w:r>
      <w:r w:rsidR="00CA15BE">
        <w:rPr>
          <w:rFonts w:ascii="Angsana New" w:hAnsi="Angsana New"/>
          <w:sz w:val="30"/>
          <w:szCs w:val="30"/>
        </w:rPr>
        <w:t xml:space="preserve">2567 </w:t>
      </w:r>
      <w:r w:rsidR="00CA15BE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92062">
        <w:rPr>
          <w:rFonts w:ascii="Angsana New" w:hAnsi="Angsana New"/>
          <w:sz w:val="30"/>
          <w:szCs w:val="30"/>
        </w:rPr>
        <w:t>31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062">
        <w:rPr>
          <w:rFonts w:ascii="Angsana New" w:hAnsi="Angsana New"/>
          <w:sz w:val="30"/>
          <w:szCs w:val="30"/>
        </w:rPr>
        <w:t>256</w:t>
      </w:r>
      <w:r w:rsidR="00EB1C6D">
        <w:rPr>
          <w:rFonts w:ascii="Angsana New" w:hAnsi="Angsana New"/>
          <w:sz w:val="30"/>
          <w:szCs w:val="30"/>
        </w:rPr>
        <w:t xml:space="preserve">6 </w:t>
      </w:r>
      <w:r w:rsidR="00B47E3C" w:rsidRPr="00B47E3C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7584C5DA" w14:textId="2F3CD167" w:rsidR="00B47E3C" w:rsidRDefault="00B47E3C" w:rsidP="00EF7D91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ราคายุติธรรมของเครื่องมือทางการเงิน</w:t>
      </w:r>
    </w:p>
    <w:p w14:paraId="4B3A2519" w14:textId="46D479AB" w:rsidR="00B47E3C" w:rsidRDefault="00B47E3C" w:rsidP="001403B0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สินทรัพย์ทางการเงินที่แสดงในงบฐานะการเงิน ประกอบด้วย เงินสดและรายการเทียบเท่าเงินสด  ลูกหนี้การค้าและลูกหนี้หมุนเวียนอื่น เงินให้กู้ยืมระยะสั้น</w:t>
      </w:r>
      <w:r w:rsidR="007B3ABA">
        <w:rPr>
          <w:rFonts w:ascii="Angsana New" w:hAnsi="Angsana New"/>
          <w:sz w:val="30"/>
          <w:szCs w:val="30"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>หนี้สินทางการเงินที่แสดงในงบฐานะการเงิน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</w:t>
      </w:r>
      <w:r w:rsidR="00B3015A">
        <w:rPr>
          <w:rFonts w:ascii="Angsana New" w:hAnsi="Angsana New" w:hint="cs"/>
          <w:sz w:val="30"/>
          <w:szCs w:val="30"/>
          <w:cs/>
        </w:rPr>
        <w:t xml:space="preserve"> </w:t>
      </w:r>
      <w:r w:rsidR="001403B0" w:rsidRPr="00B47E3C">
        <w:rPr>
          <w:rFonts w:ascii="Angsana New" w:hAnsi="Angsana New"/>
          <w:sz w:val="30"/>
          <w:szCs w:val="30"/>
          <w:cs/>
        </w:rPr>
        <w:t>เงินกู้ยืมระยะ</w:t>
      </w:r>
      <w:r w:rsidR="001403B0">
        <w:rPr>
          <w:rFonts w:ascii="Angsana New" w:hAnsi="Angsana New" w:hint="cs"/>
          <w:sz w:val="30"/>
          <w:szCs w:val="30"/>
          <w:cs/>
        </w:rPr>
        <w:t>ยาว</w:t>
      </w:r>
      <w:r w:rsidR="001403B0" w:rsidRPr="00B47E3C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1403B0">
        <w:rPr>
          <w:rFonts w:ascii="Angsana New" w:hAnsi="Angsana New" w:hint="cs"/>
          <w:sz w:val="30"/>
          <w:szCs w:val="30"/>
          <w:cs/>
        </w:rPr>
        <w:t xml:space="preserve"> </w:t>
      </w:r>
      <w:r w:rsidR="00B3015A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</w:p>
    <w:p w14:paraId="47D70716" w14:textId="5E29DB74" w:rsidR="00B47E3C" w:rsidRPr="00EF7D91" w:rsidRDefault="00AD73E1" w:rsidP="00EF7D91">
      <w:pPr>
        <w:spacing w:after="120" w:line="240" w:lineRule="atLeast"/>
        <w:ind w:left="428" w:firstLine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EF7D91">
        <w:rPr>
          <w:rFonts w:ascii="Angsana New" w:hAnsi="Angsana New"/>
          <w:sz w:val="30"/>
          <w:szCs w:val="30"/>
          <w:cs/>
          <w:lang w:val="en-US"/>
        </w:rPr>
        <w:t xml:space="preserve">ราคาตามบัญชีของสินทรัพย์และหนี้สินทางการเงินมีมูลค่าใกล้เคียงกับราคายุติธรรม    </w:t>
      </w:r>
    </w:p>
    <w:p w14:paraId="2192CCCD" w14:textId="17C79E5B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012C047" w14:textId="4A675EF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AB367F8" w14:textId="4FA89C6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12856A26" w14:textId="2345ECE7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581AEC3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E795DCE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3540D35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3600F6C3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C780C08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A6C4503" w14:textId="727772D5" w:rsidR="00F16F4C" w:rsidRDefault="00F16F4C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8D4FFB">
        <w:rPr>
          <w:rFonts w:ascii="Angsana New" w:hAnsi="Angsana New"/>
          <w:sz w:val="30"/>
          <w:szCs w:val="30"/>
          <w:cs/>
          <w:lang w:val="en-US"/>
        </w:rPr>
        <w:lastRenderedPageBreak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="00A84837" w:rsidRPr="008D4FF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662AF" w:rsidRPr="000662AF">
        <w:rPr>
          <w:rFonts w:ascii="Angsana New" w:hAnsi="Angsana New"/>
          <w:sz w:val="30"/>
          <w:szCs w:val="30"/>
          <w:lang w:val="en-US"/>
        </w:rPr>
        <w:t xml:space="preserve">30 </w:t>
      </w:r>
      <w:r w:rsidR="00D1042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314AD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958A2">
        <w:rPr>
          <w:rFonts w:ascii="Angsana New" w:hAnsi="Angsana New"/>
          <w:sz w:val="30"/>
          <w:szCs w:val="30"/>
          <w:lang w:val="en-US"/>
        </w:rPr>
        <w:t xml:space="preserve">2567 </w:t>
      </w:r>
      <w:r w:rsidR="009958A2">
        <w:rPr>
          <w:rFonts w:ascii="Angsana New" w:hAnsi="Angsana New" w:hint="cs"/>
          <w:sz w:val="30"/>
          <w:szCs w:val="30"/>
          <w:cs/>
          <w:lang w:val="en-US"/>
        </w:rPr>
        <w:t>และวันที่</w:t>
      </w:r>
      <w:r w:rsidR="00314ADE">
        <w:rPr>
          <w:rFonts w:ascii="Angsana New" w:hAnsi="Angsana New"/>
          <w:sz w:val="30"/>
          <w:szCs w:val="30"/>
          <w:lang w:val="en-US"/>
        </w:rPr>
        <w:t xml:space="preserve"> </w:t>
      </w:r>
      <w:r w:rsidRPr="008D4FFB">
        <w:rPr>
          <w:rFonts w:ascii="Angsana New" w:hAnsi="Angsana New"/>
          <w:sz w:val="30"/>
          <w:szCs w:val="30"/>
          <w:lang w:val="en-US"/>
        </w:rPr>
        <w:t>3</w:t>
      </w:r>
      <w:r w:rsidR="00AD5A7F" w:rsidRPr="008D4FFB">
        <w:rPr>
          <w:rFonts w:ascii="Angsana New" w:hAnsi="Angsana New"/>
          <w:sz w:val="30"/>
          <w:szCs w:val="30"/>
          <w:lang w:val="en-US"/>
        </w:rPr>
        <w:t>1</w:t>
      </w:r>
      <w:r w:rsidRPr="008D4FFB">
        <w:rPr>
          <w:rFonts w:ascii="Angsana New" w:hAnsi="Angsana New"/>
          <w:sz w:val="30"/>
          <w:szCs w:val="30"/>
          <w:lang w:val="en-US"/>
        </w:rPr>
        <w:t xml:space="preserve"> </w:t>
      </w:r>
      <w:r w:rsidR="00AD5A7F" w:rsidRPr="008D4FFB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8D4F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D4FFB">
        <w:rPr>
          <w:rFonts w:ascii="Angsana New" w:hAnsi="Angsana New"/>
          <w:sz w:val="30"/>
          <w:szCs w:val="30"/>
          <w:lang w:val="en-US"/>
        </w:rPr>
        <w:t xml:space="preserve">2566 </w:t>
      </w:r>
      <w:r w:rsidRPr="008D4FFB">
        <w:rPr>
          <w:rFonts w:ascii="Angsana New" w:hAnsi="Angsana New"/>
          <w:sz w:val="30"/>
          <w:szCs w:val="30"/>
          <w:cs/>
          <w:lang w:val="en-US"/>
        </w:rPr>
        <w:t>มีดังต่อไปนี้</w:t>
      </w: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9958A2" w:rsidRPr="00EE2680" w14:paraId="042EB9CC" w14:textId="77777777" w:rsidTr="007246C0">
        <w:tc>
          <w:tcPr>
            <w:tcW w:w="3132" w:type="dxa"/>
            <w:shd w:val="clear" w:color="auto" w:fill="auto"/>
          </w:tcPr>
          <w:p w14:paraId="5D6490B4" w14:textId="77777777" w:rsidR="009958A2" w:rsidRPr="00494247" w:rsidRDefault="009958A2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761021A7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3E802D2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56C11591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654F5D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71A28E01" w14:textId="77777777" w:rsidR="009958A2" w:rsidRPr="00EE2680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958A2" w:rsidRPr="00EE2680" w14:paraId="08706EB7" w14:textId="77777777" w:rsidTr="007246C0">
        <w:tc>
          <w:tcPr>
            <w:tcW w:w="3132" w:type="dxa"/>
            <w:shd w:val="clear" w:color="auto" w:fill="auto"/>
          </w:tcPr>
          <w:p w14:paraId="0F9A7D49" w14:textId="77777777" w:rsidR="009958A2" w:rsidRPr="00EE2680" w:rsidRDefault="009958A2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4C51982" w14:textId="77777777" w:rsidR="009958A2" w:rsidRPr="00EE2680" w:rsidRDefault="009958A2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958A2" w:rsidRPr="00EE2680" w14:paraId="57BB0281" w14:textId="77777777" w:rsidTr="007246C0">
        <w:tc>
          <w:tcPr>
            <w:tcW w:w="3132" w:type="dxa"/>
            <w:shd w:val="clear" w:color="auto" w:fill="auto"/>
          </w:tcPr>
          <w:p w14:paraId="5C5417D4" w14:textId="77777777" w:rsidR="009958A2" w:rsidRPr="00EE2680" w:rsidRDefault="009958A2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30672" w14:textId="777F973A" w:rsidR="009958A2" w:rsidRPr="009958A2" w:rsidRDefault="009958A2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662AF" w:rsidRPr="000662A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1042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26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958A2" w:rsidRPr="00EE2680" w14:paraId="6BA47894" w14:textId="77777777" w:rsidTr="007246C0">
        <w:tc>
          <w:tcPr>
            <w:tcW w:w="3132" w:type="dxa"/>
            <w:shd w:val="clear" w:color="auto" w:fill="auto"/>
          </w:tcPr>
          <w:p w14:paraId="3C5BE674" w14:textId="77777777" w:rsidR="009958A2" w:rsidRPr="00EE2680" w:rsidRDefault="009958A2" w:rsidP="007246C0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D6F2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AD6BD7B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00109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9958A2" w:rsidRPr="00EE2680" w14:paraId="79A48524" w14:textId="77777777" w:rsidTr="007246C0">
        <w:tc>
          <w:tcPr>
            <w:tcW w:w="3132" w:type="dxa"/>
            <w:shd w:val="clear" w:color="auto" w:fill="auto"/>
          </w:tcPr>
          <w:p w14:paraId="1FB2BC74" w14:textId="77777777" w:rsidR="009958A2" w:rsidRPr="00EE2680" w:rsidRDefault="009958A2" w:rsidP="007246C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47D31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0C738C7B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10FB1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023DE4E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42A7C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FAE89D8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5EB2985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9958A2" w:rsidRPr="00EE2680" w14:paraId="4497DB14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794AE44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5DEE27AA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474911B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56EF854F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DA12FF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79EAB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2F04C1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19D612B1" w14:textId="77777777" w:rsidR="009958A2" w:rsidRPr="00EE2680" w:rsidRDefault="009958A2" w:rsidP="007246C0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58A2" w:rsidRPr="00EE2680" w14:paraId="738E0B4D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0BC72BF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88AD31E" w14:textId="6F90096C" w:rsidR="009958A2" w:rsidRPr="00EE2680" w:rsidRDefault="000867E6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D1F58B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1C5D8EC" w14:textId="2EB82742" w:rsidR="009958A2" w:rsidRPr="00EE2680" w:rsidRDefault="000867E6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7E6">
              <w:rPr>
                <w:rFonts w:ascii="Angsana New" w:hAnsi="Angsana New"/>
                <w:sz w:val="28"/>
                <w:szCs w:val="28"/>
                <w:lang w:val="en-US"/>
              </w:rPr>
              <w:t>77,954,249.71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1FA049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E550674" w14:textId="729EF7D7" w:rsidR="009958A2" w:rsidRPr="00EE2680" w:rsidRDefault="000867E6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7E6">
              <w:rPr>
                <w:rFonts w:ascii="Angsana New" w:hAnsi="Angsana New"/>
                <w:sz w:val="28"/>
                <w:szCs w:val="28"/>
                <w:lang w:val="en-US"/>
              </w:rPr>
              <w:t>77,954,249.71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E58C99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674F982E" w14:textId="698A0934" w:rsidR="009958A2" w:rsidRPr="00EE2680" w:rsidRDefault="000867E6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7E6">
              <w:rPr>
                <w:rFonts w:ascii="Angsana New" w:hAnsi="Angsana New"/>
                <w:sz w:val="28"/>
                <w:szCs w:val="28"/>
                <w:lang w:val="en-US"/>
              </w:rPr>
              <w:t>77,954,249.71</w:t>
            </w:r>
          </w:p>
        </w:tc>
      </w:tr>
      <w:tr w:rsidR="009958A2" w:rsidRPr="00EE2680" w14:paraId="638C1BF3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B548D13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5B4CE5E" w14:textId="03C665E8" w:rsidR="009958A2" w:rsidRPr="00EE2680" w:rsidRDefault="000867E6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45DDC64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FDCC5E9" w14:textId="4FB8A98D" w:rsidR="009958A2" w:rsidRPr="00EE2680" w:rsidRDefault="00E32801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2801">
              <w:rPr>
                <w:rFonts w:ascii="Angsana New" w:hAnsi="Angsana New"/>
                <w:sz w:val="28"/>
                <w:szCs w:val="28"/>
                <w:lang w:val="en-US"/>
              </w:rPr>
              <w:t>49,731,321.57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A176D3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86E2A" w14:textId="765C45B3" w:rsidR="009958A2" w:rsidRPr="00EE2680" w:rsidRDefault="00E32801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2801">
              <w:rPr>
                <w:rFonts w:ascii="Angsana New" w:hAnsi="Angsana New"/>
                <w:sz w:val="28"/>
                <w:szCs w:val="28"/>
                <w:lang w:val="en-US"/>
              </w:rPr>
              <w:t>49,731,321.57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874893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3F83168" w14:textId="6B57C964" w:rsidR="009958A2" w:rsidRPr="00EE2680" w:rsidRDefault="00E32801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2801">
              <w:rPr>
                <w:rFonts w:ascii="Angsana New" w:hAnsi="Angsana New"/>
                <w:sz w:val="28"/>
                <w:szCs w:val="28"/>
                <w:lang w:val="en-US"/>
              </w:rPr>
              <w:t>49,731,321.57</w:t>
            </w:r>
          </w:p>
        </w:tc>
      </w:tr>
      <w:tr w:rsidR="000A12DD" w:rsidRPr="00EE2680" w14:paraId="74531708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11929D3" w14:textId="77777777" w:rsidR="000A12DD" w:rsidRPr="00EE2680" w:rsidRDefault="000A12DD" w:rsidP="000A12D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D663063" w14:textId="6D401785" w:rsidR="000A12DD" w:rsidRPr="00EE2680" w:rsidRDefault="000867E6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45B0A4D" w14:textId="77777777" w:rsidR="000A12DD" w:rsidRPr="00EE2680" w:rsidRDefault="000A12DD" w:rsidP="000A12D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3A6F8A0" w14:textId="7E0DFE26" w:rsidR="000A12DD" w:rsidRPr="00EE2680" w:rsidRDefault="00E527DB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27DB">
              <w:rPr>
                <w:rFonts w:ascii="Angsana New" w:hAnsi="Angsana New"/>
                <w:sz w:val="28"/>
                <w:szCs w:val="28"/>
                <w:lang w:val="en-US"/>
              </w:rPr>
              <w:t>812,355.00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9CE4FF" w14:textId="77777777" w:rsidR="000A12DD" w:rsidRPr="00EE2680" w:rsidRDefault="000A12DD" w:rsidP="000A12D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909E06D" w14:textId="5986856A" w:rsidR="000A12DD" w:rsidRPr="00EE2680" w:rsidRDefault="00E527DB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27DB">
              <w:rPr>
                <w:rFonts w:ascii="Angsana New" w:hAnsi="Angsana New"/>
                <w:sz w:val="28"/>
                <w:szCs w:val="28"/>
                <w:lang w:val="en-US"/>
              </w:rPr>
              <w:t>812,355.00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F3B4FA" w14:textId="77777777" w:rsidR="000A12DD" w:rsidRPr="00EE2680" w:rsidRDefault="000A12DD" w:rsidP="000A12D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272AC91" w14:textId="4427D472" w:rsidR="000A12DD" w:rsidRPr="00EE2680" w:rsidRDefault="00E527DB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27DB">
              <w:rPr>
                <w:rFonts w:ascii="Angsana New" w:hAnsi="Angsana New"/>
                <w:sz w:val="28"/>
                <w:szCs w:val="28"/>
                <w:lang w:val="en-US"/>
              </w:rPr>
              <w:t>812,355.00</w:t>
            </w:r>
          </w:p>
        </w:tc>
      </w:tr>
      <w:tr w:rsidR="009958A2" w:rsidRPr="00EE2680" w14:paraId="00EA8990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8F8C537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AB2B1AA" w14:textId="4ED349E5" w:rsidR="009958A2" w:rsidRPr="00EE2680" w:rsidRDefault="000867E6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45682B4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5E0F2DC" w14:textId="40EBED7B" w:rsidR="009958A2" w:rsidRPr="00EE2680" w:rsidRDefault="005B6AF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6AFE">
              <w:rPr>
                <w:rFonts w:ascii="Angsana New" w:hAnsi="Angsana New"/>
                <w:sz w:val="28"/>
                <w:szCs w:val="28"/>
                <w:lang w:val="en-US"/>
              </w:rPr>
              <w:t>298,085.16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D18FA1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F7FE5AE" w14:textId="0AE35F7B" w:rsidR="009958A2" w:rsidRPr="00EE2680" w:rsidRDefault="005B6AF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6AFE">
              <w:rPr>
                <w:rFonts w:ascii="Angsana New" w:hAnsi="Angsana New"/>
                <w:sz w:val="28"/>
                <w:szCs w:val="28"/>
                <w:lang w:val="en-US"/>
              </w:rPr>
              <w:t>298,085.16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9B4E60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91AB6FB" w14:textId="7A4E4FD7" w:rsidR="009958A2" w:rsidRPr="00EE2680" w:rsidRDefault="005B6AF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6AFE">
              <w:rPr>
                <w:rFonts w:ascii="Angsana New" w:hAnsi="Angsana New"/>
                <w:sz w:val="28"/>
                <w:szCs w:val="28"/>
                <w:lang w:val="en-US"/>
              </w:rPr>
              <w:t>298,085.16</w:t>
            </w:r>
          </w:p>
        </w:tc>
      </w:tr>
      <w:tr w:rsidR="008F01C7" w:rsidRPr="00EE2680" w14:paraId="035680EC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6827202" w14:textId="72B259D2" w:rsidR="008F01C7" w:rsidRPr="00EE2680" w:rsidRDefault="008F01C7" w:rsidP="008F01C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hint="cs"/>
                <w:sz w:val="28"/>
                <w:szCs w:val="28"/>
                <w:cs/>
              </w:rPr>
              <w:t>เงินฝากติดภาระค้ำประกัน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C93DD" w14:textId="1AC6A458" w:rsidR="008F01C7" w:rsidRDefault="000867E6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BA156A9" w14:textId="77777777" w:rsidR="008F01C7" w:rsidRPr="00EE2680" w:rsidRDefault="008F01C7" w:rsidP="008F01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64EE9" w14:textId="19EFC137" w:rsidR="008F01C7" w:rsidRPr="000A12DD" w:rsidRDefault="007219EC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9EC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E1F5C" w14:textId="77777777" w:rsidR="008F01C7" w:rsidRPr="00EE2680" w:rsidRDefault="008F01C7" w:rsidP="008F01C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5B051" w14:textId="6D02C46E" w:rsidR="008F01C7" w:rsidRPr="000A12DD" w:rsidRDefault="007219EC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9EC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59C721" w14:textId="77777777" w:rsidR="008F01C7" w:rsidRPr="00EE2680" w:rsidRDefault="008F01C7" w:rsidP="008F01C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8FD33" w14:textId="105CF9D9" w:rsidR="008F01C7" w:rsidRPr="000A12DD" w:rsidRDefault="007219EC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9EC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</w:tr>
      <w:tr w:rsidR="009958A2" w:rsidRPr="00EE2680" w14:paraId="5095486C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0AC0CA3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DB351" w14:textId="59E9B52D" w:rsidR="009958A2" w:rsidRPr="00EE2680" w:rsidRDefault="007219EC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84F129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4775B" w14:textId="04DFA9DB" w:rsidR="009958A2" w:rsidRPr="00EE2680" w:rsidRDefault="0046537C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537C">
              <w:rPr>
                <w:rFonts w:ascii="Angsana New" w:hAnsi="Angsana New"/>
                <w:sz w:val="28"/>
                <w:szCs w:val="28"/>
                <w:lang w:val="en-US"/>
              </w:rPr>
              <w:t>129,3</w:t>
            </w:r>
            <w:r w:rsidR="00BC373D" w:rsidRPr="00BC373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6537C">
              <w:rPr>
                <w:rFonts w:ascii="Angsana New" w:hAnsi="Angsana New"/>
                <w:sz w:val="28"/>
                <w:szCs w:val="28"/>
                <w:lang w:val="en-US"/>
              </w:rPr>
              <w:t>6,011.44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03A025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38D39" w14:textId="46295347" w:rsidR="009958A2" w:rsidRPr="00EE2680" w:rsidRDefault="0046537C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537C">
              <w:rPr>
                <w:rFonts w:ascii="Angsana New" w:hAnsi="Angsana New"/>
                <w:sz w:val="28"/>
                <w:szCs w:val="28"/>
                <w:lang w:val="en-US"/>
              </w:rPr>
              <w:t>129,3</w:t>
            </w:r>
            <w:r w:rsidR="00BC373D" w:rsidRPr="00BC373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6537C">
              <w:rPr>
                <w:rFonts w:ascii="Angsana New" w:hAnsi="Angsana New"/>
                <w:sz w:val="28"/>
                <w:szCs w:val="28"/>
                <w:lang w:val="en-US"/>
              </w:rPr>
              <w:t>6,011.44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EDAABB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BBED9" w14:textId="76677BD6" w:rsidR="009958A2" w:rsidRPr="00EE2680" w:rsidRDefault="0046537C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537C">
              <w:rPr>
                <w:rFonts w:ascii="Angsana New" w:hAnsi="Angsana New"/>
                <w:sz w:val="28"/>
                <w:szCs w:val="28"/>
                <w:lang w:val="en-US"/>
              </w:rPr>
              <w:t>129,3</w:t>
            </w:r>
            <w:r w:rsidR="00BC373D" w:rsidRPr="00BC373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6537C">
              <w:rPr>
                <w:rFonts w:ascii="Angsana New" w:hAnsi="Angsana New"/>
                <w:sz w:val="28"/>
                <w:szCs w:val="28"/>
                <w:lang w:val="en-US"/>
              </w:rPr>
              <w:t>6,011.44</w:t>
            </w:r>
          </w:p>
        </w:tc>
      </w:tr>
      <w:tr w:rsidR="009958A2" w:rsidRPr="00EE2680" w14:paraId="54F0C069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A083CEA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915A323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4E207684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E6F8915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EAD062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6490CB3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792BB5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8EA230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B2A3C" w:rsidRPr="00EE2680" w14:paraId="63C07671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3126618" w14:textId="77777777" w:rsidR="006B2A3C" w:rsidRPr="00EE2680" w:rsidRDefault="006B2A3C" w:rsidP="006B2A3C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3E37A69" w14:textId="32E7DAF8" w:rsidR="006B2A3C" w:rsidRPr="00EE2680" w:rsidRDefault="00E35679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8DC0A3A" w14:textId="77777777" w:rsidR="006B2A3C" w:rsidRPr="006B2A3C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C81251F" w14:textId="55F4B71F" w:rsidR="006B2A3C" w:rsidRPr="00EE2680" w:rsidRDefault="0002314E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14E">
              <w:rPr>
                <w:rFonts w:ascii="Angsana New" w:hAnsi="Angsana New"/>
                <w:sz w:val="28"/>
                <w:szCs w:val="28"/>
                <w:lang w:val="en-US"/>
              </w:rPr>
              <w:t>134,525,879.92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9C5C5" w14:textId="77777777" w:rsidR="006B2A3C" w:rsidRPr="00EE2680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7A4D02F" w14:textId="6029512B" w:rsidR="006B2A3C" w:rsidRPr="00EE2680" w:rsidRDefault="0002314E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2314E">
              <w:rPr>
                <w:rFonts w:ascii="Angsana New" w:hAnsi="Angsana New"/>
                <w:sz w:val="28"/>
                <w:szCs w:val="28"/>
                <w:lang w:val="en-US"/>
              </w:rPr>
              <w:t>134,525,879.92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D38F10" w14:textId="77777777" w:rsidR="006B2A3C" w:rsidRPr="00EE2680" w:rsidRDefault="006B2A3C" w:rsidP="006B2A3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724398C" w14:textId="10D430EB" w:rsidR="006B2A3C" w:rsidRPr="00EE2680" w:rsidRDefault="0002314E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14E">
              <w:rPr>
                <w:rFonts w:ascii="Angsana New" w:hAnsi="Angsana New"/>
                <w:sz w:val="28"/>
                <w:szCs w:val="28"/>
                <w:lang w:val="en-US"/>
              </w:rPr>
              <w:t>134,525,879.92</w:t>
            </w:r>
          </w:p>
        </w:tc>
      </w:tr>
      <w:tr w:rsidR="006B2A3C" w:rsidRPr="00EE2680" w14:paraId="412F72C5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98CAAEF" w14:textId="77777777" w:rsidR="006B2A3C" w:rsidRPr="00EE2680" w:rsidRDefault="006B2A3C" w:rsidP="006B2A3C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4868384" w14:textId="03C81EA2" w:rsidR="006B2A3C" w:rsidRPr="00EE2680" w:rsidRDefault="00E35679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7703FFC" w14:textId="77777777" w:rsidR="006B2A3C" w:rsidRPr="006B2A3C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8538901" w14:textId="55B2C425" w:rsidR="006B2A3C" w:rsidRPr="00EE2680" w:rsidRDefault="0002314E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14E">
              <w:rPr>
                <w:rFonts w:ascii="Angsana New" w:hAnsi="Angsana New"/>
                <w:sz w:val="28"/>
                <w:szCs w:val="28"/>
                <w:lang w:val="en-US"/>
              </w:rPr>
              <w:t>31,122,298.21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BBB8C3" w14:textId="77777777" w:rsidR="006B2A3C" w:rsidRPr="00EE2680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7AC0307" w14:textId="4845377C" w:rsidR="006B2A3C" w:rsidRPr="00EE2680" w:rsidRDefault="0002314E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2314E">
              <w:rPr>
                <w:rFonts w:ascii="Angsana New" w:hAnsi="Angsana New"/>
                <w:sz w:val="28"/>
                <w:szCs w:val="28"/>
                <w:lang w:val="en-US"/>
              </w:rPr>
              <w:t>31,122,298.21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FD1CDB" w14:textId="77777777" w:rsidR="006B2A3C" w:rsidRPr="00EE2680" w:rsidRDefault="006B2A3C" w:rsidP="006B2A3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548B408" w14:textId="0AFF8E18" w:rsidR="006B2A3C" w:rsidRPr="00EE2680" w:rsidRDefault="0002314E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14E">
              <w:rPr>
                <w:rFonts w:ascii="Angsana New" w:hAnsi="Angsana New"/>
                <w:sz w:val="28"/>
                <w:szCs w:val="28"/>
                <w:lang w:val="en-US"/>
              </w:rPr>
              <w:t>31,122,298.21</w:t>
            </w:r>
          </w:p>
        </w:tc>
      </w:tr>
      <w:tr w:rsidR="000E5878" w:rsidRPr="00EE2680" w14:paraId="7DF80974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A099F31" w14:textId="72C5BD36" w:rsidR="000E5878" w:rsidRPr="00EE2680" w:rsidRDefault="000E5878" w:rsidP="000E5878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ยะยาว</w:t>
            </w: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E2CF3F7" w14:textId="2F4BEBB8" w:rsidR="000E5878" w:rsidRDefault="00E3567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D982A6A" w14:textId="77777777" w:rsidR="000E5878" w:rsidRPr="006B2A3C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19FFCB2" w14:textId="59240E33" w:rsidR="000E5878" w:rsidRPr="000E5878" w:rsidRDefault="00A82D5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50,800,000.00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AE30D9" w14:textId="77777777" w:rsidR="000E5878" w:rsidRPr="00EE2680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294DC29" w14:textId="0A7E04F8" w:rsidR="000E5878" w:rsidRPr="009356B2" w:rsidRDefault="00A82D5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50,800,000.00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CED6E1" w14:textId="77777777" w:rsidR="000E5878" w:rsidRPr="00EE2680" w:rsidRDefault="000E5878" w:rsidP="000E587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7116423D" w14:textId="1F915CE3" w:rsidR="000E5878" w:rsidRPr="009356B2" w:rsidRDefault="00A82D5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50,800,000.00</w:t>
            </w:r>
          </w:p>
        </w:tc>
      </w:tr>
      <w:tr w:rsidR="00FC35B6" w:rsidRPr="00EE2680" w14:paraId="62E7DFDD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CA92B7C" w14:textId="0B28340B" w:rsidR="00FC35B6" w:rsidRPr="00EE2680" w:rsidRDefault="00FC35B6" w:rsidP="000E5878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0F5FB87" w14:textId="0E9EB489" w:rsidR="00FC35B6" w:rsidRDefault="00E3567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7BF4ED3" w14:textId="77777777" w:rsidR="00FC35B6" w:rsidRPr="006B2A3C" w:rsidRDefault="00FC35B6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13FB3E4" w14:textId="40869DE7" w:rsidR="00FC35B6" w:rsidRPr="000E5878" w:rsidRDefault="00A82D5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2D59">
              <w:rPr>
                <w:rFonts w:ascii="Angsana New" w:hAnsi="Angsana New"/>
                <w:sz w:val="28"/>
                <w:szCs w:val="28"/>
                <w:lang w:val="en-US"/>
              </w:rPr>
              <w:t>2,662,193.68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E5175C" w14:textId="77777777" w:rsidR="00FC35B6" w:rsidRPr="00EE2680" w:rsidRDefault="00FC35B6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6BDDC9E" w14:textId="4B3DFEF4" w:rsidR="00FC35B6" w:rsidRPr="009356B2" w:rsidRDefault="00A82D5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2D59">
              <w:rPr>
                <w:rFonts w:ascii="Angsana New" w:hAnsi="Angsana New"/>
                <w:sz w:val="28"/>
                <w:szCs w:val="28"/>
                <w:lang w:val="en-US"/>
              </w:rPr>
              <w:t>2,662,193.68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C57C14" w14:textId="77777777" w:rsidR="00FC35B6" w:rsidRPr="00EE2680" w:rsidRDefault="00FC35B6" w:rsidP="000E587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F35ED92" w14:textId="1A5097F5" w:rsidR="00FC35B6" w:rsidRPr="009356B2" w:rsidRDefault="00A82D5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2D59">
              <w:rPr>
                <w:rFonts w:ascii="Angsana New" w:hAnsi="Angsana New"/>
                <w:sz w:val="28"/>
                <w:szCs w:val="28"/>
                <w:lang w:val="en-US"/>
              </w:rPr>
              <w:t>2,662,193.68</w:t>
            </w:r>
          </w:p>
        </w:tc>
      </w:tr>
      <w:tr w:rsidR="000E5878" w:rsidRPr="00EE2680" w14:paraId="4BF2A40B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452BD91" w14:textId="3BD3BD52" w:rsidR="000E5878" w:rsidRPr="00EE2680" w:rsidRDefault="00FC35B6" w:rsidP="00FC35B6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53F40E4" w14:textId="32C4F19E" w:rsidR="000E5878" w:rsidRPr="00EE2680" w:rsidRDefault="00A82D5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82D59">
              <w:rPr>
                <w:rFonts w:ascii="Angsana New" w:hAnsi="Angsana New"/>
                <w:sz w:val="28"/>
                <w:szCs w:val="28"/>
                <w:lang w:val="en-US"/>
              </w:rPr>
              <w:t>10,372,225.06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6A91CCE" w14:textId="77777777" w:rsidR="000E5878" w:rsidRPr="006B2A3C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0C2EA99" w14:textId="54B22C9B" w:rsidR="000E5878" w:rsidRPr="00EE2680" w:rsidRDefault="00E3567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AEA84D" w14:textId="77777777" w:rsidR="000E5878" w:rsidRPr="00EE2680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77B7F11" w14:textId="41DC26B6" w:rsidR="000E5878" w:rsidRPr="00EE2680" w:rsidRDefault="00A82D5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82D59">
              <w:rPr>
                <w:rFonts w:ascii="Angsana New" w:hAnsi="Angsana New"/>
                <w:sz w:val="28"/>
                <w:szCs w:val="28"/>
                <w:lang w:val="en-US"/>
              </w:rPr>
              <w:t>10,372,225.06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C6A676" w14:textId="77777777" w:rsidR="000E5878" w:rsidRPr="00EE2680" w:rsidRDefault="000E5878" w:rsidP="000E587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AECDD4C" w14:textId="2FA24338" w:rsidR="000E5878" w:rsidRPr="00EE2680" w:rsidRDefault="00A82D5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2D59">
              <w:rPr>
                <w:rFonts w:ascii="Angsana New" w:hAnsi="Angsana New"/>
                <w:sz w:val="28"/>
                <w:szCs w:val="28"/>
                <w:lang w:val="en-US"/>
              </w:rPr>
              <w:t>10,372,225.06</w:t>
            </w:r>
          </w:p>
        </w:tc>
      </w:tr>
      <w:tr w:rsidR="000E5878" w:rsidRPr="006217C0" w14:paraId="58D58BE6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E3DEE6E" w14:textId="77777777" w:rsidR="000E5878" w:rsidRPr="00EE2680" w:rsidRDefault="000E5878" w:rsidP="000E5878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0D34A" w14:textId="0EA0D6B2" w:rsidR="000E5878" w:rsidRPr="00EE2680" w:rsidRDefault="00A82D5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82D59">
              <w:rPr>
                <w:rFonts w:ascii="Angsana New" w:hAnsi="Angsana New"/>
                <w:sz w:val="28"/>
                <w:szCs w:val="28"/>
                <w:lang w:val="en-US"/>
              </w:rPr>
              <w:t>10,372,225.06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9E6BC35" w14:textId="77777777" w:rsidR="000E5878" w:rsidRPr="00EE2680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F46E6" w14:textId="4CD88A7D" w:rsidR="000E5878" w:rsidRPr="00EE2680" w:rsidRDefault="00A17B8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B89">
              <w:rPr>
                <w:rFonts w:ascii="Angsana New" w:hAnsi="Angsana New"/>
                <w:sz w:val="28"/>
                <w:szCs w:val="28"/>
                <w:lang w:val="en-US"/>
              </w:rPr>
              <w:t>219,110,371.81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DFB2F4" w14:textId="77777777" w:rsidR="000E5878" w:rsidRPr="00EE2680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12CD4" w14:textId="438E3011" w:rsidR="000E5878" w:rsidRPr="00EE2680" w:rsidRDefault="00A17B8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B89">
              <w:rPr>
                <w:rFonts w:ascii="Angsana New" w:hAnsi="Angsana New"/>
                <w:sz w:val="28"/>
                <w:szCs w:val="28"/>
                <w:lang w:val="en-US"/>
              </w:rPr>
              <w:t>229,482,596.87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81BA54" w14:textId="77777777" w:rsidR="000E5878" w:rsidRPr="00EE2680" w:rsidRDefault="000E5878" w:rsidP="000E587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5DEE9" w14:textId="031A598B" w:rsidR="000E5878" w:rsidRPr="006217C0" w:rsidRDefault="00A17B89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B89">
              <w:rPr>
                <w:rFonts w:ascii="Angsana New" w:hAnsi="Angsana New"/>
                <w:sz w:val="28"/>
                <w:szCs w:val="28"/>
                <w:lang w:val="en-US"/>
              </w:rPr>
              <w:t>229,482,596.87</w:t>
            </w:r>
          </w:p>
        </w:tc>
      </w:tr>
    </w:tbl>
    <w:p w14:paraId="74477998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C769CA8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2CA5FA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7FF7DD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4B37A0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C908B47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32658A" w14:textId="77777777" w:rsidR="00317E00" w:rsidRDefault="00317E00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E88EA1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6E3694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8A3DC8" w:rsidRPr="00EE2680" w14:paraId="23B67811" w14:textId="77777777" w:rsidTr="00EE2680">
        <w:tc>
          <w:tcPr>
            <w:tcW w:w="3132" w:type="dxa"/>
            <w:shd w:val="clear" w:color="auto" w:fill="auto"/>
          </w:tcPr>
          <w:p w14:paraId="79C4C6FF" w14:textId="77777777" w:rsidR="008A3DC8" w:rsidRPr="00494247" w:rsidRDefault="008A3DC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0D130AFE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E996A8C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4E994025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3EA9A0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46FE4554" w14:textId="77777777" w:rsidR="008A3DC8" w:rsidRPr="00EE2680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E31A9" w:rsidRPr="00EE2680" w14:paraId="7DA4E00E" w14:textId="77777777" w:rsidTr="00EE2680">
        <w:tc>
          <w:tcPr>
            <w:tcW w:w="3132" w:type="dxa"/>
            <w:shd w:val="clear" w:color="auto" w:fill="auto"/>
          </w:tcPr>
          <w:p w14:paraId="3885BF39" w14:textId="77777777" w:rsidR="009E31A9" w:rsidRPr="00EE2680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5CB553" w14:textId="0CB3EE4F" w:rsidR="009E31A9" w:rsidRPr="00EE2680" w:rsidRDefault="009E31A9" w:rsidP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A3DC8" w:rsidRPr="00EE2680" w14:paraId="66D7013B" w14:textId="77777777" w:rsidTr="00EE2680">
        <w:tc>
          <w:tcPr>
            <w:tcW w:w="3132" w:type="dxa"/>
            <w:shd w:val="clear" w:color="auto" w:fill="auto"/>
          </w:tcPr>
          <w:p w14:paraId="2A28E1C5" w14:textId="77777777" w:rsidR="008A3DC8" w:rsidRPr="00EE2680" w:rsidRDefault="008A3DC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A01E1" w14:textId="40CCE734" w:rsidR="008A3DC8" w:rsidRPr="00EE2680" w:rsidRDefault="008A3DC8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 w:rsidRPr="00EE2680">
              <w:rPr>
                <w:rFonts w:ascii="Angsana New" w:hAnsi="Angsana New"/>
                <w:sz w:val="30"/>
                <w:szCs w:val="30"/>
              </w:rPr>
              <w:t>3</w:t>
            </w:r>
            <w:r w:rsidR="009E71E8" w:rsidRPr="00EE26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71E8" w:rsidRPr="00EE26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 w:rsidRPr="00EE2680">
              <w:rPr>
                <w:rFonts w:ascii="Angsana New" w:hAnsi="Angsana New"/>
                <w:sz w:val="30"/>
                <w:szCs w:val="30"/>
              </w:rPr>
              <w:t>256</w:t>
            </w:r>
            <w:r w:rsidR="00726312" w:rsidRPr="00EE26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DC8" w:rsidRPr="00EE2680" w14:paraId="343A4570" w14:textId="77777777" w:rsidTr="00EE2680">
        <w:tc>
          <w:tcPr>
            <w:tcW w:w="3132" w:type="dxa"/>
            <w:shd w:val="clear" w:color="auto" w:fill="auto"/>
          </w:tcPr>
          <w:p w14:paraId="72BB7B3B" w14:textId="77777777" w:rsidR="008A3DC8" w:rsidRPr="00EE2680" w:rsidRDefault="008A3DC8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605CB" w14:textId="365D7903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DD9251E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1F113" w14:textId="72A7020C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DC8" w:rsidRPr="00EE2680" w14:paraId="4E413D20" w14:textId="77777777" w:rsidTr="00EE2680">
        <w:tc>
          <w:tcPr>
            <w:tcW w:w="3132" w:type="dxa"/>
            <w:shd w:val="clear" w:color="auto" w:fill="auto"/>
          </w:tcPr>
          <w:p w14:paraId="0B4DBC09" w14:textId="585794A7" w:rsidR="008A3DC8" w:rsidRPr="00EE2680" w:rsidRDefault="000E1DF0" w:rsidP="000E1DF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3688E" w14:textId="2B07BC29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0F3EEDC6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84C4" w14:textId="1D745D31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 w:rsidRPr="00EE2680">
              <w:rPr>
                <w:rFonts w:hint="cs"/>
                <w:sz w:val="28"/>
                <w:szCs w:val="28"/>
                <w:cs/>
              </w:rPr>
              <w:t xml:space="preserve">            </w:t>
            </w:r>
            <w:r w:rsidRPr="00EE2680"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5D64A1E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61E91" w14:textId="3B5CCB76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F2F66F4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88DAD61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A3DC8" w:rsidRPr="00EE2680" w14:paraId="4352F895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A86A3DE" w14:textId="32CA872B" w:rsidR="008A3DC8" w:rsidRPr="00EE2680" w:rsidRDefault="000E1DF0" w:rsidP="000E26C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5A494EBE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95EB9B9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5207BADC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985CCC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AD8A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0A6026" w14:textId="77777777" w:rsidR="008A3DC8" w:rsidRPr="00EE2680" w:rsidRDefault="008A3DC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317638D" w14:textId="77777777" w:rsidR="008A3DC8" w:rsidRPr="00EE2680" w:rsidRDefault="008A3DC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1FF" w:rsidRPr="00EE2680" w14:paraId="67CFCD1E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117363B" w14:textId="2B295992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8867EC" w14:textId="5EA3D9E7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607B78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1198EDE" w14:textId="042855AE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78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329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279</w:t>
            </w:r>
            <w:r w:rsidR="006F1310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A8AA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9F6F93E" w14:textId="1C064483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78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329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279</w:t>
            </w:r>
            <w:r w:rsidR="006F1310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4C87F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4C651D" w14:textId="1DED13C6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78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329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279</w:t>
            </w:r>
            <w:r w:rsidR="006F1310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8C0F4C" w:rsidRPr="00EE2680" w14:paraId="2C5CCB32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1F61643" w14:textId="7FDD0CCB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8C0C5C8" w14:textId="4EEB59A5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706166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55546E" w14:textId="77839FCC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50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079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077</w:t>
            </w:r>
            <w:r w:rsidR="00CA145D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94D9A7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D6E9F66" w14:textId="0D0FF367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50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079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077</w:t>
            </w:r>
            <w:r w:rsidR="00CA145D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E6140D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09C0445" w14:textId="1449A91E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50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079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077</w:t>
            </w:r>
            <w:r w:rsidR="00CA145D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B04F81" w:rsidRPr="00EE2680" w14:paraId="4883421D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E0479B4" w14:textId="7E74ED9A" w:rsidR="00B04F81" w:rsidRPr="00EE2680" w:rsidRDefault="00B04F81" w:rsidP="00B04F8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CBDD352" w14:textId="497B40E7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60BE0A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F6769E2" w14:textId="7BABC651" w:rsidR="00B04F81" w:rsidRPr="00EE2680" w:rsidRDefault="00BC373D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B04F81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B04F81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5604A6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7FD56C2" w14:textId="2476E8FC" w:rsidR="00B04F81" w:rsidRPr="00EE2680" w:rsidRDefault="00BC373D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B04F81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B04F81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F60D17" w14:textId="77777777" w:rsidR="00B04F81" w:rsidRPr="00EE2680" w:rsidRDefault="00B04F81" w:rsidP="00B04F8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6612989" w14:textId="11472626" w:rsidR="00B04F81" w:rsidRPr="00EE2680" w:rsidRDefault="00BC373D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B04F81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B04F81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B04F81" w:rsidRPr="00EE2680" w14:paraId="54504987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DC81955" w14:textId="230FF3E4" w:rsidR="00B04F81" w:rsidRPr="00EE2680" w:rsidRDefault="00B04F81" w:rsidP="00B04F8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1080BA2F" w14:textId="2A4C3064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734A8F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3000D3E" w14:textId="7140E10E" w:rsidR="00B04F81" w:rsidRPr="00EE2680" w:rsidRDefault="00BC373D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D92D04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862</w:t>
            </w:r>
            <w:r w:rsidR="00D92D04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8CD54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0B9E621" w14:textId="79D9D3DD" w:rsidR="00B04F81" w:rsidRPr="00EE2680" w:rsidRDefault="00BC373D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D92D04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862</w:t>
            </w:r>
            <w:r w:rsidR="00D92D04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E7F4B" w14:textId="77777777" w:rsidR="00B04F81" w:rsidRPr="00EE2680" w:rsidRDefault="00B04F81" w:rsidP="00B04F8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5262B19" w14:textId="4D70B405" w:rsidR="00B04F81" w:rsidRPr="00EE2680" w:rsidRDefault="00BC373D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D92D04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862</w:t>
            </w:r>
            <w:r w:rsidR="00D92D04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182743" w:rsidRPr="00EE2680" w14:paraId="641DD079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8F17118" w14:textId="4660C09E" w:rsidR="00182743" w:rsidRPr="00EE2680" w:rsidRDefault="00182743" w:rsidP="00182743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hint="cs"/>
                <w:sz w:val="28"/>
                <w:szCs w:val="28"/>
                <w:cs/>
              </w:rPr>
              <w:t>เงินฝากติดภาระค้ำประกัน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C912A" w14:textId="08CA41D9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8A9E43B" w14:textId="77777777" w:rsidR="00182743" w:rsidRPr="00EE2680" w:rsidRDefault="00182743" w:rsidP="001827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57B88" w14:textId="524CCA25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80F0EA" w14:textId="77777777" w:rsidR="00182743" w:rsidRPr="00EE2680" w:rsidRDefault="00182743" w:rsidP="0018274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7190E" w14:textId="66F3BCA3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78CB9C" w14:textId="77777777" w:rsidR="00182743" w:rsidRPr="00EE2680" w:rsidRDefault="00182743" w:rsidP="0018274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7E8E1" w14:textId="2F98B932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</w:tr>
      <w:tr w:rsidR="00AC6A39" w:rsidRPr="00EE2680" w14:paraId="6AC15DDE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9C37C74" w14:textId="2FA5CEAA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A3433" w14:textId="25EC82BE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015BFF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32CCF" w14:textId="4439102A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130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528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209</w:t>
            </w:r>
            <w:r w:rsidR="002D730E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B060B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3D625" w14:textId="6CA474C8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130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528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209</w:t>
            </w:r>
            <w:r w:rsidR="002D730E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AB36D7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39113" w14:textId="1CEFBA96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130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528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209</w:t>
            </w:r>
            <w:r w:rsidR="002D730E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0B31FF" w:rsidRPr="00EE2680" w14:paraId="63330894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F4EA68B" w14:textId="4514D48F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757F61E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489ABA5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08AD578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2C589A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4FD706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DB2C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FFCE03B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D1B49" w:rsidRPr="00EE2680" w14:paraId="6B3B9461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288BD8A" w14:textId="3780C008" w:rsidR="001D1B49" w:rsidRPr="00EE2680" w:rsidRDefault="001D1B49" w:rsidP="001D1B4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2DC0956" w14:textId="33A1B572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5EF68A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C250537" w14:textId="754D50F9" w:rsidR="001D1B49" w:rsidRPr="00EE2680" w:rsidRDefault="00BC373D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45FD33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F0F6EC8" w14:textId="69E5A103" w:rsidR="001D1B49" w:rsidRPr="00EE2680" w:rsidRDefault="00BC373D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9E604" w14:textId="77777777" w:rsidR="001D1B49" w:rsidRPr="00EE2680" w:rsidRDefault="001D1B49" w:rsidP="001D1B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9A0EEF" w14:textId="428F0C46" w:rsidR="001D1B49" w:rsidRPr="00EE2680" w:rsidRDefault="00BC373D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8C0F4C" w:rsidRPr="00EE2680" w14:paraId="4F0EFF14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73001E69" w14:textId="35CA4F8D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69B8B7E" w14:textId="2F45C318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8434998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86B50D7" w14:textId="2BA80DF4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56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662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520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09356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370F5" w14:textId="5D7C75CD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56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662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520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216974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CD76A1F" w14:textId="09B6C770" w:rsidR="000B31FF" w:rsidRPr="00EE2680" w:rsidRDefault="00BC373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56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662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520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1D1B49" w:rsidRPr="00EE2680" w14:paraId="3593F5C9" w14:textId="4685D960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80A2421" w14:textId="27328E4E" w:rsidR="001D1B49" w:rsidRPr="00EE2680" w:rsidRDefault="001D1B49" w:rsidP="001D1B4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818C0A9" w14:textId="165AF601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A3CF7C" w14:textId="75C996AD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F5BBBD0" w14:textId="44C9ECBC" w:rsidR="001D1B49" w:rsidRPr="00EE2680" w:rsidRDefault="00BC373D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40E664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DD35D46" w14:textId="326D8876" w:rsidR="001D1B49" w:rsidRPr="00EE2680" w:rsidRDefault="00BC373D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E2332" w14:textId="77777777" w:rsidR="001D1B49" w:rsidRPr="00EE2680" w:rsidRDefault="001D1B49" w:rsidP="001D1B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388E3B3" w14:textId="148C6749" w:rsidR="001D1B49" w:rsidRPr="00EE2680" w:rsidRDefault="00BC373D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1D1B49" w:rsidRPr="00EE2680" w14:paraId="6515B81D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8436D27" w14:textId="72D5130D" w:rsidR="001D1B49" w:rsidRPr="00EE2680" w:rsidRDefault="001D1B49" w:rsidP="001D1B49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9F598D"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F598D"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0009FB"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5A12" w14:textId="62AC44C0" w:rsidR="001D1B49" w:rsidRPr="00EE2680" w:rsidRDefault="00BC373D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EF2368" w14:textId="77777777" w:rsidR="001D1B49" w:rsidRPr="00EE2680" w:rsidRDefault="001D1B49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E0F78" w14:textId="5177A487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3B66" w14:textId="77777777" w:rsidR="001D1B49" w:rsidRPr="00EE2680" w:rsidRDefault="001D1B49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77280" w14:textId="0EBE2694" w:rsidR="001D1B49" w:rsidRPr="00EE2680" w:rsidRDefault="00BC373D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0660E" w14:textId="77777777" w:rsidR="001D1B49" w:rsidRPr="00EE2680" w:rsidRDefault="001D1B49" w:rsidP="0071589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7DA7D" w14:textId="71934570" w:rsidR="001D1B49" w:rsidRPr="00EE2680" w:rsidRDefault="00BC373D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8C0F4C" w:rsidRPr="00494247" w14:paraId="6C8DF688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90B9656" w14:textId="7EE46061" w:rsidR="001311F5" w:rsidRPr="00EE268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334B7" w14:textId="3F2F3503" w:rsidR="001311F5" w:rsidRPr="00EE268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5A114C" w14:textId="77777777" w:rsidR="001311F5" w:rsidRPr="00EE268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648A7" w14:textId="67372F62" w:rsidR="001311F5" w:rsidRPr="00EE268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304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784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390</w:t>
            </w:r>
            <w:r w:rsidR="00014963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2E29C6" w14:textId="77777777" w:rsidR="001311F5" w:rsidRPr="00EE268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57B7A" w14:textId="22AF7B92" w:rsidR="001311F5" w:rsidRPr="00EE268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305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413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301</w:t>
            </w:r>
            <w:r w:rsidR="00014963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5EDC66" w14:textId="77777777" w:rsidR="001311F5" w:rsidRPr="00EE268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103E" w14:textId="2824E648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305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413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301</w:t>
            </w:r>
            <w:r w:rsidR="00014963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14:paraId="68121DA6" w14:textId="77777777" w:rsidR="0094265E" w:rsidRDefault="009426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A7E39D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C3A64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8779E2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EE055E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FAD8474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67B27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530775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48B950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AD4BE8F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EBE46E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1D2AE6C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7B77E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536531F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68AC3C4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2578A0E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1A3E240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A47BCC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65392B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F49AE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1BF439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57F44D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B29480A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778A0F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21285E" w:rsidRPr="009E31A9" w14:paraId="5091BA59" w14:textId="77777777" w:rsidTr="003928C9">
        <w:trPr>
          <w:tblHeader/>
        </w:trPr>
        <w:tc>
          <w:tcPr>
            <w:tcW w:w="3132" w:type="dxa"/>
            <w:shd w:val="clear" w:color="auto" w:fill="auto"/>
          </w:tcPr>
          <w:p w14:paraId="10E702E7" w14:textId="77777777" w:rsidR="0021285E" w:rsidRPr="00494247" w:rsidRDefault="0021285E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shd w:val="clear" w:color="auto" w:fill="auto"/>
          </w:tcPr>
          <w:p w14:paraId="0967075A" w14:textId="77777777" w:rsidR="0021285E" w:rsidRPr="009E31A9" w:rsidRDefault="0021285E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71E8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21285E" w:rsidRPr="00494247" w14:paraId="743CD13A" w14:textId="77777777" w:rsidTr="003928C9">
        <w:trPr>
          <w:tblHeader/>
        </w:trPr>
        <w:tc>
          <w:tcPr>
            <w:tcW w:w="3132" w:type="dxa"/>
            <w:shd w:val="clear" w:color="auto" w:fill="auto"/>
          </w:tcPr>
          <w:p w14:paraId="01A6BA15" w14:textId="77777777" w:rsidR="0021285E" w:rsidRPr="00494247" w:rsidRDefault="0021285E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43D719F" w14:textId="77777777" w:rsidR="0021285E" w:rsidRPr="00494247" w:rsidRDefault="0021285E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21285E" w:rsidRPr="00494247" w14:paraId="3ABECAC4" w14:textId="77777777" w:rsidTr="003928C9">
        <w:trPr>
          <w:tblHeader/>
        </w:trPr>
        <w:tc>
          <w:tcPr>
            <w:tcW w:w="3132" w:type="dxa"/>
            <w:shd w:val="clear" w:color="auto" w:fill="auto"/>
          </w:tcPr>
          <w:p w14:paraId="5C339C2C" w14:textId="77777777" w:rsidR="0021285E" w:rsidRPr="00494247" w:rsidRDefault="0021285E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B38CC" w14:textId="1D51AAF9" w:rsidR="0021285E" w:rsidRPr="0021285E" w:rsidRDefault="0021285E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573B2" w:rsidRPr="005573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4663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285E" w:rsidRPr="00494247" w14:paraId="76647953" w14:textId="77777777" w:rsidTr="003928C9">
        <w:trPr>
          <w:tblHeader/>
        </w:trPr>
        <w:tc>
          <w:tcPr>
            <w:tcW w:w="3132" w:type="dxa"/>
            <w:shd w:val="clear" w:color="auto" w:fill="auto"/>
          </w:tcPr>
          <w:p w14:paraId="4475A72E" w14:textId="77777777" w:rsidR="0021285E" w:rsidRPr="00494247" w:rsidRDefault="0021285E" w:rsidP="007246C0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B71B7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66669CD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59BBC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21285E" w:rsidRPr="00165280" w14:paraId="0786C86E" w14:textId="77777777" w:rsidTr="003928C9">
        <w:trPr>
          <w:tblHeader/>
        </w:trPr>
        <w:tc>
          <w:tcPr>
            <w:tcW w:w="3132" w:type="dxa"/>
            <w:shd w:val="clear" w:color="auto" w:fill="auto"/>
          </w:tcPr>
          <w:p w14:paraId="078F5313" w14:textId="77777777" w:rsidR="0021285E" w:rsidRPr="00494247" w:rsidRDefault="0021285E" w:rsidP="007246C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2C55D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E0A42DF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446CC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10CB53D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19052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E5A653D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6CEAD1FD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21285E" w:rsidRPr="00494247" w14:paraId="6028315C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8C3DEA1" w14:textId="77777777" w:rsidR="0021285E" w:rsidRPr="000D1AF3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6D40A8F1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49E1950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203E0455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38E46F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0289A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427137" w14:textId="77777777" w:rsidR="0021285E" w:rsidRPr="00494247" w:rsidRDefault="0021285E" w:rsidP="007246C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65FE1994" w14:textId="77777777" w:rsidR="0021285E" w:rsidRPr="00494247" w:rsidRDefault="0021285E" w:rsidP="007246C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BD0" w:rsidRPr="006217C0" w14:paraId="3A9BF1A7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0FA7429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347054A" w14:textId="5C5F7E4C" w:rsidR="00B25BD0" w:rsidRPr="006217C0" w:rsidRDefault="003F25DA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6A2AACB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97F1AF4" w14:textId="4B73B486" w:rsidR="00B25BD0" w:rsidRPr="006217C0" w:rsidRDefault="003F25DA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25DA">
              <w:rPr>
                <w:rFonts w:ascii="Angsana New" w:hAnsi="Angsana New"/>
                <w:sz w:val="28"/>
                <w:szCs w:val="28"/>
                <w:lang w:val="en-US"/>
              </w:rPr>
              <w:t>73,512,843.66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39E5C4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4309C51" w14:textId="7520B5A3" w:rsidR="00B25BD0" w:rsidRPr="006217C0" w:rsidRDefault="003F25DA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25DA">
              <w:rPr>
                <w:rFonts w:ascii="Angsana New" w:hAnsi="Angsana New"/>
                <w:sz w:val="28"/>
                <w:szCs w:val="28"/>
                <w:lang w:val="en-US"/>
              </w:rPr>
              <w:t>73,512,843.66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E9C30A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DEC3AE4" w14:textId="6AF53783" w:rsidR="00B25BD0" w:rsidRPr="006217C0" w:rsidRDefault="003F25DA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25DA">
              <w:rPr>
                <w:rFonts w:ascii="Angsana New" w:hAnsi="Angsana New"/>
                <w:sz w:val="28"/>
                <w:szCs w:val="28"/>
                <w:lang w:val="en-US"/>
              </w:rPr>
              <w:t>73,512,843.66</w:t>
            </w:r>
          </w:p>
        </w:tc>
      </w:tr>
      <w:tr w:rsidR="00B25BD0" w:rsidRPr="006217C0" w14:paraId="543F5B51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B926FAF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BD34227" w14:textId="3BDDBA22" w:rsidR="00B25BD0" w:rsidRPr="006217C0" w:rsidRDefault="000B2DC2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9D80C6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F620505" w14:textId="5813CFF5" w:rsidR="00B25BD0" w:rsidRPr="006217C0" w:rsidRDefault="000B2DC2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DC2">
              <w:rPr>
                <w:rFonts w:ascii="Angsana New" w:hAnsi="Angsana New"/>
                <w:sz w:val="28"/>
                <w:szCs w:val="28"/>
                <w:lang w:val="en-US"/>
              </w:rPr>
              <w:t>48,686,262.70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676988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4862A5" w14:textId="067F8922" w:rsidR="00B25BD0" w:rsidRPr="006217C0" w:rsidRDefault="000B2DC2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B2DC2">
              <w:rPr>
                <w:rFonts w:ascii="Angsana New" w:hAnsi="Angsana New"/>
                <w:sz w:val="28"/>
                <w:szCs w:val="28"/>
                <w:lang w:val="en-US"/>
              </w:rPr>
              <w:t>48,686,262.70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FD1E6C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084DDD8" w14:textId="606C7552" w:rsidR="00B25BD0" w:rsidRPr="006217C0" w:rsidRDefault="000B2DC2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DC2">
              <w:rPr>
                <w:rFonts w:ascii="Angsana New" w:hAnsi="Angsana New"/>
                <w:sz w:val="28"/>
                <w:szCs w:val="28"/>
                <w:lang w:val="en-US"/>
              </w:rPr>
              <w:t>48,686,262.70</w:t>
            </w:r>
          </w:p>
        </w:tc>
      </w:tr>
      <w:tr w:rsidR="00B25BD0" w:rsidRPr="006217C0" w14:paraId="6AA4AE1F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D9F26F1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DA5B055" w14:textId="443A810B" w:rsidR="00B25BD0" w:rsidRPr="006217C0" w:rsidRDefault="000B2DC2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6AA357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E092131" w14:textId="18418AB5" w:rsidR="00B25BD0" w:rsidRPr="006217C0" w:rsidRDefault="00A6445E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445E">
              <w:rPr>
                <w:rFonts w:ascii="Angsana New" w:hAnsi="Angsana New"/>
                <w:sz w:val="28"/>
                <w:szCs w:val="28"/>
                <w:lang w:val="en-US"/>
              </w:rPr>
              <w:t>697,605.00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4B0D73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D4FB48A" w14:textId="0010F9C3" w:rsidR="00B25BD0" w:rsidRPr="006217C0" w:rsidRDefault="00A6445E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445E">
              <w:rPr>
                <w:rFonts w:ascii="Angsana New" w:hAnsi="Angsana New"/>
                <w:sz w:val="28"/>
                <w:szCs w:val="28"/>
                <w:lang w:val="en-US"/>
              </w:rPr>
              <w:t>697,605.00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CE0214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B327AFA" w14:textId="475359B2" w:rsidR="00B25BD0" w:rsidRPr="006217C0" w:rsidRDefault="00A6445E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445E">
              <w:rPr>
                <w:rFonts w:ascii="Angsana New" w:hAnsi="Angsana New"/>
                <w:sz w:val="28"/>
                <w:szCs w:val="28"/>
                <w:lang w:val="en-US"/>
              </w:rPr>
              <w:t>697,605.00</w:t>
            </w:r>
          </w:p>
        </w:tc>
      </w:tr>
      <w:tr w:rsidR="00B25BD0" w:rsidRPr="006217C0" w14:paraId="05B274DE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AB8CB47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B51D7" w14:textId="137562E8" w:rsidR="00B25BD0" w:rsidRPr="006217C0" w:rsidRDefault="000B2DC2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05F5FEE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FD120" w14:textId="071503A3" w:rsidR="00B25BD0" w:rsidRPr="006217C0" w:rsidRDefault="00A6445E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445E">
              <w:rPr>
                <w:rFonts w:ascii="Angsana New" w:hAnsi="Angsana New"/>
                <w:sz w:val="28"/>
                <w:szCs w:val="28"/>
                <w:lang w:val="en-US"/>
              </w:rPr>
              <w:t>297,065.35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36A426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420C5" w14:textId="7CE5AA30" w:rsidR="00B25BD0" w:rsidRPr="006217C0" w:rsidRDefault="00A6445E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445E">
              <w:rPr>
                <w:rFonts w:ascii="Angsana New" w:hAnsi="Angsana New"/>
                <w:sz w:val="28"/>
                <w:szCs w:val="28"/>
                <w:lang w:val="en-US"/>
              </w:rPr>
              <w:t>297,065.35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A9ECAD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6AC9" w14:textId="570488E9" w:rsidR="00B25BD0" w:rsidRPr="006217C0" w:rsidRDefault="00A6445E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445E">
              <w:rPr>
                <w:rFonts w:ascii="Angsana New" w:hAnsi="Angsana New"/>
                <w:sz w:val="28"/>
                <w:szCs w:val="28"/>
                <w:lang w:val="en-US"/>
              </w:rPr>
              <w:t>297,065.35</w:t>
            </w:r>
          </w:p>
        </w:tc>
      </w:tr>
      <w:tr w:rsidR="0021285E" w:rsidRPr="006217C0" w14:paraId="1B317D67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A3A25F1" w14:textId="77777777" w:rsidR="0021285E" w:rsidRPr="000E1DF0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E585C" w14:textId="196024F1" w:rsidR="0021285E" w:rsidRPr="006217C0" w:rsidRDefault="000B2DC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2071AC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5D2C9" w14:textId="00A5879E" w:rsidR="0021285E" w:rsidRPr="006217C0" w:rsidRDefault="00A644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445E">
              <w:rPr>
                <w:rFonts w:ascii="Angsana New" w:hAnsi="Angsana New"/>
                <w:sz w:val="28"/>
                <w:szCs w:val="28"/>
                <w:lang w:val="en-US"/>
              </w:rPr>
              <w:t>123,193,776.71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645A3C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69B51" w14:textId="571DCF4A" w:rsidR="0021285E" w:rsidRPr="006217C0" w:rsidRDefault="00A644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445E">
              <w:rPr>
                <w:rFonts w:ascii="Angsana New" w:hAnsi="Angsana New"/>
                <w:sz w:val="28"/>
                <w:szCs w:val="28"/>
                <w:lang w:val="en-US"/>
              </w:rPr>
              <w:t>123,193,776.71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E16572" w14:textId="77777777" w:rsidR="0021285E" w:rsidRPr="006217C0" w:rsidRDefault="0021285E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D72FF" w14:textId="0F3E2929" w:rsidR="0021285E" w:rsidRPr="006217C0" w:rsidRDefault="00A644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445E">
              <w:rPr>
                <w:rFonts w:ascii="Angsana New" w:hAnsi="Angsana New"/>
                <w:sz w:val="28"/>
                <w:szCs w:val="28"/>
                <w:lang w:val="en-US"/>
              </w:rPr>
              <w:t>123,193,776.71</w:t>
            </w:r>
          </w:p>
        </w:tc>
      </w:tr>
      <w:tr w:rsidR="0021285E" w:rsidRPr="006217C0" w14:paraId="1539B8CA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4A486F3" w14:textId="77777777" w:rsidR="0021285E" w:rsidRPr="000E1DF0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6D9EA66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10227E4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AC131B1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9C214E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0B66430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2E376B" w14:textId="77777777" w:rsidR="0021285E" w:rsidRPr="006217C0" w:rsidRDefault="0021285E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810BD44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41ED" w:rsidRPr="006217C0" w14:paraId="02776F17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272E41D" w14:textId="77777777" w:rsidR="00BB41ED" w:rsidRPr="000E26C5" w:rsidRDefault="00BB41ED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CA6185B" w14:textId="38F52721" w:rsidR="00BB41ED" w:rsidRPr="006217C0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B014382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A87B429" w14:textId="2D150E44" w:rsidR="00BB41ED" w:rsidRPr="006217C0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64E">
              <w:rPr>
                <w:rFonts w:ascii="Angsana New" w:hAnsi="Angsana New"/>
                <w:sz w:val="28"/>
                <w:szCs w:val="28"/>
                <w:lang w:val="en-US"/>
              </w:rPr>
              <w:t>134,525,879.92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174BE2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FC6DF6A" w14:textId="0511ABDD" w:rsidR="00BB41ED" w:rsidRPr="006217C0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064E">
              <w:rPr>
                <w:rFonts w:ascii="Angsana New" w:hAnsi="Angsana New"/>
                <w:sz w:val="28"/>
                <w:szCs w:val="28"/>
                <w:lang w:val="en-US"/>
              </w:rPr>
              <w:t>134,525,879.92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75B5D4" w14:textId="77777777" w:rsidR="00BB41ED" w:rsidRPr="006217C0" w:rsidRDefault="00BB41ED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DCD926E" w14:textId="228DE775" w:rsidR="00BB41ED" w:rsidRPr="006217C0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64E">
              <w:rPr>
                <w:rFonts w:ascii="Angsana New" w:hAnsi="Angsana New"/>
                <w:sz w:val="28"/>
                <w:szCs w:val="28"/>
                <w:lang w:val="en-US"/>
              </w:rPr>
              <w:t>134,525,879.92</w:t>
            </w:r>
          </w:p>
        </w:tc>
      </w:tr>
      <w:tr w:rsidR="00BB41ED" w:rsidRPr="006217C0" w14:paraId="138583DE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AED72D6" w14:textId="77777777" w:rsidR="00BB41ED" w:rsidRPr="000E26C5" w:rsidRDefault="00BB41ED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25B5F66" w14:textId="54804C94" w:rsidR="00BB41ED" w:rsidRPr="006217C0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667ACDD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25F67D7" w14:textId="50F14ABE" w:rsidR="00BB41ED" w:rsidRPr="006217C0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64E">
              <w:rPr>
                <w:rFonts w:ascii="Angsana New" w:hAnsi="Angsana New"/>
                <w:sz w:val="28"/>
                <w:szCs w:val="28"/>
                <w:lang w:val="en-US"/>
              </w:rPr>
              <w:t>28,650,480.76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1F5681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A4683EE" w14:textId="0E27DC2D" w:rsidR="00BB41ED" w:rsidRPr="006217C0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064E">
              <w:rPr>
                <w:rFonts w:ascii="Angsana New" w:hAnsi="Angsana New"/>
                <w:sz w:val="28"/>
                <w:szCs w:val="28"/>
                <w:lang w:val="en-US"/>
              </w:rPr>
              <w:t>28,650,480.76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401F0B" w14:textId="77777777" w:rsidR="00BB41ED" w:rsidRPr="006217C0" w:rsidRDefault="00BB41ED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CF3E42D" w14:textId="4CC8F588" w:rsidR="00BB41ED" w:rsidRPr="006217C0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64E">
              <w:rPr>
                <w:rFonts w:ascii="Angsana New" w:hAnsi="Angsana New"/>
                <w:sz w:val="28"/>
                <w:szCs w:val="28"/>
                <w:lang w:val="en-US"/>
              </w:rPr>
              <w:t>28,650,480.76</w:t>
            </w:r>
          </w:p>
        </w:tc>
      </w:tr>
      <w:tr w:rsidR="00A23A65" w:rsidRPr="006217C0" w14:paraId="1943071B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0E61329" w14:textId="3F49199B" w:rsidR="00A23A65" w:rsidRPr="000E26C5" w:rsidRDefault="00A23A65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ยาว</w:t>
            </w: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579DC71" w14:textId="5906B25D" w:rsidR="00A23A65" w:rsidRPr="006217C0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F0ABF01" w14:textId="77777777" w:rsidR="00A23A65" w:rsidRPr="006217C0" w:rsidRDefault="00A23A65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A4E6F0B" w14:textId="1BEAAC1C" w:rsidR="00A23A65" w:rsidRPr="006217C0" w:rsidRDefault="0079369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50,800,000.00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06BF21" w14:textId="77777777" w:rsidR="00A23A65" w:rsidRPr="006217C0" w:rsidRDefault="00A23A65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3DF2F6D" w14:textId="75DFDA00" w:rsidR="00A23A65" w:rsidRPr="006217C0" w:rsidRDefault="0079369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50,800,000.00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2B4BA7" w14:textId="77777777" w:rsidR="00A23A65" w:rsidRPr="006217C0" w:rsidRDefault="00A23A65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C02249B" w14:textId="27BB3919" w:rsidR="00A23A65" w:rsidRPr="006217C0" w:rsidRDefault="0079369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50,800,000.00</w:t>
            </w:r>
          </w:p>
        </w:tc>
      </w:tr>
      <w:tr w:rsidR="003F25DA" w:rsidRPr="006217C0" w14:paraId="5505884B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6BF6641" w14:textId="58053D9E" w:rsidR="003F25DA" w:rsidRPr="000E26C5" w:rsidRDefault="003F25DA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7C28BD4" w14:textId="70F58980" w:rsidR="003F25DA" w:rsidRPr="006217C0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D7B110C" w14:textId="77777777" w:rsidR="003F25DA" w:rsidRPr="006217C0" w:rsidRDefault="003F25DA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4549A258" w14:textId="31699696" w:rsidR="003F25DA" w:rsidRPr="006217C0" w:rsidRDefault="008B5A73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5A73">
              <w:rPr>
                <w:rFonts w:ascii="Angsana New" w:hAnsi="Angsana New"/>
                <w:sz w:val="28"/>
                <w:szCs w:val="28"/>
                <w:lang w:val="en-US"/>
              </w:rPr>
              <w:t>2,662,193.68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E5F185" w14:textId="77777777" w:rsidR="003F25DA" w:rsidRPr="006217C0" w:rsidRDefault="003F25DA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46F5634" w14:textId="7C8C2975" w:rsidR="003F25DA" w:rsidRPr="006217C0" w:rsidRDefault="008B5A73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B5A73">
              <w:rPr>
                <w:rFonts w:ascii="Angsana New" w:hAnsi="Angsana New"/>
                <w:sz w:val="28"/>
                <w:szCs w:val="28"/>
                <w:lang w:val="en-US"/>
              </w:rPr>
              <w:t>2,662,193.68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4AEF64" w14:textId="77777777" w:rsidR="003F25DA" w:rsidRPr="006217C0" w:rsidRDefault="003F25DA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BCEBBC0" w14:textId="4DF7D311" w:rsidR="003F25DA" w:rsidRPr="006217C0" w:rsidRDefault="008B5A73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5A73">
              <w:rPr>
                <w:rFonts w:ascii="Angsana New" w:hAnsi="Angsana New"/>
                <w:sz w:val="28"/>
                <w:szCs w:val="28"/>
                <w:lang w:val="en-US"/>
              </w:rPr>
              <w:t>2,662,193.68</w:t>
            </w:r>
          </w:p>
        </w:tc>
      </w:tr>
      <w:tr w:rsidR="00BB41ED" w:rsidRPr="006217C0" w14:paraId="35F45E16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420963F" w14:textId="294D06AA" w:rsidR="00BB41ED" w:rsidRPr="000E26C5" w:rsidRDefault="003F25DA" w:rsidP="003F25DA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130A402" w14:textId="340FE4D4" w:rsidR="00BB41ED" w:rsidRPr="009F7035" w:rsidRDefault="00C17438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C17438">
              <w:rPr>
                <w:rFonts w:ascii="Angsana New" w:hAnsi="Angsana New"/>
                <w:sz w:val="28"/>
                <w:szCs w:val="28"/>
                <w:lang w:val="en-US"/>
              </w:rPr>
              <w:t>10,359,073.78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210D89C" w14:textId="77777777" w:rsidR="00BB41ED" w:rsidRPr="009F7035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B52CA7E" w14:textId="16A8ED09" w:rsidR="00BB41ED" w:rsidRPr="009F7035" w:rsidRDefault="002A064E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2EF3F5" w14:textId="77777777" w:rsidR="00BB41ED" w:rsidRPr="009F7035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E51A99C" w14:textId="2B89BEEE" w:rsidR="00BB41ED" w:rsidRPr="009F7035" w:rsidRDefault="00C17438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C17438">
              <w:rPr>
                <w:rFonts w:ascii="Angsana New" w:hAnsi="Angsana New"/>
                <w:sz w:val="28"/>
                <w:szCs w:val="28"/>
                <w:lang w:val="en-US"/>
              </w:rPr>
              <w:t>10,359,073.78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4BAEF" w14:textId="77777777" w:rsidR="00BB41ED" w:rsidRPr="009F7035" w:rsidRDefault="00BB41ED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AE45DEE" w14:textId="6517C790" w:rsidR="00BB41ED" w:rsidRPr="009F7035" w:rsidRDefault="00C17438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17438">
              <w:rPr>
                <w:rFonts w:ascii="Angsana New" w:hAnsi="Angsana New"/>
                <w:sz w:val="28"/>
                <w:szCs w:val="28"/>
                <w:lang w:val="en-US"/>
              </w:rPr>
              <w:t>10,359,073.78</w:t>
            </w:r>
          </w:p>
        </w:tc>
      </w:tr>
      <w:tr w:rsidR="0021285E" w:rsidRPr="006217C0" w14:paraId="0D130383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BECA4B7" w14:textId="77777777" w:rsidR="0021285E" w:rsidRPr="000E1DF0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7F358" w14:textId="526F4DAC" w:rsidR="0021285E" w:rsidRPr="006217C0" w:rsidRDefault="00C17438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7438">
              <w:rPr>
                <w:rFonts w:ascii="Angsana New" w:hAnsi="Angsana New"/>
                <w:sz w:val="28"/>
                <w:szCs w:val="28"/>
                <w:lang w:val="en-US"/>
              </w:rPr>
              <w:t>10,359,073.78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BF6257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C88AE" w14:textId="01F34019" w:rsidR="0021285E" w:rsidRPr="006217C0" w:rsidRDefault="008B5A73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5A73">
              <w:rPr>
                <w:rFonts w:ascii="Angsana New" w:hAnsi="Angsana New"/>
                <w:sz w:val="28"/>
                <w:szCs w:val="28"/>
                <w:lang w:val="en-US"/>
              </w:rPr>
              <w:t>216,638,554.36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847CB0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040FB" w14:textId="5D6840EE" w:rsidR="0021285E" w:rsidRPr="006217C0" w:rsidRDefault="00355CB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CBB">
              <w:rPr>
                <w:rFonts w:ascii="Angsana New" w:hAnsi="Angsana New"/>
                <w:sz w:val="28"/>
                <w:szCs w:val="28"/>
                <w:lang w:val="en-US"/>
              </w:rPr>
              <w:t>226,997,628.14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B9BD3E" w14:textId="77777777" w:rsidR="0021285E" w:rsidRPr="006217C0" w:rsidRDefault="0021285E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DC81E" w14:textId="16E91985" w:rsidR="0021285E" w:rsidRPr="006217C0" w:rsidRDefault="00355CB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CBB">
              <w:rPr>
                <w:rFonts w:ascii="Angsana New" w:hAnsi="Angsana New"/>
                <w:sz w:val="28"/>
                <w:szCs w:val="28"/>
                <w:lang w:val="en-US"/>
              </w:rPr>
              <w:t>226,997,628.14</w:t>
            </w:r>
          </w:p>
        </w:tc>
      </w:tr>
    </w:tbl>
    <w:p w14:paraId="060F1B9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F917FE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2340E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EB3D0B5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6E6D52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99F5B7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85D4A4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11D25A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6025DA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D37197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2973D2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17DCAE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02F37D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4E5F00A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CA4EC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CD6CBE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007C62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AF9EAFE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1D97FC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EE84E4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84ADAD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7C1725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26CF6D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FEDB55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3E3298B" w14:textId="77777777" w:rsidR="0021285E" w:rsidRPr="00D91D74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tbl>
      <w:tblPr>
        <w:tblW w:w="102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9E71E8" w:rsidRPr="00494247" w14:paraId="7C6B2D72" w14:textId="77777777" w:rsidTr="009C203F">
        <w:trPr>
          <w:tblHeader/>
        </w:trPr>
        <w:tc>
          <w:tcPr>
            <w:tcW w:w="3132" w:type="dxa"/>
          </w:tcPr>
          <w:p w14:paraId="527C75D1" w14:textId="77777777" w:rsidR="009E71E8" w:rsidRPr="00494247" w:rsidRDefault="009E71E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</w:tcPr>
          <w:p w14:paraId="0BC0BEFA" w14:textId="52F307C6" w:rsidR="009E71E8" w:rsidRPr="009E31A9" w:rsidRDefault="009E71E8" w:rsidP="009E71E8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71E8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9E31A9" w:rsidRPr="00494247" w14:paraId="1B1F88C9" w14:textId="77777777" w:rsidTr="009C203F">
        <w:trPr>
          <w:tblHeader/>
        </w:trPr>
        <w:tc>
          <w:tcPr>
            <w:tcW w:w="3132" w:type="dxa"/>
          </w:tcPr>
          <w:p w14:paraId="0BF38A76" w14:textId="77777777" w:rsidR="009E31A9" w:rsidRPr="00494247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19137942" w14:textId="03A9063E" w:rsidR="009E31A9" w:rsidRPr="00494247" w:rsidRDefault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4265E" w:rsidRPr="00494247" w14:paraId="15863FEF" w14:textId="77777777" w:rsidTr="009C203F">
        <w:trPr>
          <w:tblHeader/>
        </w:trPr>
        <w:tc>
          <w:tcPr>
            <w:tcW w:w="3132" w:type="dxa"/>
          </w:tcPr>
          <w:p w14:paraId="23CF3627" w14:textId="77777777" w:rsidR="0094265E" w:rsidRPr="00494247" w:rsidRDefault="0094265E" w:rsidP="0094265E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5F5D334F" w14:textId="1DB2B28A" w:rsidR="0094265E" w:rsidRPr="00494247" w:rsidRDefault="0094265E" w:rsidP="0094265E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9518B" w:rsidRPr="00494247" w14:paraId="51EFFD48" w14:textId="77777777" w:rsidTr="009C203F">
        <w:trPr>
          <w:tblHeader/>
        </w:trPr>
        <w:tc>
          <w:tcPr>
            <w:tcW w:w="3132" w:type="dxa"/>
          </w:tcPr>
          <w:p w14:paraId="5A4F6C52" w14:textId="77777777" w:rsidR="009E31A9" w:rsidRPr="00494247" w:rsidRDefault="009E31A9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FB5DFB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51380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FDE65B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F525F5" w:rsidRPr="00165280" w14:paraId="37896945" w14:textId="77777777" w:rsidTr="009C203F">
        <w:trPr>
          <w:tblHeader/>
        </w:trPr>
        <w:tc>
          <w:tcPr>
            <w:tcW w:w="3132" w:type="dxa"/>
          </w:tcPr>
          <w:p w14:paraId="7ED4A605" w14:textId="77777777" w:rsidR="009E31A9" w:rsidRPr="00494247" w:rsidRDefault="009E31A9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3EF1F91D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3EEAB9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5638D84E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CF0120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696B0BD4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AB1B0BC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1DD60BA5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E09D1" w:rsidRPr="00494247" w14:paraId="4E6140F4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D985BFA" w14:textId="77777777" w:rsidR="009E31A9" w:rsidRPr="000D1AF3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490D4C7A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E3BC92D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76A1898D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6EDFE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50836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98B869" w14:textId="77777777" w:rsidR="009E31A9" w:rsidRPr="00494247" w:rsidRDefault="009E31A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75E78835" w14:textId="77777777" w:rsidR="009E31A9" w:rsidRPr="00494247" w:rsidRDefault="009E31A9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11F5" w:rsidRPr="000B31FF" w14:paraId="4C561F20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0405B978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AA8E87D" w14:textId="4A0F3D18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CEBF09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279508F" w14:textId="6CD2484D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71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658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180</w:t>
            </w:r>
            <w:r w:rsidR="001311F5"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143BEA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A4B6229" w14:textId="3F8D112D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71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658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180</w:t>
            </w:r>
            <w:r w:rsidR="001311F5"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01BD4C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C7F6DD" w14:textId="6D4D72AE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71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658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180</w:t>
            </w:r>
            <w:r w:rsidR="001311F5"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1311F5" w:rsidRPr="00410C31" w14:paraId="32EE5086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1EF4FA3A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7304742" w14:textId="612099C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22A6DB1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BEFA6A" w14:textId="58098A0F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99898C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23EC649" w14:textId="35ED7A8A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498CE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9AF3E1A" w14:textId="3A27F338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</w:tr>
      <w:tr w:rsidR="001311F5" w:rsidRPr="00410C31" w14:paraId="60F1DEB6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7B93FFCA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7C8E3C9" w14:textId="31E64F80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D79C83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A9C4F98" w14:textId="0B841456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A63363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80E4D81" w14:textId="0A64CD62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4779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682BF4F" w14:textId="30FFCAD0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F525F5" w:rsidRPr="00410C31" w14:paraId="72D6527E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2479900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563D3" w14:textId="6795B92A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9372CA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780C2" w14:textId="11247F0C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610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034FFF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0A1FC" w14:textId="1E77F89F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610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30ACC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23488" w14:textId="31D77C25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610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F525F5" w:rsidRPr="00410C31" w14:paraId="63E6A614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327AD2D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B657F" w14:textId="5E67BB95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FE1A449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8549F" w14:textId="5D4E18D8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122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593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988</w:t>
            </w:r>
            <w:r w:rsidR="00BA20B9"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311E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2C952" w14:textId="2B6A90EC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122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593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988</w:t>
            </w:r>
            <w:r w:rsidR="00BA20B9"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023909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FDFD" w14:textId="6D46CF59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122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593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988</w:t>
            </w:r>
            <w:r w:rsidR="00BA20B9"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9E31A9" w:rsidRPr="00410C31" w14:paraId="3128981E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27E3EEF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0411F5A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D5CB94E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93DB79C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B9A015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F3F1940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B87B00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3852B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11F5" w:rsidRPr="00410C31" w14:paraId="4DB21A2F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7D607409" w14:textId="77777777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85085DC" w14:textId="07E8EFC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2C4E3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2C19993" w14:textId="519E71F8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D9770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17610D" w14:textId="61BBF810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F326DD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226986A" w14:textId="44AEBC17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1311F5" w:rsidRPr="00410C31" w14:paraId="73CDC2FF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44A36AB2" w14:textId="77777777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C40FE8A" w14:textId="02969CD2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471BFBC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AD573B3" w14:textId="1AA1879C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802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422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C48326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2E842F1" w14:textId="384B6C62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802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422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5CCE0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8980B" w14:textId="7DA81167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802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422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1311F5" w:rsidRPr="00410C31" w14:paraId="1688E20D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35B6EA28" w14:textId="79A07EBB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541DE6B" w14:textId="77C134D3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AFE793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5F7C7A8F" w14:textId="63D6B28A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76A26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3413D2E" w14:textId="66DF2460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D4FFE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E6A13DE" w14:textId="3E477225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7E4653" w:rsidRPr="00410C31" w14:paraId="7567D800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37BEAB25" w14:textId="7348D068" w:rsidR="001311F5" w:rsidRPr="000E26C5" w:rsidRDefault="001311F5" w:rsidP="001311F5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9F598D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0009FB"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83AF" w14:textId="60B70061" w:rsidR="001311F5" w:rsidRPr="006217C0" w:rsidRDefault="00BC373D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A090DD" w14:textId="77777777" w:rsidR="001311F5" w:rsidRPr="006217C0" w:rsidRDefault="001311F5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4248" w14:textId="7A57F458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58F63" w14:textId="77777777" w:rsidR="001311F5" w:rsidRPr="006217C0" w:rsidRDefault="001311F5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A8A87" w14:textId="12D6403D" w:rsidR="001311F5" w:rsidRPr="006217C0" w:rsidRDefault="00BC373D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13468" w14:textId="77777777" w:rsidR="001311F5" w:rsidRPr="006217C0" w:rsidRDefault="001311F5" w:rsidP="0071589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720A" w14:textId="6784F93D" w:rsidR="001311F5" w:rsidRPr="006217C0" w:rsidRDefault="00BC373D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F525F5" w:rsidRPr="00410C31" w14:paraId="6590A745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BD66732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1B1EB" w14:textId="72929ACB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2536C87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71696" w14:textId="5070AD7B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299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924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291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AA646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A3063" w14:textId="16407C6E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300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553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203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7F1A8E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ABC90" w14:textId="52959713" w:rsidR="001311F5" w:rsidRPr="006217C0" w:rsidRDefault="00BC373D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300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553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203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</w:tbl>
    <w:p w14:paraId="4C0A98AB" w14:textId="77777777" w:rsidR="009E31A9" w:rsidRDefault="009E31A9"/>
    <w:p w14:paraId="27821708" w14:textId="73B41B0F" w:rsidR="000E26C5" w:rsidRDefault="009A54BC" w:rsidP="006B439A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จำลองตามทฤษฎีในการประเมินมูลค่า  ซึ่งข้อมูลที่ใช้ในการประเมินมูลค่าส่วนใหญ่เป็นข้อมูลที่สามารถสังเกตได้ในตลาดที่เกี่ยวข้อง  เช่น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A54BC">
        <w:rPr>
          <w:rFonts w:ascii="Angsana New" w:hAnsi="Angsana New"/>
          <w:sz w:val="30"/>
          <w:szCs w:val="30"/>
          <w:cs/>
        </w:rPr>
        <w:t xml:space="preserve">เป็นอัตราผลตอบแทนของอัตราดอกเบี้ยเป็นต้น </w:t>
      </w:r>
      <w:r w:rsidR="00D71FCE" w:rsidRPr="00D71FCE">
        <w:rPr>
          <w:rFonts w:ascii="Angsana New" w:hAnsi="Angsana New"/>
          <w:sz w:val="30"/>
          <w:szCs w:val="30"/>
          <w:cs/>
        </w:rPr>
        <w:t>กลุ่มบริษัท</w:t>
      </w:r>
      <w:r w:rsidRPr="009A54BC">
        <w:rPr>
          <w:rFonts w:ascii="Angsana New" w:hAnsi="Angsana New"/>
          <w:sz w:val="30"/>
          <w:szCs w:val="30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D9B2286" w14:textId="446305AF" w:rsidR="000E26C5" w:rsidRPr="00F147DC" w:rsidRDefault="009A54BC" w:rsidP="006B439A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147DC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25DDE038" w14:textId="3ADD7B16" w:rsidR="009A54BC" w:rsidRDefault="009A54BC" w:rsidP="006B439A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767854">
        <w:rPr>
          <w:rFonts w:ascii="Angsana New" w:hAnsi="Angsana New" w:hint="cs"/>
          <w:sz w:val="30"/>
          <w:szCs w:val="30"/>
          <w:cs/>
        </w:rPr>
        <w:t>กันยายน</w:t>
      </w:r>
      <w:r w:rsidR="001A0E74">
        <w:rPr>
          <w:rFonts w:ascii="Angsana New" w:hAnsi="Angsana New" w:hint="cs"/>
          <w:sz w:val="30"/>
          <w:szCs w:val="30"/>
          <w:cs/>
        </w:rPr>
        <w:t xml:space="preserve"> </w:t>
      </w:r>
      <w:r w:rsidR="001A0E74">
        <w:rPr>
          <w:rFonts w:ascii="Angsana New" w:hAnsi="Angsana New"/>
          <w:sz w:val="30"/>
          <w:szCs w:val="30"/>
        </w:rPr>
        <w:t xml:space="preserve">2567 </w:t>
      </w:r>
      <w:r w:rsidR="001A0E74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92062">
        <w:rPr>
          <w:rFonts w:ascii="Angsana New" w:hAnsi="Angsana New"/>
          <w:sz w:val="30"/>
          <w:szCs w:val="30"/>
        </w:rPr>
        <w:t>3</w:t>
      </w:r>
      <w:r w:rsidR="005F4771">
        <w:rPr>
          <w:rFonts w:ascii="Angsana New" w:hAnsi="Angsana New"/>
          <w:sz w:val="30"/>
          <w:szCs w:val="30"/>
        </w:rPr>
        <w:t>1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5F4771">
        <w:rPr>
          <w:rFonts w:ascii="Angsana New" w:hAnsi="Angsana New" w:hint="cs"/>
          <w:sz w:val="30"/>
          <w:szCs w:val="30"/>
          <w:cs/>
        </w:rPr>
        <w:t>ธันวาคม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F147DC">
        <w:rPr>
          <w:rFonts w:ascii="Angsana New" w:hAnsi="Angsana New"/>
          <w:sz w:val="30"/>
          <w:szCs w:val="30"/>
        </w:rPr>
        <w:t>6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D71FCE" w:rsidRPr="00D71FCE">
        <w:rPr>
          <w:rFonts w:ascii="Angsana New" w:hAnsi="Angsana New"/>
          <w:sz w:val="30"/>
          <w:szCs w:val="30"/>
          <w:cs/>
        </w:rPr>
        <w:t>กลุ่มบริษัท</w:t>
      </w:r>
      <w:r w:rsidRPr="009A54BC">
        <w:rPr>
          <w:rFonts w:ascii="Angsana New" w:hAnsi="Angsana New"/>
          <w:sz w:val="30"/>
          <w:szCs w:val="30"/>
          <w:cs/>
        </w:rPr>
        <w:t xml:space="preserve"> มีสินทรัพย์และหนี้สินที่วัดมูลค่าด้วยมูลค่ายุติธรรม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4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326"/>
        <w:gridCol w:w="236"/>
        <w:gridCol w:w="1481"/>
      </w:tblGrid>
      <w:tr w:rsidR="00BE0E9A" w:rsidRPr="00494247" w14:paraId="126F914B" w14:textId="77777777" w:rsidTr="009C203F">
        <w:tc>
          <w:tcPr>
            <w:tcW w:w="3132" w:type="dxa"/>
          </w:tcPr>
          <w:p w14:paraId="3B9D896A" w14:textId="77777777" w:rsidR="00BE0E9A" w:rsidRPr="00494247" w:rsidRDefault="00BE0E9A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25AD6A45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D2ACD7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53D6A6E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28CBE2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gridSpan w:val="3"/>
          </w:tcPr>
          <w:p w14:paraId="682299B5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E0E9A" w:rsidRPr="00494247" w14:paraId="77C50BDE" w14:textId="77777777" w:rsidTr="009C203F">
        <w:tc>
          <w:tcPr>
            <w:tcW w:w="3132" w:type="dxa"/>
          </w:tcPr>
          <w:p w14:paraId="5D25AA3C" w14:textId="77777777" w:rsidR="00BE0E9A" w:rsidRPr="00494247" w:rsidRDefault="00BE0E9A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bottom w:val="single" w:sz="4" w:space="0" w:color="auto"/>
            </w:tcBorders>
          </w:tcPr>
          <w:p w14:paraId="09009E49" w14:textId="77777777" w:rsidR="00BE0E9A" w:rsidRPr="00494247" w:rsidRDefault="00BE0E9A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E0E9A" w:rsidRPr="00494247" w14:paraId="20795A86" w14:textId="77777777" w:rsidTr="009C203F">
        <w:tc>
          <w:tcPr>
            <w:tcW w:w="3132" w:type="dxa"/>
          </w:tcPr>
          <w:p w14:paraId="5D652A13" w14:textId="77777777" w:rsidR="00BE0E9A" w:rsidRPr="00494247" w:rsidRDefault="00BE0E9A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C006F" w14:textId="5994A900" w:rsidR="00BE0E9A" w:rsidRPr="00BE0E9A" w:rsidRDefault="00BE0E9A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662AF" w:rsidRPr="000662A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678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E0E9A" w:rsidRPr="00165280" w14:paraId="194193EE" w14:textId="77777777" w:rsidTr="009C203F">
        <w:tc>
          <w:tcPr>
            <w:tcW w:w="3132" w:type="dxa"/>
          </w:tcPr>
          <w:p w14:paraId="6A9282FF" w14:textId="77777777" w:rsidR="00BE0E9A" w:rsidRPr="00494247" w:rsidRDefault="00BE0E9A" w:rsidP="007246C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11B852F2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752CD60" w14:textId="77777777" w:rsidR="00BE0E9A" w:rsidRPr="00494247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6E9DD64E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3366E5" w14:textId="77777777" w:rsidR="00BE0E9A" w:rsidRPr="00494247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26FF4313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BCE840" w14:textId="77777777" w:rsidR="00BE0E9A" w:rsidRPr="00494247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4F26A981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BE0E9A" w:rsidRPr="00494247" w14:paraId="13933A06" w14:textId="77777777" w:rsidTr="009C203F">
        <w:trPr>
          <w:trHeight w:val="203"/>
        </w:trPr>
        <w:tc>
          <w:tcPr>
            <w:tcW w:w="4590" w:type="dxa"/>
            <w:gridSpan w:val="2"/>
            <w:vAlign w:val="bottom"/>
          </w:tcPr>
          <w:p w14:paraId="03D4D1AE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167CA6E0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471AAEB9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DD6C2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4AB5D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FEF54A" w14:textId="77777777" w:rsidR="00BE0E9A" w:rsidRPr="00494247" w:rsidRDefault="00BE0E9A" w:rsidP="007246C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3814DDF1" w14:textId="77777777" w:rsidR="00BE0E9A" w:rsidRPr="00494247" w:rsidRDefault="00BE0E9A" w:rsidP="007246C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756C" w:rsidRPr="00494247" w14:paraId="23D5CFB4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1225B8FF" w14:textId="54F02AA1" w:rsidR="00EE756C" w:rsidRPr="000E1DF0" w:rsidRDefault="00EE756C" w:rsidP="00EE756C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C36C6AF" w14:textId="1C971F1B" w:rsidR="00EE756C" w:rsidRPr="0076632D" w:rsidRDefault="00EE756C" w:rsidP="00EE756C">
            <w:pPr>
              <w:widowControl w:val="0"/>
              <w:spacing w:line="380" w:lineRule="exact"/>
              <w:ind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70FC51" w14:textId="77777777" w:rsidR="00EE756C" w:rsidRPr="00494247" w:rsidRDefault="00EE756C" w:rsidP="00EE756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58C99F9" w14:textId="31494B94" w:rsidR="00EE756C" w:rsidRPr="006C07E7" w:rsidRDefault="00EE756C" w:rsidP="00EE756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45E">
              <w:rPr>
                <w:rFonts w:ascii="Angsana New" w:hAnsi="Angsana New"/>
                <w:sz w:val="28"/>
                <w:szCs w:val="28"/>
                <w:lang w:val="en-US"/>
              </w:rPr>
              <w:t>10,359,073.78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BCAB0" w14:textId="77777777" w:rsidR="00EE756C" w:rsidRPr="00494247" w:rsidRDefault="00EE756C" w:rsidP="00EE756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F9B849F" w14:textId="5C3DDF61" w:rsidR="00EE756C" w:rsidRPr="0076632D" w:rsidRDefault="00EE756C" w:rsidP="00EE756C">
            <w:pPr>
              <w:widowControl w:val="0"/>
              <w:spacing w:line="380" w:lineRule="exact"/>
              <w:ind w:right="10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3BBAEE" w14:textId="77777777" w:rsidR="00EE756C" w:rsidRPr="00494247" w:rsidRDefault="00EE756C" w:rsidP="00EE756C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6A7EF6FA" w14:textId="02F6DC6A" w:rsidR="00EE756C" w:rsidRPr="001E7162" w:rsidRDefault="00EE756C" w:rsidP="00EE756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645E">
              <w:rPr>
                <w:rFonts w:ascii="Angsana New" w:hAnsi="Angsana New"/>
                <w:sz w:val="28"/>
                <w:szCs w:val="28"/>
                <w:lang w:val="en-US"/>
              </w:rPr>
              <w:t>10,359,073.78</w:t>
            </w:r>
          </w:p>
        </w:tc>
      </w:tr>
    </w:tbl>
    <w:p w14:paraId="30B22570" w14:textId="77777777" w:rsidR="00BE0E9A" w:rsidRDefault="00BE0E9A" w:rsidP="006B439A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59"/>
        <w:gridCol w:w="237"/>
        <w:gridCol w:w="1383"/>
        <w:gridCol w:w="236"/>
        <w:gridCol w:w="1326"/>
        <w:gridCol w:w="236"/>
        <w:gridCol w:w="1481"/>
      </w:tblGrid>
      <w:tr w:rsidR="009A54BC" w:rsidRPr="00494247" w14:paraId="77F5AF01" w14:textId="77777777" w:rsidTr="009C203F">
        <w:tc>
          <w:tcPr>
            <w:tcW w:w="2880" w:type="dxa"/>
          </w:tcPr>
          <w:p w14:paraId="3084014C" w14:textId="77777777" w:rsidR="009A54BC" w:rsidRPr="00494247" w:rsidRDefault="009A54BC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3328398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EF46E5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D7F8F84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18A01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gridSpan w:val="3"/>
          </w:tcPr>
          <w:p w14:paraId="5308140A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96C0B" w:rsidRPr="00494247" w14:paraId="688A06C6" w14:textId="77777777" w:rsidTr="009C203F">
        <w:tc>
          <w:tcPr>
            <w:tcW w:w="2880" w:type="dxa"/>
          </w:tcPr>
          <w:p w14:paraId="5C056CEF" w14:textId="77777777" w:rsidR="00096C0B" w:rsidRPr="00494247" w:rsidRDefault="00096C0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bottom w:val="single" w:sz="4" w:space="0" w:color="auto"/>
            </w:tcBorders>
          </w:tcPr>
          <w:p w14:paraId="24017FA1" w14:textId="67804BC6" w:rsidR="00096C0B" w:rsidRPr="00494247" w:rsidRDefault="00096C0B" w:rsidP="00096C0B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A54BC" w:rsidRPr="00494247" w14:paraId="0B7C266A" w14:textId="77777777" w:rsidTr="009C203F">
        <w:tc>
          <w:tcPr>
            <w:tcW w:w="2880" w:type="dxa"/>
          </w:tcPr>
          <w:p w14:paraId="27479E5E" w14:textId="77777777" w:rsidR="009A54BC" w:rsidRPr="00494247" w:rsidRDefault="009A54BC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3504C" w14:textId="2234DCEB" w:rsidR="009A54BC" w:rsidRPr="00494247" w:rsidRDefault="009A54BC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B6082"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0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>
              <w:rPr>
                <w:rFonts w:ascii="Angsana New" w:hAnsi="Angsana New"/>
                <w:sz w:val="30"/>
                <w:szCs w:val="30"/>
              </w:rPr>
              <w:t>256</w:t>
            </w:r>
            <w:r w:rsidR="00F147D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A54BC" w:rsidRPr="00165280" w14:paraId="32F69324" w14:textId="77777777" w:rsidTr="009C203F">
        <w:tc>
          <w:tcPr>
            <w:tcW w:w="2880" w:type="dxa"/>
          </w:tcPr>
          <w:p w14:paraId="5DFC5017" w14:textId="50C52811" w:rsidR="009A54BC" w:rsidRPr="00494247" w:rsidRDefault="009A54BC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3995E25" w14:textId="5D56574B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BD83F1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A7B6781" w14:textId="635F41FD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3E871F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68D28022" w14:textId="12228AC2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8A8A51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53E929D4" w14:textId="122A43EA" w:rsidR="009A54BC" w:rsidRPr="00165280" w:rsidRDefault="004D3B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4D3BFB" w:rsidRPr="00494247" w14:paraId="36C45ABF" w14:textId="77777777" w:rsidTr="009C203F">
        <w:trPr>
          <w:trHeight w:val="203"/>
        </w:trPr>
        <w:tc>
          <w:tcPr>
            <w:tcW w:w="4339" w:type="dxa"/>
            <w:gridSpan w:val="2"/>
            <w:vAlign w:val="bottom"/>
          </w:tcPr>
          <w:p w14:paraId="603C2484" w14:textId="75C016D0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7E51D03D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3AEB0C5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02BBC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D804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DC9B9" w14:textId="77777777" w:rsidR="004D3BFB" w:rsidRPr="00494247" w:rsidRDefault="004D3BFB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43D0A7DB" w14:textId="77777777" w:rsidR="004D3BFB" w:rsidRPr="00494247" w:rsidRDefault="004D3BFB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4BC" w:rsidRPr="00494247" w14:paraId="57F76821" w14:textId="77777777" w:rsidTr="009C203F">
        <w:trPr>
          <w:trHeight w:val="203"/>
        </w:trPr>
        <w:tc>
          <w:tcPr>
            <w:tcW w:w="2880" w:type="dxa"/>
            <w:vAlign w:val="bottom"/>
          </w:tcPr>
          <w:p w14:paraId="25DA113A" w14:textId="61195985" w:rsidR="009A54BC" w:rsidRPr="000E1DF0" w:rsidRDefault="001311F5" w:rsidP="004D3BFB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="004D3BFB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4D3BFB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D3AE9E" w14:textId="5C9E3737" w:rsidR="009A54BC" w:rsidRPr="0076632D" w:rsidRDefault="0004747D" w:rsidP="00EE756C">
            <w:pPr>
              <w:widowControl w:val="0"/>
              <w:spacing w:line="380" w:lineRule="exact"/>
              <w:ind w:right="1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DEC75B" w14:textId="77777777" w:rsidR="009A54BC" w:rsidRPr="00494247" w:rsidRDefault="009A54B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592AD5F" w14:textId="041CF1D7" w:rsidR="009A54BC" w:rsidRPr="0030065A" w:rsidRDefault="00BC373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20202" w14:textId="77777777" w:rsidR="009A54BC" w:rsidRPr="00494247" w:rsidRDefault="009A54B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8E3E12B" w14:textId="4A208514" w:rsidR="009A54BC" w:rsidRPr="0076632D" w:rsidRDefault="0004747D" w:rsidP="00EE756C">
            <w:pPr>
              <w:widowControl w:val="0"/>
              <w:spacing w:line="380" w:lineRule="exact"/>
              <w:ind w:right="2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1EB4F" w14:textId="77777777" w:rsidR="009A54BC" w:rsidRPr="00494247" w:rsidRDefault="009A54BC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70ED3AD8" w14:textId="0D197C83" w:rsidR="009A54BC" w:rsidRPr="00494247" w:rsidRDefault="00BC373D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14:paraId="63532F2C" w14:textId="1EB0FA8B" w:rsidR="00AD73E1" w:rsidRPr="001C0FC5" w:rsidRDefault="001C0FC5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C0F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AF8BE73" w14:textId="2EE3931C" w:rsidR="001C0FC5" w:rsidRDefault="001C0FC5" w:rsidP="00995B13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53EA4147" w14:textId="5C65C7DB" w:rsidR="00902151" w:rsidRPr="003928C9" w:rsidRDefault="00A339D5" w:rsidP="00142C78">
      <w:pPr>
        <w:spacing w:after="240" w:line="240" w:lineRule="atLeast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3928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3928C9">
        <w:rPr>
          <w:rFonts w:ascii="Angsana New" w:hAnsi="Angsana New"/>
          <w:sz w:val="30"/>
          <w:szCs w:val="30"/>
        </w:rPr>
        <w:t xml:space="preserve">30 </w:t>
      </w:r>
      <w:r w:rsidR="00736F86" w:rsidRPr="003928C9">
        <w:rPr>
          <w:rFonts w:ascii="Angsana New" w:hAnsi="Angsana New" w:hint="cs"/>
          <w:sz w:val="30"/>
          <w:szCs w:val="30"/>
          <w:cs/>
        </w:rPr>
        <w:t>กันยายน</w:t>
      </w:r>
      <w:r w:rsidRPr="003928C9">
        <w:rPr>
          <w:rFonts w:ascii="Angsana New" w:hAnsi="Angsana New"/>
          <w:sz w:val="30"/>
          <w:szCs w:val="30"/>
          <w:cs/>
        </w:rPr>
        <w:t xml:space="preserve"> </w:t>
      </w:r>
      <w:r w:rsidRPr="003928C9">
        <w:rPr>
          <w:rFonts w:ascii="Angsana New" w:hAnsi="Angsana New"/>
          <w:sz w:val="30"/>
          <w:szCs w:val="30"/>
        </w:rPr>
        <w:t>256</w:t>
      </w:r>
      <w:r w:rsidR="00BC373D" w:rsidRPr="00BC373D">
        <w:rPr>
          <w:rFonts w:ascii="Angsana New" w:hAnsi="Angsana New" w:hint="cs"/>
          <w:sz w:val="30"/>
          <w:szCs w:val="30"/>
        </w:rPr>
        <w:t>7</w:t>
      </w:r>
      <w:r w:rsidRPr="003928C9">
        <w:rPr>
          <w:rFonts w:ascii="Angsana New" w:hAnsi="Angsana New"/>
          <w:sz w:val="30"/>
          <w:szCs w:val="30"/>
        </w:rPr>
        <w:t xml:space="preserve"> </w:t>
      </w:r>
      <w:r w:rsidRPr="003928C9">
        <w:rPr>
          <w:rFonts w:ascii="Angsana New" w:hAnsi="Angsana New"/>
          <w:sz w:val="30"/>
          <w:szCs w:val="30"/>
          <w:cs/>
        </w:rPr>
        <w:t>งบการเงิน</w:t>
      </w:r>
      <w:r w:rsidR="00631569" w:rsidRPr="003928C9">
        <w:rPr>
          <w:rFonts w:ascii="Angsana New" w:hAnsi="Angsana New" w:hint="cs"/>
          <w:sz w:val="30"/>
          <w:szCs w:val="30"/>
          <w:cs/>
        </w:rPr>
        <w:t>รวม</w:t>
      </w:r>
      <w:r w:rsidRPr="003928C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เท่ากับ </w:t>
      </w:r>
      <w:r w:rsidR="00E323B4" w:rsidRPr="003928C9">
        <w:rPr>
          <w:rFonts w:ascii="Angsana New" w:hAnsi="Angsana New"/>
          <w:sz w:val="30"/>
          <w:szCs w:val="30"/>
          <w:lang w:val="en-US"/>
        </w:rPr>
        <w:t>0.</w:t>
      </w:r>
      <w:r w:rsidR="00724101" w:rsidRPr="003928C9">
        <w:rPr>
          <w:rFonts w:ascii="Angsana New" w:hAnsi="Angsana New"/>
          <w:sz w:val="30"/>
          <w:szCs w:val="30"/>
          <w:lang w:val="en-US"/>
        </w:rPr>
        <w:t>38</w:t>
      </w:r>
      <w:r w:rsidRPr="003928C9">
        <w:rPr>
          <w:rFonts w:ascii="Angsana New" w:hAnsi="Angsana New"/>
          <w:sz w:val="30"/>
          <w:szCs w:val="30"/>
          <w:cs/>
        </w:rPr>
        <w:t xml:space="preserve"> : </w:t>
      </w:r>
      <w:r w:rsidRPr="003928C9">
        <w:rPr>
          <w:rFonts w:ascii="Angsana New" w:hAnsi="Angsana New"/>
          <w:sz w:val="30"/>
          <w:szCs w:val="30"/>
        </w:rPr>
        <w:t>1</w:t>
      </w:r>
      <w:r w:rsidR="00204342" w:rsidRPr="003928C9">
        <w:rPr>
          <w:rFonts w:ascii="Angsana New" w:hAnsi="Angsana New"/>
          <w:sz w:val="30"/>
          <w:szCs w:val="30"/>
        </w:rPr>
        <w:t xml:space="preserve"> </w:t>
      </w:r>
      <w:r w:rsidR="00902151" w:rsidRPr="003928C9">
        <w:rPr>
          <w:rFonts w:ascii="Angsana New" w:hAnsi="Angsana New"/>
          <w:sz w:val="30"/>
          <w:szCs w:val="30"/>
          <w:cs/>
        </w:rPr>
        <w:t>(</w:t>
      </w:r>
      <w:r w:rsidR="00902151" w:rsidRPr="003928C9">
        <w:rPr>
          <w:rFonts w:ascii="Angsana New" w:hAnsi="Angsana New"/>
          <w:sz w:val="30"/>
          <w:szCs w:val="30"/>
        </w:rPr>
        <w:t>31</w:t>
      </w:r>
      <w:r w:rsidR="00902151" w:rsidRPr="003928C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02151" w:rsidRPr="003928C9">
        <w:rPr>
          <w:rFonts w:ascii="Angsana New" w:hAnsi="Angsana New"/>
          <w:sz w:val="30"/>
          <w:szCs w:val="30"/>
        </w:rPr>
        <w:t>2566</w:t>
      </w:r>
      <w:r w:rsidR="00902151" w:rsidRPr="003928C9">
        <w:rPr>
          <w:rFonts w:ascii="Angsana New" w:hAnsi="Angsana New"/>
          <w:sz w:val="30"/>
          <w:szCs w:val="30"/>
          <w:cs/>
        </w:rPr>
        <w:t xml:space="preserve"> เท่ากับ</w:t>
      </w:r>
      <w:r w:rsidR="00902151" w:rsidRPr="003928C9">
        <w:t xml:space="preserve"> </w:t>
      </w:r>
      <w:r w:rsidR="00902151" w:rsidRPr="003928C9">
        <w:rPr>
          <w:rFonts w:ascii="Angsana New" w:hAnsi="Angsana New"/>
          <w:sz w:val="30"/>
          <w:szCs w:val="30"/>
        </w:rPr>
        <w:t>0.49</w:t>
      </w:r>
      <w:r w:rsidR="00902151" w:rsidRPr="003928C9">
        <w:rPr>
          <w:rFonts w:ascii="Angsana New" w:hAnsi="Angsana New"/>
          <w:sz w:val="30"/>
          <w:szCs w:val="30"/>
          <w:cs/>
        </w:rPr>
        <w:t xml:space="preserve"> : </w:t>
      </w:r>
      <w:r w:rsidR="00902151" w:rsidRPr="003928C9">
        <w:rPr>
          <w:rFonts w:ascii="Angsana New" w:hAnsi="Angsana New"/>
          <w:sz w:val="30"/>
          <w:szCs w:val="30"/>
        </w:rPr>
        <w:t>1</w:t>
      </w:r>
      <w:r w:rsidR="00902151" w:rsidRPr="003928C9">
        <w:rPr>
          <w:rFonts w:ascii="Angsana New" w:hAnsi="Angsana New"/>
          <w:sz w:val="30"/>
          <w:szCs w:val="30"/>
          <w:cs/>
        </w:rPr>
        <w:t>)</w:t>
      </w:r>
    </w:p>
    <w:p w14:paraId="6B8F550A" w14:textId="1117722C" w:rsidR="001C0FC5" w:rsidRPr="00C46F38" w:rsidRDefault="001C0FC5" w:rsidP="00142C78">
      <w:pPr>
        <w:spacing w:after="240" w:line="240" w:lineRule="atLeast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3928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3928C9">
        <w:rPr>
          <w:rFonts w:ascii="Angsana New" w:hAnsi="Angsana New"/>
          <w:sz w:val="30"/>
          <w:szCs w:val="30"/>
          <w:lang w:val="en-US"/>
        </w:rPr>
        <w:t xml:space="preserve">30 </w:t>
      </w:r>
      <w:r w:rsidR="008610FF" w:rsidRPr="003928C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3928C9">
        <w:rPr>
          <w:rFonts w:ascii="Angsana New" w:hAnsi="Angsana New"/>
          <w:sz w:val="30"/>
          <w:szCs w:val="30"/>
          <w:cs/>
        </w:rPr>
        <w:t xml:space="preserve"> </w:t>
      </w:r>
      <w:r w:rsidRPr="003928C9">
        <w:rPr>
          <w:rFonts w:ascii="Angsana New" w:hAnsi="Angsana New"/>
          <w:sz w:val="30"/>
          <w:szCs w:val="30"/>
        </w:rPr>
        <w:t>256</w:t>
      </w:r>
      <w:r w:rsidR="005B2CA1" w:rsidRPr="003928C9">
        <w:rPr>
          <w:rFonts w:ascii="Angsana New" w:hAnsi="Angsana New"/>
          <w:sz w:val="30"/>
          <w:szCs w:val="30"/>
          <w:lang w:val="en-US"/>
        </w:rPr>
        <w:t>7</w:t>
      </w:r>
      <w:r w:rsidRPr="003928C9">
        <w:rPr>
          <w:rFonts w:ascii="Angsana New" w:hAnsi="Angsana New"/>
          <w:sz w:val="30"/>
          <w:szCs w:val="30"/>
        </w:rPr>
        <w:t xml:space="preserve"> </w:t>
      </w:r>
      <w:r w:rsidRPr="003928C9">
        <w:rPr>
          <w:rFonts w:ascii="Angsana New" w:hAnsi="Angsana New"/>
          <w:sz w:val="30"/>
          <w:szCs w:val="30"/>
          <w:cs/>
        </w:rPr>
        <w:t>งบการเงิน</w:t>
      </w:r>
      <w:r w:rsidR="00A339D5" w:rsidRPr="003928C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3928C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เท่ากับ </w:t>
      </w:r>
      <w:r w:rsidR="00197927" w:rsidRPr="003928C9">
        <w:rPr>
          <w:rFonts w:ascii="Angsana New" w:hAnsi="Angsana New"/>
          <w:sz w:val="30"/>
          <w:szCs w:val="30"/>
          <w:lang w:val="en-US"/>
        </w:rPr>
        <w:t>0.</w:t>
      </w:r>
      <w:r w:rsidR="00E66006" w:rsidRPr="003928C9">
        <w:rPr>
          <w:rFonts w:ascii="Angsana New" w:hAnsi="Angsana New"/>
          <w:sz w:val="30"/>
          <w:szCs w:val="30"/>
          <w:lang w:val="en-US"/>
        </w:rPr>
        <w:t>38</w:t>
      </w:r>
      <w:r w:rsidRPr="003928C9">
        <w:rPr>
          <w:rFonts w:ascii="Angsana New" w:hAnsi="Angsana New"/>
          <w:sz w:val="30"/>
          <w:szCs w:val="30"/>
          <w:cs/>
        </w:rPr>
        <w:t xml:space="preserve"> : </w:t>
      </w:r>
      <w:r w:rsidRPr="003928C9">
        <w:rPr>
          <w:rFonts w:ascii="Angsana New" w:hAnsi="Angsana New"/>
          <w:sz w:val="30"/>
          <w:szCs w:val="30"/>
        </w:rPr>
        <w:t xml:space="preserve">1 (31 </w:t>
      </w:r>
      <w:r w:rsidRPr="003928C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928C9">
        <w:rPr>
          <w:rFonts w:ascii="Angsana New" w:hAnsi="Angsana New"/>
          <w:sz w:val="30"/>
          <w:szCs w:val="30"/>
        </w:rPr>
        <w:t>256</w:t>
      </w:r>
      <w:r w:rsidR="00BC373D" w:rsidRPr="00BC373D">
        <w:rPr>
          <w:rFonts w:ascii="Angsana New" w:hAnsi="Angsana New" w:hint="cs"/>
          <w:sz w:val="30"/>
          <w:szCs w:val="30"/>
        </w:rPr>
        <w:t>6</w:t>
      </w:r>
      <w:r w:rsidRPr="003928C9">
        <w:rPr>
          <w:rFonts w:ascii="Angsana New" w:hAnsi="Angsana New"/>
          <w:sz w:val="30"/>
          <w:szCs w:val="30"/>
        </w:rPr>
        <w:t xml:space="preserve"> </w:t>
      </w:r>
      <w:r w:rsidRPr="003928C9">
        <w:rPr>
          <w:rFonts w:ascii="Angsana New" w:hAnsi="Angsana New"/>
          <w:sz w:val="30"/>
          <w:szCs w:val="30"/>
          <w:cs/>
        </w:rPr>
        <w:t>เท่ากับ</w:t>
      </w:r>
      <w:r w:rsidRPr="003928C9">
        <w:rPr>
          <w:rFonts w:ascii="Angsana New" w:hAnsi="Angsana New"/>
          <w:sz w:val="30"/>
          <w:szCs w:val="30"/>
        </w:rPr>
        <w:t xml:space="preserve"> 0.</w:t>
      </w:r>
      <w:r w:rsidR="00BC373D" w:rsidRPr="00BC373D">
        <w:rPr>
          <w:rFonts w:ascii="Angsana New" w:hAnsi="Angsana New" w:hint="cs"/>
          <w:sz w:val="30"/>
          <w:szCs w:val="30"/>
        </w:rPr>
        <w:t>48</w:t>
      </w:r>
      <w:r w:rsidRPr="003928C9">
        <w:rPr>
          <w:rFonts w:ascii="Angsana New" w:hAnsi="Angsana New"/>
          <w:sz w:val="30"/>
          <w:szCs w:val="30"/>
        </w:rPr>
        <w:t xml:space="preserve"> : 1)</w:t>
      </w:r>
    </w:p>
    <w:p w14:paraId="7D27F18D" w14:textId="6ADFF0C6" w:rsidR="001C0FC5" w:rsidRPr="00C46F38" w:rsidRDefault="001C0FC5" w:rsidP="0071589E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46F3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2C24C3DB" w14:textId="3CEF5DE9" w:rsidR="001C0FC5" w:rsidRDefault="00495880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A53CD7">
        <w:rPr>
          <w:rFonts w:ascii="Angsana New" w:hAnsi="Angsana New" w:hint="cs"/>
          <w:sz w:val="30"/>
          <w:szCs w:val="30"/>
          <w:cs/>
        </w:rPr>
        <w:t>กันยายน</w:t>
      </w:r>
      <w:r w:rsidR="008A4F2A">
        <w:rPr>
          <w:rFonts w:ascii="Angsana New" w:hAnsi="Angsana New" w:hint="cs"/>
          <w:sz w:val="30"/>
          <w:szCs w:val="30"/>
          <w:cs/>
        </w:rPr>
        <w:t xml:space="preserve"> </w:t>
      </w:r>
      <w:r w:rsidR="00B0638B">
        <w:rPr>
          <w:rFonts w:ascii="Angsana New" w:hAnsi="Angsana New"/>
          <w:sz w:val="30"/>
          <w:szCs w:val="30"/>
        </w:rPr>
        <w:t xml:space="preserve">2567 </w:t>
      </w:r>
      <w:r w:rsidR="00B0638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92062" w:rsidRPr="00C46F38">
        <w:rPr>
          <w:rFonts w:ascii="Angsana New" w:hAnsi="Angsana New"/>
          <w:sz w:val="30"/>
          <w:szCs w:val="30"/>
        </w:rPr>
        <w:t>3</w:t>
      </w:r>
      <w:r w:rsidR="008A0601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8A0601"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BC373D" w:rsidRPr="00BC373D">
        <w:rPr>
          <w:rFonts w:ascii="Angsana New" w:hAnsi="Angsana New" w:hint="cs"/>
          <w:sz w:val="30"/>
          <w:szCs w:val="30"/>
          <w:lang w:val="en-GB"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บริษัทฯ มีหนี้สินที่อาจเกิดขึ้นจากการให้ธนาคาร</w:t>
      </w:r>
      <w:r w:rsidR="00020636">
        <w:rPr>
          <w:rFonts w:ascii="Angsana New" w:hAnsi="Angsana New" w:hint="cs"/>
          <w:sz w:val="30"/>
          <w:szCs w:val="30"/>
          <w:cs/>
        </w:rPr>
        <w:t xml:space="preserve"> </w:t>
      </w:r>
      <w:r w:rsidR="00142C78">
        <w:rPr>
          <w:rFonts w:ascii="Angsana New" w:hAnsi="Angsana New" w:hint="cs"/>
          <w:sz w:val="30"/>
          <w:szCs w:val="30"/>
          <w:cs/>
        </w:rPr>
        <w:t xml:space="preserve">   </w:t>
      </w:r>
      <w:r w:rsidRPr="00C46F38">
        <w:rPr>
          <w:rFonts w:ascii="Angsana New" w:hAnsi="Angsana New"/>
          <w:sz w:val="30"/>
          <w:szCs w:val="30"/>
          <w:cs/>
        </w:rPr>
        <w:t xml:space="preserve">ออกหนังสือค้ำประกันการใช้ไฟฟ้ากับการไฟฟ้านครหลวง </w:t>
      </w:r>
      <w:r w:rsidRPr="00B82BCC">
        <w:rPr>
          <w:rFonts w:ascii="Angsana New" w:hAnsi="Angsana New"/>
          <w:sz w:val="30"/>
          <w:szCs w:val="30"/>
          <w:cs/>
        </w:rPr>
        <w:t xml:space="preserve">จำนวน </w:t>
      </w:r>
      <w:r w:rsidR="00155665" w:rsidRPr="00196806">
        <w:rPr>
          <w:rFonts w:ascii="Angsana New" w:hAnsi="Angsana New"/>
          <w:sz w:val="30"/>
          <w:szCs w:val="30"/>
        </w:rPr>
        <w:t>460,000</w:t>
      </w:r>
      <w:r w:rsidR="00087F03" w:rsidRPr="00196806">
        <w:rPr>
          <w:rFonts w:ascii="Angsana New" w:hAnsi="Angsana New"/>
          <w:sz w:val="30"/>
          <w:szCs w:val="30"/>
        </w:rPr>
        <w:t>.00</w:t>
      </w:r>
      <w:r w:rsidRPr="00F12D9F">
        <w:rPr>
          <w:rFonts w:ascii="Angsana New" w:hAnsi="Angsana New"/>
          <w:sz w:val="30"/>
          <w:szCs w:val="30"/>
          <w:cs/>
        </w:rPr>
        <w:t xml:space="preserve"> บาท</w:t>
      </w:r>
    </w:p>
    <w:p w14:paraId="70DA3D5A" w14:textId="0707CA41" w:rsidR="00AF6219" w:rsidRPr="00C46F38" w:rsidRDefault="00AF6219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bookmarkStart w:id="20" w:name="_Hlk158899480"/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C46F38">
        <w:rPr>
          <w:rFonts w:ascii="Angsana New" w:hAnsi="Angsana New"/>
          <w:sz w:val="30"/>
          <w:szCs w:val="30"/>
          <w:cs/>
        </w:rPr>
        <w:t>วันที่</w:t>
      </w:r>
      <w:r w:rsidR="00A61F51">
        <w:rPr>
          <w:rFonts w:ascii="Angsana New" w:hAnsi="Angsana New" w:hint="cs"/>
          <w:sz w:val="30"/>
          <w:szCs w:val="30"/>
          <w:cs/>
        </w:rPr>
        <w:t xml:space="preserve">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A53CD7">
        <w:rPr>
          <w:rFonts w:ascii="Angsana New" w:hAnsi="Angsana New" w:hint="cs"/>
          <w:sz w:val="30"/>
          <w:szCs w:val="30"/>
          <w:cs/>
        </w:rPr>
        <w:t>กันยายน</w:t>
      </w:r>
      <w:r w:rsidR="00A61F51">
        <w:rPr>
          <w:rFonts w:ascii="Angsana New" w:hAnsi="Angsana New" w:hint="cs"/>
          <w:sz w:val="30"/>
          <w:szCs w:val="30"/>
          <w:cs/>
        </w:rPr>
        <w:t xml:space="preserve"> </w:t>
      </w:r>
      <w:r w:rsidR="00A61F51">
        <w:rPr>
          <w:rFonts w:ascii="Angsana New" w:hAnsi="Angsana New"/>
          <w:sz w:val="30"/>
          <w:szCs w:val="30"/>
        </w:rPr>
        <w:t xml:space="preserve">2567 </w:t>
      </w:r>
      <w:r w:rsidR="00A61F51">
        <w:rPr>
          <w:rFonts w:ascii="Angsana New" w:hAnsi="Angsana New" w:hint="cs"/>
          <w:sz w:val="30"/>
          <w:szCs w:val="30"/>
          <w:cs/>
        </w:rPr>
        <w:t>และวันที่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BC373D" w:rsidRPr="00BC373D">
        <w:rPr>
          <w:rFonts w:ascii="Angsana New" w:hAnsi="Angsana New" w:hint="cs"/>
          <w:sz w:val="30"/>
          <w:szCs w:val="30"/>
          <w:lang w:val="en-GB"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กลุ่มบริษัทฯ </w:t>
      </w:r>
      <w:r w:rsidRPr="00AF6219">
        <w:rPr>
          <w:rFonts w:ascii="Angsana New" w:hAnsi="Angsana New"/>
          <w:sz w:val="30"/>
          <w:szCs w:val="30"/>
          <w:cs/>
        </w:rPr>
        <w:t xml:space="preserve">มีภาระผูกพันจากการเปิด </w:t>
      </w:r>
      <w:r w:rsidRPr="00AF6219">
        <w:rPr>
          <w:rFonts w:ascii="Angsana New" w:hAnsi="Angsana New"/>
          <w:sz w:val="30"/>
          <w:szCs w:val="30"/>
        </w:rPr>
        <w:t>Forward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142C78">
        <w:rPr>
          <w:rFonts w:ascii="Angsana New" w:hAnsi="Angsana New" w:hint="cs"/>
          <w:sz w:val="30"/>
          <w:szCs w:val="30"/>
          <w:cs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>ค้ำ</w:t>
      </w:r>
      <w:r w:rsidRPr="00AF6219">
        <w:rPr>
          <w:rFonts w:ascii="Angsana New" w:hAnsi="Angsana New"/>
          <w:sz w:val="30"/>
          <w:szCs w:val="30"/>
          <w:cs/>
        </w:rPr>
        <w:t>ประกันโดยการจดจำนองที่ดิน อาคารและสิ่งปลูกสร้างบางส่วน</w:t>
      </w:r>
      <w:r w:rsidR="00197927">
        <w:rPr>
          <w:rFonts w:ascii="Angsana New" w:hAnsi="Angsana New"/>
          <w:sz w:val="30"/>
          <w:szCs w:val="30"/>
        </w:rPr>
        <w:t xml:space="preserve"> </w:t>
      </w:r>
      <w:r w:rsidR="0022553C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>เงินฝากธนาคาร</w:t>
      </w:r>
      <w:bookmarkEnd w:id="20"/>
    </w:p>
    <w:p w14:paraId="1EAB8319" w14:textId="2894D33B" w:rsidR="00495880" w:rsidRPr="00517476" w:rsidRDefault="00495880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174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A53CD7">
        <w:rPr>
          <w:rFonts w:ascii="Angsana New" w:hAnsi="Angsana New" w:hint="cs"/>
          <w:sz w:val="30"/>
          <w:szCs w:val="30"/>
          <w:cs/>
        </w:rPr>
        <w:t>กันยายน</w:t>
      </w:r>
      <w:r w:rsidR="004D521C">
        <w:rPr>
          <w:rFonts w:ascii="Angsana New" w:hAnsi="Angsana New" w:hint="cs"/>
          <w:sz w:val="30"/>
          <w:szCs w:val="30"/>
          <w:cs/>
        </w:rPr>
        <w:t xml:space="preserve"> </w:t>
      </w:r>
      <w:r w:rsidR="004D521C">
        <w:rPr>
          <w:rFonts w:ascii="Angsana New" w:hAnsi="Angsana New"/>
          <w:sz w:val="30"/>
          <w:szCs w:val="30"/>
        </w:rPr>
        <w:t xml:space="preserve">2567 </w:t>
      </w:r>
      <w:r w:rsidR="004D521C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23C69">
        <w:rPr>
          <w:rFonts w:ascii="Angsana New" w:hAnsi="Angsana New"/>
          <w:sz w:val="30"/>
          <w:szCs w:val="30"/>
        </w:rPr>
        <w:t>31</w:t>
      </w:r>
      <w:r w:rsidRPr="00517476">
        <w:rPr>
          <w:rFonts w:ascii="Angsana New" w:hAnsi="Angsana New"/>
          <w:sz w:val="30"/>
          <w:szCs w:val="30"/>
        </w:rPr>
        <w:t xml:space="preserve"> </w:t>
      </w:r>
      <w:r w:rsidR="00823C69">
        <w:rPr>
          <w:rFonts w:ascii="Angsana New" w:hAnsi="Angsana New" w:hint="cs"/>
          <w:sz w:val="30"/>
          <w:szCs w:val="30"/>
          <w:cs/>
        </w:rPr>
        <w:t>ธันวาคม</w:t>
      </w:r>
      <w:r w:rsidRPr="00517476">
        <w:rPr>
          <w:rFonts w:ascii="Angsana New" w:hAnsi="Angsana New"/>
          <w:sz w:val="30"/>
          <w:szCs w:val="30"/>
          <w:cs/>
        </w:rPr>
        <w:t xml:space="preserve"> </w:t>
      </w:r>
      <w:r w:rsidRPr="00517476">
        <w:rPr>
          <w:rFonts w:ascii="Angsana New" w:hAnsi="Angsana New"/>
          <w:sz w:val="30"/>
          <w:szCs w:val="30"/>
        </w:rPr>
        <w:t>25</w:t>
      </w:r>
      <w:r w:rsidR="005877AD">
        <w:rPr>
          <w:rFonts w:ascii="Angsana New" w:hAnsi="Angsana New"/>
          <w:sz w:val="30"/>
          <w:szCs w:val="30"/>
        </w:rPr>
        <w:t>6</w:t>
      </w:r>
      <w:r w:rsidRPr="00517476">
        <w:rPr>
          <w:rFonts w:ascii="Angsana New" w:hAnsi="Angsana New"/>
          <w:sz w:val="30"/>
          <w:szCs w:val="30"/>
        </w:rPr>
        <w:t>6</w:t>
      </w:r>
      <w:r w:rsidR="009E6C32">
        <w:rPr>
          <w:rFonts w:ascii="Angsana New" w:hAnsi="Angsana New" w:hint="cs"/>
          <w:sz w:val="30"/>
          <w:szCs w:val="30"/>
          <w:cs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>บริษัทฯ มีภาระผูกพันจากการเปิดเลตเตอร์ออฟเครดิต</w:t>
      </w:r>
      <w:r w:rsidRPr="00517476">
        <w:rPr>
          <w:rFonts w:ascii="Angsana New" w:hAnsi="Angsana New"/>
          <w:sz w:val="30"/>
          <w:szCs w:val="30"/>
        </w:rPr>
        <w:t xml:space="preserve"> </w:t>
      </w:r>
      <w:r w:rsidRPr="006E001B">
        <w:rPr>
          <w:rFonts w:ascii="Angsana New" w:hAnsi="Angsana New"/>
          <w:sz w:val="30"/>
          <w:szCs w:val="30"/>
          <w:cs/>
        </w:rPr>
        <w:t>จำนวน</w:t>
      </w:r>
      <w:r w:rsidR="004D521C" w:rsidRPr="006E001B">
        <w:rPr>
          <w:rFonts w:ascii="Angsana New" w:hAnsi="Angsana New" w:hint="cs"/>
          <w:sz w:val="30"/>
          <w:szCs w:val="30"/>
          <w:cs/>
        </w:rPr>
        <w:t xml:space="preserve"> </w:t>
      </w:r>
      <w:r w:rsidR="00B22C7A" w:rsidRPr="002B38F6">
        <w:rPr>
          <w:rFonts w:ascii="Angsana New" w:hAnsi="Angsana New"/>
          <w:sz w:val="30"/>
          <w:szCs w:val="30"/>
        </w:rPr>
        <w:t>123,680.67</w:t>
      </w:r>
      <w:r w:rsidR="00F12D9F" w:rsidRPr="006E001B">
        <w:rPr>
          <w:rFonts w:ascii="Angsana New" w:hAnsi="Angsana New"/>
          <w:sz w:val="30"/>
          <w:szCs w:val="30"/>
        </w:rPr>
        <w:t xml:space="preserve"> </w:t>
      </w:r>
      <w:r w:rsidRPr="006E001B">
        <w:rPr>
          <w:rFonts w:ascii="Angsana New" w:hAnsi="Angsana New"/>
          <w:sz w:val="30"/>
          <w:szCs w:val="30"/>
          <w:cs/>
        </w:rPr>
        <w:t>เหรียญดอลลาร์สหรัฐฯ แปลงค่าเป็นเงินบาท</w:t>
      </w:r>
      <w:r w:rsidR="00F12D9F" w:rsidRPr="006E001B">
        <w:rPr>
          <w:rFonts w:ascii="Angsana New" w:hAnsi="Angsana New" w:hint="cs"/>
          <w:sz w:val="30"/>
          <w:szCs w:val="30"/>
          <w:cs/>
        </w:rPr>
        <w:t xml:space="preserve"> </w:t>
      </w:r>
      <w:r w:rsidRPr="006E001B">
        <w:rPr>
          <w:rFonts w:ascii="Angsana New" w:hAnsi="Angsana New"/>
          <w:sz w:val="30"/>
          <w:szCs w:val="30"/>
          <w:cs/>
        </w:rPr>
        <w:t>จำนวน</w:t>
      </w:r>
      <w:r w:rsidR="00C5752A" w:rsidRPr="006E001B">
        <w:rPr>
          <w:rFonts w:ascii="Angsana New" w:hAnsi="Angsana New"/>
          <w:sz w:val="30"/>
          <w:szCs w:val="30"/>
        </w:rPr>
        <w:t xml:space="preserve"> </w:t>
      </w:r>
      <w:r w:rsidR="00C5752A" w:rsidRPr="006E001B">
        <w:rPr>
          <w:rFonts w:ascii="Angsana New" w:hAnsi="Angsana New"/>
          <w:sz w:val="30"/>
          <w:szCs w:val="30"/>
          <w:cs/>
        </w:rPr>
        <w:t xml:space="preserve"> </w:t>
      </w:r>
      <w:r w:rsidR="00195A69" w:rsidRPr="002B38F6">
        <w:rPr>
          <w:rFonts w:ascii="Angsana New" w:hAnsi="Angsana New"/>
          <w:sz w:val="30"/>
          <w:szCs w:val="30"/>
        </w:rPr>
        <w:t>3,993</w:t>
      </w:r>
      <w:r w:rsidR="007D54C4" w:rsidRPr="002B38F6">
        <w:rPr>
          <w:rFonts w:ascii="Angsana New" w:hAnsi="Angsana New"/>
          <w:sz w:val="30"/>
          <w:szCs w:val="30"/>
        </w:rPr>
        <w:t>,821.99</w:t>
      </w:r>
      <w:r w:rsidR="00F12D9F" w:rsidRPr="006E001B">
        <w:rPr>
          <w:rFonts w:ascii="Angsana New" w:hAnsi="Angsana New"/>
          <w:sz w:val="30"/>
          <w:szCs w:val="30"/>
        </w:rPr>
        <w:t xml:space="preserve"> </w:t>
      </w:r>
      <w:r w:rsidRPr="006E001B">
        <w:rPr>
          <w:rFonts w:ascii="Angsana New" w:hAnsi="Angsana New"/>
          <w:sz w:val="30"/>
          <w:szCs w:val="30"/>
          <w:cs/>
        </w:rPr>
        <w:t>บ</w:t>
      </w:r>
      <w:r w:rsidRPr="00517476">
        <w:rPr>
          <w:rFonts w:ascii="Angsana New" w:hAnsi="Angsana New"/>
          <w:sz w:val="30"/>
          <w:szCs w:val="30"/>
          <w:cs/>
        </w:rPr>
        <w:t>าท</w:t>
      </w:r>
      <w:r w:rsidR="00254B8A">
        <w:rPr>
          <w:rFonts w:ascii="Angsana New" w:hAnsi="Angsana New" w:hint="cs"/>
          <w:sz w:val="30"/>
          <w:szCs w:val="30"/>
          <w:cs/>
        </w:rPr>
        <w:t xml:space="preserve"> และ </w:t>
      </w:r>
      <w:bookmarkStart w:id="21" w:name="_Hlk158899424"/>
      <w:r w:rsidR="004D521C" w:rsidRPr="00F12D9F">
        <w:rPr>
          <w:rFonts w:ascii="Angsana New" w:hAnsi="Angsana New"/>
          <w:sz w:val="30"/>
          <w:szCs w:val="30"/>
        </w:rPr>
        <w:t>12,528.00</w:t>
      </w:r>
      <w:r w:rsidR="009D7DF9">
        <w:rPr>
          <w:rFonts w:ascii="Angsana New" w:hAnsi="Angsana New" w:hint="cs"/>
          <w:sz w:val="30"/>
          <w:szCs w:val="30"/>
          <w:cs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>เหรียญดอลลาร์สหรัฐฯ แปลงค่าเป็นเงินบาท</w:t>
      </w:r>
      <w:r w:rsidR="009D7DF9">
        <w:rPr>
          <w:rFonts w:ascii="Angsana New" w:hAnsi="Angsana New" w:hint="cs"/>
          <w:sz w:val="30"/>
          <w:szCs w:val="30"/>
          <w:cs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 xml:space="preserve">จำนวน </w:t>
      </w:r>
      <w:r w:rsidR="004D521C" w:rsidRPr="00F12D9F">
        <w:rPr>
          <w:rFonts w:ascii="Angsana New" w:hAnsi="Angsana New"/>
          <w:sz w:val="30"/>
          <w:szCs w:val="30"/>
        </w:rPr>
        <w:t>428,756.35</w:t>
      </w:r>
      <w:r w:rsidR="009D7DF9" w:rsidRPr="00F12D9F">
        <w:rPr>
          <w:rFonts w:ascii="Angsana New" w:hAnsi="Angsana New"/>
          <w:sz w:val="30"/>
          <w:szCs w:val="30"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>บาท</w:t>
      </w:r>
      <w:r w:rsidR="009D7DF9">
        <w:rPr>
          <w:rFonts w:ascii="Angsana New" w:hAnsi="Angsana New"/>
          <w:sz w:val="30"/>
          <w:szCs w:val="30"/>
        </w:rPr>
        <w:t xml:space="preserve"> </w:t>
      </w:r>
      <w:r w:rsidR="009D7DF9">
        <w:rPr>
          <w:rFonts w:ascii="Angsana New" w:hAnsi="Angsana New" w:hint="cs"/>
          <w:sz w:val="30"/>
          <w:szCs w:val="30"/>
          <w:cs/>
        </w:rPr>
        <w:t>ตามลำดับ</w:t>
      </w:r>
      <w:bookmarkEnd w:id="21"/>
    </w:p>
    <w:p w14:paraId="5DAA00B5" w14:textId="233F4936" w:rsidR="00DD55BF" w:rsidRPr="004E2687" w:rsidRDefault="00DD55BF" w:rsidP="007D39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E268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E001B">
        <w:rPr>
          <w:rFonts w:ascii="Angsana New" w:hAnsi="Angsana New"/>
          <w:sz w:val="30"/>
          <w:szCs w:val="30"/>
        </w:rPr>
        <w:t>30</w:t>
      </w:r>
      <w:r w:rsidR="000662AF" w:rsidRPr="004E2687">
        <w:rPr>
          <w:rFonts w:ascii="Angsana New" w:hAnsi="Angsana New"/>
          <w:sz w:val="30"/>
          <w:szCs w:val="30"/>
          <w:cs/>
        </w:rPr>
        <w:t xml:space="preserve"> </w:t>
      </w:r>
      <w:r w:rsidR="001F2E48">
        <w:rPr>
          <w:rFonts w:ascii="Angsana New" w:hAnsi="Angsana New" w:hint="cs"/>
          <w:sz w:val="30"/>
          <w:szCs w:val="30"/>
          <w:cs/>
        </w:rPr>
        <w:t>กันยายน</w:t>
      </w:r>
      <w:r w:rsidR="004324DC" w:rsidRPr="004E2687">
        <w:rPr>
          <w:rFonts w:ascii="Angsana New" w:hAnsi="Angsana New" w:hint="cs"/>
          <w:sz w:val="30"/>
          <w:szCs w:val="30"/>
          <w:cs/>
        </w:rPr>
        <w:t xml:space="preserve"> </w:t>
      </w:r>
      <w:r w:rsidR="006E001B">
        <w:rPr>
          <w:rFonts w:ascii="Angsana New" w:hAnsi="Angsana New"/>
          <w:sz w:val="30"/>
          <w:szCs w:val="30"/>
        </w:rPr>
        <w:t>2567</w:t>
      </w:r>
      <w:r w:rsidR="004324DC" w:rsidRPr="004E2687">
        <w:rPr>
          <w:rFonts w:ascii="Angsana New" w:hAnsi="Angsana New"/>
          <w:sz w:val="30"/>
          <w:szCs w:val="30"/>
          <w:cs/>
        </w:rPr>
        <w:t xml:space="preserve"> </w:t>
      </w:r>
      <w:r w:rsidR="009004A8" w:rsidRPr="004E2687">
        <w:rPr>
          <w:rFonts w:ascii="Angsana New" w:hAnsi="Angsana New" w:hint="cs"/>
          <w:sz w:val="30"/>
          <w:szCs w:val="30"/>
          <w:cs/>
        </w:rPr>
        <w:t>และวันที่</w:t>
      </w:r>
      <w:r w:rsidR="004324DC" w:rsidRPr="004E2687">
        <w:rPr>
          <w:rFonts w:ascii="Angsana New" w:hAnsi="Angsana New" w:hint="cs"/>
          <w:sz w:val="30"/>
          <w:szCs w:val="30"/>
          <w:cs/>
        </w:rPr>
        <w:t xml:space="preserve"> </w:t>
      </w:r>
      <w:r w:rsidR="006E001B">
        <w:rPr>
          <w:rFonts w:ascii="Angsana New" w:hAnsi="Angsana New"/>
          <w:sz w:val="30"/>
          <w:szCs w:val="30"/>
        </w:rPr>
        <w:t>31</w:t>
      </w:r>
      <w:r w:rsidRPr="004E26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E001B">
        <w:rPr>
          <w:rFonts w:ascii="Angsana New" w:hAnsi="Angsana New"/>
          <w:sz w:val="30"/>
          <w:szCs w:val="30"/>
        </w:rPr>
        <w:t>2566</w:t>
      </w:r>
      <w:r w:rsidR="0076462A" w:rsidRPr="004E2687">
        <w:rPr>
          <w:rFonts w:ascii="Angsana New" w:hAnsi="Angsana New"/>
          <w:sz w:val="30"/>
          <w:szCs w:val="30"/>
          <w:cs/>
        </w:rPr>
        <w:t xml:space="preserve"> </w:t>
      </w:r>
      <w:r w:rsidRPr="004E2687">
        <w:rPr>
          <w:rFonts w:ascii="Angsana New" w:hAnsi="Angsana New"/>
          <w:sz w:val="30"/>
          <w:szCs w:val="30"/>
          <w:cs/>
        </w:rPr>
        <w:t>บริษัทฯ มีภาระผูกพันที่ต้องจัดส่งสินค้า ตามใบสั่งซื้อ</w:t>
      </w:r>
      <w:r w:rsidR="00142C78" w:rsidRPr="004E2687">
        <w:rPr>
          <w:rFonts w:ascii="Angsana New" w:hAnsi="Angsana New" w:hint="cs"/>
          <w:sz w:val="30"/>
          <w:szCs w:val="30"/>
          <w:cs/>
        </w:rPr>
        <w:t xml:space="preserve"> </w:t>
      </w:r>
      <w:r w:rsidRPr="004E2687">
        <w:rPr>
          <w:rFonts w:ascii="Angsana New" w:hAnsi="Angsana New"/>
          <w:sz w:val="30"/>
          <w:szCs w:val="30"/>
          <w:cs/>
        </w:rPr>
        <w:t>ที่ได้รับเงินมัดจำแล้ว จำนว</w:t>
      </w:r>
      <w:r w:rsidRPr="006454D1">
        <w:rPr>
          <w:rFonts w:ascii="Angsana New" w:hAnsi="Angsana New"/>
          <w:sz w:val="30"/>
          <w:szCs w:val="30"/>
          <w:cs/>
        </w:rPr>
        <w:t xml:space="preserve">น </w:t>
      </w:r>
      <w:r w:rsidR="00DD6040" w:rsidRPr="0020288E">
        <w:rPr>
          <w:rFonts w:ascii="Angsana New" w:hAnsi="Angsana New"/>
          <w:sz w:val="30"/>
          <w:szCs w:val="30"/>
        </w:rPr>
        <w:t>2,569,907.94</w:t>
      </w:r>
      <w:r w:rsidR="00E23753">
        <w:rPr>
          <w:rFonts w:ascii="Angsana New" w:hAnsi="Angsana New"/>
          <w:sz w:val="30"/>
          <w:szCs w:val="30"/>
        </w:rPr>
        <w:t xml:space="preserve"> </w:t>
      </w:r>
      <w:r w:rsidRPr="004E2687">
        <w:rPr>
          <w:rFonts w:ascii="Angsana New" w:hAnsi="Angsana New"/>
          <w:sz w:val="30"/>
          <w:szCs w:val="30"/>
          <w:cs/>
        </w:rPr>
        <w:t xml:space="preserve">บาท และ </w:t>
      </w:r>
      <w:r w:rsidR="004324DC" w:rsidRPr="004E2687">
        <w:rPr>
          <w:rFonts w:ascii="Angsana New" w:hAnsi="Angsana New"/>
          <w:sz w:val="30"/>
          <w:szCs w:val="30"/>
        </w:rPr>
        <w:t>2,028,607.27</w:t>
      </w:r>
      <w:r w:rsidRPr="004E2687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21AE9DD3" w14:textId="6E786022" w:rsidR="00A209A7" w:rsidRDefault="003A34A7" w:rsidP="0049335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>ณ วันที่</w:t>
      </w:r>
      <w:r w:rsidR="008E0362">
        <w:rPr>
          <w:rFonts w:ascii="Angsana New" w:hAnsi="Angsana New" w:hint="cs"/>
          <w:sz w:val="30"/>
          <w:szCs w:val="30"/>
          <w:cs/>
        </w:rPr>
        <w:t xml:space="preserve">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1F2E48">
        <w:rPr>
          <w:rFonts w:ascii="Angsana New" w:hAnsi="Angsana New" w:hint="cs"/>
          <w:sz w:val="30"/>
          <w:szCs w:val="30"/>
          <w:cs/>
        </w:rPr>
        <w:t>กันยายน</w:t>
      </w:r>
      <w:r w:rsidR="008E0362">
        <w:rPr>
          <w:rFonts w:ascii="Angsana New" w:hAnsi="Angsana New" w:hint="cs"/>
          <w:sz w:val="30"/>
          <w:szCs w:val="30"/>
          <w:cs/>
        </w:rPr>
        <w:t xml:space="preserve"> </w:t>
      </w:r>
      <w:r w:rsidR="008E0362">
        <w:rPr>
          <w:rFonts w:ascii="Angsana New" w:hAnsi="Angsana New"/>
          <w:sz w:val="30"/>
          <w:szCs w:val="30"/>
        </w:rPr>
        <w:t xml:space="preserve">2567 </w:t>
      </w:r>
      <w:r w:rsidR="008E0362">
        <w:rPr>
          <w:rFonts w:ascii="Angsana New" w:hAnsi="Angsana New" w:hint="cs"/>
          <w:sz w:val="30"/>
          <w:szCs w:val="30"/>
          <w:cs/>
        </w:rPr>
        <w:t>และวันที่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 w:rsidR="008A20BE" w:rsidRPr="008A20BE">
        <w:rPr>
          <w:rFonts w:ascii="Angsana New" w:hAnsi="Angsana New"/>
          <w:sz w:val="30"/>
          <w:szCs w:val="30"/>
          <w:cs/>
        </w:rPr>
        <w:t>กลุ่มบริษัท</w:t>
      </w:r>
      <w:r w:rsidR="00F02D62" w:rsidRPr="00F02D62">
        <w:rPr>
          <w:rFonts w:ascii="Angsana New" w:hAnsi="Angsana New"/>
          <w:sz w:val="30"/>
          <w:szCs w:val="30"/>
          <w:cs/>
        </w:rPr>
        <w:t xml:space="preserve"> มีภาระผูกพันที่จะต้องจ่ายตามสัญญาเช่าระยะยาว รายละเอียด ดังต่อไปนี้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E423BA" w:rsidRPr="00574462" w14:paraId="007B6B40" w14:textId="77777777" w:rsidTr="000A6DB1">
        <w:tc>
          <w:tcPr>
            <w:tcW w:w="4950" w:type="dxa"/>
          </w:tcPr>
          <w:p w14:paraId="71301B1B" w14:textId="77777777" w:rsidR="00E423BA" w:rsidRPr="00574462" w:rsidRDefault="00E423B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D8CE008" w14:textId="77777777" w:rsidR="00E423BA" w:rsidRPr="00574462" w:rsidRDefault="00E423B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A6DB1" w:rsidRPr="00574462" w14:paraId="1A4EC07B" w14:textId="77777777" w:rsidTr="000A6DB1">
        <w:tc>
          <w:tcPr>
            <w:tcW w:w="4950" w:type="dxa"/>
          </w:tcPr>
          <w:p w14:paraId="026F0A02" w14:textId="77777777" w:rsidR="000A6DB1" w:rsidRPr="00574462" w:rsidRDefault="000A6DB1" w:rsidP="000A6DB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3BFAA9BE" w14:textId="641D669A" w:rsidR="000A6DB1" w:rsidRDefault="000A6DB1" w:rsidP="000A6DB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</w:t>
            </w:r>
            <w:r w:rsidR="00B67846">
              <w:rPr>
                <w:rFonts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B67846" w:rsidRPr="00574462" w14:paraId="538929EA" w14:textId="77777777">
        <w:tc>
          <w:tcPr>
            <w:tcW w:w="4950" w:type="dxa"/>
          </w:tcPr>
          <w:p w14:paraId="19CE2FA6" w14:textId="77777777" w:rsidR="00B67846" w:rsidRPr="00574462" w:rsidRDefault="00B67846" w:rsidP="00B6784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06AC08" w14:textId="6D27C009" w:rsidR="00B67846" w:rsidRPr="00574462" w:rsidRDefault="000662AF" w:rsidP="00B678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0662AF">
              <w:rPr>
                <w:sz w:val="30"/>
                <w:szCs w:val="30"/>
              </w:rPr>
              <w:t xml:space="preserve">30 </w:t>
            </w:r>
            <w:r w:rsidR="001F2E48">
              <w:rPr>
                <w:rFonts w:hint="cs"/>
                <w:sz w:val="30"/>
                <w:szCs w:val="30"/>
                <w:cs/>
              </w:rPr>
              <w:t>กันยายน</w:t>
            </w:r>
            <w:r w:rsidR="00B67846" w:rsidRPr="002218C1">
              <w:rPr>
                <w:sz w:val="30"/>
                <w:szCs w:val="30"/>
                <w:cs/>
              </w:rPr>
              <w:t xml:space="preserve"> </w:t>
            </w:r>
            <w:r w:rsidR="00B67846" w:rsidRPr="002218C1">
              <w:rPr>
                <w:sz w:val="30"/>
                <w:szCs w:val="30"/>
              </w:rPr>
              <w:t>256</w:t>
            </w:r>
            <w:r w:rsidR="00B67846"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025AC8" w14:textId="77777777" w:rsidR="00B67846" w:rsidRPr="00574462" w:rsidRDefault="00B67846" w:rsidP="00B678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A615867" w14:textId="09905876" w:rsidR="00B67846" w:rsidRPr="00574462" w:rsidRDefault="00B67846" w:rsidP="00B678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218C1">
              <w:rPr>
                <w:sz w:val="30"/>
                <w:szCs w:val="30"/>
              </w:rPr>
              <w:t xml:space="preserve">31 </w:t>
            </w:r>
            <w:r w:rsidRPr="002218C1">
              <w:rPr>
                <w:sz w:val="30"/>
                <w:szCs w:val="30"/>
                <w:cs/>
              </w:rPr>
              <w:t xml:space="preserve">ธันวาคม </w:t>
            </w:r>
            <w:r w:rsidRPr="002218C1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B67846" w:rsidRPr="00574462" w14:paraId="456D95DA" w14:textId="77777777" w:rsidTr="007246C0">
        <w:trPr>
          <w:trHeight w:val="203"/>
        </w:trPr>
        <w:tc>
          <w:tcPr>
            <w:tcW w:w="4950" w:type="dxa"/>
          </w:tcPr>
          <w:p w14:paraId="5019EAEF" w14:textId="77777777" w:rsidR="00B67846" w:rsidRPr="005B4595" w:rsidRDefault="00B67846" w:rsidP="00B678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ACB" w14:textId="19CC9F0C" w:rsidR="00B67846" w:rsidRPr="000C5D5A" w:rsidRDefault="003E06E4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B41">
              <w:rPr>
                <w:rFonts w:ascii="Angsana New" w:hAnsi="Angsana New"/>
                <w:sz w:val="30"/>
                <w:szCs w:val="30"/>
                <w:lang w:val="en-US"/>
              </w:rPr>
              <w:t>296,925.00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E2EAA9" w14:textId="77777777" w:rsidR="00B67846" w:rsidRPr="00574462" w:rsidRDefault="00B67846" w:rsidP="00B678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C514916" w14:textId="5F7C2089" w:rsidR="00B67846" w:rsidRPr="006D55A1" w:rsidRDefault="00BC373D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478</w:t>
            </w:r>
            <w:r w:rsidR="00B67846"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290</w:t>
            </w:r>
            <w:r w:rsidR="00B67846"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67846" w:rsidRPr="00574462" w14:paraId="2F445A65" w14:textId="77777777" w:rsidTr="007246C0">
        <w:trPr>
          <w:trHeight w:val="203"/>
        </w:trPr>
        <w:tc>
          <w:tcPr>
            <w:tcW w:w="4950" w:type="dxa"/>
          </w:tcPr>
          <w:p w14:paraId="181AA344" w14:textId="77777777" w:rsidR="00B67846" w:rsidRPr="00047BB0" w:rsidRDefault="00B67846" w:rsidP="00B678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61DBA" w14:textId="5F6A9A9B" w:rsidR="00B67846" w:rsidRPr="000C5D5A" w:rsidRDefault="003E06E4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B41">
              <w:rPr>
                <w:rFonts w:ascii="Angsana New" w:hAnsi="Angsana New"/>
                <w:sz w:val="30"/>
                <w:szCs w:val="30"/>
              </w:rPr>
              <w:t>23,540.00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F40FD" w14:textId="77777777" w:rsidR="00B67846" w:rsidRPr="00574462" w:rsidRDefault="00B67846" w:rsidP="00B678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EA45" w14:textId="6ADBA002" w:rsidR="00B67846" w:rsidRPr="006D55A1" w:rsidRDefault="00BC373D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200</w:t>
            </w:r>
            <w:r w:rsidR="00B67846"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892</w:t>
            </w:r>
            <w:r w:rsidR="00B67846"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B67846" w:rsidRPr="00811F4F" w14:paraId="2AE3B400" w14:textId="77777777" w:rsidTr="007246C0">
        <w:trPr>
          <w:trHeight w:val="149"/>
        </w:trPr>
        <w:tc>
          <w:tcPr>
            <w:tcW w:w="4950" w:type="dxa"/>
            <w:shd w:val="clear" w:color="auto" w:fill="auto"/>
          </w:tcPr>
          <w:p w14:paraId="6C4C9BF2" w14:textId="77777777" w:rsidR="00B67846" w:rsidRPr="005B4595" w:rsidRDefault="00B67846" w:rsidP="00B6784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78926" w14:textId="58987726" w:rsidR="00B67846" w:rsidRPr="000C5D5A" w:rsidRDefault="00192BB0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1B41">
              <w:rPr>
                <w:rFonts w:ascii="Angsana New" w:hAnsi="Angsana New"/>
                <w:sz w:val="30"/>
                <w:szCs w:val="30"/>
              </w:rPr>
              <w:t>320,465.00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2568ED" w14:textId="77777777" w:rsidR="00B67846" w:rsidRPr="00574462" w:rsidRDefault="00B67846" w:rsidP="00B678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6F1B6" w14:textId="51FACDEF" w:rsidR="00B67846" w:rsidRPr="006D55A1" w:rsidRDefault="00BC373D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679</w:t>
            </w:r>
            <w:r w:rsidR="00B67846"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182</w:t>
            </w:r>
            <w:r w:rsidR="00B67846"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0B0B7595" w14:textId="1ED480F4" w:rsidR="00DD55BF" w:rsidRDefault="002218C1" w:rsidP="00995B13">
      <w:pPr>
        <w:pStyle w:val="ListParagraph"/>
        <w:numPr>
          <w:ilvl w:val="0"/>
          <w:numId w:val="18"/>
        </w:numPr>
        <w:spacing w:before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1F2E48">
        <w:rPr>
          <w:rFonts w:ascii="Angsana New" w:hAnsi="Angsana New" w:hint="cs"/>
          <w:sz w:val="30"/>
          <w:szCs w:val="30"/>
          <w:cs/>
        </w:rPr>
        <w:t>กันยายน</w:t>
      </w:r>
      <w:r w:rsidR="009B7B83">
        <w:rPr>
          <w:rFonts w:ascii="Angsana New" w:hAnsi="Angsana New" w:hint="cs"/>
          <w:sz w:val="30"/>
          <w:szCs w:val="30"/>
          <w:cs/>
        </w:rPr>
        <w:t xml:space="preserve"> </w:t>
      </w:r>
      <w:r w:rsidR="009B7B83">
        <w:rPr>
          <w:rFonts w:ascii="Angsana New" w:hAnsi="Angsana New"/>
          <w:sz w:val="30"/>
          <w:szCs w:val="30"/>
        </w:rPr>
        <w:t xml:space="preserve">2567 </w:t>
      </w:r>
      <w:r w:rsidR="009B7B8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 w:rsidR="008A20BE" w:rsidRPr="008A20BE">
        <w:rPr>
          <w:rFonts w:ascii="Angsana New" w:hAnsi="Angsana New"/>
          <w:sz w:val="30"/>
          <w:szCs w:val="30"/>
          <w:cs/>
        </w:rPr>
        <w:t>กลุ่มบริษัท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มีภาระผูกพันตามสัญญาการให้บริการเช่าพื้นที่กับบริษัทที่เกี่ยวข้องกัน </w:t>
      </w:r>
      <w:r w:rsidR="0030227E">
        <w:rPr>
          <w:rFonts w:ascii="Angsana New" w:hAnsi="Angsana New"/>
          <w:sz w:val="30"/>
          <w:szCs w:val="30"/>
        </w:rPr>
        <w:t>5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แห่ง</w:t>
      </w:r>
      <w:r w:rsidR="005C069A" w:rsidRPr="00C46F38">
        <w:rPr>
          <w:rFonts w:ascii="Angsana New" w:hAnsi="Angsana New"/>
          <w:sz w:val="30"/>
          <w:szCs w:val="30"/>
        </w:rPr>
        <w:t xml:space="preserve"> 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อายุสัญญาการให้เช่า </w:t>
      </w:r>
      <w:r w:rsidR="005C069A" w:rsidRPr="00C46F38">
        <w:rPr>
          <w:rFonts w:ascii="Angsana New" w:hAnsi="Angsana New"/>
          <w:sz w:val="30"/>
          <w:szCs w:val="30"/>
        </w:rPr>
        <w:t>1</w:t>
      </w:r>
      <w:r w:rsidR="00DD55BF" w:rsidRPr="00C46F38">
        <w:rPr>
          <w:rFonts w:ascii="Angsana New" w:hAnsi="Angsana New"/>
          <w:sz w:val="30"/>
          <w:szCs w:val="30"/>
          <w:cs/>
        </w:rPr>
        <w:t>-</w:t>
      </w:r>
      <w:r w:rsidR="005C069A" w:rsidRPr="00C46F38">
        <w:rPr>
          <w:rFonts w:ascii="Angsana New" w:hAnsi="Angsana New"/>
          <w:sz w:val="30"/>
          <w:szCs w:val="30"/>
        </w:rPr>
        <w:t>3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ปี สิ้นสุ</w:t>
      </w:r>
      <w:r w:rsidR="00DD55BF" w:rsidRPr="001C2F1F">
        <w:rPr>
          <w:rFonts w:ascii="Angsana New" w:hAnsi="Angsana New"/>
          <w:sz w:val="30"/>
          <w:szCs w:val="30"/>
          <w:cs/>
        </w:rPr>
        <w:t>ดเดือนกุมภาพันธ์</w:t>
      </w:r>
      <w:r w:rsidR="001C2F1F" w:rsidRPr="001C2F1F">
        <w:rPr>
          <w:rFonts w:ascii="Angsana New" w:hAnsi="Angsana New" w:hint="cs"/>
          <w:sz w:val="30"/>
          <w:szCs w:val="30"/>
          <w:cs/>
        </w:rPr>
        <w:t xml:space="preserve"> และตุลาคม</w:t>
      </w:r>
      <w:r w:rsidR="00DD55BF" w:rsidRPr="001C2F1F">
        <w:rPr>
          <w:rFonts w:ascii="Angsana New" w:hAnsi="Angsana New"/>
          <w:sz w:val="30"/>
          <w:szCs w:val="30"/>
          <w:cs/>
        </w:rPr>
        <w:t xml:space="preserve"> </w:t>
      </w:r>
      <w:r w:rsidR="005C069A" w:rsidRPr="001C2F1F">
        <w:rPr>
          <w:rFonts w:ascii="Angsana New" w:hAnsi="Angsana New"/>
          <w:sz w:val="30"/>
          <w:szCs w:val="30"/>
        </w:rPr>
        <w:t>256</w:t>
      </w:r>
      <w:r w:rsidR="00ED1A84">
        <w:rPr>
          <w:rFonts w:ascii="Angsana New" w:hAnsi="Angsana New"/>
          <w:sz w:val="30"/>
          <w:szCs w:val="30"/>
        </w:rPr>
        <w:t>8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รายละเอียดดังนี้</w:t>
      </w:r>
    </w:p>
    <w:tbl>
      <w:tblPr>
        <w:tblW w:w="8558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4"/>
        <w:gridCol w:w="1714"/>
        <w:gridCol w:w="236"/>
        <w:gridCol w:w="1654"/>
      </w:tblGrid>
      <w:tr w:rsidR="00FC2579" w:rsidRPr="00574462" w14:paraId="52D46D48" w14:textId="77777777" w:rsidTr="009B7B83">
        <w:tc>
          <w:tcPr>
            <w:tcW w:w="4954" w:type="dxa"/>
          </w:tcPr>
          <w:p w14:paraId="632DE6D9" w14:textId="77777777" w:rsidR="00FC2579" w:rsidRPr="00574462" w:rsidRDefault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4" w:type="dxa"/>
          </w:tcPr>
          <w:p w14:paraId="72FE0B17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FC5FA7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AEE4B87" w14:textId="77777777" w:rsidR="00FC2579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574462">
              <w:rPr>
                <w:color w:val="000000"/>
                <w:sz w:val="30"/>
                <w:szCs w:val="30"/>
              </w:rPr>
              <w:t>(</w:t>
            </w:r>
            <w:r w:rsidRPr="00574462">
              <w:rPr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color w:val="000000"/>
                <w:sz w:val="30"/>
                <w:szCs w:val="30"/>
              </w:rPr>
              <w:t>)</w:t>
            </w:r>
          </w:p>
        </w:tc>
      </w:tr>
      <w:tr w:rsidR="0000600D" w:rsidRPr="00574462" w14:paraId="4BCFDD41" w14:textId="77777777" w:rsidTr="007246C0">
        <w:tc>
          <w:tcPr>
            <w:tcW w:w="4954" w:type="dxa"/>
          </w:tcPr>
          <w:p w14:paraId="3A714B15" w14:textId="77777777" w:rsidR="0000600D" w:rsidRPr="00574462" w:rsidRDefault="0000600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</w:tcPr>
          <w:p w14:paraId="18428AB4" w14:textId="77777777" w:rsidR="0000600D" w:rsidRDefault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0600D" w:rsidRPr="00574462" w14:paraId="706795BB" w14:textId="77777777" w:rsidTr="0000600D">
        <w:tc>
          <w:tcPr>
            <w:tcW w:w="4954" w:type="dxa"/>
          </w:tcPr>
          <w:p w14:paraId="0067D37E" w14:textId="77777777" w:rsidR="0000600D" w:rsidRPr="00574462" w:rsidRDefault="0000600D" w:rsidP="0000600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A294A30" w14:textId="15C1B9B4" w:rsidR="0000600D" w:rsidRPr="00E423BA" w:rsidRDefault="000662AF" w:rsidP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0662AF">
              <w:rPr>
                <w:sz w:val="30"/>
                <w:szCs w:val="30"/>
              </w:rPr>
              <w:t xml:space="preserve">30 </w:t>
            </w:r>
            <w:r w:rsidR="001F2E48">
              <w:rPr>
                <w:rFonts w:hint="cs"/>
                <w:sz w:val="30"/>
                <w:szCs w:val="30"/>
                <w:cs/>
              </w:rPr>
              <w:t>กันยายน</w:t>
            </w:r>
            <w:r w:rsidR="0000600D" w:rsidRPr="002218C1">
              <w:rPr>
                <w:sz w:val="30"/>
                <w:szCs w:val="30"/>
                <w:cs/>
              </w:rPr>
              <w:t xml:space="preserve"> </w:t>
            </w:r>
            <w:r w:rsidR="0000600D" w:rsidRPr="002218C1"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36" w:type="dxa"/>
          </w:tcPr>
          <w:p w14:paraId="0D0FDCDF" w14:textId="77777777" w:rsidR="0000600D" w:rsidRPr="00574462" w:rsidRDefault="0000600D" w:rsidP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499192D" w14:textId="6769A124" w:rsidR="0000600D" w:rsidRPr="00E423BA" w:rsidRDefault="0000600D" w:rsidP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6</w:t>
            </w:r>
          </w:p>
        </w:tc>
      </w:tr>
      <w:tr w:rsidR="00FC2579" w:rsidRPr="00574462" w14:paraId="756B0D00" w14:textId="77777777" w:rsidTr="0000600D">
        <w:trPr>
          <w:trHeight w:val="203"/>
        </w:trPr>
        <w:tc>
          <w:tcPr>
            <w:tcW w:w="4954" w:type="dxa"/>
          </w:tcPr>
          <w:p w14:paraId="50E82496" w14:textId="4DD3CBB9" w:rsidR="00FC2579" w:rsidRPr="005B4595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การให้บริการเช่าพื้นที่ที่จะถึงกำหนดรับชำระภายใน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07FDB" w14:textId="5CD99A00" w:rsidR="00FC2579" w:rsidRPr="00D9700A" w:rsidRDefault="000F2AE1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2AE1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C1159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F2A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80CD1">
              <w:rPr>
                <w:rFonts w:ascii="Angsana New" w:hAnsi="Angsana New"/>
                <w:sz w:val="30"/>
                <w:szCs w:val="30"/>
                <w:lang w:val="en-US"/>
              </w:rPr>
              <w:t>036</w:t>
            </w:r>
            <w:r w:rsidRPr="000F2AE1">
              <w:rPr>
                <w:rFonts w:ascii="Angsana New" w:hAnsi="Angsana New"/>
                <w:sz w:val="30"/>
                <w:szCs w:val="30"/>
                <w:lang w:val="en-US"/>
              </w:rPr>
              <w:t>.60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C5EDF0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D461A48" w14:textId="4AF70B7E" w:rsidR="00FC2579" w:rsidRPr="006D55A1" w:rsidRDefault="0030227E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227E">
              <w:rPr>
                <w:rFonts w:ascii="Angsana New" w:hAnsi="Angsana New"/>
                <w:sz w:val="30"/>
                <w:szCs w:val="30"/>
              </w:rPr>
              <w:t>220,194.12</w:t>
            </w:r>
          </w:p>
        </w:tc>
      </w:tr>
      <w:tr w:rsidR="00FC2579" w:rsidRPr="00574462" w14:paraId="7EA1D9B5" w14:textId="77777777" w:rsidTr="00EC6DD3">
        <w:trPr>
          <w:trHeight w:val="203"/>
        </w:trPr>
        <w:tc>
          <w:tcPr>
            <w:tcW w:w="4954" w:type="dxa"/>
          </w:tcPr>
          <w:p w14:paraId="26DEB8D4" w14:textId="006DF058" w:rsidR="00FC2579" w:rsidRPr="00047BB0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การให้บริการเช่าพื้นที่ที่จะถึงกำหนดรับชำระส่วนที่เกิน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ปีแต่ไม่เกิน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5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5725C" w14:textId="78F9A0F1" w:rsidR="00FC2579" w:rsidRPr="00C46F38" w:rsidRDefault="000F2AE1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E108FD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2BC61" w14:textId="740C6806" w:rsidR="00FC2579" w:rsidRPr="006D55A1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579" w:rsidRPr="00811F4F" w14:paraId="57CCC07D" w14:textId="77777777" w:rsidTr="00EC6DD3">
        <w:trPr>
          <w:trHeight w:val="149"/>
        </w:trPr>
        <w:tc>
          <w:tcPr>
            <w:tcW w:w="4954" w:type="dxa"/>
            <w:shd w:val="clear" w:color="auto" w:fill="auto"/>
          </w:tcPr>
          <w:p w14:paraId="2229FA5A" w14:textId="26C22971" w:rsidR="00FC2579" w:rsidRPr="005B4595" w:rsidRDefault="00FC2579" w:rsidP="00FC257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62371" w14:textId="220F040D" w:rsidR="00FC2579" w:rsidRPr="00C46F38" w:rsidRDefault="000F2AE1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AE1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580C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F2A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80CD1">
              <w:rPr>
                <w:rFonts w:ascii="Angsana New" w:hAnsi="Angsana New"/>
                <w:sz w:val="30"/>
                <w:szCs w:val="30"/>
                <w:lang w:val="en-US"/>
              </w:rPr>
              <w:t>036</w:t>
            </w:r>
            <w:r w:rsidRPr="000F2AE1">
              <w:rPr>
                <w:rFonts w:ascii="Angsana New" w:hAnsi="Angsana New"/>
                <w:sz w:val="30"/>
                <w:szCs w:val="30"/>
                <w:lang w:val="en-US"/>
              </w:rPr>
              <w:t>.60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3A6A3D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A64E1" w14:textId="4F877AD5" w:rsidR="00FC2579" w:rsidRPr="006D55A1" w:rsidRDefault="0030227E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227E">
              <w:rPr>
                <w:rFonts w:ascii="Angsana New" w:hAnsi="Angsana New"/>
                <w:sz w:val="30"/>
                <w:szCs w:val="30"/>
              </w:rPr>
              <w:t>220,194.12</w:t>
            </w:r>
          </w:p>
        </w:tc>
      </w:tr>
    </w:tbl>
    <w:p w14:paraId="61FDDDAB" w14:textId="77777777" w:rsidR="00FC2579" w:rsidRPr="00602272" w:rsidRDefault="00FC2579" w:rsidP="00602272">
      <w:pPr>
        <w:pStyle w:val="ListParagraph"/>
        <w:spacing w:before="240"/>
        <w:ind w:left="1350"/>
        <w:jc w:val="thaiDistribute"/>
        <w:rPr>
          <w:rFonts w:ascii="Angsana New" w:hAnsi="Angsana New"/>
          <w:sz w:val="6"/>
          <w:szCs w:val="6"/>
        </w:rPr>
      </w:pP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B03D12" w:rsidRPr="00574462" w14:paraId="0E62C7F4" w14:textId="77777777" w:rsidTr="007C5A52">
        <w:tc>
          <w:tcPr>
            <w:tcW w:w="4950" w:type="dxa"/>
          </w:tcPr>
          <w:p w14:paraId="567267CA" w14:textId="77777777" w:rsidR="00B03D12" w:rsidRPr="00574462" w:rsidRDefault="00B03D1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E0484AC" w14:textId="77777777" w:rsidR="00B03D12" w:rsidRPr="00574462" w:rsidRDefault="00B03D1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C5A52" w:rsidRPr="00574462" w14:paraId="0E1E8994" w14:textId="77777777" w:rsidTr="007C5A52">
        <w:tc>
          <w:tcPr>
            <w:tcW w:w="4950" w:type="dxa"/>
          </w:tcPr>
          <w:p w14:paraId="3953A7C2" w14:textId="77777777" w:rsidR="007C5A52" w:rsidRPr="00574462" w:rsidRDefault="007C5A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5957888E" w14:textId="65C265B1" w:rsidR="007C5A52" w:rsidRPr="00574462" w:rsidRDefault="000B4B70" w:rsidP="007C5A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D12" w:rsidRPr="00574462" w14:paraId="2EC00009" w14:textId="77777777" w:rsidTr="00347B9A">
        <w:tc>
          <w:tcPr>
            <w:tcW w:w="4950" w:type="dxa"/>
          </w:tcPr>
          <w:p w14:paraId="7E9D8CB7" w14:textId="77777777" w:rsidR="00B03D12" w:rsidRPr="00574462" w:rsidRDefault="00B03D1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2C47B5" w14:textId="01D10528" w:rsidR="00B03D12" w:rsidRPr="00574462" w:rsidRDefault="000662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0662AF">
              <w:rPr>
                <w:sz w:val="30"/>
                <w:szCs w:val="30"/>
              </w:rPr>
              <w:t xml:space="preserve">30 </w:t>
            </w:r>
            <w:r w:rsidR="001F2E48">
              <w:rPr>
                <w:rFonts w:hint="cs"/>
                <w:sz w:val="30"/>
                <w:szCs w:val="30"/>
                <w:cs/>
              </w:rPr>
              <w:t>กันยายน</w:t>
            </w:r>
            <w:r w:rsidR="002218C1" w:rsidRPr="002218C1">
              <w:rPr>
                <w:sz w:val="30"/>
                <w:szCs w:val="30"/>
                <w:cs/>
              </w:rPr>
              <w:t xml:space="preserve"> </w:t>
            </w:r>
            <w:r w:rsidR="002218C1" w:rsidRPr="002218C1"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C7D514" w14:textId="77777777" w:rsidR="00B03D12" w:rsidRPr="00574462" w:rsidRDefault="00B03D1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463083" w14:textId="7315F4F0" w:rsidR="00B03D12" w:rsidRPr="00574462" w:rsidRDefault="005C0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03D12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6</w:t>
            </w:r>
          </w:p>
        </w:tc>
      </w:tr>
      <w:tr w:rsidR="0000600D" w:rsidRPr="00574462" w14:paraId="4E8E710F" w14:textId="77777777" w:rsidTr="00AE3E49">
        <w:trPr>
          <w:trHeight w:val="203"/>
        </w:trPr>
        <w:tc>
          <w:tcPr>
            <w:tcW w:w="4950" w:type="dxa"/>
          </w:tcPr>
          <w:p w14:paraId="16CE2912" w14:textId="1136972B" w:rsidR="0000600D" w:rsidRPr="005B4595" w:rsidRDefault="0000600D" w:rsidP="000060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การให้บริการเช่าพื้นที่ที่จะถึงกำหนดรับชำระภายใน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5C2B" w14:textId="00904935" w:rsidR="0000600D" w:rsidRPr="00C46F38" w:rsidRDefault="005B7319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22B5">
              <w:rPr>
                <w:rFonts w:ascii="Angsana New" w:hAnsi="Angsana New"/>
                <w:sz w:val="30"/>
                <w:szCs w:val="30"/>
              </w:rPr>
              <w:t>1,44</w:t>
            </w:r>
            <w:r w:rsidR="00651B5C">
              <w:rPr>
                <w:rFonts w:ascii="Angsana New" w:hAnsi="Angsana New"/>
                <w:sz w:val="30"/>
                <w:szCs w:val="30"/>
              </w:rPr>
              <w:t>0</w:t>
            </w:r>
            <w:r w:rsidR="00D90619">
              <w:rPr>
                <w:rFonts w:ascii="Angsana New" w:hAnsi="Angsana New"/>
                <w:sz w:val="30"/>
                <w:szCs w:val="30"/>
              </w:rPr>
              <w:t>,</w:t>
            </w:r>
            <w:r w:rsidR="00651B5C">
              <w:rPr>
                <w:rFonts w:ascii="Angsana New" w:hAnsi="Angsana New"/>
                <w:sz w:val="30"/>
                <w:szCs w:val="30"/>
              </w:rPr>
              <w:t>128</w:t>
            </w:r>
            <w:r w:rsidRPr="00C722B5">
              <w:rPr>
                <w:rFonts w:ascii="Angsana New" w:hAnsi="Angsana New"/>
                <w:sz w:val="30"/>
                <w:szCs w:val="30"/>
              </w:rPr>
              <w:t>.60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7EEC82" w14:textId="77777777" w:rsidR="0000600D" w:rsidRPr="00574462" w:rsidRDefault="0000600D" w:rsidP="0000600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644200E" w14:textId="5B9F3029" w:rsidR="0000600D" w:rsidRPr="00574462" w:rsidRDefault="0000600D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7B">
              <w:rPr>
                <w:rFonts w:ascii="Angsana New" w:hAnsi="Angsana New"/>
                <w:sz w:val="30"/>
                <w:szCs w:val="30"/>
              </w:rPr>
              <w:t>1,249,194.12</w:t>
            </w:r>
          </w:p>
        </w:tc>
      </w:tr>
      <w:tr w:rsidR="0000600D" w:rsidRPr="00574462" w14:paraId="081D8B30" w14:textId="77777777" w:rsidTr="00AE3E49">
        <w:trPr>
          <w:trHeight w:val="203"/>
        </w:trPr>
        <w:tc>
          <w:tcPr>
            <w:tcW w:w="4950" w:type="dxa"/>
          </w:tcPr>
          <w:p w14:paraId="0F9DABBB" w14:textId="5BFAEB1C" w:rsidR="0000600D" w:rsidRPr="00047BB0" w:rsidRDefault="0000600D" w:rsidP="0000600D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การให้บริการเช่าพื้นที่ที่จะถึงกำหนดรับชำระส่วนที่เกิน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ปีแต่ไม่เกิน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5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C59" w14:textId="03952EFF" w:rsidR="0000600D" w:rsidRPr="00C722B5" w:rsidRDefault="00D965FB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22B5">
              <w:rPr>
                <w:rFonts w:ascii="Angsana New" w:hAnsi="Angsana New"/>
                <w:sz w:val="30"/>
                <w:szCs w:val="30"/>
              </w:rPr>
              <w:t>74,091.00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994624" w14:textId="77777777" w:rsidR="0000600D" w:rsidRPr="00574462" w:rsidRDefault="0000600D" w:rsidP="0000600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A011" w14:textId="0C57AFA2" w:rsidR="0000600D" w:rsidRPr="00574462" w:rsidRDefault="0000600D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0600D" w:rsidRPr="008026C3" w14:paraId="09F0D30A" w14:textId="77777777" w:rsidTr="00AE3E49">
        <w:trPr>
          <w:trHeight w:val="149"/>
        </w:trPr>
        <w:tc>
          <w:tcPr>
            <w:tcW w:w="4950" w:type="dxa"/>
            <w:shd w:val="clear" w:color="auto" w:fill="auto"/>
          </w:tcPr>
          <w:p w14:paraId="70717033" w14:textId="2EEFCE86" w:rsidR="0000600D" w:rsidRPr="005B4595" w:rsidRDefault="0000600D" w:rsidP="0000600D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A4478" w14:textId="06DE68CA" w:rsidR="0000600D" w:rsidRPr="00C722B5" w:rsidRDefault="00A2055A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22B5">
              <w:rPr>
                <w:rFonts w:ascii="Angsana New" w:hAnsi="Angsana New"/>
                <w:sz w:val="30"/>
                <w:szCs w:val="30"/>
              </w:rPr>
              <w:t>1,51</w:t>
            </w:r>
            <w:r w:rsidR="005F073A">
              <w:rPr>
                <w:rFonts w:ascii="Angsana New" w:hAnsi="Angsana New"/>
                <w:sz w:val="30"/>
                <w:szCs w:val="30"/>
              </w:rPr>
              <w:t>4</w:t>
            </w:r>
            <w:r w:rsidRPr="00C722B5">
              <w:rPr>
                <w:rFonts w:ascii="Angsana New" w:hAnsi="Angsana New"/>
                <w:sz w:val="30"/>
                <w:szCs w:val="30"/>
              </w:rPr>
              <w:t>,</w:t>
            </w:r>
            <w:r w:rsidR="00BB3D4D">
              <w:rPr>
                <w:rFonts w:ascii="Angsana New" w:hAnsi="Angsana New"/>
                <w:sz w:val="30"/>
                <w:szCs w:val="30"/>
              </w:rPr>
              <w:t>21</w:t>
            </w:r>
            <w:r w:rsidR="003E7A12">
              <w:rPr>
                <w:rFonts w:ascii="Angsana New" w:hAnsi="Angsana New"/>
                <w:sz w:val="30"/>
                <w:szCs w:val="30"/>
              </w:rPr>
              <w:t>9</w:t>
            </w:r>
            <w:r w:rsidRPr="00C722B5">
              <w:rPr>
                <w:rFonts w:ascii="Angsana New" w:hAnsi="Angsana New"/>
                <w:sz w:val="30"/>
                <w:szCs w:val="30"/>
              </w:rPr>
              <w:t>.60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5197D2" w14:textId="77777777" w:rsidR="0000600D" w:rsidRPr="00574462" w:rsidRDefault="0000600D" w:rsidP="0000600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A202B" w14:textId="718D4E3F" w:rsidR="0000600D" w:rsidRPr="00811F4F" w:rsidRDefault="0000600D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7B">
              <w:rPr>
                <w:rFonts w:ascii="Angsana New" w:hAnsi="Angsana New"/>
                <w:sz w:val="30"/>
                <w:szCs w:val="30"/>
              </w:rPr>
              <w:t>1,249,194.12</w:t>
            </w:r>
          </w:p>
        </w:tc>
      </w:tr>
    </w:tbl>
    <w:p w14:paraId="7DA0E166" w14:textId="7748945C" w:rsidR="00420DA7" w:rsidRDefault="00960185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276E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800F494" w14:textId="1E36DD6D" w:rsidR="00960185" w:rsidRDefault="00025AEA" w:rsidP="00960185">
      <w:pPr>
        <w:spacing w:after="240" w:line="240" w:lineRule="atLeast"/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  <w:r w:rsidRPr="00334E91">
        <w:rPr>
          <w:rFonts w:ascii="Angsana New" w:eastAsia="Arial Unicode MS" w:hAnsi="Angsana New"/>
          <w:sz w:val="30"/>
          <w:szCs w:val="30"/>
          <w:cs/>
        </w:rPr>
        <w:t xml:space="preserve">เมื่อวันที่ </w:t>
      </w:r>
      <w:r w:rsidR="006246B0">
        <w:rPr>
          <w:rFonts w:ascii="Angsana New" w:eastAsia="Arial Unicode MS" w:hAnsi="Angsana New"/>
          <w:sz w:val="30"/>
          <w:szCs w:val="30"/>
        </w:rPr>
        <w:t>14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="00051B0C">
        <w:rPr>
          <w:rFonts w:ascii="Angsana New" w:eastAsia="Arial Unicode MS" w:hAnsi="Angsana New" w:hint="cs"/>
          <w:sz w:val="30"/>
          <w:szCs w:val="30"/>
          <w:cs/>
        </w:rPr>
        <w:t>พฤศจิกายน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="00BC373D" w:rsidRPr="00BC373D">
        <w:rPr>
          <w:rFonts w:ascii="Angsana New" w:eastAsia="Arial Unicode MS" w:hAnsi="Angsana New" w:hint="cs"/>
          <w:sz w:val="30"/>
          <w:szCs w:val="30"/>
        </w:rPr>
        <w:t>256</w:t>
      </w:r>
      <w:r w:rsidR="00BC373D" w:rsidRPr="00BC373D">
        <w:rPr>
          <w:rFonts w:ascii="Angsana New" w:eastAsia="Arial Unicode MS" w:hAnsi="Angsana New"/>
          <w:sz w:val="30"/>
          <w:szCs w:val="30"/>
        </w:rPr>
        <w:t>7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 ที่ประชุม</w:t>
      </w:r>
      <w:r>
        <w:rPr>
          <w:rFonts w:ascii="Angsana New" w:eastAsia="Arial Unicode MS" w:hAnsi="Angsana New"/>
          <w:sz w:val="30"/>
          <w:szCs w:val="30"/>
          <w:cs/>
        </w:rPr>
        <w:t xml:space="preserve">คณะกรรมการบริษัท ครั้งที่ </w:t>
      </w:r>
      <w:r w:rsidR="008C388C">
        <w:rPr>
          <w:rFonts w:ascii="Angsana New" w:hAnsi="Angsana New"/>
          <w:sz w:val="30"/>
          <w:szCs w:val="30"/>
        </w:rPr>
        <w:t>4/</w:t>
      </w:r>
      <w:r w:rsidR="00BC373D" w:rsidRPr="00BC373D">
        <w:rPr>
          <w:rFonts w:ascii="Angsana New" w:eastAsia="Arial Unicode MS" w:hAnsi="Angsana New"/>
          <w:sz w:val="30"/>
          <w:szCs w:val="30"/>
        </w:rPr>
        <w:t>256</w:t>
      </w:r>
      <w:r w:rsidR="00BC373D" w:rsidRPr="00BC373D">
        <w:rPr>
          <w:rFonts w:ascii="Angsana New" w:eastAsia="Arial Unicode MS" w:hAnsi="Angsana New" w:hint="cs"/>
          <w:sz w:val="30"/>
          <w:szCs w:val="30"/>
        </w:rPr>
        <w:t>7</w:t>
      </w:r>
      <w:r w:rsidRPr="003001D1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="002045F3" w:rsidRPr="003001D1">
        <w:rPr>
          <w:rFonts w:ascii="Angsana New" w:hAnsi="Angsana New"/>
          <w:sz w:val="30"/>
          <w:szCs w:val="30"/>
          <w:cs/>
        </w:rPr>
        <w:t>ได้</w:t>
      </w:r>
      <w:r w:rsidRPr="003001D1">
        <w:rPr>
          <w:rFonts w:ascii="Angsana New" w:eastAsia="Arial Unicode MS" w:hAnsi="Angsana New"/>
          <w:sz w:val="30"/>
          <w:szCs w:val="30"/>
          <w:cs/>
        </w:rPr>
        <w:t>มีมติอนุมัติ</w:t>
      </w:r>
      <w:r w:rsidRPr="00334E91">
        <w:rPr>
          <w:rFonts w:ascii="Angsana New" w:eastAsia="Arial Unicode MS" w:hAnsi="Angsana New"/>
          <w:sz w:val="30"/>
          <w:szCs w:val="30"/>
          <w:cs/>
        </w:rPr>
        <w:t>ให้</w:t>
      </w:r>
      <w:r w:rsidR="002045F3" w:rsidRPr="00334E91">
        <w:rPr>
          <w:rFonts w:ascii="Angsana New" w:hAnsi="Angsana New"/>
          <w:sz w:val="30"/>
          <w:szCs w:val="30"/>
          <w:cs/>
        </w:rPr>
        <w:t>จ่ายเงินปันผล</w:t>
      </w:r>
      <w:r w:rsidR="002045F3">
        <w:rPr>
          <w:rFonts w:ascii="Angsana New" w:hAnsi="Angsana New" w:hint="cs"/>
          <w:sz w:val="30"/>
          <w:szCs w:val="30"/>
          <w:cs/>
        </w:rPr>
        <w:t>ระหว่างกาล</w:t>
      </w:r>
      <w:r w:rsidR="002045F3" w:rsidRPr="00334E91">
        <w:rPr>
          <w:rFonts w:ascii="Angsana New" w:hAnsi="Angsana New"/>
          <w:sz w:val="30"/>
          <w:szCs w:val="30"/>
          <w:cs/>
        </w:rPr>
        <w:t>ให้แก่ผู้ถือหุ้นจากผลการดำเนินงาน</w:t>
      </w:r>
      <w:r w:rsidR="002045F3">
        <w:rPr>
          <w:rFonts w:ascii="Angsana New" w:hAnsi="Angsana New" w:hint="cs"/>
          <w:sz w:val="30"/>
          <w:szCs w:val="30"/>
          <w:cs/>
        </w:rPr>
        <w:t xml:space="preserve"> สิ้นสุด</w:t>
      </w:r>
      <w:r>
        <w:rPr>
          <w:rFonts w:ascii="Angsana New" w:eastAsia="Arial Unicode MS" w:hAnsi="Angsana New"/>
          <w:sz w:val="30"/>
          <w:szCs w:val="30"/>
          <w:cs/>
        </w:rPr>
        <w:t xml:space="preserve">วันที่ </w:t>
      </w:r>
      <w:r w:rsidR="00BC373D" w:rsidRPr="00BC373D">
        <w:rPr>
          <w:rFonts w:ascii="Angsana New" w:eastAsia="Arial Unicode MS" w:hAnsi="Angsana New"/>
          <w:sz w:val="30"/>
          <w:szCs w:val="30"/>
        </w:rPr>
        <w:t>30</w:t>
      </w:r>
      <w:r w:rsidRPr="00FE1133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="00D41599" w:rsidRPr="00FE1133">
        <w:rPr>
          <w:rFonts w:ascii="Angsana New" w:hAnsi="Angsana New" w:hint="cs"/>
          <w:sz w:val="30"/>
          <w:szCs w:val="30"/>
          <w:cs/>
        </w:rPr>
        <w:t>กันยายน</w:t>
      </w:r>
      <w:r w:rsidR="002045F3" w:rsidRPr="00FE1133">
        <w:rPr>
          <w:rFonts w:ascii="Angsana New" w:hAnsi="Angsana New" w:hint="cs"/>
          <w:sz w:val="30"/>
          <w:szCs w:val="30"/>
          <w:cs/>
        </w:rPr>
        <w:t xml:space="preserve"> </w:t>
      </w:r>
      <w:r w:rsidR="002045F3" w:rsidRPr="00FE1133">
        <w:rPr>
          <w:rFonts w:ascii="Angsana New" w:hAnsi="Angsana New"/>
          <w:sz w:val="30"/>
          <w:szCs w:val="30"/>
        </w:rPr>
        <w:t>2567</w:t>
      </w:r>
      <w:r w:rsidR="002045F3" w:rsidRPr="00334E91">
        <w:rPr>
          <w:rFonts w:ascii="Angsana New" w:hAnsi="Angsana New"/>
          <w:sz w:val="30"/>
          <w:szCs w:val="30"/>
          <w:cs/>
        </w:rPr>
        <w:t xml:space="preserve"> ในอัตราหุ้น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ละ </w:t>
      </w:r>
      <w:r w:rsidR="00D41599">
        <w:rPr>
          <w:rFonts w:ascii="Angsana New" w:hAnsi="Angsana New"/>
          <w:sz w:val="30"/>
          <w:szCs w:val="30"/>
          <w:lang w:val="en-US"/>
        </w:rPr>
        <w:t>0.03</w:t>
      </w:r>
      <w:r w:rsidR="002045F3" w:rsidRPr="00334E91">
        <w:rPr>
          <w:rFonts w:ascii="Angsana New" w:hAnsi="Angsana New"/>
          <w:sz w:val="30"/>
          <w:szCs w:val="30"/>
          <w:cs/>
        </w:rPr>
        <w:t xml:space="preserve"> บาท</w:t>
      </w:r>
      <w:r w:rsidR="002045F3" w:rsidRPr="00622A22">
        <w:rPr>
          <w:rFonts w:ascii="Angsana New" w:hAnsi="Angsana New"/>
          <w:sz w:val="30"/>
          <w:szCs w:val="30"/>
          <w:cs/>
        </w:rPr>
        <w:t xml:space="preserve">จำนวน </w:t>
      </w:r>
      <w:r w:rsidR="002045F3" w:rsidRPr="00622A22">
        <w:rPr>
          <w:rFonts w:ascii="Angsana New" w:hAnsi="Angsana New"/>
          <w:sz w:val="30"/>
          <w:szCs w:val="30"/>
        </w:rPr>
        <w:t>450</w:t>
      </w:r>
      <w:r w:rsidR="002045F3" w:rsidRPr="00622A22">
        <w:rPr>
          <w:rFonts w:ascii="Angsana New" w:hAnsi="Angsana New"/>
          <w:sz w:val="30"/>
          <w:szCs w:val="30"/>
          <w:cs/>
        </w:rPr>
        <w:t xml:space="preserve"> ล้</w:t>
      </w:r>
      <w:r w:rsidR="002045F3" w:rsidRPr="00334E91">
        <w:rPr>
          <w:rFonts w:ascii="Angsana New" w:hAnsi="Angsana New"/>
          <w:sz w:val="30"/>
          <w:szCs w:val="30"/>
          <w:cs/>
        </w:rPr>
        <w:t>านหุ้น รวม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เป็นเงิน </w:t>
      </w:r>
      <w:r w:rsidR="00306CC6">
        <w:rPr>
          <w:rFonts w:ascii="Angsana New" w:hAnsi="Angsana New"/>
          <w:sz w:val="30"/>
          <w:szCs w:val="30"/>
        </w:rPr>
        <w:t>13.50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 ล้านบาท </w:t>
      </w:r>
      <w:r w:rsidR="002045F3">
        <w:rPr>
          <w:rFonts w:ascii="Angsana New" w:hAnsi="Angsana New" w:hint="cs"/>
          <w:sz w:val="30"/>
          <w:szCs w:val="30"/>
          <w:cs/>
        </w:rPr>
        <w:t>โดยมีกำหนดจ่ายใน</w:t>
      </w:r>
      <w:r w:rsidR="002045F3" w:rsidRPr="000A32C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840CD">
        <w:rPr>
          <w:rFonts w:ascii="Angsana New" w:hAnsi="Angsana New"/>
          <w:sz w:val="30"/>
          <w:szCs w:val="30"/>
        </w:rPr>
        <w:t xml:space="preserve">13 </w:t>
      </w:r>
      <w:r w:rsidR="008840CD">
        <w:rPr>
          <w:rFonts w:ascii="Angsana New" w:hAnsi="Angsana New" w:hint="cs"/>
          <w:sz w:val="30"/>
          <w:szCs w:val="30"/>
          <w:cs/>
        </w:rPr>
        <w:t>ธันวาคม</w:t>
      </w:r>
      <w:r w:rsidR="002045F3" w:rsidRPr="00B67F69">
        <w:rPr>
          <w:rFonts w:ascii="Angsana New" w:hAnsi="Angsana New" w:hint="cs"/>
          <w:sz w:val="30"/>
          <w:szCs w:val="30"/>
          <w:cs/>
        </w:rPr>
        <w:t xml:space="preserve"> </w:t>
      </w:r>
      <w:r w:rsidR="002045F3" w:rsidRPr="00B67F69">
        <w:rPr>
          <w:rFonts w:ascii="Angsana New" w:hAnsi="Angsana New"/>
          <w:sz w:val="30"/>
          <w:szCs w:val="30"/>
        </w:rPr>
        <w:t>256</w:t>
      </w:r>
      <w:r w:rsidR="002045F3">
        <w:rPr>
          <w:rFonts w:ascii="Angsana New" w:hAnsi="Angsana New"/>
          <w:sz w:val="30"/>
          <w:szCs w:val="30"/>
        </w:rPr>
        <w:t>7</w:t>
      </w:r>
    </w:p>
    <w:p w14:paraId="229D5485" w14:textId="62D29CDB" w:rsidR="006E1FE8" w:rsidRPr="00F25A47" w:rsidRDefault="006E1FE8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95880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EE756C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495880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5F379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496D7E" w14:textId="05C9F576" w:rsidR="00296204" w:rsidRPr="005F3791" w:rsidRDefault="00EE756C" w:rsidP="005F3791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5F3791" w:rsidRPr="005F3791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</w:t>
      </w:r>
      <w:r>
        <w:rPr>
          <w:rFonts w:ascii="Angsana New" w:hAnsi="Angsana New" w:hint="cs"/>
          <w:sz w:val="30"/>
          <w:szCs w:val="30"/>
          <w:cs/>
        </w:rPr>
        <w:t>ที่ประชุมคณะ</w:t>
      </w:r>
      <w:r w:rsidR="005F3791" w:rsidRPr="005F3791">
        <w:rPr>
          <w:rFonts w:ascii="Angsana New" w:hAnsi="Angsana New"/>
          <w:sz w:val="30"/>
          <w:szCs w:val="30"/>
          <w:cs/>
        </w:rPr>
        <w:t>กรรมการของ</w:t>
      </w:r>
      <w:r w:rsidR="00D901B0">
        <w:rPr>
          <w:rFonts w:ascii="Angsana New" w:hAnsi="Angsana New" w:hint="cs"/>
          <w:sz w:val="30"/>
          <w:szCs w:val="30"/>
          <w:cs/>
        </w:rPr>
        <w:t>กลุ่ม</w:t>
      </w:r>
      <w:r w:rsidR="005F3791" w:rsidRPr="005F3791">
        <w:rPr>
          <w:rFonts w:ascii="Angsana New" w:hAnsi="Angsana New"/>
          <w:sz w:val="30"/>
          <w:szCs w:val="30"/>
          <w:cs/>
        </w:rPr>
        <w:t>บริษัท</w:t>
      </w:r>
      <w:r w:rsidR="005F3791" w:rsidRPr="00D60BFD">
        <w:rPr>
          <w:rFonts w:ascii="Angsana New" w:hAnsi="Angsana New"/>
          <w:sz w:val="30"/>
          <w:szCs w:val="30"/>
          <w:cs/>
        </w:rPr>
        <w:t xml:space="preserve">ฯ เมื่อวันที่ </w:t>
      </w:r>
      <w:r w:rsidR="00D60BFD">
        <w:rPr>
          <w:rFonts w:ascii="Angsana New" w:hAnsi="Angsana New"/>
          <w:sz w:val="30"/>
          <w:szCs w:val="30"/>
        </w:rPr>
        <w:br/>
      </w:r>
      <w:r w:rsidR="00381687" w:rsidRPr="00FE1133">
        <w:rPr>
          <w:rFonts w:ascii="Angsana New" w:hAnsi="Angsana New"/>
          <w:sz w:val="30"/>
          <w:szCs w:val="30"/>
        </w:rPr>
        <w:t>1</w:t>
      </w:r>
      <w:r w:rsidR="00535331">
        <w:rPr>
          <w:rFonts w:ascii="Angsana New" w:hAnsi="Angsana New"/>
          <w:sz w:val="30"/>
          <w:szCs w:val="30"/>
          <w:lang w:val="en-US"/>
        </w:rPr>
        <w:t>4</w:t>
      </w:r>
      <w:r w:rsidR="005F3791" w:rsidRPr="00381687">
        <w:rPr>
          <w:rFonts w:ascii="Angsana New" w:hAnsi="Angsana New"/>
          <w:sz w:val="30"/>
          <w:szCs w:val="30"/>
          <w:cs/>
        </w:rPr>
        <w:t xml:space="preserve"> </w:t>
      </w:r>
      <w:r w:rsidR="00FB5F88" w:rsidRPr="00724101">
        <w:rPr>
          <w:rFonts w:ascii="Angsana New" w:hAnsi="Angsana New" w:hint="cs"/>
          <w:sz w:val="30"/>
          <w:szCs w:val="30"/>
          <w:cs/>
        </w:rPr>
        <w:t>พฤศจิกายน</w:t>
      </w:r>
      <w:r w:rsidR="005F3791" w:rsidRPr="00724101">
        <w:rPr>
          <w:rFonts w:ascii="Angsana New" w:hAnsi="Angsana New"/>
          <w:sz w:val="30"/>
          <w:szCs w:val="30"/>
          <w:cs/>
        </w:rPr>
        <w:t xml:space="preserve"> </w:t>
      </w:r>
      <w:r w:rsidR="005F3791" w:rsidRPr="00724101">
        <w:rPr>
          <w:rFonts w:ascii="Angsana New" w:hAnsi="Angsana New"/>
          <w:sz w:val="30"/>
          <w:szCs w:val="30"/>
          <w:lang w:val="en-US"/>
        </w:rPr>
        <w:t>2567</w:t>
      </w:r>
    </w:p>
    <w:sectPr w:rsidR="00296204" w:rsidRPr="005F3791" w:rsidSect="00C5357E">
      <w:headerReference w:type="default" r:id="rId28"/>
      <w:footerReference w:type="default" r:id="rId29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4BAC0" w14:textId="77777777" w:rsidR="008B5543" w:rsidRDefault="008B5543">
      <w:r>
        <w:separator/>
      </w:r>
    </w:p>
  </w:endnote>
  <w:endnote w:type="continuationSeparator" w:id="0">
    <w:p w14:paraId="77E7ECB8" w14:textId="77777777" w:rsidR="008B5543" w:rsidRDefault="008B5543">
      <w:r>
        <w:continuationSeparator/>
      </w:r>
    </w:p>
  </w:endnote>
  <w:endnote w:type="continuationNotice" w:id="1">
    <w:p w14:paraId="6DFE530B" w14:textId="77777777" w:rsidR="008B5543" w:rsidRDefault="008B55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6FCAC" w14:textId="77777777" w:rsidR="00AE6E3E" w:rsidRDefault="00AE6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96D87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B02D9E0" w14:textId="0438AABF" w:rsidR="004A0E45" w:rsidRDefault="00841D6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 w:rsidR="00CF7EF2">
      <w:rPr>
        <w:rFonts w:ascii="Angsana New" w:hAnsi="Angsana New" w:cs="Angsana New"/>
        <w:sz w:val="30"/>
        <w:szCs w:val="30"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2AAC0" w14:textId="77777777" w:rsidR="00AE6E3E" w:rsidRDefault="00AE6E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C77BD" w14:textId="77777777" w:rsidR="00445793" w:rsidRPr="008C31D3" w:rsidRDefault="00445793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2FA4B66" w14:textId="77777777" w:rsidR="00445793" w:rsidRDefault="00445793" w:rsidP="00445793">
    <w:pPr>
      <w:pStyle w:val="Footer"/>
      <w:ind w:right="360" w:firstLine="297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96D8D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88D1E4" w14:textId="61A045B4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96D8F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8FCFF8A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43282" w14:textId="77777777" w:rsidR="009E7513" w:rsidRDefault="009E751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3028510" w14:textId="167EF5F0" w:rsidR="009E7513" w:rsidRPr="008C31D3" w:rsidRDefault="009E751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858C0" w14:textId="77777777" w:rsidR="00295918" w:rsidRDefault="00295918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62FAD0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96D91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0593015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39570" w14:textId="77777777" w:rsidR="008B5543" w:rsidRDefault="008B5543">
      <w:r>
        <w:separator/>
      </w:r>
    </w:p>
  </w:footnote>
  <w:footnote w:type="continuationSeparator" w:id="0">
    <w:p w14:paraId="60CB56B9" w14:textId="77777777" w:rsidR="008B5543" w:rsidRDefault="008B5543">
      <w:r>
        <w:continuationSeparator/>
      </w:r>
    </w:p>
  </w:footnote>
  <w:footnote w:type="continuationNotice" w:id="1">
    <w:p w14:paraId="4B3D82E5" w14:textId="77777777" w:rsidR="008B5543" w:rsidRDefault="008B55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8A4D9" w14:textId="77777777" w:rsidR="00AE6E3E" w:rsidRDefault="00AE6E3E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F37FE" w14:textId="2CB039E4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bookmarkStart w:id="22" w:name="_GoBack"/>
    <w:bookmarkEnd w:id="22"/>
    <w:r>
      <w:rPr>
        <w:noProof/>
      </w:rPr>
      <w:drawing>
        <wp:anchor distT="0" distB="0" distL="114300" distR="114300" simplePos="0" relativeHeight="251680768" behindDoc="0" locked="0" layoutInCell="1" allowOverlap="1" wp14:anchorId="5A1CE2F7" wp14:editId="7FA9AFFF">
          <wp:simplePos x="0" y="0"/>
          <wp:positionH relativeFrom="column">
            <wp:posOffset>7890510</wp:posOffset>
          </wp:positionH>
          <wp:positionV relativeFrom="paragraph">
            <wp:posOffset>-371475</wp:posOffset>
          </wp:positionV>
          <wp:extent cx="1674658" cy="735330"/>
          <wp:effectExtent l="0" t="0" r="0" b="0"/>
          <wp:wrapNone/>
          <wp:docPr id="1888447965" name="Picture 1">
            <a:extLst xmlns:a="http://schemas.openxmlformats.org/drawingml/2006/main">
              <a:ext uri="{FF2B5EF4-FFF2-40B4-BE49-F238E27FC236}">
                <a16:creationId xmlns:a16="http://schemas.microsoft.com/office/drawing/2014/main" id="{D23EB0A3-A4E1-8126-C465-AD04575E873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D23EB0A3-A4E1-8126-C465-AD04575E873A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658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0E93E09F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DA82B" w14:textId="2931139D" w:rsidR="00505590" w:rsidRDefault="00505590" w:rsidP="00505590">
    <w:pP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  <w:cs/>
      </w:rPr>
    </w:pPr>
    <w:r w:rsidRPr="009C6C61">
      <w:rPr>
        <w:rFonts w:ascii="Angsana New" w:hAnsi="Angsana New"/>
        <w:b/>
        <w:bCs/>
        <w:sz w:val="32"/>
        <w:szCs w:val="32"/>
        <w:cs/>
      </w:rPr>
      <w:t>บริษัท ฟังก์ชั่น อินเตอร์เนชั่นแนล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D95375" w14:textId="019B2DCC" w:rsidR="00505590" w:rsidRPr="00533250" w:rsidRDefault="00505590" w:rsidP="00505590">
    <w:pP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</w:rPr>
    </w:pPr>
    <w:r w:rsidRPr="009C6C61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="00CF20BD">
      <w:rPr>
        <w:rFonts w:ascii="Angsana New" w:hAnsi="Angsana New" w:hint="cs"/>
        <w:b/>
        <w:bCs/>
        <w:sz w:val="32"/>
        <w:szCs w:val="32"/>
        <w:cs/>
      </w:rPr>
      <w:t>ข้อมูลทาง</w:t>
    </w:r>
    <w:r w:rsidRPr="009C6C61">
      <w:rPr>
        <w:rFonts w:ascii="Angsana New" w:hAnsi="Angsana New"/>
        <w:b/>
        <w:bCs/>
        <w:sz w:val="32"/>
        <w:szCs w:val="32"/>
        <w:cs/>
      </w:rPr>
      <w:t>การเงิน</w:t>
    </w:r>
    <w:r w:rsidR="002A1936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763A789" w14:textId="3B8FD8EB" w:rsidR="00505590" w:rsidRPr="000364AD" w:rsidRDefault="00851E05" w:rsidP="00505590">
    <w:pPr>
      <w:pBdr>
        <w:bottom w:val="single" w:sz="4" w:space="1" w:color="auto"/>
      </w:pBd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งวด </w:t>
    </w:r>
    <w:r>
      <w:rPr>
        <w:rFonts w:ascii="Angsana New" w:hAnsi="Angsana New"/>
        <w:b/>
        <w:bCs/>
        <w:sz w:val="32"/>
        <w:szCs w:val="32"/>
        <w:lang w:val="en-US"/>
      </w:rPr>
      <w:t xml:space="preserve">3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เดือน และ </w:t>
    </w:r>
    <w:r w:rsidR="00950F00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เดือน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50F00"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2567</w:t>
    </w:r>
  </w:p>
  <w:p w14:paraId="751F32AB" w14:textId="77777777" w:rsidR="00505590" w:rsidRDefault="00505590" w:rsidP="00505590">
    <w:pPr>
      <w:pBdr>
        <w:bottom w:val="single" w:sz="4" w:space="1" w:color="auto"/>
      </w:pBd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(ยังไม่ได้ตรวจสอบ</w:t>
    </w:r>
    <w:r>
      <w:rPr>
        <w:rFonts w:ascii="Angsana New" w:hAnsi="Angsana New"/>
        <w:b/>
        <w:bCs/>
        <w:sz w:val="32"/>
        <w:szCs w:val="32"/>
        <w:lang w:val="en-US"/>
      </w:rPr>
      <w:t>/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สอบทานแล้ว)</w:t>
    </w:r>
  </w:p>
  <w:p w14:paraId="28496D86" w14:textId="77777777" w:rsidR="00841D6A" w:rsidRDefault="00841D6A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057BF" w14:textId="77777777" w:rsidR="00AE6E3E" w:rsidRDefault="00AE6E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1F927" w14:textId="5ACA2C99" w:rsidR="00920AD2" w:rsidRDefault="00920AD2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4CD04D98" w14:textId="77777777" w:rsidR="00920AD2" w:rsidRDefault="00920AD2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1098F" w14:textId="191DDD20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12788992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4C643" w14:textId="29B8CB8D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277E25A1" wp14:editId="3165992B">
          <wp:simplePos x="0" y="0"/>
          <wp:positionH relativeFrom="column">
            <wp:posOffset>7890510</wp:posOffset>
          </wp:positionH>
          <wp:positionV relativeFrom="paragraph">
            <wp:posOffset>-371475</wp:posOffset>
          </wp:positionV>
          <wp:extent cx="1674658" cy="735330"/>
          <wp:effectExtent l="0" t="0" r="0" b="0"/>
          <wp:wrapNone/>
          <wp:docPr id="2112264795" name="Picture 1">
            <a:extLst xmlns:a="http://schemas.openxmlformats.org/drawingml/2006/main">
              <a:ext uri="{FF2B5EF4-FFF2-40B4-BE49-F238E27FC236}">
                <a16:creationId xmlns:a16="http://schemas.microsoft.com/office/drawing/2014/main" id="{D23EB0A3-A4E1-8126-C465-AD04575E873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D23EB0A3-A4E1-8126-C465-AD04575E873A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658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1206BC9A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080EA" w14:textId="21B1E243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9DE5352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2074D" w14:textId="4041DD6F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73600" behindDoc="0" locked="0" layoutInCell="1" allowOverlap="1" wp14:anchorId="38B1CD4E" wp14:editId="39D8D4E6">
          <wp:simplePos x="0" y="0"/>
          <wp:positionH relativeFrom="column">
            <wp:posOffset>7890510</wp:posOffset>
          </wp:positionH>
          <wp:positionV relativeFrom="paragraph">
            <wp:posOffset>-371475</wp:posOffset>
          </wp:positionV>
          <wp:extent cx="1674658" cy="735330"/>
          <wp:effectExtent l="0" t="0" r="0" b="0"/>
          <wp:wrapNone/>
          <wp:docPr id="334540896" name="Picture 1">
            <a:extLst xmlns:a="http://schemas.openxmlformats.org/drawingml/2006/main">
              <a:ext uri="{FF2B5EF4-FFF2-40B4-BE49-F238E27FC236}">
                <a16:creationId xmlns:a16="http://schemas.microsoft.com/office/drawing/2014/main" id="{D23EB0A3-A4E1-8126-C465-AD04575E873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D23EB0A3-A4E1-8126-C465-AD04575E873A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658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001ECD2C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A7716" w14:textId="4E6C52C5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837590A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2884"/>
    <w:multiLevelType w:val="hybridMultilevel"/>
    <w:tmpl w:val="DD4AEB5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572E5"/>
    <w:multiLevelType w:val="hybridMultilevel"/>
    <w:tmpl w:val="B924120E"/>
    <w:lvl w:ilvl="0" w:tplc="A0903C18">
      <w:start w:val="1"/>
      <w:numFmt w:val="decimal"/>
      <w:lvlText w:val="14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C17045E"/>
    <w:multiLevelType w:val="multilevel"/>
    <w:tmpl w:val="52308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16FB3"/>
    <w:multiLevelType w:val="multilevel"/>
    <w:tmpl w:val="F45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027C6"/>
    <w:multiLevelType w:val="multilevel"/>
    <w:tmpl w:val="91A61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56BDC"/>
    <w:multiLevelType w:val="hybridMultilevel"/>
    <w:tmpl w:val="13248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674A"/>
    <w:multiLevelType w:val="hybridMultilevel"/>
    <w:tmpl w:val="907674CA"/>
    <w:lvl w:ilvl="0" w:tplc="F39C6B22">
      <w:start w:val="1"/>
      <w:numFmt w:val="decimal"/>
      <w:lvlText w:val="3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0C45BD"/>
    <w:multiLevelType w:val="hybridMultilevel"/>
    <w:tmpl w:val="6508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83D2C"/>
    <w:multiLevelType w:val="hybridMultilevel"/>
    <w:tmpl w:val="B9684B0C"/>
    <w:lvl w:ilvl="0" w:tplc="31C0F578">
      <w:start w:val="1"/>
      <w:numFmt w:val="decimal"/>
      <w:lvlText w:val="31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3" w15:restartNumberingAfterBreak="0">
    <w:nsid w:val="2E581CB7"/>
    <w:multiLevelType w:val="multilevel"/>
    <w:tmpl w:val="A35EC972"/>
    <w:lvl w:ilvl="0">
      <w:start w:val="1"/>
      <w:numFmt w:val="decimal"/>
      <w:lvlText w:val="28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none"/>
      <w:lvlText w:val="28.3.2"/>
      <w:lvlJc w:val="right"/>
      <w:pPr>
        <w:ind w:left="2678" w:hanging="180"/>
      </w:pPr>
      <w:rPr>
        <w:rFonts w:hint="default"/>
        <w:lang w:bidi="th-TH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4" w15:restartNumberingAfterBreak="0">
    <w:nsid w:val="3E1A345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E515B45"/>
    <w:multiLevelType w:val="hybridMultilevel"/>
    <w:tmpl w:val="635E850E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6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7" w15:restartNumberingAfterBreak="0">
    <w:nsid w:val="454766EA"/>
    <w:multiLevelType w:val="multilevel"/>
    <w:tmpl w:val="2BC6C8EA"/>
    <w:lvl w:ilvl="0">
      <w:start w:val="1"/>
      <w:numFmt w:val="decimal"/>
      <w:lvlText w:val="28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none"/>
      <w:lvlText w:val="28.3.1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8" w15:restartNumberingAfterBreak="0">
    <w:nsid w:val="45591C32"/>
    <w:multiLevelType w:val="hybridMultilevel"/>
    <w:tmpl w:val="AF1A2DF4"/>
    <w:lvl w:ilvl="0" w:tplc="63C01462">
      <w:start w:val="1"/>
      <w:numFmt w:val="decimal"/>
      <w:lvlText w:val="28.3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0" w15:restartNumberingAfterBreak="0">
    <w:nsid w:val="4FB92334"/>
    <w:multiLevelType w:val="multilevel"/>
    <w:tmpl w:val="22F8DD46"/>
    <w:lvl w:ilvl="0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1" w15:restartNumberingAfterBreak="0">
    <w:nsid w:val="522D618C"/>
    <w:multiLevelType w:val="multilevel"/>
    <w:tmpl w:val="26841388"/>
    <w:lvl w:ilvl="0">
      <w:start w:val="1"/>
      <w:numFmt w:val="decimal"/>
      <w:lvlText w:val="21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2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40B66"/>
    <w:multiLevelType w:val="multilevel"/>
    <w:tmpl w:val="415CD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761A2A"/>
    <w:multiLevelType w:val="multilevel"/>
    <w:tmpl w:val="DCF2E6D0"/>
    <w:lvl w:ilvl="0">
      <w:start w:val="1"/>
      <w:numFmt w:val="decimal"/>
      <w:lvlText w:val="28.%1"/>
      <w:lvlJc w:val="left"/>
      <w:pPr>
        <w:ind w:left="1238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7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A79CE"/>
    <w:multiLevelType w:val="multilevel"/>
    <w:tmpl w:val="8AEC2B22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9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393BBD"/>
    <w:multiLevelType w:val="hybridMultilevel"/>
    <w:tmpl w:val="CEB6B298"/>
    <w:lvl w:ilvl="0" w:tplc="7C487CD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887D4C"/>
    <w:multiLevelType w:val="hybridMultilevel"/>
    <w:tmpl w:val="B3123B0E"/>
    <w:lvl w:ilvl="0" w:tplc="C36ECA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9"/>
  </w:num>
  <w:num w:numId="4">
    <w:abstractNumId w:val="23"/>
  </w:num>
  <w:num w:numId="5">
    <w:abstractNumId w:val="31"/>
  </w:num>
  <w:num w:numId="6">
    <w:abstractNumId w:val="0"/>
  </w:num>
  <w:num w:numId="7">
    <w:abstractNumId w:val="22"/>
  </w:num>
  <w:num w:numId="8">
    <w:abstractNumId w:val="27"/>
  </w:num>
  <w:num w:numId="9">
    <w:abstractNumId w:val="8"/>
  </w:num>
  <w:num w:numId="10">
    <w:abstractNumId w:val="29"/>
  </w:num>
  <w:num w:numId="11">
    <w:abstractNumId w:val="5"/>
  </w:num>
  <w:num w:numId="12">
    <w:abstractNumId w:val="7"/>
  </w:num>
  <w:num w:numId="13">
    <w:abstractNumId w:val="2"/>
  </w:num>
  <w:num w:numId="14">
    <w:abstractNumId w:val="28"/>
  </w:num>
  <w:num w:numId="15">
    <w:abstractNumId w:val="26"/>
  </w:num>
  <w:num w:numId="16">
    <w:abstractNumId w:val="16"/>
  </w:num>
  <w:num w:numId="17">
    <w:abstractNumId w:val="13"/>
  </w:num>
  <w:num w:numId="18">
    <w:abstractNumId w:val="20"/>
  </w:num>
  <w:num w:numId="19">
    <w:abstractNumId w:val="21"/>
  </w:num>
  <w:num w:numId="20">
    <w:abstractNumId w:val="1"/>
  </w:num>
  <w:num w:numId="21">
    <w:abstractNumId w:val="4"/>
  </w:num>
  <w:num w:numId="22">
    <w:abstractNumId w:val="15"/>
  </w:num>
  <w:num w:numId="23">
    <w:abstractNumId w:val="11"/>
  </w:num>
  <w:num w:numId="24">
    <w:abstractNumId w:val="12"/>
  </w:num>
  <w:num w:numId="25">
    <w:abstractNumId w:val="10"/>
  </w:num>
  <w:num w:numId="26">
    <w:abstractNumId w:val="25"/>
  </w:num>
  <w:num w:numId="27">
    <w:abstractNumId w:val="24"/>
  </w:num>
  <w:num w:numId="28">
    <w:abstractNumId w:val="3"/>
  </w:num>
  <w:num w:numId="29">
    <w:abstractNumId w:val="30"/>
  </w:num>
  <w:num w:numId="30">
    <w:abstractNumId w:val="32"/>
  </w:num>
  <w:num w:numId="31">
    <w:abstractNumId w:val="14"/>
  </w:num>
  <w:num w:numId="32">
    <w:abstractNumId w:val="17"/>
  </w:num>
  <w:num w:numId="33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2F9"/>
    <w:rsid w:val="000004BE"/>
    <w:rsid w:val="000006FD"/>
    <w:rsid w:val="0000076D"/>
    <w:rsid w:val="000009F6"/>
    <w:rsid w:val="000009FB"/>
    <w:rsid w:val="00000ADF"/>
    <w:rsid w:val="00000D9B"/>
    <w:rsid w:val="00001059"/>
    <w:rsid w:val="0000175F"/>
    <w:rsid w:val="00001866"/>
    <w:rsid w:val="00001887"/>
    <w:rsid w:val="000018C0"/>
    <w:rsid w:val="00001A9F"/>
    <w:rsid w:val="00001B91"/>
    <w:rsid w:val="00001DCA"/>
    <w:rsid w:val="00001E2B"/>
    <w:rsid w:val="000027B7"/>
    <w:rsid w:val="0000280D"/>
    <w:rsid w:val="00002A98"/>
    <w:rsid w:val="00002AF5"/>
    <w:rsid w:val="00002BEF"/>
    <w:rsid w:val="00002EB1"/>
    <w:rsid w:val="00003177"/>
    <w:rsid w:val="000035EE"/>
    <w:rsid w:val="000038FC"/>
    <w:rsid w:val="0000395F"/>
    <w:rsid w:val="00003B9C"/>
    <w:rsid w:val="00003BA3"/>
    <w:rsid w:val="00003DED"/>
    <w:rsid w:val="0000435E"/>
    <w:rsid w:val="0000476E"/>
    <w:rsid w:val="00004A1C"/>
    <w:rsid w:val="00004B5D"/>
    <w:rsid w:val="00004C5A"/>
    <w:rsid w:val="00004C8C"/>
    <w:rsid w:val="00004D06"/>
    <w:rsid w:val="00004EBE"/>
    <w:rsid w:val="00005035"/>
    <w:rsid w:val="0000515B"/>
    <w:rsid w:val="000055D8"/>
    <w:rsid w:val="00005930"/>
    <w:rsid w:val="00005BA4"/>
    <w:rsid w:val="00005C75"/>
    <w:rsid w:val="0000600D"/>
    <w:rsid w:val="0000627A"/>
    <w:rsid w:val="00006366"/>
    <w:rsid w:val="00006399"/>
    <w:rsid w:val="00006754"/>
    <w:rsid w:val="00006893"/>
    <w:rsid w:val="00006AE6"/>
    <w:rsid w:val="00006BA1"/>
    <w:rsid w:val="00006D44"/>
    <w:rsid w:val="00006DB8"/>
    <w:rsid w:val="000070CB"/>
    <w:rsid w:val="00007202"/>
    <w:rsid w:val="000076FB"/>
    <w:rsid w:val="00007B3D"/>
    <w:rsid w:val="00007BA0"/>
    <w:rsid w:val="00007DE8"/>
    <w:rsid w:val="00010209"/>
    <w:rsid w:val="0001023E"/>
    <w:rsid w:val="000102F7"/>
    <w:rsid w:val="000106F7"/>
    <w:rsid w:val="0001079E"/>
    <w:rsid w:val="000107B8"/>
    <w:rsid w:val="00010853"/>
    <w:rsid w:val="0001092D"/>
    <w:rsid w:val="00010B54"/>
    <w:rsid w:val="00010B5F"/>
    <w:rsid w:val="00010E97"/>
    <w:rsid w:val="00011402"/>
    <w:rsid w:val="000116E0"/>
    <w:rsid w:val="000121F0"/>
    <w:rsid w:val="000123D0"/>
    <w:rsid w:val="00012647"/>
    <w:rsid w:val="00012AF5"/>
    <w:rsid w:val="00012CC3"/>
    <w:rsid w:val="00013450"/>
    <w:rsid w:val="0001389E"/>
    <w:rsid w:val="000138D1"/>
    <w:rsid w:val="00013C3C"/>
    <w:rsid w:val="00013C60"/>
    <w:rsid w:val="000142CA"/>
    <w:rsid w:val="000146DA"/>
    <w:rsid w:val="0001477B"/>
    <w:rsid w:val="000147BD"/>
    <w:rsid w:val="000147ED"/>
    <w:rsid w:val="00014963"/>
    <w:rsid w:val="00014966"/>
    <w:rsid w:val="00014A48"/>
    <w:rsid w:val="00014C1A"/>
    <w:rsid w:val="00014E24"/>
    <w:rsid w:val="00014E45"/>
    <w:rsid w:val="00014EAB"/>
    <w:rsid w:val="00014FBE"/>
    <w:rsid w:val="00015841"/>
    <w:rsid w:val="00015E3B"/>
    <w:rsid w:val="00015FDF"/>
    <w:rsid w:val="000160E4"/>
    <w:rsid w:val="00016248"/>
    <w:rsid w:val="00016250"/>
    <w:rsid w:val="00016765"/>
    <w:rsid w:val="00016F20"/>
    <w:rsid w:val="00017419"/>
    <w:rsid w:val="00017688"/>
    <w:rsid w:val="00020175"/>
    <w:rsid w:val="00020316"/>
    <w:rsid w:val="00020364"/>
    <w:rsid w:val="00020368"/>
    <w:rsid w:val="00020636"/>
    <w:rsid w:val="00020864"/>
    <w:rsid w:val="0002094F"/>
    <w:rsid w:val="00020BDD"/>
    <w:rsid w:val="00020CEC"/>
    <w:rsid w:val="00020D9A"/>
    <w:rsid w:val="00020FCA"/>
    <w:rsid w:val="0002103C"/>
    <w:rsid w:val="00021239"/>
    <w:rsid w:val="00021617"/>
    <w:rsid w:val="000218A2"/>
    <w:rsid w:val="00021956"/>
    <w:rsid w:val="000219C9"/>
    <w:rsid w:val="00021B5C"/>
    <w:rsid w:val="00021E10"/>
    <w:rsid w:val="000220ED"/>
    <w:rsid w:val="000222E7"/>
    <w:rsid w:val="00022D11"/>
    <w:rsid w:val="00022E54"/>
    <w:rsid w:val="0002314E"/>
    <w:rsid w:val="000239CE"/>
    <w:rsid w:val="00023A5E"/>
    <w:rsid w:val="00023B68"/>
    <w:rsid w:val="00023CBB"/>
    <w:rsid w:val="00023D7D"/>
    <w:rsid w:val="00024109"/>
    <w:rsid w:val="00024677"/>
    <w:rsid w:val="000246D4"/>
    <w:rsid w:val="00024796"/>
    <w:rsid w:val="000249D0"/>
    <w:rsid w:val="00024A70"/>
    <w:rsid w:val="00024E25"/>
    <w:rsid w:val="00025025"/>
    <w:rsid w:val="00025529"/>
    <w:rsid w:val="000255C3"/>
    <w:rsid w:val="000256AD"/>
    <w:rsid w:val="000258D5"/>
    <w:rsid w:val="000258DC"/>
    <w:rsid w:val="00025AEA"/>
    <w:rsid w:val="0002642D"/>
    <w:rsid w:val="000266F8"/>
    <w:rsid w:val="00026828"/>
    <w:rsid w:val="00026B9B"/>
    <w:rsid w:val="00026F5D"/>
    <w:rsid w:val="000270EC"/>
    <w:rsid w:val="0002729C"/>
    <w:rsid w:val="000272BF"/>
    <w:rsid w:val="00027590"/>
    <w:rsid w:val="000275E9"/>
    <w:rsid w:val="0002769D"/>
    <w:rsid w:val="00027827"/>
    <w:rsid w:val="000279EC"/>
    <w:rsid w:val="00030030"/>
    <w:rsid w:val="0003056C"/>
    <w:rsid w:val="00030CDA"/>
    <w:rsid w:val="00030F23"/>
    <w:rsid w:val="0003106B"/>
    <w:rsid w:val="00031307"/>
    <w:rsid w:val="00031DB8"/>
    <w:rsid w:val="00031EA7"/>
    <w:rsid w:val="0003239C"/>
    <w:rsid w:val="000324F5"/>
    <w:rsid w:val="0003286A"/>
    <w:rsid w:val="000328AB"/>
    <w:rsid w:val="000328FD"/>
    <w:rsid w:val="00032BF5"/>
    <w:rsid w:val="00032C18"/>
    <w:rsid w:val="000332FC"/>
    <w:rsid w:val="00033432"/>
    <w:rsid w:val="000336C5"/>
    <w:rsid w:val="000337F7"/>
    <w:rsid w:val="0003386E"/>
    <w:rsid w:val="00033AFC"/>
    <w:rsid w:val="00033B34"/>
    <w:rsid w:val="00034128"/>
    <w:rsid w:val="000344AD"/>
    <w:rsid w:val="0003453B"/>
    <w:rsid w:val="000345C1"/>
    <w:rsid w:val="000346CB"/>
    <w:rsid w:val="00034998"/>
    <w:rsid w:val="000349C4"/>
    <w:rsid w:val="00034AAF"/>
    <w:rsid w:val="00034C78"/>
    <w:rsid w:val="0003545E"/>
    <w:rsid w:val="000355B3"/>
    <w:rsid w:val="000357E3"/>
    <w:rsid w:val="000359D6"/>
    <w:rsid w:val="0003637C"/>
    <w:rsid w:val="000364AD"/>
    <w:rsid w:val="000365C9"/>
    <w:rsid w:val="0003710E"/>
    <w:rsid w:val="00037446"/>
    <w:rsid w:val="000377EA"/>
    <w:rsid w:val="00037859"/>
    <w:rsid w:val="00037BD3"/>
    <w:rsid w:val="00040056"/>
    <w:rsid w:val="00040BA9"/>
    <w:rsid w:val="00040CAD"/>
    <w:rsid w:val="00040E3F"/>
    <w:rsid w:val="00040EA4"/>
    <w:rsid w:val="00041027"/>
    <w:rsid w:val="00041060"/>
    <w:rsid w:val="00041254"/>
    <w:rsid w:val="000414D8"/>
    <w:rsid w:val="000415B3"/>
    <w:rsid w:val="00041655"/>
    <w:rsid w:val="00041A52"/>
    <w:rsid w:val="00041BB4"/>
    <w:rsid w:val="00041CF9"/>
    <w:rsid w:val="000428D3"/>
    <w:rsid w:val="000428D8"/>
    <w:rsid w:val="000431BD"/>
    <w:rsid w:val="000437F5"/>
    <w:rsid w:val="0004380B"/>
    <w:rsid w:val="00043817"/>
    <w:rsid w:val="00043C14"/>
    <w:rsid w:val="000440C5"/>
    <w:rsid w:val="0004438B"/>
    <w:rsid w:val="000445D1"/>
    <w:rsid w:val="0004515A"/>
    <w:rsid w:val="000453B7"/>
    <w:rsid w:val="000453F4"/>
    <w:rsid w:val="00045512"/>
    <w:rsid w:val="00045B39"/>
    <w:rsid w:val="00045D3A"/>
    <w:rsid w:val="00045F90"/>
    <w:rsid w:val="000462F1"/>
    <w:rsid w:val="000464A7"/>
    <w:rsid w:val="00046708"/>
    <w:rsid w:val="00046C7F"/>
    <w:rsid w:val="00046D3A"/>
    <w:rsid w:val="000471F7"/>
    <w:rsid w:val="0004747D"/>
    <w:rsid w:val="000475D6"/>
    <w:rsid w:val="000478AD"/>
    <w:rsid w:val="00047BB0"/>
    <w:rsid w:val="000500AD"/>
    <w:rsid w:val="000507E1"/>
    <w:rsid w:val="000507E9"/>
    <w:rsid w:val="00050B11"/>
    <w:rsid w:val="00050CC6"/>
    <w:rsid w:val="00050DB3"/>
    <w:rsid w:val="00050DBA"/>
    <w:rsid w:val="00051254"/>
    <w:rsid w:val="0005143D"/>
    <w:rsid w:val="000514DF"/>
    <w:rsid w:val="0005158B"/>
    <w:rsid w:val="0005159F"/>
    <w:rsid w:val="000517B1"/>
    <w:rsid w:val="00051B0C"/>
    <w:rsid w:val="00051D81"/>
    <w:rsid w:val="00051EDC"/>
    <w:rsid w:val="00051EEE"/>
    <w:rsid w:val="000525C9"/>
    <w:rsid w:val="00052603"/>
    <w:rsid w:val="0005276E"/>
    <w:rsid w:val="000529EF"/>
    <w:rsid w:val="00052AD0"/>
    <w:rsid w:val="00052C2A"/>
    <w:rsid w:val="00052D9E"/>
    <w:rsid w:val="00052EFA"/>
    <w:rsid w:val="00052F97"/>
    <w:rsid w:val="0005323B"/>
    <w:rsid w:val="000532A5"/>
    <w:rsid w:val="000534FB"/>
    <w:rsid w:val="00053812"/>
    <w:rsid w:val="00053A10"/>
    <w:rsid w:val="00053E42"/>
    <w:rsid w:val="00054327"/>
    <w:rsid w:val="000544ED"/>
    <w:rsid w:val="00054528"/>
    <w:rsid w:val="00054716"/>
    <w:rsid w:val="00054743"/>
    <w:rsid w:val="00054A11"/>
    <w:rsid w:val="00054AD9"/>
    <w:rsid w:val="00054DE6"/>
    <w:rsid w:val="00054E93"/>
    <w:rsid w:val="000552DE"/>
    <w:rsid w:val="00055C93"/>
    <w:rsid w:val="00055ED7"/>
    <w:rsid w:val="00055F30"/>
    <w:rsid w:val="00056CE1"/>
    <w:rsid w:val="00056DFF"/>
    <w:rsid w:val="00056E08"/>
    <w:rsid w:val="000571FD"/>
    <w:rsid w:val="0005726C"/>
    <w:rsid w:val="000572D0"/>
    <w:rsid w:val="00057447"/>
    <w:rsid w:val="000577AE"/>
    <w:rsid w:val="00057AC9"/>
    <w:rsid w:val="00057B3F"/>
    <w:rsid w:val="00057D2E"/>
    <w:rsid w:val="00057E3F"/>
    <w:rsid w:val="00060C27"/>
    <w:rsid w:val="00061191"/>
    <w:rsid w:val="000612A8"/>
    <w:rsid w:val="000612EC"/>
    <w:rsid w:val="00061323"/>
    <w:rsid w:val="000615A3"/>
    <w:rsid w:val="000616CB"/>
    <w:rsid w:val="00061BB8"/>
    <w:rsid w:val="0006292E"/>
    <w:rsid w:val="000630CD"/>
    <w:rsid w:val="000634EF"/>
    <w:rsid w:val="000635AD"/>
    <w:rsid w:val="0006394B"/>
    <w:rsid w:val="00063BAB"/>
    <w:rsid w:val="00063D41"/>
    <w:rsid w:val="00063D98"/>
    <w:rsid w:val="000647A2"/>
    <w:rsid w:val="00064B2D"/>
    <w:rsid w:val="00065346"/>
    <w:rsid w:val="00065412"/>
    <w:rsid w:val="000659EC"/>
    <w:rsid w:val="00065BE6"/>
    <w:rsid w:val="00065EE6"/>
    <w:rsid w:val="000662AF"/>
    <w:rsid w:val="000663FF"/>
    <w:rsid w:val="0006653A"/>
    <w:rsid w:val="0006698D"/>
    <w:rsid w:val="000669EB"/>
    <w:rsid w:val="00066B80"/>
    <w:rsid w:val="000672D8"/>
    <w:rsid w:val="0006742C"/>
    <w:rsid w:val="00067551"/>
    <w:rsid w:val="00067807"/>
    <w:rsid w:val="00067C0C"/>
    <w:rsid w:val="00070C9F"/>
    <w:rsid w:val="00071189"/>
    <w:rsid w:val="000712C0"/>
    <w:rsid w:val="00071355"/>
    <w:rsid w:val="000714E9"/>
    <w:rsid w:val="000715D6"/>
    <w:rsid w:val="000716DD"/>
    <w:rsid w:val="00071A4E"/>
    <w:rsid w:val="00071C01"/>
    <w:rsid w:val="00072324"/>
    <w:rsid w:val="0007242D"/>
    <w:rsid w:val="000726CD"/>
    <w:rsid w:val="000726F3"/>
    <w:rsid w:val="00072814"/>
    <w:rsid w:val="00072948"/>
    <w:rsid w:val="000729A4"/>
    <w:rsid w:val="00072F22"/>
    <w:rsid w:val="00072FD7"/>
    <w:rsid w:val="00073409"/>
    <w:rsid w:val="00073489"/>
    <w:rsid w:val="000739FF"/>
    <w:rsid w:val="00073E89"/>
    <w:rsid w:val="0007450B"/>
    <w:rsid w:val="00074B7D"/>
    <w:rsid w:val="00074EBC"/>
    <w:rsid w:val="00075282"/>
    <w:rsid w:val="00075A8E"/>
    <w:rsid w:val="00075AE9"/>
    <w:rsid w:val="00075BA0"/>
    <w:rsid w:val="00075BAC"/>
    <w:rsid w:val="000761A4"/>
    <w:rsid w:val="000761BE"/>
    <w:rsid w:val="0007647B"/>
    <w:rsid w:val="00076F7D"/>
    <w:rsid w:val="0007728E"/>
    <w:rsid w:val="000773A4"/>
    <w:rsid w:val="00077BB2"/>
    <w:rsid w:val="00077F1C"/>
    <w:rsid w:val="0008026E"/>
    <w:rsid w:val="000802CF"/>
    <w:rsid w:val="00080481"/>
    <w:rsid w:val="000806D1"/>
    <w:rsid w:val="000809A3"/>
    <w:rsid w:val="00080AD7"/>
    <w:rsid w:val="00080C3A"/>
    <w:rsid w:val="00080CEB"/>
    <w:rsid w:val="00080F3B"/>
    <w:rsid w:val="00081126"/>
    <w:rsid w:val="00081153"/>
    <w:rsid w:val="00081446"/>
    <w:rsid w:val="00081695"/>
    <w:rsid w:val="000819F6"/>
    <w:rsid w:val="00081B3B"/>
    <w:rsid w:val="00081C1F"/>
    <w:rsid w:val="000820DD"/>
    <w:rsid w:val="000822D0"/>
    <w:rsid w:val="000825D4"/>
    <w:rsid w:val="00082C3E"/>
    <w:rsid w:val="000831AE"/>
    <w:rsid w:val="00083395"/>
    <w:rsid w:val="00083397"/>
    <w:rsid w:val="0008379F"/>
    <w:rsid w:val="000837E5"/>
    <w:rsid w:val="00083A06"/>
    <w:rsid w:val="00083F73"/>
    <w:rsid w:val="00084458"/>
    <w:rsid w:val="000850DE"/>
    <w:rsid w:val="0008512B"/>
    <w:rsid w:val="00085244"/>
    <w:rsid w:val="00085750"/>
    <w:rsid w:val="000859BC"/>
    <w:rsid w:val="00085CFB"/>
    <w:rsid w:val="00085DC8"/>
    <w:rsid w:val="00085DEC"/>
    <w:rsid w:val="00085E61"/>
    <w:rsid w:val="00085E71"/>
    <w:rsid w:val="000862AA"/>
    <w:rsid w:val="00086383"/>
    <w:rsid w:val="00086660"/>
    <w:rsid w:val="0008668F"/>
    <w:rsid w:val="000867E6"/>
    <w:rsid w:val="00086CB1"/>
    <w:rsid w:val="00086F75"/>
    <w:rsid w:val="000870B4"/>
    <w:rsid w:val="000876A9"/>
    <w:rsid w:val="00087D19"/>
    <w:rsid w:val="00087E62"/>
    <w:rsid w:val="00087E73"/>
    <w:rsid w:val="00087F03"/>
    <w:rsid w:val="00087F61"/>
    <w:rsid w:val="000900B5"/>
    <w:rsid w:val="000901E5"/>
    <w:rsid w:val="000902C2"/>
    <w:rsid w:val="00090443"/>
    <w:rsid w:val="000904AF"/>
    <w:rsid w:val="00090518"/>
    <w:rsid w:val="00090568"/>
    <w:rsid w:val="00090920"/>
    <w:rsid w:val="00090AED"/>
    <w:rsid w:val="00090E45"/>
    <w:rsid w:val="0009101C"/>
    <w:rsid w:val="00091199"/>
    <w:rsid w:val="00091361"/>
    <w:rsid w:val="000913CC"/>
    <w:rsid w:val="00091BD5"/>
    <w:rsid w:val="00091CD2"/>
    <w:rsid w:val="00091F28"/>
    <w:rsid w:val="000924F5"/>
    <w:rsid w:val="000925A4"/>
    <w:rsid w:val="000928AE"/>
    <w:rsid w:val="0009290F"/>
    <w:rsid w:val="00092C88"/>
    <w:rsid w:val="00092D10"/>
    <w:rsid w:val="00092EA9"/>
    <w:rsid w:val="000930C6"/>
    <w:rsid w:val="000936BB"/>
    <w:rsid w:val="000937D2"/>
    <w:rsid w:val="00094077"/>
    <w:rsid w:val="00094152"/>
    <w:rsid w:val="000941A2"/>
    <w:rsid w:val="00094443"/>
    <w:rsid w:val="0009448E"/>
    <w:rsid w:val="00094516"/>
    <w:rsid w:val="000949DB"/>
    <w:rsid w:val="00094BC2"/>
    <w:rsid w:val="00094C2B"/>
    <w:rsid w:val="00094CBE"/>
    <w:rsid w:val="00094E64"/>
    <w:rsid w:val="000950F2"/>
    <w:rsid w:val="000952F6"/>
    <w:rsid w:val="000952FC"/>
    <w:rsid w:val="00095564"/>
    <w:rsid w:val="00095BDA"/>
    <w:rsid w:val="00095C08"/>
    <w:rsid w:val="00095F40"/>
    <w:rsid w:val="000960A8"/>
    <w:rsid w:val="0009636A"/>
    <w:rsid w:val="00096468"/>
    <w:rsid w:val="00096544"/>
    <w:rsid w:val="00096A16"/>
    <w:rsid w:val="00096AE7"/>
    <w:rsid w:val="00096B60"/>
    <w:rsid w:val="00096C0B"/>
    <w:rsid w:val="0009754B"/>
    <w:rsid w:val="00097A60"/>
    <w:rsid w:val="00097A64"/>
    <w:rsid w:val="00097B7C"/>
    <w:rsid w:val="00097BCC"/>
    <w:rsid w:val="00097BD9"/>
    <w:rsid w:val="00097FD6"/>
    <w:rsid w:val="000A0147"/>
    <w:rsid w:val="000A0409"/>
    <w:rsid w:val="000A079C"/>
    <w:rsid w:val="000A0BBD"/>
    <w:rsid w:val="000A0C53"/>
    <w:rsid w:val="000A0C9F"/>
    <w:rsid w:val="000A0CD7"/>
    <w:rsid w:val="000A12DD"/>
    <w:rsid w:val="000A1AB7"/>
    <w:rsid w:val="000A1C68"/>
    <w:rsid w:val="000A1C7D"/>
    <w:rsid w:val="000A1E0A"/>
    <w:rsid w:val="000A2459"/>
    <w:rsid w:val="000A260C"/>
    <w:rsid w:val="000A2628"/>
    <w:rsid w:val="000A26A2"/>
    <w:rsid w:val="000A2AAF"/>
    <w:rsid w:val="000A2EF8"/>
    <w:rsid w:val="000A3111"/>
    <w:rsid w:val="000A3213"/>
    <w:rsid w:val="000A341C"/>
    <w:rsid w:val="000A347C"/>
    <w:rsid w:val="000A399E"/>
    <w:rsid w:val="000A39F8"/>
    <w:rsid w:val="000A3A18"/>
    <w:rsid w:val="000A3A39"/>
    <w:rsid w:val="000A3AD8"/>
    <w:rsid w:val="000A3C80"/>
    <w:rsid w:val="000A411A"/>
    <w:rsid w:val="000A418B"/>
    <w:rsid w:val="000A43D7"/>
    <w:rsid w:val="000A44E0"/>
    <w:rsid w:val="000A487A"/>
    <w:rsid w:val="000A497C"/>
    <w:rsid w:val="000A49FE"/>
    <w:rsid w:val="000A4C38"/>
    <w:rsid w:val="000A4D4F"/>
    <w:rsid w:val="000A4DEB"/>
    <w:rsid w:val="000A50A7"/>
    <w:rsid w:val="000A53A0"/>
    <w:rsid w:val="000A546E"/>
    <w:rsid w:val="000A5560"/>
    <w:rsid w:val="000A5BC0"/>
    <w:rsid w:val="000A62A4"/>
    <w:rsid w:val="000A636E"/>
    <w:rsid w:val="000A63CB"/>
    <w:rsid w:val="000A63D5"/>
    <w:rsid w:val="000A6566"/>
    <w:rsid w:val="000A65A7"/>
    <w:rsid w:val="000A6DB1"/>
    <w:rsid w:val="000A7459"/>
    <w:rsid w:val="000A7A9C"/>
    <w:rsid w:val="000A7B99"/>
    <w:rsid w:val="000A7ECD"/>
    <w:rsid w:val="000A7F83"/>
    <w:rsid w:val="000B0179"/>
    <w:rsid w:val="000B0550"/>
    <w:rsid w:val="000B09CD"/>
    <w:rsid w:val="000B0A34"/>
    <w:rsid w:val="000B0B1C"/>
    <w:rsid w:val="000B1B1C"/>
    <w:rsid w:val="000B21E8"/>
    <w:rsid w:val="000B25A7"/>
    <w:rsid w:val="000B281D"/>
    <w:rsid w:val="000B2872"/>
    <w:rsid w:val="000B2DC2"/>
    <w:rsid w:val="000B31FF"/>
    <w:rsid w:val="000B32A8"/>
    <w:rsid w:val="000B362C"/>
    <w:rsid w:val="000B369D"/>
    <w:rsid w:val="000B3811"/>
    <w:rsid w:val="000B389B"/>
    <w:rsid w:val="000B38A8"/>
    <w:rsid w:val="000B3B58"/>
    <w:rsid w:val="000B3D66"/>
    <w:rsid w:val="000B3D68"/>
    <w:rsid w:val="000B3E65"/>
    <w:rsid w:val="000B4048"/>
    <w:rsid w:val="000B45A8"/>
    <w:rsid w:val="000B4B70"/>
    <w:rsid w:val="000B4C65"/>
    <w:rsid w:val="000B50C5"/>
    <w:rsid w:val="000B541E"/>
    <w:rsid w:val="000B5827"/>
    <w:rsid w:val="000B5A53"/>
    <w:rsid w:val="000B5ECF"/>
    <w:rsid w:val="000B5EE9"/>
    <w:rsid w:val="000B6082"/>
    <w:rsid w:val="000B61E0"/>
    <w:rsid w:val="000B67C5"/>
    <w:rsid w:val="000B6C75"/>
    <w:rsid w:val="000B6CFB"/>
    <w:rsid w:val="000B707C"/>
    <w:rsid w:val="000B7112"/>
    <w:rsid w:val="000B72DA"/>
    <w:rsid w:val="000B7585"/>
    <w:rsid w:val="000B7C5A"/>
    <w:rsid w:val="000C014B"/>
    <w:rsid w:val="000C038E"/>
    <w:rsid w:val="000C03E1"/>
    <w:rsid w:val="000C0415"/>
    <w:rsid w:val="000C05D4"/>
    <w:rsid w:val="000C0F0F"/>
    <w:rsid w:val="000C13EB"/>
    <w:rsid w:val="000C1737"/>
    <w:rsid w:val="000C189F"/>
    <w:rsid w:val="000C1C57"/>
    <w:rsid w:val="000C23CD"/>
    <w:rsid w:val="000C27B4"/>
    <w:rsid w:val="000C2BD4"/>
    <w:rsid w:val="000C2D3E"/>
    <w:rsid w:val="000C30D0"/>
    <w:rsid w:val="000C3966"/>
    <w:rsid w:val="000C39E2"/>
    <w:rsid w:val="000C3A1A"/>
    <w:rsid w:val="000C4478"/>
    <w:rsid w:val="000C45AB"/>
    <w:rsid w:val="000C45DE"/>
    <w:rsid w:val="000C4711"/>
    <w:rsid w:val="000C50D0"/>
    <w:rsid w:val="000C529A"/>
    <w:rsid w:val="000C59A7"/>
    <w:rsid w:val="000C5AE5"/>
    <w:rsid w:val="000C5B1B"/>
    <w:rsid w:val="000C5BF3"/>
    <w:rsid w:val="000C5C6A"/>
    <w:rsid w:val="000C5CC9"/>
    <w:rsid w:val="000C5D55"/>
    <w:rsid w:val="000C5D5A"/>
    <w:rsid w:val="000C5E1E"/>
    <w:rsid w:val="000C6190"/>
    <w:rsid w:val="000C69DD"/>
    <w:rsid w:val="000C6DA9"/>
    <w:rsid w:val="000C7256"/>
    <w:rsid w:val="000C72A6"/>
    <w:rsid w:val="000C74A1"/>
    <w:rsid w:val="000C7A6C"/>
    <w:rsid w:val="000C7FEF"/>
    <w:rsid w:val="000D0FD6"/>
    <w:rsid w:val="000D1081"/>
    <w:rsid w:val="000D135E"/>
    <w:rsid w:val="000D1383"/>
    <w:rsid w:val="000D13CC"/>
    <w:rsid w:val="000D146D"/>
    <w:rsid w:val="000D15C6"/>
    <w:rsid w:val="000D16EE"/>
    <w:rsid w:val="000D1AF3"/>
    <w:rsid w:val="000D1E5C"/>
    <w:rsid w:val="000D1E6C"/>
    <w:rsid w:val="000D2641"/>
    <w:rsid w:val="000D2B5A"/>
    <w:rsid w:val="000D31DE"/>
    <w:rsid w:val="000D329B"/>
    <w:rsid w:val="000D36B3"/>
    <w:rsid w:val="000D37B9"/>
    <w:rsid w:val="000D39A7"/>
    <w:rsid w:val="000D3A27"/>
    <w:rsid w:val="000D402B"/>
    <w:rsid w:val="000D40E5"/>
    <w:rsid w:val="000D42E7"/>
    <w:rsid w:val="000D4D11"/>
    <w:rsid w:val="000D53B1"/>
    <w:rsid w:val="000D59D3"/>
    <w:rsid w:val="000D6098"/>
    <w:rsid w:val="000D64D0"/>
    <w:rsid w:val="000D6583"/>
    <w:rsid w:val="000D6961"/>
    <w:rsid w:val="000D6C61"/>
    <w:rsid w:val="000D6E69"/>
    <w:rsid w:val="000D71C6"/>
    <w:rsid w:val="000D71C9"/>
    <w:rsid w:val="000D73A1"/>
    <w:rsid w:val="000D7431"/>
    <w:rsid w:val="000D77E3"/>
    <w:rsid w:val="000D7BDC"/>
    <w:rsid w:val="000D7CC1"/>
    <w:rsid w:val="000D7E16"/>
    <w:rsid w:val="000D7EEF"/>
    <w:rsid w:val="000E0B7E"/>
    <w:rsid w:val="000E0CDE"/>
    <w:rsid w:val="000E0E7F"/>
    <w:rsid w:val="000E11BE"/>
    <w:rsid w:val="000E11EA"/>
    <w:rsid w:val="000E1223"/>
    <w:rsid w:val="000E1464"/>
    <w:rsid w:val="000E14BF"/>
    <w:rsid w:val="000E1546"/>
    <w:rsid w:val="000E1CB4"/>
    <w:rsid w:val="000E1DF0"/>
    <w:rsid w:val="000E1EA5"/>
    <w:rsid w:val="000E1F62"/>
    <w:rsid w:val="000E2172"/>
    <w:rsid w:val="000E26C5"/>
    <w:rsid w:val="000E276E"/>
    <w:rsid w:val="000E28EE"/>
    <w:rsid w:val="000E28F8"/>
    <w:rsid w:val="000E298F"/>
    <w:rsid w:val="000E2C79"/>
    <w:rsid w:val="000E2CCB"/>
    <w:rsid w:val="000E2E38"/>
    <w:rsid w:val="000E2FA5"/>
    <w:rsid w:val="000E34FE"/>
    <w:rsid w:val="000E35A0"/>
    <w:rsid w:val="000E41EC"/>
    <w:rsid w:val="000E420B"/>
    <w:rsid w:val="000E42BC"/>
    <w:rsid w:val="000E42E1"/>
    <w:rsid w:val="000E454B"/>
    <w:rsid w:val="000E49F1"/>
    <w:rsid w:val="000E4A04"/>
    <w:rsid w:val="000E4A78"/>
    <w:rsid w:val="000E4E0B"/>
    <w:rsid w:val="000E5320"/>
    <w:rsid w:val="000E5878"/>
    <w:rsid w:val="000E5A54"/>
    <w:rsid w:val="000E5B33"/>
    <w:rsid w:val="000E5CDC"/>
    <w:rsid w:val="000E6068"/>
    <w:rsid w:val="000E6294"/>
    <w:rsid w:val="000E6951"/>
    <w:rsid w:val="000E6A00"/>
    <w:rsid w:val="000E6C20"/>
    <w:rsid w:val="000E6E68"/>
    <w:rsid w:val="000E6E70"/>
    <w:rsid w:val="000E6F6C"/>
    <w:rsid w:val="000E748A"/>
    <w:rsid w:val="000E761C"/>
    <w:rsid w:val="000E7C43"/>
    <w:rsid w:val="000F02DE"/>
    <w:rsid w:val="000F0451"/>
    <w:rsid w:val="000F047C"/>
    <w:rsid w:val="000F0537"/>
    <w:rsid w:val="000F05CA"/>
    <w:rsid w:val="000F05E9"/>
    <w:rsid w:val="000F0A3D"/>
    <w:rsid w:val="000F110C"/>
    <w:rsid w:val="000F12FD"/>
    <w:rsid w:val="000F14F6"/>
    <w:rsid w:val="000F15EA"/>
    <w:rsid w:val="000F1642"/>
    <w:rsid w:val="000F1767"/>
    <w:rsid w:val="000F1E74"/>
    <w:rsid w:val="000F20C6"/>
    <w:rsid w:val="000F22E7"/>
    <w:rsid w:val="000F2AE1"/>
    <w:rsid w:val="000F2D09"/>
    <w:rsid w:val="000F2D3A"/>
    <w:rsid w:val="000F300F"/>
    <w:rsid w:val="000F3075"/>
    <w:rsid w:val="000F30A1"/>
    <w:rsid w:val="000F3433"/>
    <w:rsid w:val="000F3BE8"/>
    <w:rsid w:val="000F3D0A"/>
    <w:rsid w:val="000F4407"/>
    <w:rsid w:val="000F445E"/>
    <w:rsid w:val="000F44C9"/>
    <w:rsid w:val="000F4929"/>
    <w:rsid w:val="000F4B59"/>
    <w:rsid w:val="000F4C6B"/>
    <w:rsid w:val="000F4DF6"/>
    <w:rsid w:val="000F4EF4"/>
    <w:rsid w:val="000F50E2"/>
    <w:rsid w:val="000F551E"/>
    <w:rsid w:val="000F5794"/>
    <w:rsid w:val="000F5990"/>
    <w:rsid w:val="000F59BA"/>
    <w:rsid w:val="000F5AF7"/>
    <w:rsid w:val="000F5BE4"/>
    <w:rsid w:val="000F5DB6"/>
    <w:rsid w:val="000F5F5C"/>
    <w:rsid w:val="000F6452"/>
    <w:rsid w:val="000F6568"/>
    <w:rsid w:val="000F65DF"/>
    <w:rsid w:val="000F65E7"/>
    <w:rsid w:val="000F6826"/>
    <w:rsid w:val="000F6A21"/>
    <w:rsid w:val="000F6C0C"/>
    <w:rsid w:val="000F6C5B"/>
    <w:rsid w:val="000F6C86"/>
    <w:rsid w:val="000F6DE1"/>
    <w:rsid w:val="000F6EAD"/>
    <w:rsid w:val="000F6EC3"/>
    <w:rsid w:val="000F6F61"/>
    <w:rsid w:val="000F6F64"/>
    <w:rsid w:val="000F714A"/>
    <w:rsid w:val="000F737E"/>
    <w:rsid w:val="000F796E"/>
    <w:rsid w:val="000F7A4C"/>
    <w:rsid w:val="000F7B51"/>
    <w:rsid w:val="000F7BB5"/>
    <w:rsid w:val="000F7BD8"/>
    <w:rsid w:val="000F7E01"/>
    <w:rsid w:val="000F7EC0"/>
    <w:rsid w:val="001009F9"/>
    <w:rsid w:val="00100AE9"/>
    <w:rsid w:val="00100BDE"/>
    <w:rsid w:val="00100EAF"/>
    <w:rsid w:val="00100EC3"/>
    <w:rsid w:val="00101183"/>
    <w:rsid w:val="001012CE"/>
    <w:rsid w:val="001013B1"/>
    <w:rsid w:val="00101A50"/>
    <w:rsid w:val="00101C21"/>
    <w:rsid w:val="001021C1"/>
    <w:rsid w:val="0010246E"/>
    <w:rsid w:val="00102890"/>
    <w:rsid w:val="00102ED1"/>
    <w:rsid w:val="0010339A"/>
    <w:rsid w:val="00103A03"/>
    <w:rsid w:val="00103A92"/>
    <w:rsid w:val="00103ED3"/>
    <w:rsid w:val="00103F54"/>
    <w:rsid w:val="00104699"/>
    <w:rsid w:val="0010478A"/>
    <w:rsid w:val="00104AC9"/>
    <w:rsid w:val="00105B00"/>
    <w:rsid w:val="00105EC1"/>
    <w:rsid w:val="0010660B"/>
    <w:rsid w:val="0010660F"/>
    <w:rsid w:val="001072A9"/>
    <w:rsid w:val="00107622"/>
    <w:rsid w:val="0010764B"/>
    <w:rsid w:val="00107682"/>
    <w:rsid w:val="00107902"/>
    <w:rsid w:val="001079F3"/>
    <w:rsid w:val="00110629"/>
    <w:rsid w:val="001117D4"/>
    <w:rsid w:val="00111896"/>
    <w:rsid w:val="001119E2"/>
    <w:rsid w:val="00111BB6"/>
    <w:rsid w:val="00111CA0"/>
    <w:rsid w:val="0011227F"/>
    <w:rsid w:val="0011255A"/>
    <w:rsid w:val="00112AC9"/>
    <w:rsid w:val="00112DB4"/>
    <w:rsid w:val="00112EA4"/>
    <w:rsid w:val="001134A6"/>
    <w:rsid w:val="0011371C"/>
    <w:rsid w:val="00113AE9"/>
    <w:rsid w:val="00113BE7"/>
    <w:rsid w:val="00114213"/>
    <w:rsid w:val="0011447E"/>
    <w:rsid w:val="0011493A"/>
    <w:rsid w:val="00114ADB"/>
    <w:rsid w:val="00115949"/>
    <w:rsid w:val="00115AE1"/>
    <w:rsid w:val="00115CC4"/>
    <w:rsid w:val="00115CE5"/>
    <w:rsid w:val="0011631D"/>
    <w:rsid w:val="0011647A"/>
    <w:rsid w:val="001168BA"/>
    <w:rsid w:val="0011690B"/>
    <w:rsid w:val="00116BE3"/>
    <w:rsid w:val="00117051"/>
    <w:rsid w:val="00117260"/>
    <w:rsid w:val="001175AC"/>
    <w:rsid w:val="001176D6"/>
    <w:rsid w:val="00117777"/>
    <w:rsid w:val="00117785"/>
    <w:rsid w:val="00117AA0"/>
    <w:rsid w:val="00117B13"/>
    <w:rsid w:val="00117C71"/>
    <w:rsid w:val="00117F1F"/>
    <w:rsid w:val="00120267"/>
    <w:rsid w:val="001203DB"/>
    <w:rsid w:val="001204AD"/>
    <w:rsid w:val="0012070F"/>
    <w:rsid w:val="00120A92"/>
    <w:rsid w:val="00120CA7"/>
    <w:rsid w:val="00121157"/>
    <w:rsid w:val="001216E8"/>
    <w:rsid w:val="001218B3"/>
    <w:rsid w:val="00121CEC"/>
    <w:rsid w:val="00121DD0"/>
    <w:rsid w:val="001220AA"/>
    <w:rsid w:val="00122571"/>
    <w:rsid w:val="0012261C"/>
    <w:rsid w:val="00122A2B"/>
    <w:rsid w:val="001230D8"/>
    <w:rsid w:val="001232EF"/>
    <w:rsid w:val="00123572"/>
    <w:rsid w:val="0012358E"/>
    <w:rsid w:val="001237B0"/>
    <w:rsid w:val="00123902"/>
    <w:rsid w:val="00123BE0"/>
    <w:rsid w:val="00123CD0"/>
    <w:rsid w:val="00123F36"/>
    <w:rsid w:val="00123F61"/>
    <w:rsid w:val="00124283"/>
    <w:rsid w:val="00124312"/>
    <w:rsid w:val="00124526"/>
    <w:rsid w:val="001247C1"/>
    <w:rsid w:val="0012486C"/>
    <w:rsid w:val="00124B76"/>
    <w:rsid w:val="00124C3C"/>
    <w:rsid w:val="00124E05"/>
    <w:rsid w:val="0012506A"/>
    <w:rsid w:val="001250F6"/>
    <w:rsid w:val="001251AC"/>
    <w:rsid w:val="001258AF"/>
    <w:rsid w:val="001258D0"/>
    <w:rsid w:val="001258F8"/>
    <w:rsid w:val="00125A2D"/>
    <w:rsid w:val="00125A89"/>
    <w:rsid w:val="00125B22"/>
    <w:rsid w:val="00125D14"/>
    <w:rsid w:val="0012602F"/>
    <w:rsid w:val="001260A6"/>
    <w:rsid w:val="0012646A"/>
    <w:rsid w:val="0012672F"/>
    <w:rsid w:val="001267F4"/>
    <w:rsid w:val="00126ACF"/>
    <w:rsid w:val="00126B37"/>
    <w:rsid w:val="00126ED1"/>
    <w:rsid w:val="00126FAD"/>
    <w:rsid w:val="00127784"/>
    <w:rsid w:val="0013022E"/>
    <w:rsid w:val="00130497"/>
    <w:rsid w:val="00130500"/>
    <w:rsid w:val="00130A0B"/>
    <w:rsid w:val="00130F4A"/>
    <w:rsid w:val="00131132"/>
    <w:rsid w:val="001311F5"/>
    <w:rsid w:val="001315E5"/>
    <w:rsid w:val="00131725"/>
    <w:rsid w:val="001318D4"/>
    <w:rsid w:val="00131AFD"/>
    <w:rsid w:val="00132593"/>
    <w:rsid w:val="001325D2"/>
    <w:rsid w:val="001329B0"/>
    <w:rsid w:val="00132A6C"/>
    <w:rsid w:val="00132ECD"/>
    <w:rsid w:val="0013307F"/>
    <w:rsid w:val="001331E2"/>
    <w:rsid w:val="001332A5"/>
    <w:rsid w:val="001338EF"/>
    <w:rsid w:val="00133A28"/>
    <w:rsid w:val="00133C16"/>
    <w:rsid w:val="00133D4D"/>
    <w:rsid w:val="00134279"/>
    <w:rsid w:val="0013462D"/>
    <w:rsid w:val="00134A7F"/>
    <w:rsid w:val="00134A8C"/>
    <w:rsid w:val="00134FC0"/>
    <w:rsid w:val="00135652"/>
    <w:rsid w:val="00135712"/>
    <w:rsid w:val="00135EE8"/>
    <w:rsid w:val="0013632B"/>
    <w:rsid w:val="00136474"/>
    <w:rsid w:val="001364B0"/>
    <w:rsid w:val="00136C08"/>
    <w:rsid w:val="00137891"/>
    <w:rsid w:val="00137A25"/>
    <w:rsid w:val="00137BF5"/>
    <w:rsid w:val="00137C92"/>
    <w:rsid w:val="00137E1A"/>
    <w:rsid w:val="00137EA6"/>
    <w:rsid w:val="00137F97"/>
    <w:rsid w:val="00140265"/>
    <w:rsid w:val="001403B0"/>
    <w:rsid w:val="001406A1"/>
    <w:rsid w:val="00140A68"/>
    <w:rsid w:val="00140DD9"/>
    <w:rsid w:val="0014197B"/>
    <w:rsid w:val="00141BF4"/>
    <w:rsid w:val="00142225"/>
    <w:rsid w:val="001429BF"/>
    <w:rsid w:val="00142C78"/>
    <w:rsid w:val="00143064"/>
    <w:rsid w:val="00143171"/>
    <w:rsid w:val="001434F9"/>
    <w:rsid w:val="00143B5D"/>
    <w:rsid w:val="00143C29"/>
    <w:rsid w:val="00143F3A"/>
    <w:rsid w:val="00144605"/>
    <w:rsid w:val="00144908"/>
    <w:rsid w:val="00144AF3"/>
    <w:rsid w:val="00144BBE"/>
    <w:rsid w:val="00144D5D"/>
    <w:rsid w:val="00144DAC"/>
    <w:rsid w:val="00144EAD"/>
    <w:rsid w:val="00145147"/>
    <w:rsid w:val="00145302"/>
    <w:rsid w:val="0014574D"/>
    <w:rsid w:val="00145761"/>
    <w:rsid w:val="00145816"/>
    <w:rsid w:val="0014595E"/>
    <w:rsid w:val="00145FE8"/>
    <w:rsid w:val="001466BC"/>
    <w:rsid w:val="00146776"/>
    <w:rsid w:val="00146DB1"/>
    <w:rsid w:val="00146E82"/>
    <w:rsid w:val="00147003"/>
    <w:rsid w:val="001470BB"/>
    <w:rsid w:val="00147250"/>
    <w:rsid w:val="001477E7"/>
    <w:rsid w:val="0014783A"/>
    <w:rsid w:val="001478DC"/>
    <w:rsid w:val="00147CFD"/>
    <w:rsid w:val="00147FE8"/>
    <w:rsid w:val="00147FF1"/>
    <w:rsid w:val="0015025B"/>
    <w:rsid w:val="0015030C"/>
    <w:rsid w:val="001507EF"/>
    <w:rsid w:val="0015098F"/>
    <w:rsid w:val="001510E0"/>
    <w:rsid w:val="0015119C"/>
    <w:rsid w:val="00151864"/>
    <w:rsid w:val="00151B48"/>
    <w:rsid w:val="00151D0B"/>
    <w:rsid w:val="0015207A"/>
    <w:rsid w:val="00152443"/>
    <w:rsid w:val="001528DB"/>
    <w:rsid w:val="00152B10"/>
    <w:rsid w:val="00152B1B"/>
    <w:rsid w:val="00152DCD"/>
    <w:rsid w:val="0015325C"/>
    <w:rsid w:val="0015335D"/>
    <w:rsid w:val="0015339D"/>
    <w:rsid w:val="00153424"/>
    <w:rsid w:val="001535C0"/>
    <w:rsid w:val="00153957"/>
    <w:rsid w:val="001539B8"/>
    <w:rsid w:val="00153A1C"/>
    <w:rsid w:val="00153D04"/>
    <w:rsid w:val="00153DB4"/>
    <w:rsid w:val="00153F30"/>
    <w:rsid w:val="001540DC"/>
    <w:rsid w:val="001543E5"/>
    <w:rsid w:val="00154558"/>
    <w:rsid w:val="0015462E"/>
    <w:rsid w:val="001548CE"/>
    <w:rsid w:val="00155031"/>
    <w:rsid w:val="00155665"/>
    <w:rsid w:val="00155775"/>
    <w:rsid w:val="00155837"/>
    <w:rsid w:val="00155C6B"/>
    <w:rsid w:val="00155D31"/>
    <w:rsid w:val="001560BC"/>
    <w:rsid w:val="001562AD"/>
    <w:rsid w:val="00156AF2"/>
    <w:rsid w:val="00156E8F"/>
    <w:rsid w:val="0016005C"/>
    <w:rsid w:val="00160465"/>
    <w:rsid w:val="001604C8"/>
    <w:rsid w:val="001604CB"/>
    <w:rsid w:val="0016084F"/>
    <w:rsid w:val="001609B8"/>
    <w:rsid w:val="00160E8A"/>
    <w:rsid w:val="0016146F"/>
    <w:rsid w:val="0016164E"/>
    <w:rsid w:val="001616C1"/>
    <w:rsid w:val="00161A7F"/>
    <w:rsid w:val="00161AE0"/>
    <w:rsid w:val="00161B64"/>
    <w:rsid w:val="00162315"/>
    <w:rsid w:val="00162512"/>
    <w:rsid w:val="00162635"/>
    <w:rsid w:val="001626DB"/>
    <w:rsid w:val="00162BE3"/>
    <w:rsid w:val="0016303D"/>
    <w:rsid w:val="001631F0"/>
    <w:rsid w:val="001632C5"/>
    <w:rsid w:val="00163657"/>
    <w:rsid w:val="00163D04"/>
    <w:rsid w:val="00163DF7"/>
    <w:rsid w:val="00164187"/>
    <w:rsid w:val="001647B1"/>
    <w:rsid w:val="00164A19"/>
    <w:rsid w:val="00164A63"/>
    <w:rsid w:val="00164B93"/>
    <w:rsid w:val="00164F61"/>
    <w:rsid w:val="00165123"/>
    <w:rsid w:val="001653C7"/>
    <w:rsid w:val="001657B5"/>
    <w:rsid w:val="00165CD4"/>
    <w:rsid w:val="00166808"/>
    <w:rsid w:val="00166810"/>
    <w:rsid w:val="00166B7A"/>
    <w:rsid w:val="00166E7E"/>
    <w:rsid w:val="00167443"/>
    <w:rsid w:val="00167467"/>
    <w:rsid w:val="0016794D"/>
    <w:rsid w:val="00167BF6"/>
    <w:rsid w:val="0017001E"/>
    <w:rsid w:val="0017015C"/>
    <w:rsid w:val="001702F5"/>
    <w:rsid w:val="00170398"/>
    <w:rsid w:val="00170D33"/>
    <w:rsid w:val="00170E74"/>
    <w:rsid w:val="00170F11"/>
    <w:rsid w:val="001711C5"/>
    <w:rsid w:val="001713BD"/>
    <w:rsid w:val="0017145B"/>
    <w:rsid w:val="0017146D"/>
    <w:rsid w:val="001716E3"/>
    <w:rsid w:val="001716EF"/>
    <w:rsid w:val="00171991"/>
    <w:rsid w:val="00171A5F"/>
    <w:rsid w:val="00171C77"/>
    <w:rsid w:val="00171F6E"/>
    <w:rsid w:val="00171FD9"/>
    <w:rsid w:val="001720B6"/>
    <w:rsid w:val="00172570"/>
    <w:rsid w:val="00172B2A"/>
    <w:rsid w:val="00172C8B"/>
    <w:rsid w:val="001735AC"/>
    <w:rsid w:val="001736E0"/>
    <w:rsid w:val="0017381A"/>
    <w:rsid w:val="00173AA1"/>
    <w:rsid w:val="0017451F"/>
    <w:rsid w:val="0017453D"/>
    <w:rsid w:val="001747B9"/>
    <w:rsid w:val="001747EE"/>
    <w:rsid w:val="00174E44"/>
    <w:rsid w:val="00174EB6"/>
    <w:rsid w:val="00175C24"/>
    <w:rsid w:val="0017618C"/>
    <w:rsid w:val="0017624B"/>
    <w:rsid w:val="0017654A"/>
    <w:rsid w:val="001765BA"/>
    <w:rsid w:val="001765E2"/>
    <w:rsid w:val="001766EB"/>
    <w:rsid w:val="0017734A"/>
    <w:rsid w:val="001776EE"/>
    <w:rsid w:val="00177848"/>
    <w:rsid w:val="001778BE"/>
    <w:rsid w:val="00177A32"/>
    <w:rsid w:val="00177C0F"/>
    <w:rsid w:val="00177DDB"/>
    <w:rsid w:val="001807D5"/>
    <w:rsid w:val="00180A3A"/>
    <w:rsid w:val="00180A90"/>
    <w:rsid w:val="00180D5E"/>
    <w:rsid w:val="00180F8D"/>
    <w:rsid w:val="001810A1"/>
    <w:rsid w:val="001810D7"/>
    <w:rsid w:val="00181515"/>
    <w:rsid w:val="00181552"/>
    <w:rsid w:val="001815D5"/>
    <w:rsid w:val="00181973"/>
    <w:rsid w:val="00182237"/>
    <w:rsid w:val="00182743"/>
    <w:rsid w:val="00182A7E"/>
    <w:rsid w:val="00182B16"/>
    <w:rsid w:val="00182C29"/>
    <w:rsid w:val="00182E51"/>
    <w:rsid w:val="00182F0A"/>
    <w:rsid w:val="00183323"/>
    <w:rsid w:val="00183455"/>
    <w:rsid w:val="00183490"/>
    <w:rsid w:val="0018358F"/>
    <w:rsid w:val="00183671"/>
    <w:rsid w:val="001838D5"/>
    <w:rsid w:val="00183D77"/>
    <w:rsid w:val="001840A9"/>
    <w:rsid w:val="001840B3"/>
    <w:rsid w:val="001842BA"/>
    <w:rsid w:val="00184A79"/>
    <w:rsid w:val="00184E49"/>
    <w:rsid w:val="0018588D"/>
    <w:rsid w:val="00185954"/>
    <w:rsid w:val="00185B02"/>
    <w:rsid w:val="00185C61"/>
    <w:rsid w:val="00185C6D"/>
    <w:rsid w:val="00185EBD"/>
    <w:rsid w:val="0018601C"/>
    <w:rsid w:val="0018613D"/>
    <w:rsid w:val="001861F6"/>
    <w:rsid w:val="00186B3F"/>
    <w:rsid w:val="0018732C"/>
    <w:rsid w:val="00187570"/>
    <w:rsid w:val="00187A87"/>
    <w:rsid w:val="00187CDF"/>
    <w:rsid w:val="0019034B"/>
    <w:rsid w:val="001904F4"/>
    <w:rsid w:val="0019090D"/>
    <w:rsid w:val="00190BA7"/>
    <w:rsid w:val="00191010"/>
    <w:rsid w:val="0019102D"/>
    <w:rsid w:val="00191089"/>
    <w:rsid w:val="00191539"/>
    <w:rsid w:val="00191CFD"/>
    <w:rsid w:val="00191DF0"/>
    <w:rsid w:val="00192126"/>
    <w:rsid w:val="00192357"/>
    <w:rsid w:val="00192457"/>
    <w:rsid w:val="001924A0"/>
    <w:rsid w:val="001927B9"/>
    <w:rsid w:val="001929C9"/>
    <w:rsid w:val="00192BB0"/>
    <w:rsid w:val="00192C55"/>
    <w:rsid w:val="00192EE6"/>
    <w:rsid w:val="00192EE8"/>
    <w:rsid w:val="00192EFF"/>
    <w:rsid w:val="00193BD9"/>
    <w:rsid w:val="00193DC6"/>
    <w:rsid w:val="00193FDB"/>
    <w:rsid w:val="0019435A"/>
    <w:rsid w:val="001943C2"/>
    <w:rsid w:val="00194545"/>
    <w:rsid w:val="0019464A"/>
    <w:rsid w:val="001946E6"/>
    <w:rsid w:val="00194E26"/>
    <w:rsid w:val="00194F1E"/>
    <w:rsid w:val="001952C9"/>
    <w:rsid w:val="00195403"/>
    <w:rsid w:val="001955F3"/>
    <w:rsid w:val="00195940"/>
    <w:rsid w:val="00195A69"/>
    <w:rsid w:val="00195B74"/>
    <w:rsid w:val="00195CDC"/>
    <w:rsid w:val="001963CE"/>
    <w:rsid w:val="001966DB"/>
    <w:rsid w:val="00196794"/>
    <w:rsid w:val="00196795"/>
    <w:rsid w:val="00196806"/>
    <w:rsid w:val="001969E0"/>
    <w:rsid w:val="00196ABA"/>
    <w:rsid w:val="001973CC"/>
    <w:rsid w:val="001974A9"/>
    <w:rsid w:val="001975E7"/>
    <w:rsid w:val="00197927"/>
    <w:rsid w:val="00197960"/>
    <w:rsid w:val="00197DF2"/>
    <w:rsid w:val="001A0117"/>
    <w:rsid w:val="001A0434"/>
    <w:rsid w:val="001A0BC4"/>
    <w:rsid w:val="001A0D59"/>
    <w:rsid w:val="001A0E74"/>
    <w:rsid w:val="001A1494"/>
    <w:rsid w:val="001A15DB"/>
    <w:rsid w:val="001A1994"/>
    <w:rsid w:val="001A1CEB"/>
    <w:rsid w:val="001A2317"/>
    <w:rsid w:val="001A2B16"/>
    <w:rsid w:val="001A33B6"/>
    <w:rsid w:val="001A3C7A"/>
    <w:rsid w:val="001A3D47"/>
    <w:rsid w:val="001A4557"/>
    <w:rsid w:val="001A4742"/>
    <w:rsid w:val="001A4E1E"/>
    <w:rsid w:val="001A5006"/>
    <w:rsid w:val="001A505B"/>
    <w:rsid w:val="001A521A"/>
    <w:rsid w:val="001A529B"/>
    <w:rsid w:val="001A5356"/>
    <w:rsid w:val="001A54F5"/>
    <w:rsid w:val="001A5AAB"/>
    <w:rsid w:val="001A5B43"/>
    <w:rsid w:val="001A5DC6"/>
    <w:rsid w:val="001A6314"/>
    <w:rsid w:val="001A6841"/>
    <w:rsid w:val="001A6CBA"/>
    <w:rsid w:val="001A6DA6"/>
    <w:rsid w:val="001A73FD"/>
    <w:rsid w:val="001A765C"/>
    <w:rsid w:val="001A7C69"/>
    <w:rsid w:val="001A7F94"/>
    <w:rsid w:val="001B01C0"/>
    <w:rsid w:val="001B0412"/>
    <w:rsid w:val="001B0EFE"/>
    <w:rsid w:val="001B11D4"/>
    <w:rsid w:val="001B148F"/>
    <w:rsid w:val="001B1560"/>
    <w:rsid w:val="001B15D6"/>
    <w:rsid w:val="001B1758"/>
    <w:rsid w:val="001B1841"/>
    <w:rsid w:val="001B19C3"/>
    <w:rsid w:val="001B1B9C"/>
    <w:rsid w:val="001B225A"/>
    <w:rsid w:val="001B2401"/>
    <w:rsid w:val="001B2559"/>
    <w:rsid w:val="001B2691"/>
    <w:rsid w:val="001B28E3"/>
    <w:rsid w:val="001B2A41"/>
    <w:rsid w:val="001B2AA1"/>
    <w:rsid w:val="001B2D62"/>
    <w:rsid w:val="001B2DC2"/>
    <w:rsid w:val="001B2DF4"/>
    <w:rsid w:val="001B2E78"/>
    <w:rsid w:val="001B2EE8"/>
    <w:rsid w:val="001B2F18"/>
    <w:rsid w:val="001B33EB"/>
    <w:rsid w:val="001B3439"/>
    <w:rsid w:val="001B3964"/>
    <w:rsid w:val="001B3996"/>
    <w:rsid w:val="001B3A2C"/>
    <w:rsid w:val="001B3C31"/>
    <w:rsid w:val="001B415B"/>
    <w:rsid w:val="001B41BD"/>
    <w:rsid w:val="001B45A2"/>
    <w:rsid w:val="001B4C01"/>
    <w:rsid w:val="001B4FDE"/>
    <w:rsid w:val="001B5843"/>
    <w:rsid w:val="001B5992"/>
    <w:rsid w:val="001B59EB"/>
    <w:rsid w:val="001B5B3A"/>
    <w:rsid w:val="001B5B70"/>
    <w:rsid w:val="001B5E90"/>
    <w:rsid w:val="001B614F"/>
    <w:rsid w:val="001B65CC"/>
    <w:rsid w:val="001B67FE"/>
    <w:rsid w:val="001B6838"/>
    <w:rsid w:val="001B6D4D"/>
    <w:rsid w:val="001B6E32"/>
    <w:rsid w:val="001B6EA1"/>
    <w:rsid w:val="001B74A3"/>
    <w:rsid w:val="001B77A8"/>
    <w:rsid w:val="001B7829"/>
    <w:rsid w:val="001B7CF3"/>
    <w:rsid w:val="001B7DF5"/>
    <w:rsid w:val="001B7F6D"/>
    <w:rsid w:val="001C016E"/>
    <w:rsid w:val="001C0395"/>
    <w:rsid w:val="001C0FC5"/>
    <w:rsid w:val="001C1047"/>
    <w:rsid w:val="001C10F3"/>
    <w:rsid w:val="001C1115"/>
    <w:rsid w:val="001C11EF"/>
    <w:rsid w:val="001C1938"/>
    <w:rsid w:val="001C20DC"/>
    <w:rsid w:val="001C2650"/>
    <w:rsid w:val="001C288C"/>
    <w:rsid w:val="001C2892"/>
    <w:rsid w:val="001C2D85"/>
    <w:rsid w:val="001C2E30"/>
    <w:rsid w:val="001C2F1F"/>
    <w:rsid w:val="001C3091"/>
    <w:rsid w:val="001C3216"/>
    <w:rsid w:val="001C35E2"/>
    <w:rsid w:val="001C4039"/>
    <w:rsid w:val="001C40DE"/>
    <w:rsid w:val="001C4265"/>
    <w:rsid w:val="001C4267"/>
    <w:rsid w:val="001C436E"/>
    <w:rsid w:val="001C4624"/>
    <w:rsid w:val="001C4670"/>
    <w:rsid w:val="001C4A22"/>
    <w:rsid w:val="001C511C"/>
    <w:rsid w:val="001C551B"/>
    <w:rsid w:val="001C56CC"/>
    <w:rsid w:val="001C5A2F"/>
    <w:rsid w:val="001C5A94"/>
    <w:rsid w:val="001C6346"/>
    <w:rsid w:val="001C6452"/>
    <w:rsid w:val="001C669B"/>
    <w:rsid w:val="001C6A46"/>
    <w:rsid w:val="001C6D54"/>
    <w:rsid w:val="001C7172"/>
    <w:rsid w:val="001C7227"/>
    <w:rsid w:val="001C784E"/>
    <w:rsid w:val="001C79AA"/>
    <w:rsid w:val="001D007A"/>
    <w:rsid w:val="001D011F"/>
    <w:rsid w:val="001D01E8"/>
    <w:rsid w:val="001D03BE"/>
    <w:rsid w:val="001D093F"/>
    <w:rsid w:val="001D0C3B"/>
    <w:rsid w:val="001D0F6B"/>
    <w:rsid w:val="001D11F8"/>
    <w:rsid w:val="001D1229"/>
    <w:rsid w:val="001D180B"/>
    <w:rsid w:val="001D1B49"/>
    <w:rsid w:val="001D1B59"/>
    <w:rsid w:val="001D1B79"/>
    <w:rsid w:val="001D1BB8"/>
    <w:rsid w:val="001D1D1F"/>
    <w:rsid w:val="001D2108"/>
    <w:rsid w:val="001D2583"/>
    <w:rsid w:val="001D2B2C"/>
    <w:rsid w:val="001D31B6"/>
    <w:rsid w:val="001D33BF"/>
    <w:rsid w:val="001D3470"/>
    <w:rsid w:val="001D35B7"/>
    <w:rsid w:val="001D3762"/>
    <w:rsid w:val="001D3C67"/>
    <w:rsid w:val="001D3D77"/>
    <w:rsid w:val="001D41E9"/>
    <w:rsid w:val="001D4558"/>
    <w:rsid w:val="001D45CC"/>
    <w:rsid w:val="001D4B12"/>
    <w:rsid w:val="001D4E46"/>
    <w:rsid w:val="001D5223"/>
    <w:rsid w:val="001D541C"/>
    <w:rsid w:val="001D547F"/>
    <w:rsid w:val="001D60A1"/>
    <w:rsid w:val="001D6329"/>
    <w:rsid w:val="001D632F"/>
    <w:rsid w:val="001D6885"/>
    <w:rsid w:val="001D68E0"/>
    <w:rsid w:val="001D6A41"/>
    <w:rsid w:val="001D6AC3"/>
    <w:rsid w:val="001D6BD4"/>
    <w:rsid w:val="001D6D8A"/>
    <w:rsid w:val="001D6E58"/>
    <w:rsid w:val="001D7431"/>
    <w:rsid w:val="001D77E3"/>
    <w:rsid w:val="001D7AC6"/>
    <w:rsid w:val="001D7E8E"/>
    <w:rsid w:val="001E08BB"/>
    <w:rsid w:val="001E0C4D"/>
    <w:rsid w:val="001E0CBC"/>
    <w:rsid w:val="001E0DC1"/>
    <w:rsid w:val="001E1060"/>
    <w:rsid w:val="001E109E"/>
    <w:rsid w:val="001E11E6"/>
    <w:rsid w:val="001E125D"/>
    <w:rsid w:val="001E15F8"/>
    <w:rsid w:val="001E190D"/>
    <w:rsid w:val="001E1CD6"/>
    <w:rsid w:val="001E21AF"/>
    <w:rsid w:val="001E25BE"/>
    <w:rsid w:val="001E25DC"/>
    <w:rsid w:val="001E297D"/>
    <w:rsid w:val="001E32C2"/>
    <w:rsid w:val="001E337E"/>
    <w:rsid w:val="001E3753"/>
    <w:rsid w:val="001E3F16"/>
    <w:rsid w:val="001E4133"/>
    <w:rsid w:val="001E431C"/>
    <w:rsid w:val="001E4461"/>
    <w:rsid w:val="001E48BA"/>
    <w:rsid w:val="001E4DC8"/>
    <w:rsid w:val="001E4F34"/>
    <w:rsid w:val="001E5227"/>
    <w:rsid w:val="001E5489"/>
    <w:rsid w:val="001E59B0"/>
    <w:rsid w:val="001E5A89"/>
    <w:rsid w:val="001E5F41"/>
    <w:rsid w:val="001E64A7"/>
    <w:rsid w:val="001E6987"/>
    <w:rsid w:val="001E6CE6"/>
    <w:rsid w:val="001E6E2A"/>
    <w:rsid w:val="001E7027"/>
    <w:rsid w:val="001E7162"/>
    <w:rsid w:val="001E7665"/>
    <w:rsid w:val="001E76FE"/>
    <w:rsid w:val="001E7737"/>
    <w:rsid w:val="001E773C"/>
    <w:rsid w:val="001E7A88"/>
    <w:rsid w:val="001E7AB4"/>
    <w:rsid w:val="001F017F"/>
    <w:rsid w:val="001F0383"/>
    <w:rsid w:val="001F09CC"/>
    <w:rsid w:val="001F0D35"/>
    <w:rsid w:val="001F0D42"/>
    <w:rsid w:val="001F0F4B"/>
    <w:rsid w:val="001F153E"/>
    <w:rsid w:val="001F1682"/>
    <w:rsid w:val="001F16D3"/>
    <w:rsid w:val="001F1907"/>
    <w:rsid w:val="001F19AE"/>
    <w:rsid w:val="001F1D4C"/>
    <w:rsid w:val="001F22F1"/>
    <w:rsid w:val="001F2B03"/>
    <w:rsid w:val="001F2E48"/>
    <w:rsid w:val="001F38E8"/>
    <w:rsid w:val="001F3A2F"/>
    <w:rsid w:val="001F3FE8"/>
    <w:rsid w:val="001F42AC"/>
    <w:rsid w:val="001F438F"/>
    <w:rsid w:val="001F4A4A"/>
    <w:rsid w:val="001F4BCF"/>
    <w:rsid w:val="001F55F8"/>
    <w:rsid w:val="001F5946"/>
    <w:rsid w:val="001F599A"/>
    <w:rsid w:val="001F5AA8"/>
    <w:rsid w:val="001F5B9A"/>
    <w:rsid w:val="001F5C32"/>
    <w:rsid w:val="001F5ECA"/>
    <w:rsid w:val="001F625F"/>
    <w:rsid w:val="001F67DE"/>
    <w:rsid w:val="001F68EB"/>
    <w:rsid w:val="001F6B7F"/>
    <w:rsid w:val="001F6C7D"/>
    <w:rsid w:val="001F6CF3"/>
    <w:rsid w:val="001F6FB6"/>
    <w:rsid w:val="001F707B"/>
    <w:rsid w:val="001F7409"/>
    <w:rsid w:val="001F748F"/>
    <w:rsid w:val="001F7604"/>
    <w:rsid w:val="001F76F7"/>
    <w:rsid w:val="001F77FF"/>
    <w:rsid w:val="001F7A45"/>
    <w:rsid w:val="001F7AA2"/>
    <w:rsid w:val="001F7CF5"/>
    <w:rsid w:val="002000E5"/>
    <w:rsid w:val="00200249"/>
    <w:rsid w:val="00200B43"/>
    <w:rsid w:val="00200DD5"/>
    <w:rsid w:val="00200FB7"/>
    <w:rsid w:val="0020111B"/>
    <w:rsid w:val="00201347"/>
    <w:rsid w:val="00201758"/>
    <w:rsid w:val="00201832"/>
    <w:rsid w:val="00201ABB"/>
    <w:rsid w:val="00201B0E"/>
    <w:rsid w:val="002020AA"/>
    <w:rsid w:val="0020287A"/>
    <w:rsid w:val="0020288E"/>
    <w:rsid w:val="00202912"/>
    <w:rsid w:val="00202A7A"/>
    <w:rsid w:val="00202B72"/>
    <w:rsid w:val="00202C22"/>
    <w:rsid w:val="00202C39"/>
    <w:rsid w:val="00202FBB"/>
    <w:rsid w:val="00203784"/>
    <w:rsid w:val="002037E0"/>
    <w:rsid w:val="00203DC7"/>
    <w:rsid w:val="00203FB7"/>
    <w:rsid w:val="00204342"/>
    <w:rsid w:val="002045F3"/>
    <w:rsid w:val="00204BCC"/>
    <w:rsid w:val="0020505A"/>
    <w:rsid w:val="002051C4"/>
    <w:rsid w:val="002056EB"/>
    <w:rsid w:val="0020586A"/>
    <w:rsid w:val="00206019"/>
    <w:rsid w:val="00206E71"/>
    <w:rsid w:val="00206EB5"/>
    <w:rsid w:val="002072C8"/>
    <w:rsid w:val="0020730B"/>
    <w:rsid w:val="002073DA"/>
    <w:rsid w:val="002076EE"/>
    <w:rsid w:val="00207F84"/>
    <w:rsid w:val="00207FC3"/>
    <w:rsid w:val="00210284"/>
    <w:rsid w:val="002102FD"/>
    <w:rsid w:val="00210359"/>
    <w:rsid w:val="002103AE"/>
    <w:rsid w:val="0021051B"/>
    <w:rsid w:val="00210B3B"/>
    <w:rsid w:val="00210D2C"/>
    <w:rsid w:val="00210F69"/>
    <w:rsid w:val="0021106F"/>
    <w:rsid w:val="002115F7"/>
    <w:rsid w:val="00211892"/>
    <w:rsid w:val="00211949"/>
    <w:rsid w:val="00211BA6"/>
    <w:rsid w:val="0021285E"/>
    <w:rsid w:val="00212864"/>
    <w:rsid w:val="00212A9A"/>
    <w:rsid w:val="00212B93"/>
    <w:rsid w:val="00212F2F"/>
    <w:rsid w:val="00212F67"/>
    <w:rsid w:val="00213169"/>
    <w:rsid w:val="002137C8"/>
    <w:rsid w:val="002137C9"/>
    <w:rsid w:val="002138D2"/>
    <w:rsid w:val="00213C50"/>
    <w:rsid w:val="00213CA4"/>
    <w:rsid w:val="00214377"/>
    <w:rsid w:val="002144E4"/>
    <w:rsid w:val="002145EE"/>
    <w:rsid w:val="00214C8A"/>
    <w:rsid w:val="002151A2"/>
    <w:rsid w:val="002155C7"/>
    <w:rsid w:val="00215612"/>
    <w:rsid w:val="00215A60"/>
    <w:rsid w:val="00215EE7"/>
    <w:rsid w:val="00216204"/>
    <w:rsid w:val="002162E7"/>
    <w:rsid w:val="00216514"/>
    <w:rsid w:val="00216682"/>
    <w:rsid w:val="00216870"/>
    <w:rsid w:val="00216BA5"/>
    <w:rsid w:val="00216C58"/>
    <w:rsid w:val="00216C5F"/>
    <w:rsid w:val="002171CC"/>
    <w:rsid w:val="0021734A"/>
    <w:rsid w:val="0021772A"/>
    <w:rsid w:val="00217867"/>
    <w:rsid w:val="00217A0C"/>
    <w:rsid w:val="00217ADF"/>
    <w:rsid w:val="00217CF1"/>
    <w:rsid w:val="00217DA9"/>
    <w:rsid w:val="00220169"/>
    <w:rsid w:val="00220256"/>
    <w:rsid w:val="00220260"/>
    <w:rsid w:val="002203A5"/>
    <w:rsid w:val="00220E48"/>
    <w:rsid w:val="00221412"/>
    <w:rsid w:val="00221560"/>
    <w:rsid w:val="002218C1"/>
    <w:rsid w:val="00221BB3"/>
    <w:rsid w:val="0022209B"/>
    <w:rsid w:val="00222207"/>
    <w:rsid w:val="00223097"/>
    <w:rsid w:val="002231F3"/>
    <w:rsid w:val="0022348E"/>
    <w:rsid w:val="0022369D"/>
    <w:rsid w:val="0022378C"/>
    <w:rsid w:val="002238A2"/>
    <w:rsid w:val="00223938"/>
    <w:rsid w:val="00223B8E"/>
    <w:rsid w:val="00223D90"/>
    <w:rsid w:val="0022425F"/>
    <w:rsid w:val="002247AA"/>
    <w:rsid w:val="00225104"/>
    <w:rsid w:val="0022553C"/>
    <w:rsid w:val="00225581"/>
    <w:rsid w:val="00225681"/>
    <w:rsid w:val="002256C9"/>
    <w:rsid w:val="00225779"/>
    <w:rsid w:val="0022580A"/>
    <w:rsid w:val="00225C97"/>
    <w:rsid w:val="00225DC8"/>
    <w:rsid w:val="00226D26"/>
    <w:rsid w:val="00226DAF"/>
    <w:rsid w:val="00226F7A"/>
    <w:rsid w:val="00226FF8"/>
    <w:rsid w:val="002270E1"/>
    <w:rsid w:val="00227372"/>
    <w:rsid w:val="0022753F"/>
    <w:rsid w:val="00227554"/>
    <w:rsid w:val="00227945"/>
    <w:rsid w:val="00227ABD"/>
    <w:rsid w:val="0023013F"/>
    <w:rsid w:val="002304D4"/>
    <w:rsid w:val="00230DB1"/>
    <w:rsid w:val="00230DDF"/>
    <w:rsid w:val="00231112"/>
    <w:rsid w:val="00231267"/>
    <w:rsid w:val="002316CD"/>
    <w:rsid w:val="00231D59"/>
    <w:rsid w:val="00231E5C"/>
    <w:rsid w:val="00231EE4"/>
    <w:rsid w:val="00231FD8"/>
    <w:rsid w:val="00232854"/>
    <w:rsid w:val="00232DE1"/>
    <w:rsid w:val="00232FB3"/>
    <w:rsid w:val="0023357F"/>
    <w:rsid w:val="002337C7"/>
    <w:rsid w:val="0023386C"/>
    <w:rsid w:val="00233CD2"/>
    <w:rsid w:val="0023463C"/>
    <w:rsid w:val="0023467E"/>
    <w:rsid w:val="002348F1"/>
    <w:rsid w:val="00234F27"/>
    <w:rsid w:val="002354AF"/>
    <w:rsid w:val="002355A7"/>
    <w:rsid w:val="002359B1"/>
    <w:rsid w:val="00235F7D"/>
    <w:rsid w:val="00236070"/>
    <w:rsid w:val="002360E5"/>
    <w:rsid w:val="00236105"/>
    <w:rsid w:val="00236253"/>
    <w:rsid w:val="002363DA"/>
    <w:rsid w:val="002364B5"/>
    <w:rsid w:val="00236F11"/>
    <w:rsid w:val="002375BA"/>
    <w:rsid w:val="00237728"/>
    <w:rsid w:val="002379B4"/>
    <w:rsid w:val="00237B82"/>
    <w:rsid w:val="00240025"/>
    <w:rsid w:val="0024026D"/>
    <w:rsid w:val="0024054D"/>
    <w:rsid w:val="00240882"/>
    <w:rsid w:val="00240A6E"/>
    <w:rsid w:val="00240CFA"/>
    <w:rsid w:val="00240D10"/>
    <w:rsid w:val="00240F87"/>
    <w:rsid w:val="0024127F"/>
    <w:rsid w:val="002412F9"/>
    <w:rsid w:val="00241322"/>
    <w:rsid w:val="00241553"/>
    <w:rsid w:val="002417BD"/>
    <w:rsid w:val="00241908"/>
    <w:rsid w:val="00241CAB"/>
    <w:rsid w:val="0024228C"/>
    <w:rsid w:val="002426B5"/>
    <w:rsid w:val="002428BB"/>
    <w:rsid w:val="00242B1F"/>
    <w:rsid w:val="00242E66"/>
    <w:rsid w:val="00242EB3"/>
    <w:rsid w:val="00243241"/>
    <w:rsid w:val="0024362F"/>
    <w:rsid w:val="002438B3"/>
    <w:rsid w:val="002438ED"/>
    <w:rsid w:val="00243E81"/>
    <w:rsid w:val="0024410A"/>
    <w:rsid w:val="002442CB"/>
    <w:rsid w:val="0024433B"/>
    <w:rsid w:val="00244498"/>
    <w:rsid w:val="002444FB"/>
    <w:rsid w:val="00244C74"/>
    <w:rsid w:val="00244D63"/>
    <w:rsid w:val="00245156"/>
    <w:rsid w:val="002453A2"/>
    <w:rsid w:val="002456A2"/>
    <w:rsid w:val="00245E46"/>
    <w:rsid w:val="00245ED5"/>
    <w:rsid w:val="00245FCF"/>
    <w:rsid w:val="002460D0"/>
    <w:rsid w:val="00246197"/>
    <w:rsid w:val="0024657E"/>
    <w:rsid w:val="002465C6"/>
    <w:rsid w:val="00246A35"/>
    <w:rsid w:val="00246A6A"/>
    <w:rsid w:val="00246AAE"/>
    <w:rsid w:val="0024770B"/>
    <w:rsid w:val="00247C69"/>
    <w:rsid w:val="00250054"/>
    <w:rsid w:val="00250174"/>
    <w:rsid w:val="0025029A"/>
    <w:rsid w:val="00250319"/>
    <w:rsid w:val="00250417"/>
    <w:rsid w:val="0025044B"/>
    <w:rsid w:val="002504D5"/>
    <w:rsid w:val="00250624"/>
    <w:rsid w:val="0025097C"/>
    <w:rsid w:val="00250D35"/>
    <w:rsid w:val="00250FDF"/>
    <w:rsid w:val="00251182"/>
    <w:rsid w:val="0025138A"/>
    <w:rsid w:val="0025146A"/>
    <w:rsid w:val="002518F0"/>
    <w:rsid w:val="00251F09"/>
    <w:rsid w:val="00252704"/>
    <w:rsid w:val="00252856"/>
    <w:rsid w:val="00252ADB"/>
    <w:rsid w:val="00252B31"/>
    <w:rsid w:val="002530B8"/>
    <w:rsid w:val="002532EF"/>
    <w:rsid w:val="00253739"/>
    <w:rsid w:val="00253859"/>
    <w:rsid w:val="00253E18"/>
    <w:rsid w:val="00253F2E"/>
    <w:rsid w:val="002542F0"/>
    <w:rsid w:val="00254716"/>
    <w:rsid w:val="00254905"/>
    <w:rsid w:val="00254B8A"/>
    <w:rsid w:val="002553F7"/>
    <w:rsid w:val="002557CB"/>
    <w:rsid w:val="0025590F"/>
    <w:rsid w:val="00255BCF"/>
    <w:rsid w:val="00255CE7"/>
    <w:rsid w:val="00255EA7"/>
    <w:rsid w:val="00255F4A"/>
    <w:rsid w:val="0025602D"/>
    <w:rsid w:val="00256204"/>
    <w:rsid w:val="002562BC"/>
    <w:rsid w:val="002562E6"/>
    <w:rsid w:val="002566EE"/>
    <w:rsid w:val="002566F7"/>
    <w:rsid w:val="0025720E"/>
    <w:rsid w:val="0025723D"/>
    <w:rsid w:val="00257337"/>
    <w:rsid w:val="002579F2"/>
    <w:rsid w:val="00257A8D"/>
    <w:rsid w:val="002600BD"/>
    <w:rsid w:val="002603A0"/>
    <w:rsid w:val="00260556"/>
    <w:rsid w:val="00260FD7"/>
    <w:rsid w:val="002610BB"/>
    <w:rsid w:val="0026164E"/>
    <w:rsid w:val="002619E4"/>
    <w:rsid w:val="00261BA6"/>
    <w:rsid w:val="00261BC5"/>
    <w:rsid w:val="00261FC1"/>
    <w:rsid w:val="002620DF"/>
    <w:rsid w:val="0026224A"/>
    <w:rsid w:val="002623D2"/>
    <w:rsid w:val="0026241E"/>
    <w:rsid w:val="002624EF"/>
    <w:rsid w:val="0026271C"/>
    <w:rsid w:val="002628A1"/>
    <w:rsid w:val="00262B5A"/>
    <w:rsid w:val="00263403"/>
    <w:rsid w:val="002635FC"/>
    <w:rsid w:val="002636A3"/>
    <w:rsid w:val="00263709"/>
    <w:rsid w:val="0026386F"/>
    <w:rsid w:val="00263A2F"/>
    <w:rsid w:val="00263C1B"/>
    <w:rsid w:val="00264180"/>
    <w:rsid w:val="00264423"/>
    <w:rsid w:val="002646AD"/>
    <w:rsid w:val="00265006"/>
    <w:rsid w:val="00265CF9"/>
    <w:rsid w:val="00265D41"/>
    <w:rsid w:val="00265FFF"/>
    <w:rsid w:val="0026669C"/>
    <w:rsid w:val="00266A26"/>
    <w:rsid w:val="00266E14"/>
    <w:rsid w:val="00266E85"/>
    <w:rsid w:val="0026744F"/>
    <w:rsid w:val="00267834"/>
    <w:rsid w:val="00267BB6"/>
    <w:rsid w:val="002705DA"/>
    <w:rsid w:val="0027064F"/>
    <w:rsid w:val="00270C74"/>
    <w:rsid w:val="00271172"/>
    <w:rsid w:val="00271304"/>
    <w:rsid w:val="0027160A"/>
    <w:rsid w:val="00271635"/>
    <w:rsid w:val="0027180D"/>
    <w:rsid w:val="00271B83"/>
    <w:rsid w:val="00271DCE"/>
    <w:rsid w:val="00272343"/>
    <w:rsid w:val="00272358"/>
    <w:rsid w:val="002725F6"/>
    <w:rsid w:val="00272741"/>
    <w:rsid w:val="00272779"/>
    <w:rsid w:val="00272C11"/>
    <w:rsid w:val="002730A5"/>
    <w:rsid w:val="002736EE"/>
    <w:rsid w:val="002737A3"/>
    <w:rsid w:val="002738D9"/>
    <w:rsid w:val="00273969"/>
    <w:rsid w:val="00274008"/>
    <w:rsid w:val="0027416C"/>
    <w:rsid w:val="002748D5"/>
    <w:rsid w:val="00274BDF"/>
    <w:rsid w:val="00275217"/>
    <w:rsid w:val="00275674"/>
    <w:rsid w:val="00275F18"/>
    <w:rsid w:val="0027654F"/>
    <w:rsid w:val="00276775"/>
    <w:rsid w:val="002768E7"/>
    <w:rsid w:val="00276B1C"/>
    <w:rsid w:val="00276D39"/>
    <w:rsid w:val="00276DC4"/>
    <w:rsid w:val="002772E0"/>
    <w:rsid w:val="0027759A"/>
    <w:rsid w:val="002778D7"/>
    <w:rsid w:val="00277EF7"/>
    <w:rsid w:val="00277F46"/>
    <w:rsid w:val="002805B3"/>
    <w:rsid w:val="00280621"/>
    <w:rsid w:val="00280A39"/>
    <w:rsid w:val="00280C17"/>
    <w:rsid w:val="00280EC0"/>
    <w:rsid w:val="00280FCC"/>
    <w:rsid w:val="0028102A"/>
    <w:rsid w:val="00281107"/>
    <w:rsid w:val="0028134E"/>
    <w:rsid w:val="0028136D"/>
    <w:rsid w:val="00281427"/>
    <w:rsid w:val="0028152D"/>
    <w:rsid w:val="00281FCC"/>
    <w:rsid w:val="00282299"/>
    <w:rsid w:val="002823B7"/>
    <w:rsid w:val="00282AED"/>
    <w:rsid w:val="00282D11"/>
    <w:rsid w:val="00282D7A"/>
    <w:rsid w:val="00282D88"/>
    <w:rsid w:val="00282EB1"/>
    <w:rsid w:val="0028302E"/>
    <w:rsid w:val="00283056"/>
    <w:rsid w:val="00283356"/>
    <w:rsid w:val="00283497"/>
    <w:rsid w:val="00283651"/>
    <w:rsid w:val="002838D9"/>
    <w:rsid w:val="002844A7"/>
    <w:rsid w:val="002844FD"/>
    <w:rsid w:val="00285340"/>
    <w:rsid w:val="002853BF"/>
    <w:rsid w:val="002853E3"/>
    <w:rsid w:val="00285420"/>
    <w:rsid w:val="0028561A"/>
    <w:rsid w:val="0028568E"/>
    <w:rsid w:val="00285927"/>
    <w:rsid w:val="0028592D"/>
    <w:rsid w:val="00285EB6"/>
    <w:rsid w:val="00286043"/>
    <w:rsid w:val="0028655E"/>
    <w:rsid w:val="00286C3D"/>
    <w:rsid w:val="00286F80"/>
    <w:rsid w:val="00287149"/>
    <w:rsid w:val="00287346"/>
    <w:rsid w:val="00287350"/>
    <w:rsid w:val="002873FD"/>
    <w:rsid w:val="00287645"/>
    <w:rsid w:val="002878AF"/>
    <w:rsid w:val="00287FA7"/>
    <w:rsid w:val="002906A5"/>
    <w:rsid w:val="00291295"/>
    <w:rsid w:val="0029147F"/>
    <w:rsid w:val="00291E42"/>
    <w:rsid w:val="002922F0"/>
    <w:rsid w:val="002922F6"/>
    <w:rsid w:val="002924CC"/>
    <w:rsid w:val="002928D8"/>
    <w:rsid w:val="002929A9"/>
    <w:rsid w:val="00292F81"/>
    <w:rsid w:val="00292FD3"/>
    <w:rsid w:val="00293135"/>
    <w:rsid w:val="0029316D"/>
    <w:rsid w:val="0029383A"/>
    <w:rsid w:val="00293881"/>
    <w:rsid w:val="00293893"/>
    <w:rsid w:val="00293895"/>
    <w:rsid w:val="00293B08"/>
    <w:rsid w:val="00293C44"/>
    <w:rsid w:val="00293FAB"/>
    <w:rsid w:val="0029439D"/>
    <w:rsid w:val="00294590"/>
    <w:rsid w:val="00294824"/>
    <w:rsid w:val="00294A39"/>
    <w:rsid w:val="0029528E"/>
    <w:rsid w:val="002952C4"/>
    <w:rsid w:val="002952F4"/>
    <w:rsid w:val="0029555F"/>
    <w:rsid w:val="0029575B"/>
    <w:rsid w:val="00295773"/>
    <w:rsid w:val="00295918"/>
    <w:rsid w:val="00296204"/>
    <w:rsid w:val="002962BD"/>
    <w:rsid w:val="00296312"/>
    <w:rsid w:val="00296323"/>
    <w:rsid w:val="0029632F"/>
    <w:rsid w:val="00296801"/>
    <w:rsid w:val="00296CD8"/>
    <w:rsid w:val="00296E04"/>
    <w:rsid w:val="00297093"/>
    <w:rsid w:val="0029736F"/>
    <w:rsid w:val="00297662"/>
    <w:rsid w:val="002976DC"/>
    <w:rsid w:val="002979D6"/>
    <w:rsid w:val="002979E7"/>
    <w:rsid w:val="00297B32"/>
    <w:rsid w:val="00297CD8"/>
    <w:rsid w:val="00297D04"/>
    <w:rsid w:val="00297D87"/>
    <w:rsid w:val="00297F06"/>
    <w:rsid w:val="002A014E"/>
    <w:rsid w:val="002A04B4"/>
    <w:rsid w:val="002A04DB"/>
    <w:rsid w:val="002A0534"/>
    <w:rsid w:val="002A05F9"/>
    <w:rsid w:val="002A064E"/>
    <w:rsid w:val="002A0779"/>
    <w:rsid w:val="002A0883"/>
    <w:rsid w:val="002A0AD1"/>
    <w:rsid w:val="002A0BFB"/>
    <w:rsid w:val="002A0E63"/>
    <w:rsid w:val="002A0F15"/>
    <w:rsid w:val="002A1936"/>
    <w:rsid w:val="002A1E41"/>
    <w:rsid w:val="002A2115"/>
    <w:rsid w:val="002A224B"/>
    <w:rsid w:val="002A236A"/>
    <w:rsid w:val="002A2492"/>
    <w:rsid w:val="002A256C"/>
    <w:rsid w:val="002A2943"/>
    <w:rsid w:val="002A295F"/>
    <w:rsid w:val="002A2A6C"/>
    <w:rsid w:val="002A2BE2"/>
    <w:rsid w:val="002A2F6A"/>
    <w:rsid w:val="002A3274"/>
    <w:rsid w:val="002A329B"/>
    <w:rsid w:val="002A32D9"/>
    <w:rsid w:val="002A32EB"/>
    <w:rsid w:val="002A3356"/>
    <w:rsid w:val="002A37B2"/>
    <w:rsid w:val="002A397F"/>
    <w:rsid w:val="002A3B71"/>
    <w:rsid w:val="002A3D30"/>
    <w:rsid w:val="002A3E3E"/>
    <w:rsid w:val="002A44F3"/>
    <w:rsid w:val="002A489E"/>
    <w:rsid w:val="002A4A29"/>
    <w:rsid w:val="002A4E29"/>
    <w:rsid w:val="002A5498"/>
    <w:rsid w:val="002A56F6"/>
    <w:rsid w:val="002A5EEC"/>
    <w:rsid w:val="002A6135"/>
    <w:rsid w:val="002A62B8"/>
    <w:rsid w:val="002A644A"/>
    <w:rsid w:val="002A655D"/>
    <w:rsid w:val="002A6673"/>
    <w:rsid w:val="002A6A2F"/>
    <w:rsid w:val="002A749A"/>
    <w:rsid w:val="002A77C0"/>
    <w:rsid w:val="002A7808"/>
    <w:rsid w:val="002A7929"/>
    <w:rsid w:val="002A7AA8"/>
    <w:rsid w:val="002B00F5"/>
    <w:rsid w:val="002B0287"/>
    <w:rsid w:val="002B0B55"/>
    <w:rsid w:val="002B0C5C"/>
    <w:rsid w:val="002B0FEA"/>
    <w:rsid w:val="002B11B2"/>
    <w:rsid w:val="002B12DD"/>
    <w:rsid w:val="002B1C95"/>
    <w:rsid w:val="002B241F"/>
    <w:rsid w:val="002B2586"/>
    <w:rsid w:val="002B27B8"/>
    <w:rsid w:val="002B2B3C"/>
    <w:rsid w:val="002B2BB1"/>
    <w:rsid w:val="002B3038"/>
    <w:rsid w:val="002B32E7"/>
    <w:rsid w:val="002B36E1"/>
    <w:rsid w:val="002B3774"/>
    <w:rsid w:val="002B38F6"/>
    <w:rsid w:val="002B39B8"/>
    <w:rsid w:val="002B3AA3"/>
    <w:rsid w:val="002B4962"/>
    <w:rsid w:val="002B4A94"/>
    <w:rsid w:val="002B4BBC"/>
    <w:rsid w:val="002B4BF1"/>
    <w:rsid w:val="002B4C2A"/>
    <w:rsid w:val="002B4CDB"/>
    <w:rsid w:val="002B5508"/>
    <w:rsid w:val="002B58A8"/>
    <w:rsid w:val="002B59D0"/>
    <w:rsid w:val="002B5B03"/>
    <w:rsid w:val="002B5DB9"/>
    <w:rsid w:val="002B682C"/>
    <w:rsid w:val="002B6B97"/>
    <w:rsid w:val="002B6C37"/>
    <w:rsid w:val="002B71BB"/>
    <w:rsid w:val="002B73B1"/>
    <w:rsid w:val="002B78C2"/>
    <w:rsid w:val="002C0337"/>
    <w:rsid w:val="002C0386"/>
    <w:rsid w:val="002C0AA4"/>
    <w:rsid w:val="002C0B5A"/>
    <w:rsid w:val="002C0C25"/>
    <w:rsid w:val="002C0D56"/>
    <w:rsid w:val="002C0E67"/>
    <w:rsid w:val="002C12A0"/>
    <w:rsid w:val="002C13BD"/>
    <w:rsid w:val="002C167A"/>
    <w:rsid w:val="002C17AC"/>
    <w:rsid w:val="002C1844"/>
    <w:rsid w:val="002C1CC0"/>
    <w:rsid w:val="002C1DB5"/>
    <w:rsid w:val="002C2D1F"/>
    <w:rsid w:val="002C2D4E"/>
    <w:rsid w:val="002C315A"/>
    <w:rsid w:val="002C3328"/>
    <w:rsid w:val="002C334D"/>
    <w:rsid w:val="002C357F"/>
    <w:rsid w:val="002C3699"/>
    <w:rsid w:val="002C3709"/>
    <w:rsid w:val="002C4317"/>
    <w:rsid w:val="002C48CA"/>
    <w:rsid w:val="002C4928"/>
    <w:rsid w:val="002C49BF"/>
    <w:rsid w:val="002C4AD3"/>
    <w:rsid w:val="002C4C31"/>
    <w:rsid w:val="002C4D96"/>
    <w:rsid w:val="002C4E93"/>
    <w:rsid w:val="002C4EAD"/>
    <w:rsid w:val="002C4F38"/>
    <w:rsid w:val="002C5756"/>
    <w:rsid w:val="002C6053"/>
    <w:rsid w:val="002C6254"/>
    <w:rsid w:val="002C64CB"/>
    <w:rsid w:val="002C6585"/>
    <w:rsid w:val="002C743C"/>
    <w:rsid w:val="002C76C4"/>
    <w:rsid w:val="002C7BB4"/>
    <w:rsid w:val="002D00AA"/>
    <w:rsid w:val="002D0364"/>
    <w:rsid w:val="002D078B"/>
    <w:rsid w:val="002D07CD"/>
    <w:rsid w:val="002D0BB0"/>
    <w:rsid w:val="002D0C7A"/>
    <w:rsid w:val="002D0D73"/>
    <w:rsid w:val="002D0E99"/>
    <w:rsid w:val="002D0E9C"/>
    <w:rsid w:val="002D175B"/>
    <w:rsid w:val="002D2252"/>
    <w:rsid w:val="002D2532"/>
    <w:rsid w:val="002D26E4"/>
    <w:rsid w:val="002D2D3C"/>
    <w:rsid w:val="002D2E65"/>
    <w:rsid w:val="002D2F74"/>
    <w:rsid w:val="002D2FBD"/>
    <w:rsid w:val="002D30D6"/>
    <w:rsid w:val="002D3451"/>
    <w:rsid w:val="002D3863"/>
    <w:rsid w:val="002D4155"/>
    <w:rsid w:val="002D4416"/>
    <w:rsid w:val="002D442B"/>
    <w:rsid w:val="002D45BF"/>
    <w:rsid w:val="002D4772"/>
    <w:rsid w:val="002D49AD"/>
    <w:rsid w:val="002D4F30"/>
    <w:rsid w:val="002D5E1E"/>
    <w:rsid w:val="002D6008"/>
    <w:rsid w:val="002D63D5"/>
    <w:rsid w:val="002D6540"/>
    <w:rsid w:val="002D654D"/>
    <w:rsid w:val="002D6555"/>
    <w:rsid w:val="002D6863"/>
    <w:rsid w:val="002D69AB"/>
    <w:rsid w:val="002D6AB0"/>
    <w:rsid w:val="002D7273"/>
    <w:rsid w:val="002D730E"/>
    <w:rsid w:val="002D7316"/>
    <w:rsid w:val="002D745C"/>
    <w:rsid w:val="002D74D6"/>
    <w:rsid w:val="002D7505"/>
    <w:rsid w:val="002D7AD0"/>
    <w:rsid w:val="002D7B70"/>
    <w:rsid w:val="002D7C75"/>
    <w:rsid w:val="002D7E04"/>
    <w:rsid w:val="002D7FAD"/>
    <w:rsid w:val="002E0080"/>
    <w:rsid w:val="002E0141"/>
    <w:rsid w:val="002E0251"/>
    <w:rsid w:val="002E05C3"/>
    <w:rsid w:val="002E0848"/>
    <w:rsid w:val="002E0904"/>
    <w:rsid w:val="002E0AA5"/>
    <w:rsid w:val="002E0AEF"/>
    <w:rsid w:val="002E0C94"/>
    <w:rsid w:val="002E0DA9"/>
    <w:rsid w:val="002E12CB"/>
    <w:rsid w:val="002E1657"/>
    <w:rsid w:val="002E18A5"/>
    <w:rsid w:val="002E1AA5"/>
    <w:rsid w:val="002E1B3C"/>
    <w:rsid w:val="002E1C04"/>
    <w:rsid w:val="002E1D62"/>
    <w:rsid w:val="002E1D6B"/>
    <w:rsid w:val="002E1DC4"/>
    <w:rsid w:val="002E2099"/>
    <w:rsid w:val="002E2CE8"/>
    <w:rsid w:val="002E2E10"/>
    <w:rsid w:val="002E2F4A"/>
    <w:rsid w:val="002E340D"/>
    <w:rsid w:val="002E3CED"/>
    <w:rsid w:val="002E3CF6"/>
    <w:rsid w:val="002E3F0B"/>
    <w:rsid w:val="002E47AB"/>
    <w:rsid w:val="002E494F"/>
    <w:rsid w:val="002E4972"/>
    <w:rsid w:val="002E4CC7"/>
    <w:rsid w:val="002E4DFB"/>
    <w:rsid w:val="002E4FBC"/>
    <w:rsid w:val="002E50A2"/>
    <w:rsid w:val="002E50E5"/>
    <w:rsid w:val="002E549C"/>
    <w:rsid w:val="002E54A7"/>
    <w:rsid w:val="002E564F"/>
    <w:rsid w:val="002E5681"/>
    <w:rsid w:val="002E5803"/>
    <w:rsid w:val="002E6127"/>
    <w:rsid w:val="002E650B"/>
    <w:rsid w:val="002E67CA"/>
    <w:rsid w:val="002E67CF"/>
    <w:rsid w:val="002E6999"/>
    <w:rsid w:val="002E6AD4"/>
    <w:rsid w:val="002E6F8B"/>
    <w:rsid w:val="002E7799"/>
    <w:rsid w:val="002E7B79"/>
    <w:rsid w:val="002E7C4F"/>
    <w:rsid w:val="002E7DCA"/>
    <w:rsid w:val="002E7E80"/>
    <w:rsid w:val="002E7EB0"/>
    <w:rsid w:val="002E7FD8"/>
    <w:rsid w:val="002F0114"/>
    <w:rsid w:val="002F051D"/>
    <w:rsid w:val="002F0635"/>
    <w:rsid w:val="002F067B"/>
    <w:rsid w:val="002F10C9"/>
    <w:rsid w:val="002F1453"/>
    <w:rsid w:val="002F1C04"/>
    <w:rsid w:val="002F266E"/>
    <w:rsid w:val="002F26DB"/>
    <w:rsid w:val="002F277E"/>
    <w:rsid w:val="002F2973"/>
    <w:rsid w:val="002F2B55"/>
    <w:rsid w:val="002F2BF8"/>
    <w:rsid w:val="002F2DB1"/>
    <w:rsid w:val="002F31B3"/>
    <w:rsid w:val="002F33E0"/>
    <w:rsid w:val="002F34BE"/>
    <w:rsid w:val="002F3642"/>
    <w:rsid w:val="002F39AB"/>
    <w:rsid w:val="002F3A99"/>
    <w:rsid w:val="002F3C47"/>
    <w:rsid w:val="002F3D01"/>
    <w:rsid w:val="002F410E"/>
    <w:rsid w:val="002F4438"/>
    <w:rsid w:val="002F46CE"/>
    <w:rsid w:val="002F4B37"/>
    <w:rsid w:val="002F5220"/>
    <w:rsid w:val="002F541B"/>
    <w:rsid w:val="002F57AB"/>
    <w:rsid w:val="002F5C7C"/>
    <w:rsid w:val="002F6130"/>
    <w:rsid w:val="002F61E2"/>
    <w:rsid w:val="002F6329"/>
    <w:rsid w:val="002F662B"/>
    <w:rsid w:val="002F66DA"/>
    <w:rsid w:val="002F6816"/>
    <w:rsid w:val="002F6FEA"/>
    <w:rsid w:val="002F71AD"/>
    <w:rsid w:val="002F7C90"/>
    <w:rsid w:val="002F7E2B"/>
    <w:rsid w:val="0030000A"/>
    <w:rsid w:val="003001DF"/>
    <w:rsid w:val="0030065A"/>
    <w:rsid w:val="00300FE7"/>
    <w:rsid w:val="003010CA"/>
    <w:rsid w:val="0030167A"/>
    <w:rsid w:val="003016BD"/>
    <w:rsid w:val="00301CFA"/>
    <w:rsid w:val="00301F62"/>
    <w:rsid w:val="00301F78"/>
    <w:rsid w:val="00302084"/>
    <w:rsid w:val="00302149"/>
    <w:rsid w:val="0030227E"/>
    <w:rsid w:val="00302665"/>
    <w:rsid w:val="003026F0"/>
    <w:rsid w:val="00302721"/>
    <w:rsid w:val="003027C4"/>
    <w:rsid w:val="00302EA0"/>
    <w:rsid w:val="00302FA8"/>
    <w:rsid w:val="0030310A"/>
    <w:rsid w:val="0030330F"/>
    <w:rsid w:val="0030396E"/>
    <w:rsid w:val="0030397A"/>
    <w:rsid w:val="00303B37"/>
    <w:rsid w:val="00303D58"/>
    <w:rsid w:val="00303FF1"/>
    <w:rsid w:val="00304585"/>
    <w:rsid w:val="00304625"/>
    <w:rsid w:val="0030463F"/>
    <w:rsid w:val="00305218"/>
    <w:rsid w:val="00305551"/>
    <w:rsid w:val="00305A47"/>
    <w:rsid w:val="00305EF7"/>
    <w:rsid w:val="00306002"/>
    <w:rsid w:val="003060EF"/>
    <w:rsid w:val="003062F3"/>
    <w:rsid w:val="00306399"/>
    <w:rsid w:val="00306BD2"/>
    <w:rsid w:val="00306CC6"/>
    <w:rsid w:val="0030713A"/>
    <w:rsid w:val="003078ED"/>
    <w:rsid w:val="00307B91"/>
    <w:rsid w:val="00307C52"/>
    <w:rsid w:val="00307F21"/>
    <w:rsid w:val="003108AA"/>
    <w:rsid w:val="0031104C"/>
    <w:rsid w:val="00311116"/>
    <w:rsid w:val="00311240"/>
    <w:rsid w:val="00311644"/>
    <w:rsid w:val="00311A04"/>
    <w:rsid w:val="00311ECB"/>
    <w:rsid w:val="0031213D"/>
    <w:rsid w:val="0031215B"/>
    <w:rsid w:val="00312455"/>
    <w:rsid w:val="00312614"/>
    <w:rsid w:val="003127D1"/>
    <w:rsid w:val="00312927"/>
    <w:rsid w:val="00312A2E"/>
    <w:rsid w:val="00312C64"/>
    <w:rsid w:val="00312D1C"/>
    <w:rsid w:val="00312D94"/>
    <w:rsid w:val="00312DA4"/>
    <w:rsid w:val="00313011"/>
    <w:rsid w:val="003132B9"/>
    <w:rsid w:val="00313346"/>
    <w:rsid w:val="00313561"/>
    <w:rsid w:val="0031392F"/>
    <w:rsid w:val="00313934"/>
    <w:rsid w:val="00313999"/>
    <w:rsid w:val="00313AB2"/>
    <w:rsid w:val="00313CAF"/>
    <w:rsid w:val="00313CC8"/>
    <w:rsid w:val="00313CCF"/>
    <w:rsid w:val="00313E3B"/>
    <w:rsid w:val="00313FCE"/>
    <w:rsid w:val="00314038"/>
    <w:rsid w:val="0031411A"/>
    <w:rsid w:val="00314483"/>
    <w:rsid w:val="00314ADE"/>
    <w:rsid w:val="00314BE9"/>
    <w:rsid w:val="00314CE3"/>
    <w:rsid w:val="00314E8E"/>
    <w:rsid w:val="003152EC"/>
    <w:rsid w:val="00315705"/>
    <w:rsid w:val="00315878"/>
    <w:rsid w:val="00315D3E"/>
    <w:rsid w:val="00315E3D"/>
    <w:rsid w:val="00315E8A"/>
    <w:rsid w:val="003160E0"/>
    <w:rsid w:val="003161DD"/>
    <w:rsid w:val="00316205"/>
    <w:rsid w:val="00316331"/>
    <w:rsid w:val="0031682F"/>
    <w:rsid w:val="00316A66"/>
    <w:rsid w:val="00316EF8"/>
    <w:rsid w:val="00317188"/>
    <w:rsid w:val="00317197"/>
    <w:rsid w:val="003172ED"/>
    <w:rsid w:val="00317361"/>
    <w:rsid w:val="0031756F"/>
    <w:rsid w:val="0031760A"/>
    <w:rsid w:val="00317838"/>
    <w:rsid w:val="00317DAC"/>
    <w:rsid w:val="00317E00"/>
    <w:rsid w:val="00320121"/>
    <w:rsid w:val="003202AE"/>
    <w:rsid w:val="003202CA"/>
    <w:rsid w:val="003207B4"/>
    <w:rsid w:val="003207D3"/>
    <w:rsid w:val="0032084E"/>
    <w:rsid w:val="00320AF5"/>
    <w:rsid w:val="00320FE3"/>
    <w:rsid w:val="0032115D"/>
    <w:rsid w:val="00321848"/>
    <w:rsid w:val="00321AB0"/>
    <w:rsid w:val="00321D9C"/>
    <w:rsid w:val="0032208E"/>
    <w:rsid w:val="003220C1"/>
    <w:rsid w:val="00322639"/>
    <w:rsid w:val="00322B87"/>
    <w:rsid w:val="00322EB3"/>
    <w:rsid w:val="003230E2"/>
    <w:rsid w:val="003232C7"/>
    <w:rsid w:val="0032347E"/>
    <w:rsid w:val="003235F0"/>
    <w:rsid w:val="00323A51"/>
    <w:rsid w:val="00323AD5"/>
    <w:rsid w:val="00323B72"/>
    <w:rsid w:val="00324043"/>
    <w:rsid w:val="00324368"/>
    <w:rsid w:val="00324373"/>
    <w:rsid w:val="003245EB"/>
    <w:rsid w:val="003246AE"/>
    <w:rsid w:val="00324B76"/>
    <w:rsid w:val="00324CCB"/>
    <w:rsid w:val="00324ED4"/>
    <w:rsid w:val="003250B4"/>
    <w:rsid w:val="00325316"/>
    <w:rsid w:val="003253FF"/>
    <w:rsid w:val="00325438"/>
    <w:rsid w:val="003254AF"/>
    <w:rsid w:val="003255C9"/>
    <w:rsid w:val="0032566E"/>
    <w:rsid w:val="00325B20"/>
    <w:rsid w:val="00325BFF"/>
    <w:rsid w:val="0032618B"/>
    <w:rsid w:val="00326415"/>
    <w:rsid w:val="0032659A"/>
    <w:rsid w:val="00326BB9"/>
    <w:rsid w:val="00326C50"/>
    <w:rsid w:val="00326D29"/>
    <w:rsid w:val="00326E86"/>
    <w:rsid w:val="00327174"/>
    <w:rsid w:val="0032760C"/>
    <w:rsid w:val="0032788E"/>
    <w:rsid w:val="00327975"/>
    <w:rsid w:val="00330202"/>
    <w:rsid w:val="003309C3"/>
    <w:rsid w:val="003309C8"/>
    <w:rsid w:val="00330AB3"/>
    <w:rsid w:val="0033109D"/>
    <w:rsid w:val="003311DD"/>
    <w:rsid w:val="00331306"/>
    <w:rsid w:val="003316A3"/>
    <w:rsid w:val="00331B33"/>
    <w:rsid w:val="00331C69"/>
    <w:rsid w:val="0033202F"/>
    <w:rsid w:val="0033221D"/>
    <w:rsid w:val="00332572"/>
    <w:rsid w:val="00332B35"/>
    <w:rsid w:val="00332B88"/>
    <w:rsid w:val="00332DF6"/>
    <w:rsid w:val="00332EE6"/>
    <w:rsid w:val="00333045"/>
    <w:rsid w:val="00333441"/>
    <w:rsid w:val="0033352F"/>
    <w:rsid w:val="00333676"/>
    <w:rsid w:val="00333741"/>
    <w:rsid w:val="00333A3B"/>
    <w:rsid w:val="00333B56"/>
    <w:rsid w:val="00333C76"/>
    <w:rsid w:val="00333E30"/>
    <w:rsid w:val="00333F15"/>
    <w:rsid w:val="00333FA8"/>
    <w:rsid w:val="0033409A"/>
    <w:rsid w:val="00334207"/>
    <w:rsid w:val="003343F5"/>
    <w:rsid w:val="003344D3"/>
    <w:rsid w:val="00334C3A"/>
    <w:rsid w:val="00335617"/>
    <w:rsid w:val="0033564E"/>
    <w:rsid w:val="00335B49"/>
    <w:rsid w:val="00335FC9"/>
    <w:rsid w:val="003364AD"/>
    <w:rsid w:val="003364F1"/>
    <w:rsid w:val="00336697"/>
    <w:rsid w:val="00336747"/>
    <w:rsid w:val="00336B2A"/>
    <w:rsid w:val="00336B6C"/>
    <w:rsid w:val="00336EF0"/>
    <w:rsid w:val="00337362"/>
    <w:rsid w:val="003374EC"/>
    <w:rsid w:val="0033796B"/>
    <w:rsid w:val="003379AB"/>
    <w:rsid w:val="00337D15"/>
    <w:rsid w:val="0034014E"/>
    <w:rsid w:val="00340206"/>
    <w:rsid w:val="00340331"/>
    <w:rsid w:val="0034040C"/>
    <w:rsid w:val="00340706"/>
    <w:rsid w:val="00340734"/>
    <w:rsid w:val="00340869"/>
    <w:rsid w:val="00340F86"/>
    <w:rsid w:val="00340FAB"/>
    <w:rsid w:val="0034100A"/>
    <w:rsid w:val="0034161A"/>
    <w:rsid w:val="003417C2"/>
    <w:rsid w:val="00341923"/>
    <w:rsid w:val="003419DA"/>
    <w:rsid w:val="00341A45"/>
    <w:rsid w:val="0034202E"/>
    <w:rsid w:val="0034204B"/>
    <w:rsid w:val="00342262"/>
    <w:rsid w:val="003424E0"/>
    <w:rsid w:val="003425C9"/>
    <w:rsid w:val="00342920"/>
    <w:rsid w:val="00342D6D"/>
    <w:rsid w:val="0034306F"/>
    <w:rsid w:val="003430BE"/>
    <w:rsid w:val="00343170"/>
    <w:rsid w:val="0034323A"/>
    <w:rsid w:val="00343448"/>
    <w:rsid w:val="0034385C"/>
    <w:rsid w:val="00343E01"/>
    <w:rsid w:val="00344104"/>
    <w:rsid w:val="0034450A"/>
    <w:rsid w:val="00344A20"/>
    <w:rsid w:val="00344AEE"/>
    <w:rsid w:val="00344B00"/>
    <w:rsid w:val="00344B8C"/>
    <w:rsid w:val="00344DB4"/>
    <w:rsid w:val="00344FB1"/>
    <w:rsid w:val="0034502D"/>
    <w:rsid w:val="00345300"/>
    <w:rsid w:val="00345374"/>
    <w:rsid w:val="003453AE"/>
    <w:rsid w:val="00345627"/>
    <w:rsid w:val="00345897"/>
    <w:rsid w:val="003458C2"/>
    <w:rsid w:val="00345A73"/>
    <w:rsid w:val="00345B9B"/>
    <w:rsid w:val="00345E4B"/>
    <w:rsid w:val="0034615B"/>
    <w:rsid w:val="003462C9"/>
    <w:rsid w:val="003466BB"/>
    <w:rsid w:val="00346B59"/>
    <w:rsid w:val="00346BDF"/>
    <w:rsid w:val="00346C85"/>
    <w:rsid w:val="00346D6F"/>
    <w:rsid w:val="00346EBF"/>
    <w:rsid w:val="003471AF"/>
    <w:rsid w:val="00347B9A"/>
    <w:rsid w:val="00347CD3"/>
    <w:rsid w:val="00347FB4"/>
    <w:rsid w:val="00347FEE"/>
    <w:rsid w:val="003502E7"/>
    <w:rsid w:val="0035046E"/>
    <w:rsid w:val="00350778"/>
    <w:rsid w:val="00350AD7"/>
    <w:rsid w:val="00350CD3"/>
    <w:rsid w:val="00350E4C"/>
    <w:rsid w:val="00350F99"/>
    <w:rsid w:val="00350FC1"/>
    <w:rsid w:val="0035111B"/>
    <w:rsid w:val="0035114F"/>
    <w:rsid w:val="00351198"/>
    <w:rsid w:val="0035133E"/>
    <w:rsid w:val="00351580"/>
    <w:rsid w:val="00351843"/>
    <w:rsid w:val="00351963"/>
    <w:rsid w:val="00351A2F"/>
    <w:rsid w:val="00351FD6"/>
    <w:rsid w:val="003520B0"/>
    <w:rsid w:val="00353683"/>
    <w:rsid w:val="00353B4F"/>
    <w:rsid w:val="00353C96"/>
    <w:rsid w:val="00353DF6"/>
    <w:rsid w:val="00353E3D"/>
    <w:rsid w:val="003543CE"/>
    <w:rsid w:val="00354875"/>
    <w:rsid w:val="00354A71"/>
    <w:rsid w:val="00354CCF"/>
    <w:rsid w:val="00354D17"/>
    <w:rsid w:val="00354F60"/>
    <w:rsid w:val="003552D4"/>
    <w:rsid w:val="003554DE"/>
    <w:rsid w:val="00355A36"/>
    <w:rsid w:val="00355BC7"/>
    <w:rsid w:val="00355CBB"/>
    <w:rsid w:val="00355E16"/>
    <w:rsid w:val="00356101"/>
    <w:rsid w:val="00356106"/>
    <w:rsid w:val="003562A3"/>
    <w:rsid w:val="00356338"/>
    <w:rsid w:val="00356468"/>
    <w:rsid w:val="003564C3"/>
    <w:rsid w:val="00356CAC"/>
    <w:rsid w:val="00356EFD"/>
    <w:rsid w:val="00357394"/>
    <w:rsid w:val="003574D4"/>
    <w:rsid w:val="00357649"/>
    <w:rsid w:val="00357B34"/>
    <w:rsid w:val="00357CA2"/>
    <w:rsid w:val="00360127"/>
    <w:rsid w:val="00360557"/>
    <w:rsid w:val="00360D77"/>
    <w:rsid w:val="00361128"/>
    <w:rsid w:val="003613FF"/>
    <w:rsid w:val="00361A4C"/>
    <w:rsid w:val="00361F7C"/>
    <w:rsid w:val="00362037"/>
    <w:rsid w:val="00362159"/>
    <w:rsid w:val="003622A5"/>
    <w:rsid w:val="003623D1"/>
    <w:rsid w:val="00362598"/>
    <w:rsid w:val="0036293C"/>
    <w:rsid w:val="00362ABA"/>
    <w:rsid w:val="00362B7A"/>
    <w:rsid w:val="00362B87"/>
    <w:rsid w:val="00362BB7"/>
    <w:rsid w:val="00362C12"/>
    <w:rsid w:val="00363138"/>
    <w:rsid w:val="0036324A"/>
    <w:rsid w:val="003639C4"/>
    <w:rsid w:val="00363B87"/>
    <w:rsid w:val="00363BA8"/>
    <w:rsid w:val="00363D02"/>
    <w:rsid w:val="003640EF"/>
    <w:rsid w:val="00364B43"/>
    <w:rsid w:val="00364BC0"/>
    <w:rsid w:val="00364E28"/>
    <w:rsid w:val="00364E79"/>
    <w:rsid w:val="003650FB"/>
    <w:rsid w:val="003651F4"/>
    <w:rsid w:val="00365422"/>
    <w:rsid w:val="003654B6"/>
    <w:rsid w:val="00365560"/>
    <w:rsid w:val="00365655"/>
    <w:rsid w:val="0036574C"/>
    <w:rsid w:val="00365A61"/>
    <w:rsid w:val="00365AA6"/>
    <w:rsid w:val="00365AE1"/>
    <w:rsid w:val="00366232"/>
    <w:rsid w:val="00366652"/>
    <w:rsid w:val="00366C99"/>
    <w:rsid w:val="00366D60"/>
    <w:rsid w:val="00367549"/>
    <w:rsid w:val="00367A9A"/>
    <w:rsid w:val="00367B96"/>
    <w:rsid w:val="00367BE6"/>
    <w:rsid w:val="00367C08"/>
    <w:rsid w:val="00367C68"/>
    <w:rsid w:val="0037002D"/>
    <w:rsid w:val="003703A9"/>
    <w:rsid w:val="00370F30"/>
    <w:rsid w:val="00371400"/>
    <w:rsid w:val="003714B9"/>
    <w:rsid w:val="0037150B"/>
    <w:rsid w:val="00371746"/>
    <w:rsid w:val="00371BBF"/>
    <w:rsid w:val="00371F70"/>
    <w:rsid w:val="00372177"/>
    <w:rsid w:val="00372699"/>
    <w:rsid w:val="00372772"/>
    <w:rsid w:val="00372989"/>
    <w:rsid w:val="003731C1"/>
    <w:rsid w:val="00373547"/>
    <w:rsid w:val="00373B2E"/>
    <w:rsid w:val="00373B69"/>
    <w:rsid w:val="00373C3A"/>
    <w:rsid w:val="003742A4"/>
    <w:rsid w:val="0037447B"/>
    <w:rsid w:val="00374657"/>
    <w:rsid w:val="0037465F"/>
    <w:rsid w:val="0037493C"/>
    <w:rsid w:val="00374946"/>
    <w:rsid w:val="00374BC5"/>
    <w:rsid w:val="00375769"/>
    <w:rsid w:val="00375D1F"/>
    <w:rsid w:val="00375E8B"/>
    <w:rsid w:val="00376019"/>
    <w:rsid w:val="00376056"/>
    <w:rsid w:val="003761E1"/>
    <w:rsid w:val="00376835"/>
    <w:rsid w:val="003769C5"/>
    <w:rsid w:val="00376A96"/>
    <w:rsid w:val="00376EE6"/>
    <w:rsid w:val="00376F49"/>
    <w:rsid w:val="003770D7"/>
    <w:rsid w:val="00377127"/>
    <w:rsid w:val="003774ED"/>
    <w:rsid w:val="0037758D"/>
    <w:rsid w:val="00377703"/>
    <w:rsid w:val="00377A9A"/>
    <w:rsid w:val="00377BD6"/>
    <w:rsid w:val="00380813"/>
    <w:rsid w:val="00380CD6"/>
    <w:rsid w:val="00380E0D"/>
    <w:rsid w:val="00380E26"/>
    <w:rsid w:val="00380E9C"/>
    <w:rsid w:val="003812F8"/>
    <w:rsid w:val="00381642"/>
    <w:rsid w:val="00381687"/>
    <w:rsid w:val="00381BCC"/>
    <w:rsid w:val="00381C40"/>
    <w:rsid w:val="003820F7"/>
    <w:rsid w:val="00382167"/>
    <w:rsid w:val="00382571"/>
    <w:rsid w:val="00382729"/>
    <w:rsid w:val="00382784"/>
    <w:rsid w:val="00382CA4"/>
    <w:rsid w:val="00382EAA"/>
    <w:rsid w:val="00383123"/>
    <w:rsid w:val="003832D0"/>
    <w:rsid w:val="003834A1"/>
    <w:rsid w:val="00383D70"/>
    <w:rsid w:val="00383E13"/>
    <w:rsid w:val="00383F1A"/>
    <w:rsid w:val="00384B62"/>
    <w:rsid w:val="00384EAA"/>
    <w:rsid w:val="0038504F"/>
    <w:rsid w:val="003853DF"/>
    <w:rsid w:val="003854F9"/>
    <w:rsid w:val="00385868"/>
    <w:rsid w:val="00385C69"/>
    <w:rsid w:val="003860D0"/>
    <w:rsid w:val="00386477"/>
    <w:rsid w:val="00386593"/>
    <w:rsid w:val="003865B5"/>
    <w:rsid w:val="003869F1"/>
    <w:rsid w:val="00386B43"/>
    <w:rsid w:val="00386DC8"/>
    <w:rsid w:val="00386DD7"/>
    <w:rsid w:val="00386ECD"/>
    <w:rsid w:val="00387553"/>
    <w:rsid w:val="0038774E"/>
    <w:rsid w:val="00387D3D"/>
    <w:rsid w:val="00390130"/>
    <w:rsid w:val="00390455"/>
    <w:rsid w:val="003905ED"/>
    <w:rsid w:val="003909DE"/>
    <w:rsid w:val="003909FC"/>
    <w:rsid w:val="00390C7A"/>
    <w:rsid w:val="00391359"/>
    <w:rsid w:val="00391490"/>
    <w:rsid w:val="00391503"/>
    <w:rsid w:val="0039217C"/>
    <w:rsid w:val="00392187"/>
    <w:rsid w:val="00392414"/>
    <w:rsid w:val="003928C9"/>
    <w:rsid w:val="00392BD9"/>
    <w:rsid w:val="003935F8"/>
    <w:rsid w:val="0039389D"/>
    <w:rsid w:val="00393B3B"/>
    <w:rsid w:val="00393CB4"/>
    <w:rsid w:val="00393D6A"/>
    <w:rsid w:val="00393FB8"/>
    <w:rsid w:val="003942A8"/>
    <w:rsid w:val="003943D2"/>
    <w:rsid w:val="003944E7"/>
    <w:rsid w:val="00394545"/>
    <w:rsid w:val="003948A1"/>
    <w:rsid w:val="00394930"/>
    <w:rsid w:val="00394FCE"/>
    <w:rsid w:val="003959DD"/>
    <w:rsid w:val="003969DF"/>
    <w:rsid w:val="00396DEF"/>
    <w:rsid w:val="003971F7"/>
    <w:rsid w:val="00397263"/>
    <w:rsid w:val="00397999"/>
    <w:rsid w:val="003A0203"/>
    <w:rsid w:val="003A0233"/>
    <w:rsid w:val="003A0515"/>
    <w:rsid w:val="003A064A"/>
    <w:rsid w:val="003A0CCB"/>
    <w:rsid w:val="003A0D6A"/>
    <w:rsid w:val="003A0E53"/>
    <w:rsid w:val="003A0F51"/>
    <w:rsid w:val="003A1C5C"/>
    <w:rsid w:val="003A1C71"/>
    <w:rsid w:val="003A1CB9"/>
    <w:rsid w:val="003A1D72"/>
    <w:rsid w:val="003A1E94"/>
    <w:rsid w:val="003A2147"/>
    <w:rsid w:val="003A243C"/>
    <w:rsid w:val="003A245A"/>
    <w:rsid w:val="003A26F5"/>
    <w:rsid w:val="003A274F"/>
    <w:rsid w:val="003A304C"/>
    <w:rsid w:val="003A3172"/>
    <w:rsid w:val="003A31D9"/>
    <w:rsid w:val="003A34A7"/>
    <w:rsid w:val="003A3515"/>
    <w:rsid w:val="003A36E6"/>
    <w:rsid w:val="003A3778"/>
    <w:rsid w:val="003A394B"/>
    <w:rsid w:val="003A3E80"/>
    <w:rsid w:val="003A40ED"/>
    <w:rsid w:val="003A4343"/>
    <w:rsid w:val="003A43BD"/>
    <w:rsid w:val="003A440D"/>
    <w:rsid w:val="003A46A2"/>
    <w:rsid w:val="003A4AC8"/>
    <w:rsid w:val="003A4FF9"/>
    <w:rsid w:val="003A5015"/>
    <w:rsid w:val="003A5652"/>
    <w:rsid w:val="003A565F"/>
    <w:rsid w:val="003A5955"/>
    <w:rsid w:val="003A5E97"/>
    <w:rsid w:val="003A64B7"/>
    <w:rsid w:val="003A66D8"/>
    <w:rsid w:val="003A6BDF"/>
    <w:rsid w:val="003A6BF2"/>
    <w:rsid w:val="003A731F"/>
    <w:rsid w:val="003A7373"/>
    <w:rsid w:val="003A7488"/>
    <w:rsid w:val="003A753E"/>
    <w:rsid w:val="003A78E9"/>
    <w:rsid w:val="003A795C"/>
    <w:rsid w:val="003A7E93"/>
    <w:rsid w:val="003B00EC"/>
    <w:rsid w:val="003B0965"/>
    <w:rsid w:val="003B09A5"/>
    <w:rsid w:val="003B0A34"/>
    <w:rsid w:val="003B0BDA"/>
    <w:rsid w:val="003B0E28"/>
    <w:rsid w:val="003B0FAB"/>
    <w:rsid w:val="003B0FC9"/>
    <w:rsid w:val="003B175E"/>
    <w:rsid w:val="003B1A45"/>
    <w:rsid w:val="003B1C4B"/>
    <w:rsid w:val="003B1E35"/>
    <w:rsid w:val="003B1EE8"/>
    <w:rsid w:val="003B1F8C"/>
    <w:rsid w:val="003B25AE"/>
    <w:rsid w:val="003B345F"/>
    <w:rsid w:val="003B35A6"/>
    <w:rsid w:val="003B3C4F"/>
    <w:rsid w:val="003B3ED9"/>
    <w:rsid w:val="003B49E1"/>
    <w:rsid w:val="003B4CB2"/>
    <w:rsid w:val="003B4F76"/>
    <w:rsid w:val="003B5038"/>
    <w:rsid w:val="003B5155"/>
    <w:rsid w:val="003B534F"/>
    <w:rsid w:val="003B535D"/>
    <w:rsid w:val="003B53C3"/>
    <w:rsid w:val="003B5989"/>
    <w:rsid w:val="003B5BCA"/>
    <w:rsid w:val="003B5BE8"/>
    <w:rsid w:val="003B5E5F"/>
    <w:rsid w:val="003B5EDE"/>
    <w:rsid w:val="003B63AD"/>
    <w:rsid w:val="003B6753"/>
    <w:rsid w:val="003B6E3E"/>
    <w:rsid w:val="003B7150"/>
    <w:rsid w:val="003B71B9"/>
    <w:rsid w:val="003B75EE"/>
    <w:rsid w:val="003B778E"/>
    <w:rsid w:val="003B7AE3"/>
    <w:rsid w:val="003B7B78"/>
    <w:rsid w:val="003B7E8A"/>
    <w:rsid w:val="003C01EC"/>
    <w:rsid w:val="003C022A"/>
    <w:rsid w:val="003C0534"/>
    <w:rsid w:val="003C0992"/>
    <w:rsid w:val="003C0A61"/>
    <w:rsid w:val="003C0B2F"/>
    <w:rsid w:val="003C0D46"/>
    <w:rsid w:val="003C0F27"/>
    <w:rsid w:val="003C120A"/>
    <w:rsid w:val="003C15BC"/>
    <w:rsid w:val="003C1870"/>
    <w:rsid w:val="003C25C4"/>
    <w:rsid w:val="003C284F"/>
    <w:rsid w:val="003C2A0A"/>
    <w:rsid w:val="003C2AAF"/>
    <w:rsid w:val="003C2EFC"/>
    <w:rsid w:val="003C2FE6"/>
    <w:rsid w:val="003C325E"/>
    <w:rsid w:val="003C333B"/>
    <w:rsid w:val="003C4151"/>
    <w:rsid w:val="003C4346"/>
    <w:rsid w:val="003C482C"/>
    <w:rsid w:val="003C4DA3"/>
    <w:rsid w:val="003C4EE8"/>
    <w:rsid w:val="003C4FC4"/>
    <w:rsid w:val="003C503D"/>
    <w:rsid w:val="003C5906"/>
    <w:rsid w:val="003C59BA"/>
    <w:rsid w:val="003C5CC6"/>
    <w:rsid w:val="003C65C7"/>
    <w:rsid w:val="003C6FB9"/>
    <w:rsid w:val="003C6FE6"/>
    <w:rsid w:val="003C6FF6"/>
    <w:rsid w:val="003C71B5"/>
    <w:rsid w:val="003C7364"/>
    <w:rsid w:val="003C74D5"/>
    <w:rsid w:val="003C7967"/>
    <w:rsid w:val="003C7B6E"/>
    <w:rsid w:val="003C7C07"/>
    <w:rsid w:val="003C7E23"/>
    <w:rsid w:val="003D007C"/>
    <w:rsid w:val="003D03DB"/>
    <w:rsid w:val="003D04F6"/>
    <w:rsid w:val="003D0640"/>
    <w:rsid w:val="003D08FD"/>
    <w:rsid w:val="003D0FA8"/>
    <w:rsid w:val="003D111A"/>
    <w:rsid w:val="003D12FC"/>
    <w:rsid w:val="003D14BF"/>
    <w:rsid w:val="003D16C2"/>
    <w:rsid w:val="003D17B3"/>
    <w:rsid w:val="003D1895"/>
    <w:rsid w:val="003D1A4B"/>
    <w:rsid w:val="003D1B76"/>
    <w:rsid w:val="003D1C3E"/>
    <w:rsid w:val="003D1EDC"/>
    <w:rsid w:val="003D20B6"/>
    <w:rsid w:val="003D24E3"/>
    <w:rsid w:val="003D2F48"/>
    <w:rsid w:val="003D3190"/>
    <w:rsid w:val="003D3C50"/>
    <w:rsid w:val="003D3DDA"/>
    <w:rsid w:val="003D43AD"/>
    <w:rsid w:val="003D4437"/>
    <w:rsid w:val="003D4879"/>
    <w:rsid w:val="003D4ADE"/>
    <w:rsid w:val="003D4FB5"/>
    <w:rsid w:val="003D506A"/>
    <w:rsid w:val="003D58AD"/>
    <w:rsid w:val="003D59A3"/>
    <w:rsid w:val="003D5A10"/>
    <w:rsid w:val="003D5D6F"/>
    <w:rsid w:val="003D5E5D"/>
    <w:rsid w:val="003D60C6"/>
    <w:rsid w:val="003D61A5"/>
    <w:rsid w:val="003D62B9"/>
    <w:rsid w:val="003D6640"/>
    <w:rsid w:val="003D67A0"/>
    <w:rsid w:val="003D6D6A"/>
    <w:rsid w:val="003D70A9"/>
    <w:rsid w:val="003D715A"/>
    <w:rsid w:val="003D74C0"/>
    <w:rsid w:val="003D7A89"/>
    <w:rsid w:val="003D7CE4"/>
    <w:rsid w:val="003E0258"/>
    <w:rsid w:val="003E0340"/>
    <w:rsid w:val="003E06E4"/>
    <w:rsid w:val="003E075F"/>
    <w:rsid w:val="003E0C6E"/>
    <w:rsid w:val="003E0F2F"/>
    <w:rsid w:val="003E1025"/>
    <w:rsid w:val="003E104B"/>
    <w:rsid w:val="003E106F"/>
    <w:rsid w:val="003E1124"/>
    <w:rsid w:val="003E14DA"/>
    <w:rsid w:val="003E159B"/>
    <w:rsid w:val="003E15EE"/>
    <w:rsid w:val="003E1BCC"/>
    <w:rsid w:val="003E1CC5"/>
    <w:rsid w:val="003E2522"/>
    <w:rsid w:val="003E25F8"/>
    <w:rsid w:val="003E2949"/>
    <w:rsid w:val="003E2A53"/>
    <w:rsid w:val="003E2D4E"/>
    <w:rsid w:val="003E300F"/>
    <w:rsid w:val="003E36AE"/>
    <w:rsid w:val="003E397B"/>
    <w:rsid w:val="003E3C57"/>
    <w:rsid w:val="003E3E42"/>
    <w:rsid w:val="003E4586"/>
    <w:rsid w:val="003E4790"/>
    <w:rsid w:val="003E47B5"/>
    <w:rsid w:val="003E47E1"/>
    <w:rsid w:val="003E48D5"/>
    <w:rsid w:val="003E4B43"/>
    <w:rsid w:val="003E4C17"/>
    <w:rsid w:val="003E5033"/>
    <w:rsid w:val="003E53D9"/>
    <w:rsid w:val="003E573A"/>
    <w:rsid w:val="003E579F"/>
    <w:rsid w:val="003E5A9F"/>
    <w:rsid w:val="003E65E7"/>
    <w:rsid w:val="003E690C"/>
    <w:rsid w:val="003E6BB8"/>
    <w:rsid w:val="003E6EE7"/>
    <w:rsid w:val="003E7045"/>
    <w:rsid w:val="003E7339"/>
    <w:rsid w:val="003E78CE"/>
    <w:rsid w:val="003E7A12"/>
    <w:rsid w:val="003E7BF2"/>
    <w:rsid w:val="003E7DDF"/>
    <w:rsid w:val="003E7F69"/>
    <w:rsid w:val="003F0256"/>
    <w:rsid w:val="003F0264"/>
    <w:rsid w:val="003F0C14"/>
    <w:rsid w:val="003F101E"/>
    <w:rsid w:val="003F1200"/>
    <w:rsid w:val="003F13D0"/>
    <w:rsid w:val="003F14D9"/>
    <w:rsid w:val="003F1EFF"/>
    <w:rsid w:val="003F2284"/>
    <w:rsid w:val="003F2581"/>
    <w:rsid w:val="003F25DA"/>
    <w:rsid w:val="003F25E0"/>
    <w:rsid w:val="003F26A5"/>
    <w:rsid w:val="003F27AA"/>
    <w:rsid w:val="003F298C"/>
    <w:rsid w:val="003F32A4"/>
    <w:rsid w:val="003F346C"/>
    <w:rsid w:val="003F37DA"/>
    <w:rsid w:val="003F3980"/>
    <w:rsid w:val="003F3CE9"/>
    <w:rsid w:val="003F4048"/>
    <w:rsid w:val="003F4386"/>
    <w:rsid w:val="003F447D"/>
    <w:rsid w:val="003F464E"/>
    <w:rsid w:val="003F47E4"/>
    <w:rsid w:val="003F4A83"/>
    <w:rsid w:val="003F4AF5"/>
    <w:rsid w:val="003F4B6E"/>
    <w:rsid w:val="003F4CAB"/>
    <w:rsid w:val="003F4F24"/>
    <w:rsid w:val="003F5318"/>
    <w:rsid w:val="003F544B"/>
    <w:rsid w:val="003F5988"/>
    <w:rsid w:val="003F5C85"/>
    <w:rsid w:val="003F5C87"/>
    <w:rsid w:val="003F6B4A"/>
    <w:rsid w:val="003F6F40"/>
    <w:rsid w:val="003F7097"/>
    <w:rsid w:val="003F713E"/>
    <w:rsid w:val="003F76BC"/>
    <w:rsid w:val="003F7A8A"/>
    <w:rsid w:val="00400339"/>
    <w:rsid w:val="00400ABC"/>
    <w:rsid w:val="004011C9"/>
    <w:rsid w:val="0040132E"/>
    <w:rsid w:val="00401B7D"/>
    <w:rsid w:val="00401DD0"/>
    <w:rsid w:val="00401F7D"/>
    <w:rsid w:val="00402105"/>
    <w:rsid w:val="00402644"/>
    <w:rsid w:val="00402824"/>
    <w:rsid w:val="00402F5A"/>
    <w:rsid w:val="00403215"/>
    <w:rsid w:val="004034D2"/>
    <w:rsid w:val="00403641"/>
    <w:rsid w:val="004039C1"/>
    <w:rsid w:val="00403A26"/>
    <w:rsid w:val="00403C34"/>
    <w:rsid w:val="00404225"/>
    <w:rsid w:val="00404297"/>
    <w:rsid w:val="00404440"/>
    <w:rsid w:val="00404857"/>
    <w:rsid w:val="00404B6D"/>
    <w:rsid w:val="00404BD9"/>
    <w:rsid w:val="00404C12"/>
    <w:rsid w:val="00405000"/>
    <w:rsid w:val="004056B0"/>
    <w:rsid w:val="00405AF6"/>
    <w:rsid w:val="00405BF4"/>
    <w:rsid w:val="00405FB1"/>
    <w:rsid w:val="0040610B"/>
    <w:rsid w:val="004065EE"/>
    <w:rsid w:val="00406B68"/>
    <w:rsid w:val="00407319"/>
    <w:rsid w:val="00407D0E"/>
    <w:rsid w:val="00407D1F"/>
    <w:rsid w:val="00407EA1"/>
    <w:rsid w:val="004106D5"/>
    <w:rsid w:val="00410A04"/>
    <w:rsid w:val="00410A0A"/>
    <w:rsid w:val="00410D61"/>
    <w:rsid w:val="00410D96"/>
    <w:rsid w:val="004112CA"/>
    <w:rsid w:val="004120E5"/>
    <w:rsid w:val="0041226B"/>
    <w:rsid w:val="00412AC6"/>
    <w:rsid w:val="00412D96"/>
    <w:rsid w:val="00412E97"/>
    <w:rsid w:val="0041305B"/>
    <w:rsid w:val="00413669"/>
    <w:rsid w:val="00413D99"/>
    <w:rsid w:val="00414342"/>
    <w:rsid w:val="004144CD"/>
    <w:rsid w:val="00414D1E"/>
    <w:rsid w:val="004151A1"/>
    <w:rsid w:val="0041521B"/>
    <w:rsid w:val="00415586"/>
    <w:rsid w:val="0041611A"/>
    <w:rsid w:val="00416151"/>
    <w:rsid w:val="00416213"/>
    <w:rsid w:val="0041628A"/>
    <w:rsid w:val="004165AE"/>
    <w:rsid w:val="00416CB6"/>
    <w:rsid w:val="00416FAF"/>
    <w:rsid w:val="004173F9"/>
    <w:rsid w:val="0042077E"/>
    <w:rsid w:val="004208DC"/>
    <w:rsid w:val="00420DA7"/>
    <w:rsid w:val="00421163"/>
    <w:rsid w:val="0042123C"/>
    <w:rsid w:val="0042163B"/>
    <w:rsid w:val="004224BD"/>
    <w:rsid w:val="0042291C"/>
    <w:rsid w:val="00422A23"/>
    <w:rsid w:val="00422B2F"/>
    <w:rsid w:val="00422D04"/>
    <w:rsid w:val="00422EC5"/>
    <w:rsid w:val="00423421"/>
    <w:rsid w:val="00423626"/>
    <w:rsid w:val="00423961"/>
    <w:rsid w:val="00423CCF"/>
    <w:rsid w:val="00424539"/>
    <w:rsid w:val="0042474A"/>
    <w:rsid w:val="00424806"/>
    <w:rsid w:val="00424CCC"/>
    <w:rsid w:val="00424E80"/>
    <w:rsid w:val="004252B7"/>
    <w:rsid w:val="00425709"/>
    <w:rsid w:val="004259D3"/>
    <w:rsid w:val="00426104"/>
    <w:rsid w:val="004262A7"/>
    <w:rsid w:val="004262C8"/>
    <w:rsid w:val="0042651D"/>
    <w:rsid w:val="00426E04"/>
    <w:rsid w:val="00426FDA"/>
    <w:rsid w:val="00426FEE"/>
    <w:rsid w:val="00427358"/>
    <w:rsid w:val="0042763A"/>
    <w:rsid w:val="0042788C"/>
    <w:rsid w:val="00427D4C"/>
    <w:rsid w:val="00427E58"/>
    <w:rsid w:val="00427E6B"/>
    <w:rsid w:val="00427F5F"/>
    <w:rsid w:val="00430357"/>
    <w:rsid w:val="0043037D"/>
    <w:rsid w:val="004304EF"/>
    <w:rsid w:val="004307AB"/>
    <w:rsid w:val="004307F5"/>
    <w:rsid w:val="004308F1"/>
    <w:rsid w:val="004309B2"/>
    <w:rsid w:val="00430AF5"/>
    <w:rsid w:val="00430CB3"/>
    <w:rsid w:val="00430F73"/>
    <w:rsid w:val="00431B1B"/>
    <w:rsid w:val="00431C4D"/>
    <w:rsid w:val="00431FAB"/>
    <w:rsid w:val="004323D6"/>
    <w:rsid w:val="004324DC"/>
    <w:rsid w:val="0043261E"/>
    <w:rsid w:val="004326D3"/>
    <w:rsid w:val="0043280A"/>
    <w:rsid w:val="00432D96"/>
    <w:rsid w:val="00432FC1"/>
    <w:rsid w:val="00432FC7"/>
    <w:rsid w:val="00433090"/>
    <w:rsid w:val="004333BD"/>
    <w:rsid w:val="004333C6"/>
    <w:rsid w:val="0043364A"/>
    <w:rsid w:val="004346F9"/>
    <w:rsid w:val="00434939"/>
    <w:rsid w:val="00434999"/>
    <w:rsid w:val="0043507B"/>
    <w:rsid w:val="0043526A"/>
    <w:rsid w:val="00435271"/>
    <w:rsid w:val="00435677"/>
    <w:rsid w:val="00435A6C"/>
    <w:rsid w:val="00435D74"/>
    <w:rsid w:val="00435DBE"/>
    <w:rsid w:val="00435E6A"/>
    <w:rsid w:val="00435EF7"/>
    <w:rsid w:val="00435F47"/>
    <w:rsid w:val="00436117"/>
    <w:rsid w:val="00436124"/>
    <w:rsid w:val="00436136"/>
    <w:rsid w:val="0043667A"/>
    <w:rsid w:val="00436A31"/>
    <w:rsid w:val="00436BB5"/>
    <w:rsid w:val="004372AE"/>
    <w:rsid w:val="0043734E"/>
    <w:rsid w:val="004373A0"/>
    <w:rsid w:val="00437A39"/>
    <w:rsid w:val="00437B32"/>
    <w:rsid w:val="00437C1C"/>
    <w:rsid w:val="00437D94"/>
    <w:rsid w:val="00437F6E"/>
    <w:rsid w:val="00437FD1"/>
    <w:rsid w:val="00440096"/>
    <w:rsid w:val="00440590"/>
    <w:rsid w:val="00440619"/>
    <w:rsid w:val="00440D2D"/>
    <w:rsid w:val="00440D66"/>
    <w:rsid w:val="00441163"/>
    <w:rsid w:val="004413C2"/>
    <w:rsid w:val="00441462"/>
    <w:rsid w:val="004415D9"/>
    <w:rsid w:val="004416AF"/>
    <w:rsid w:val="0044177A"/>
    <w:rsid w:val="00441868"/>
    <w:rsid w:val="00441907"/>
    <w:rsid w:val="0044191C"/>
    <w:rsid w:val="00441D56"/>
    <w:rsid w:val="00441FD4"/>
    <w:rsid w:val="004420CC"/>
    <w:rsid w:val="0044216A"/>
    <w:rsid w:val="0044281F"/>
    <w:rsid w:val="00442AE2"/>
    <w:rsid w:val="00442F8D"/>
    <w:rsid w:val="0044337F"/>
    <w:rsid w:val="004437B7"/>
    <w:rsid w:val="00443993"/>
    <w:rsid w:val="00443A21"/>
    <w:rsid w:val="00443B72"/>
    <w:rsid w:val="00443B86"/>
    <w:rsid w:val="00443C81"/>
    <w:rsid w:val="00443DF2"/>
    <w:rsid w:val="00443F0C"/>
    <w:rsid w:val="00443FE1"/>
    <w:rsid w:val="00444313"/>
    <w:rsid w:val="004444AE"/>
    <w:rsid w:val="004448E8"/>
    <w:rsid w:val="004449B6"/>
    <w:rsid w:val="00445121"/>
    <w:rsid w:val="00445793"/>
    <w:rsid w:val="00445B6F"/>
    <w:rsid w:val="00445B9E"/>
    <w:rsid w:val="00445C78"/>
    <w:rsid w:val="00446094"/>
    <w:rsid w:val="004467CD"/>
    <w:rsid w:val="00446814"/>
    <w:rsid w:val="00446A2E"/>
    <w:rsid w:val="00446C7F"/>
    <w:rsid w:val="00446CF1"/>
    <w:rsid w:val="00446F96"/>
    <w:rsid w:val="00446FCB"/>
    <w:rsid w:val="00447088"/>
    <w:rsid w:val="00447373"/>
    <w:rsid w:val="00447522"/>
    <w:rsid w:val="00447857"/>
    <w:rsid w:val="004479B2"/>
    <w:rsid w:val="00447B46"/>
    <w:rsid w:val="00450234"/>
    <w:rsid w:val="0045058D"/>
    <w:rsid w:val="004505B3"/>
    <w:rsid w:val="00450697"/>
    <w:rsid w:val="00450743"/>
    <w:rsid w:val="00450782"/>
    <w:rsid w:val="00450835"/>
    <w:rsid w:val="00450A02"/>
    <w:rsid w:val="00450CD6"/>
    <w:rsid w:val="004514DB"/>
    <w:rsid w:val="00451849"/>
    <w:rsid w:val="00451C3F"/>
    <w:rsid w:val="00451D62"/>
    <w:rsid w:val="0045276C"/>
    <w:rsid w:val="00452B7A"/>
    <w:rsid w:val="00453169"/>
    <w:rsid w:val="0045340B"/>
    <w:rsid w:val="004535DC"/>
    <w:rsid w:val="00453605"/>
    <w:rsid w:val="00453634"/>
    <w:rsid w:val="00453782"/>
    <w:rsid w:val="004539EF"/>
    <w:rsid w:val="00453B46"/>
    <w:rsid w:val="00453CD0"/>
    <w:rsid w:val="00453F3E"/>
    <w:rsid w:val="00454120"/>
    <w:rsid w:val="004541A4"/>
    <w:rsid w:val="00454200"/>
    <w:rsid w:val="004546D1"/>
    <w:rsid w:val="00454A41"/>
    <w:rsid w:val="00454B7C"/>
    <w:rsid w:val="00454BAE"/>
    <w:rsid w:val="00454C1A"/>
    <w:rsid w:val="00454C64"/>
    <w:rsid w:val="0045537E"/>
    <w:rsid w:val="0045572A"/>
    <w:rsid w:val="00455831"/>
    <w:rsid w:val="00455AF3"/>
    <w:rsid w:val="00455B03"/>
    <w:rsid w:val="00455D83"/>
    <w:rsid w:val="00455EEB"/>
    <w:rsid w:val="004560E4"/>
    <w:rsid w:val="004562DB"/>
    <w:rsid w:val="0045675A"/>
    <w:rsid w:val="004569A3"/>
    <w:rsid w:val="00456B62"/>
    <w:rsid w:val="00456BB5"/>
    <w:rsid w:val="0045736F"/>
    <w:rsid w:val="00457982"/>
    <w:rsid w:val="00457A2F"/>
    <w:rsid w:val="00460023"/>
    <w:rsid w:val="00460120"/>
    <w:rsid w:val="00460346"/>
    <w:rsid w:val="00460463"/>
    <w:rsid w:val="00460681"/>
    <w:rsid w:val="004608A3"/>
    <w:rsid w:val="004609FB"/>
    <w:rsid w:val="00460D8B"/>
    <w:rsid w:val="00460E98"/>
    <w:rsid w:val="00461488"/>
    <w:rsid w:val="00461566"/>
    <w:rsid w:val="00461669"/>
    <w:rsid w:val="0046177E"/>
    <w:rsid w:val="00461A5A"/>
    <w:rsid w:val="00461C3B"/>
    <w:rsid w:val="00461ED1"/>
    <w:rsid w:val="00461FE1"/>
    <w:rsid w:val="004621D3"/>
    <w:rsid w:val="00462A29"/>
    <w:rsid w:val="004637C4"/>
    <w:rsid w:val="00463A86"/>
    <w:rsid w:val="00463ADD"/>
    <w:rsid w:val="00463E04"/>
    <w:rsid w:val="00464358"/>
    <w:rsid w:val="0046467B"/>
    <w:rsid w:val="004646AC"/>
    <w:rsid w:val="00465149"/>
    <w:rsid w:val="004652FC"/>
    <w:rsid w:val="0046537C"/>
    <w:rsid w:val="00465D8D"/>
    <w:rsid w:val="00465F82"/>
    <w:rsid w:val="00466536"/>
    <w:rsid w:val="004666BD"/>
    <w:rsid w:val="004666DB"/>
    <w:rsid w:val="004666E8"/>
    <w:rsid w:val="004667E5"/>
    <w:rsid w:val="00466A1C"/>
    <w:rsid w:val="00466CCC"/>
    <w:rsid w:val="00466E81"/>
    <w:rsid w:val="00467155"/>
    <w:rsid w:val="00467C61"/>
    <w:rsid w:val="00467D22"/>
    <w:rsid w:val="00467DA1"/>
    <w:rsid w:val="00470232"/>
    <w:rsid w:val="0047131F"/>
    <w:rsid w:val="004714C1"/>
    <w:rsid w:val="00471572"/>
    <w:rsid w:val="00471655"/>
    <w:rsid w:val="00471712"/>
    <w:rsid w:val="00471CDB"/>
    <w:rsid w:val="00471E3C"/>
    <w:rsid w:val="0047209B"/>
    <w:rsid w:val="004720F8"/>
    <w:rsid w:val="0047222C"/>
    <w:rsid w:val="00472D80"/>
    <w:rsid w:val="00472DCC"/>
    <w:rsid w:val="00472F5C"/>
    <w:rsid w:val="004737E0"/>
    <w:rsid w:val="0047398A"/>
    <w:rsid w:val="00473A2D"/>
    <w:rsid w:val="00473AE6"/>
    <w:rsid w:val="00473D10"/>
    <w:rsid w:val="00473D78"/>
    <w:rsid w:val="00473F28"/>
    <w:rsid w:val="004744B4"/>
    <w:rsid w:val="0047466F"/>
    <w:rsid w:val="00474987"/>
    <w:rsid w:val="00474E9B"/>
    <w:rsid w:val="00474EB2"/>
    <w:rsid w:val="00474EC3"/>
    <w:rsid w:val="00475263"/>
    <w:rsid w:val="004752A5"/>
    <w:rsid w:val="00475655"/>
    <w:rsid w:val="00475B20"/>
    <w:rsid w:val="00475B5F"/>
    <w:rsid w:val="00476231"/>
    <w:rsid w:val="004762D4"/>
    <w:rsid w:val="00476423"/>
    <w:rsid w:val="004768D4"/>
    <w:rsid w:val="0047691E"/>
    <w:rsid w:val="00477159"/>
    <w:rsid w:val="004772ED"/>
    <w:rsid w:val="004777D7"/>
    <w:rsid w:val="0047786F"/>
    <w:rsid w:val="0047796E"/>
    <w:rsid w:val="00477ABF"/>
    <w:rsid w:val="004806A4"/>
    <w:rsid w:val="0048080B"/>
    <w:rsid w:val="00480A85"/>
    <w:rsid w:val="00480C76"/>
    <w:rsid w:val="00480DAB"/>
    <w:rsid w:val="00480EF1"/>
    <w:rsid w:val="0048102A"/>
    <w:rsid w:val="004813C3"/>
    <w:rsid w:val="0048151A"/>
    <w:rsid w:val="004818C5"/>
    <w:rsid w:val="00481B16"/>
    <w:rsid w:val="00482134"/>
    <w:rsid w:val="0048234D"/>
    <w:rsid w:val="00482437"/>
    <w:rsid w:val="00482700"/>
    <w:rsid w:val="004827E5"/>
    <w:rsid w:val="00482995"/>
    <w:rsid w:val="0048299D"/>
    <w:rsid w:val="00483056"/>
    <w:rsid w:val="0048336F"/>
    <w:rsid w:val="00483C4C"/>
    <w:rsid w:val="00483D2B"/>
    <w:rsid w:val="0048448B"/>
    <w:rsid w:val="00484502"/>
    <w:rsid w:val="0048527A"/>
    <w:rsid w:val="00485286"/>
    <w:rsid w:val="00485455"/>
    <w:rsid w:val="00485636"/>
    <w:rsid w:val="0048609E"/>
    <w:rsid w:val="004861C4"/>
    <w:rsid w:val="00486C15"/>
    <w:rsid w:val="0048708C"/>
    <w:rsid w:val="004877F3"/>
    <w:rsid w:val="00487DC2"/>
    <w:rsid w:val="00487E42"/>
    <w:rsid w:val="00487F2F"/>
    <w:rsid w:val="00487FBB"/>
    <w:rsid w:val="0049064E"/>
    <w:rsid w:val="004907F1"/>
    <w:rsid w:val="0049088C"/>
    <w:rsid w:val="00491108"/>
    <w:rsid w:val="00491565"/>
    <w:rsid w:val="00491ACC"/>
    <w:rsid w:val="00491ADA"/>
    <w:rsid w:val="00491B0C"/>
    <w:rsid w:val="00491F61"/>
    <w:rsid w:val="00491F8C"/>
    <w:rsid w:val="00492162"/>
    <w:rsid w:val="004925E3"/>
    <w:rsid w:val="004928E0"/>
    <w:rsid w:val="004928F7"/>
    <w:rsid w:val="00492A96"/>
    <w:rsid w:val="00492D85"/>
    <w:rsid w:val="00493207"/>
    <w:rsid w:val="00493237"/>
    <w:rsid w:val="0049335C"/>
    <w:rsid w:val="00493491"/>
    <w:rsid w:val="00493944"/>
    <w:rsid w:val="00493ACC"/>
    <w:rsid w:val="00493E37"/>
    <w:rsid w:val="00493E8F"/>
    <w:rsid w:val="00493EBA"/>
    <w:rsid w:val="00493EE3"/>
    <w:rsid w:val="00493FB4"/>
    <w:rsid w:val="004940A2"/>
    <w:rsid w:val="0049417C"/>
    <w:rsid w:val="00494308"/>
    <w:rsid w:val="00494376"/>
    <w:rsid w:val="004944E2"/>
    <w:rsid w:val="00494507"/>
    <w:rsid w:val="00494851"/>
    <w:rsid w:val="00494973"/>
    <w:rsid w:val="00494BCA"/>
    <w:rsid w:val="00494E29"/>
    <w:rsid w:val="00494F47"/>
    <w:rsid w:val="00494F8F"/>
    <w:rsid w:val="00494FE4"/>
    <w:rsid w:val="00495007"/>
    <w:rsid w:val="00495122"/>
    <w:rsid w:val="00495837"/>
    <w:rsid w:val="00495880"/>
    <w:rsid w:val="0049598F"/>
    <w:rsid w:val="00495DA6"/>
    <w:rsid w:val="004960BF"/>
    <w:rsid w:val="00496242"/>
    <w:rsid w:val="004965AE"/>
    <w:rsid w:val="0049661E"/>
    <w:rsid w:val="00496764"/>
    <w:rsid w:val="0049676E"/>
    <w:rsid w:val="00496978"/>
    <w:rsid w:val="004971B0"/>
    <w:rsid w:val="00497ABE"/>
    <w:rsid w:val="004A0055"/>
    <w:rsid w:val="004A00BD"/>
    <w:rsid w:val="004A027F"/>
    <w:rsid w:val="004A0401"/>
    <w:rsid w:val="004A052D"/>
    <w:rsid w:val="004A0747"/>
    <w:rsid w:val="004A0955"/>
    <w:rsid w:val="004A0AE5"/>
    <w:rsid w:val="004A0BB5"/>
    <w:rsid w:val="004A0CB1"/>
    <w:rsid w:val="004A0E45"/>
    <w:rsid w:val="004A0E9E"/>
    <w:rsid w:val="004A1DFE"/>
    <w:rsid w:val="004A26E6"/>
    <w:rsid w:val="004A29D9"/>
    <w:rsid w:val="004A335F"/>
    <w:rsid w:val="004A3A60"/>
    <w:rsid w:val="004A3FCF"/>
    <w:rsid w:val="004A40F8"/>
    <w:rsid w:val="004A413C"/>
    <w:rsid w:val="004A4B11"/>
    <w:rsid w:val="004A4B3F"/>
    <w:rsid w:val="004A4E48"/>
    <w:rsid w:val="004A5132"/>
    <w:rsid w:val="004A54FC"/>
    <w:rsid w:val="004A59CA"/>
    <w:rsid w:val="004A60C1"/>
    <w:rsid w:val="004A6254"/>
    <w:rsid w:val="004A6315"/>
    <w:rsid w:val="004A63A0"/>
    <w:rsid w:val="004A650A"/>
    <w:rsid w:val="004A65C5"/>
    <w:rsid w:val="004A67F7"/>
    <w:rsid w:val="004A6D9B"/>
    <w:rsid w:val="004A6E4E"/>
    <w:rsid w:val="004A72BE"/>
    <w:rsid w:val="004A742D"/>
    <w:rsid w:val="004A75AE"/>
    <w:rsid w:val="004A766B"/>
    <w:rsid w:val="004A7BD6"/>
    <w:rsid w:val="004B0372"/>
    <w:rsid w:val="004B0433"/>
    <w:rsid w:val="004B050B"/>
    <w:rsid w:val="004B08A5"/>
    <w:rsid w:val="004B0A7A"/>
    <w:rsid w:val="004B0EA1"/>
    <w:rsid w:val="004B0EE3"/>
    <w:rsid w:val="004B1068"/>
    <w:rsid w:val="004B11D2"/>
    <w:rsid w:val="004B18F9"/>
    <w:rsid w:val="004B1924"/>
    <w:rsid w:val="004B1B99"/>
    <w:rsid w:val="004B23B8"/>
    <w:rsid w:val="004B25F7"/>
    <w:rsid w:val="004B2CC5"/>
    <w:rsid w:val="004B2DA9"/>
    <w:rsid w:val="004B3237"/>
    <w:rsid w:val="004B36DE"/>
    <w:rsid w:val="004B3781"/>
    <w:rsid w:val="004B3F4B"/>
    <w:rsid w:val="004B4387"/>
    <w:rsid w:val="004B4890"/>
    <w:rsid w:val="004B493F"/>
    <w:rsid w:val="004B4B94"/>
    <w:rsid w:val="004B4C9D"/>
    <w:rsid w:val="004B61FC"/>
    <w:rsid w:val="004B647B"/>
    <w:rsid w:val="004B64E7"/>
    <w:rsid w:val="004B6CBA"/>
    <w:rsid w:val="004B725A"/>
    <w:rsid w:val="004B7365"/>
    <w:rsid w:val="004B739C"/>
    <w:rsid w:val="004B73EE"/>
    <w:rsid w:val="004B78AD"/>
    <w:rsid w:val="004B790C"/>
    <w:rsid w:val="004B7D8E"/>
    <w:rsid w:val="004B7DF5"/>
    <w:rsid w:val="004C0688"/>
    <w:rsid w:val="004C0B4A"/>
    <w:rsid w:val="004C0E0B"/>
    <w:rsid w:val="004C105D"/>
    <w:rsid w:val="004C147E"/>
    <w:rsid w:val="004C1C25"/>
    <w:rsid w:val="004C1CAE"/>
    <w:rsid w:val="004C1E58"/>
    <w:rsid w:val="004C1F0D"/>
    <w:rsid w:val="004C1FDB"/>
    <w:rsid w:val="004C2179"/>
    <w:rsid w:val="004C239C"/>
    <w:rsid w:val="004C25A9"/>
    <w:rsid w:val="004C29FC"/>
    <w:rsid w:val="004C2A86"/>
    <w:rsid w:val="004C2EAF"/>
    <w:rsid w:val="004C300C"/>
    <w:rsid w:val="004C30EC"/>
    <w:rsid w:val="004C340D"/>
    <w:rsid w:val="004C35DE"/>
    <w:rsid w:val="004C383E"/>
    <w:rsid w:val="004C3F32"/>
    <w:rsid w:val="004C41D0"/>
    <w:rsid w:val="004C42A7"/>
    <w:rsid w:val="004C4477"/>
    <w:rsid w:val="004C4D7B"/>
    <w:rsid w:val="004C51A8"/>
    <w:rsid w:val="004C5222"/>
    <w:rsid w:val="004C5284"/>
    <w:rsid w:val="004C5344"/>
    <w:rsid w:val="004C537E"/>
    <w:rsid w:val="004C53CB"/>
    <w:rsid w:val="004C54BF"/>
    <w:rsid w:val="004C5559"/>
    <w:rsid w:val="004C587D"/>
    <w:rsid w:val="004C5DC3"/>
    <w:rsid w:val="004C5E27"/>
    <w:rsid w:val="004C5E99"/>
    <w:rsid w:val="004C5FC5"/>
    <w:rsid w:val="004C6415"/>
    <w:rsid w:val="004C6DB9"/>
    <w:rsid w:val="004C7047"/>
    <w:rsid w:val="004C72AB"/>
    <w:rsid w:val="004C772B"/>
    <w:rsid w:val="004C7D5A"/>
    <w:rsid w:val="004D07E1"/>
    <w:rsid w:val="004D0B53"/>
    <w:rsid w:val="004D0C24"/>
    <w:rsid w:val="004D0EC3"/>
    <w:rsid w:val="004D1175"/>
    <w:rsid w:val="004D13D9"/>
    <w:rsid w:val="004D152A"/>
    <w:rsid w:val="004D18BD"/>
    <w:rsid w:val="004D196E"/>
    <w:rsid w:val="004D205C"/>
    <w:rsid w:val="004D21FF"/>
    <w:rsid w:val="004D25BA"/>
    <w:rsid w:val="004D2A69"/>
    <w:rsid w:val="004D2B98"/>
    <w:rsid w:val="004D2E6B"/>
    <w:rsid w:val="004D2EB8"/>
    <w:rsid w:val="004D2F6B"/>
    <w:rsid w:val="004D3027"/>
    <w:rsid w:val="004D3047"/>
    <w:rsid w:val="004D3118"/>
    <w:rsid w:val="004D31BD"/>
    <w:rsid w:val="004D320F"/>
    <w:rsid w:val="004D3B8F"/>
    <w:rsid w:val="004D3BFB"/>
    <w:rsid w:val="004D3C6B"/>
    <w:rsid w:val="004D427B"/>
    <w:rsid w:val="004D4630"/>
    <w:rsid w:val="004D480D"/>
    <w:rsid w:val="004D482E"/>
    <w:rsid w:val="004D4C10"/>
    <w:rsid w:val="004D4C1A"/>
    <w:rsid w:val="004D4E63"/>
    <w:rsid w:val="004D521C"/>
    <w:rsid w:val="004D52FE"/>
    <w:rsid w:val="004D5C67"/>
    <w:rsid w:val="004D5E36"/>
    <w:rsid w:val="004D6086"/>
    <w:rsid w:val="004D62B7"/>
    <w:rsid w:val="004D62CC"/>
    <w:rsid w:val="004D6504"/>
    <w:rsid w:val="004D673F"/>
    <w:rsid w:val="004D6E4C"/>
    <w:rsid w:val="004D6E7F"/>
    <w:rsid w:val="004D725B"/>
    <w:rsid w:val="004D72E0"/>
    <w:rsid w:val="004D766C"/>
    <w:rsid w:val="004D7BCA"/>
    <w:rsid w:val="004D7C2A"/>
    <w:rsid w:val="004D7D5E"/>
    <w:rsid w:val="004D7D86"/>
    <w:rsid w:val="004D7E22"/>
    <w:rsid w:val="004D7FB9"/>
    <w:rsid w:val="004E04DA"/>
    <w:rsid w:val="004E05B3"/>
    <w:rsid w:val="004E07C6"/>
    <w:rsid w:val="004E0969"/>
    <w:rsid w:val="004E0B90"/>
    <w:rsid w:val="004E0DC0"/>
    <w:rsid w:val="004E1144"/>
    <w:rsid w:val="004E12A6"/>
    <w:rsid w:val="004E17A2"/>
    <w:rsid w:val="004E1996"/>
    <w:rsid w:val="004E1B8D"/>
    <w:rsid w:val="004E1D39"/>
    <w:rsid w:val="004E22DC"/>
    <w:rsid w:val="004E241E"/>
    <w:rsid w:val="004E2611"/>
    <w:rsid w:val="004E262E"/>
    <w:rsid w:val="004E2687"/>
    <w:rsid w:val="004E276B"/>
    <w:rsid w:val="004E2BE0"/>
    <w:rsid w:val="004E2C04"/>
    <w:rsid w:val="004E2D9D"/>
    <w:rsid w:val="004E2E44"/>
    <w:rsid w:val="004E2FD5"/>
    <w:rsid w:val="004E334E"/>
    <w:rsid w:val="004E347C"/>
    <w:rsid w:val="004E35A3"/>
    <w:rsid w:val="004E36E2"/>
    <w:rsid w:val="004E3A8B"/>
    <w:rsid w:val="004E4118"/>
    <w:rsid w:val="004E435A"/>
    <w:rsid w:val="004E4FA3"/>
    <w:rsid w:val="004E4FDC"/>
    <w:rsid w:val="004E50F5"/>
    <w:rsid w:val="004E5239"/>
    <w:rsid w:val="004E52D7"/>
    <w:rsid w:val="004E5525"/>
    <w:rsid w:val="004E5886"/>
    <w:rsid w:val="004E5973"/>
    <w:rsid w:val="004E5A45"/>
    <w:rsid w:val="004E5ACE"/>
    <w:rsid w:val="004E5DFF"/>
    <w:rsid w:val="004E5FF7"/>
    <w:rsid w:val="004E5FFC"/>
    <w:rsid w:val="004E61A4"/>
    <w:rsid w:val="004E6248"/>
    <w:rsid w:val="004E6483"/>
    <w:rsid w:val="004E6A85"/>
    <w:rsid w:val="004E6BE5"/>
    <w:rsid w:val="004E6FE8"/>
    <w:rsid w:val="004E732B"/>
    <w:rsid w:val="004E7377"/>
    <w:rsid w:val="004E769B"/>
    <w:rsid w:val="004E7910"/>
    <w:rsid w:val="004E7917"/>
    <w:rsid w:val="004E7941"/>
    <w:rsid w:val="004E7A52"/>
    <w:rsid w:val="004E7DA9"/>
    <w:rsid w:val="004F0352"/>
    <w:rsid w:val="004F0435"/>
    <w:rsid w:val="004F0442"/>
    <w:rsid w:val="004F051F"/>
    <w:rsid w:val="004F0829"/>
    <w:rsid w:val="004F0B86"/>
    <w:rsid w:val="004F1284"/>
    <w:rsid w:val="004F1443"/>
    <w:rsid w:val="004F18B4"/>
    <w:rsid w:val="004F1CB3"/>
    <w:rsid w:val="004F207D"/>
    <w:rsid w:val="004F22D7"/>
    <w:rsid w:val="004F2308"/>
    <w:rsid w:val="004F27D2"/>
    <w:rsid w:val="004F2820"/>
    <w:rsid w:val="004F2860"/>
    <w:rsid w:val="004F2ABA"/>
    <w:rsid w:val="004F2DF8"/>
    <w:rsid w:val="004F36F0"/>
    <w:rsid w:val="004F3D0C"/>
    <w:rsid w:val="004F3E43"/>
    <w:rsid w:val="004F3F63"/>
    <w:rsid w:val="004F40BD"/>
    <w:rsid w:val="004F40E3"/>
    <w:rsid w:val="004F4290"/>
    <w:rsid w:val="004F472A"/>
    <w:rsid w:val="004F483E"/>
    <w:rsid w:val="004F4A92"/>
    <w:rsid w:val="004F4B94"/>
    <w:rsid w:val="004F4E00"/>
    <w:rsid w:val="004F53D8"/>
    <w:rsid w:val="004F5489"/>
    <w:rsid w:val="004F5D14"/>
    <w:rsid w:val="004F604D"/>
    <w:rsid w:val="004F61A7"/>
    <w:rsid w:val="004F62B8"/>
    <w:rsid w:val="004F6385"/>
    <w:rsid w:val="004F6657"/>
    <w:rsid w:val="004F6802"/>
    <w:rsid w:val="004F6809"/>
    <w:rsid w:val="004F681F"/>
    <w:rsid w:val="004F695C"/>
    <w:rsid w:val="004F69AD"/>
    <w:rsid w:val="004F6ABC"/>
    <w:rsid w:val="004F6B73"/>
    <w:rsid w:val="004F6C8A"/>
    <w:rsid w:val="004F6F97"/>
    <w:rsid w:val="004F7003"/>
    <w:rsid w:val="004F737D"/>
    <w:rsid w:val="004F754C"/>
    <w:rsid w:val="004F78AB"/>
    <w:rsid w:val="004F798E"/>
    <w:rsid w:val="004F7A7F"/>
    <w:rsid w:val="004F7DF3"/>
    <w:rsid w:val="004F7F49"/>
    <w:rsid w:val="005003B7"/>
    <w:rsid w:val="00500405"/>
    <w:rsid w:val="00500415"/>
    <w:rsid w:val="00500AAD"/>
    <w:rsid w:val="00500BCA"/>
    <w:rsid w:val="00500D92"/>
    <w:rsid w:val="00500EFF"/>
    <w:rsid w:val="00501021"/>
    <w:rsid w:val="00501272"/>
    <w:rsid w:val="00501557"/>
    <w:rsid w:val="00501720"/>
    <w:rsid w:val="005017FD"/>
    <w:rsid w:val="00501F8A"/>
    <w:rsid w:val="00502320"/>
    <w:rsid w:val="0050232E"/>
    <w:rsid w:val="00502525"/>
    <w:rsid w:val="00502D89"/>
    <w:rsid w:val="00502EB2"/>
    <w:rsid w:val="0050323C"/>
    <w:rsid w:val="00503258"/>
    <w:rsid w:val="00503664"/>
    <w:rsid w:val="005037B8"/>
    <w:rsid w:val="005037F5"/>
    <w:rsid w:val="00503D25"/>
    <w:rsid w:val="00503E33"/>
    <w:rsid w:val="00504292"/>
    <w:rsid w:val="005046EA"/>
    <w:rsid w:val="005046F0"/>
    <w:rsid w:val="00504900"/>
    <w:rsid w:val="00504F3E"/>
    <w:rsid w:val="0050500B"/>
    <w:rsid w:val="00505036"/>
    <w:rsid w:val="005051DE"/>
    <w:rsid w:val="0050535F"/>
    <w:rsid w:val="0050537E"/>
    <w:rsid w:val="00505590"/>
    <w:rsid w:val="005055A4"/>
    <w:rsid w:val="00505830"/>
    <w:rsid w:val="00505987"/>
    <w:rsid w:val="00505B1D"/>
    <w:rsid w:val="00505BF5"/>
    <w:rsid w:val="00506168"/>
    <w:rsid w:val="0050625D"/>
    <w:rsid w:val="0050650D"/>
    <w:rsid w:val="00506C1C"/>
    <w:rsid w:val="00506E54"/>
    <w:rsid w:val="00507217"/>
    <w:rsid w:val="00507456"/>
    <w:rsid w:val="00507579"/>
    <w:rsid w:val="00507B10"/>
    <w:rsid w:val="00507DBF"/>
    <w:rsid w:val="00507FDC"/>
    <w:rsid w:val="0051066A"/>
    <w:rsid w:val="00510707"/>
    <w:rsid w:val="00510832"/>
    <w:rsid w:val="00510D75"/>
    <w:rsid w:val="00510FC8"/>
    <w:rsid w:val="0051126E"/>
    <w:rsid w:val="005112E2"/>
    <w:rsid w:val="005116E8"/>
    <w:rsid w:val="00511B98"/>
    <w:rsid w:val="00511F26"/>
    <w:rsid w:val="00511F44"/>
    <w:rsid w:val="00512058"/>
    <w:rsid w:val="00512082"/>
    <w:rsid w:val="0051276C"/>
    <w:rsid w:val="00512859"/>
    <w:rsid w:val="005129DB"/>
    <w:rsid w:val="00512B21"/>
    <w:rsid w:val="00512CF5"/>
    <w:rsid w:val="00512D6E"/>
    <w:rsid w:val="00512EF6"/>
    <w:rsid w:val="00513A27"/>
    <w:rsid w:val="00513B27"/>
    <w:rsid w:val="00513E87"/>
    <w:rsid w:val="00513FEA"/>
    <w:rsid w:val="005141EE"/>
    <w:rsid w:val="0051426D"/>
    <w:rsid w:val="00514491"/>
    <w:rsid w:val="005146CA"/>
    <w:rsid w:val="005148B8"/>
    <w:rsid w:val="005148C3"/>
    <w:rsid w:val="005150A2"/>
    <w:rsid w:val="005150E0"/>
    <w:rsid w:val="00515400"/>
    <w:rsid w:val="00515758"/>
    <w:rsid w:val="005157A1"/>
    <w:rsid w:val="0051592F"/>
    <w:rsid w:val="00515B07"/>
    <w:rsid w:val="00515D62"/>
    <w:rsid w:val="00515FC9"/>
    <w:rsid w:val="005165B8"/>
    <w:rsid w:val="00516CA7"/>
    <w:rsid w:val="00516D0B"/>
    <w:rsid w:val="0051716B"/>
    <w:rsid w:val="005172BD"/>
    <w:rsid w:val="00517476"/>
    <w:rsid w:val="005177EF"/>
    <w:rsid w:val="005179A7"/>
    <w:rsid w:val="00517AA0"/>
    <w:rsid w:val="00517BF4"/>
    <w:rsid w:val="00517C90"/>
    <w:rsid w:val="00517CF3"/>
    <w:rsid w:val="00520024"/>
    <w:rsid w:val="00520297"/>
    <w:rsid w:val="00520314"/>
    <w:rsid w:val="00520582"/>
    <w:rsid w:val="0052058A"/>
    <w:rsid w:val="005205BC"/>
    <w:rsid w:val="0052078E"/>
    <w:rsid w:val="00520A2B"/>
    <w:rsid w:val="00520B85"/>
    <w:rsid w:val="00520F45"/>
    <w:rsid w:val="005211D0"/>
    <w:rsid w:val="005214AA"/>
    <w:rsid w:val="005215C0"/>
    <w:rsid w:val="0052180B"/>
    <w:rsid w:val="00522B1F"/>
    <w:rsid w:val="00522B20"/>
    <w:rsid w:val="00522B90"/>
    <w:rsid w:val="005230B2"/>
    <w:rsid w:val="005230DA"/>
    <w:rsid w:val="005231CA"/>
    <w:rsid w:val="0052354F"/>
    <w:rsid w:val="00523917"/>
    <w:rsid w:val="0052395C"/>
    <w:rsid w:val="00523E1E"/>
    <w:rsid w:val="00523EEE"/>
    <w:rsid w:val="00524132"/>
    <w:rsid w:val="00524284"/>
    <w:rsid w:val="00524325"/>
    <w:rsid w:val="005243AE"/>
    <w:rsid w:val="005244B1"/>
    <w:rsid w:val="0052454D"/>
    <w:rsid w:val="00524621"/>
    <w:rsid w:val="00524BD4"/>
    <w:rsid w:val="00524F03"/>
    <w:rsid w:val="0052511E"/>
    <w:rsid w:val="00525252"/>
    <w:rsid w:val="0052564A"/>
    <w:rsid w:val="00525690"/>
    <w:rsid w:val="005258CC"/>
    <w:rsid w:val="00525BEA"/>
    <w:rsid w:val="00525C35"/>
    <w:rsid w:val="005260C1"/>
    <w:rsid w:val="00526A5E"/>
    <w:rsid w:val="00526D12"/>
    <w:rsid w:val="00526E90"/>
    <w:rsid w:val="00526F8E"/>
    <w:rsid w:val="005271B1"/>
    <w:rsid w:val="0052736D"/>
    <w:rsid w:val="005274DC"/>
    <w:rsid w:val="00527745"/>
    <w:rsid w:val="005277F2"/>
    <w:rsid w:val="00527D98"/>
    <w:rsid w:val="00527EEC"/>
    <w:rsid w:val="0053016D"/>
    <w:rsid w:val="005302C4"/>
    <w:rsid w:val="005308F5"/>
    <w:rsid w:val="0053151E"/>
    <w:rsid w:val="00531905"/>
    <w:rsid w:val="005319FC"/>
    <w:rsid w:val="00531A07"/>
    <w:rsid w:val="00531C29"/>
    <w:rsid w:val="00531F36"/>
    <w:rsid w:val="005327AA"/>
    <w:rsid w:val="00532D98"/>
    <w:rsid w:val="00532F9E"/>
    <w:rsid w:val="00532FBA"/>
    <w:rsid w:val="005331A4"/>
    <w:rsid w:val="005331E2"/>
    <w:rsid w:val="00533250"/>
    <w:rsid w:val="0053365A"/>
    <w:rsid w:val="0053368B"/>
    <w:rsid w:val="00533795"/>
    <w:rsid w:val="00533BFC"/>
    <w:rsid w:val="00533CBF"/>
    <w:rsid w:val="00534121"/>
    <w:rsid w:val="00534209"/>
    <w:rsid w:val="00534794"/>
    <w:rsid w:val="005352F0"/>
    <w:rsid w:val="00535331"/>
    <w:rsid w:val="0053574A"/>
    <w:rsid w:val="00535BD1"/>
    <w:rsid w:val="00535CFC"/>
    <w:rsid w:val="00535D05"/>
    <w:rsid w:val="00535E11"/>
    <w:rsid w:val="00535F30"/>
    <w:rsid w:val="00536188"/>
    <w:rsid w:val="005362E7"/>
    <w:rsid w:val="005363A9"/>
    <w:rsid w:val="0053668C"/>
    <w:rsid w:val="00536791"/>
    <w:rsid w:val="00536845"/>
    <w:rsid w:val="00536978"/>
    <w:rsid w:val="00536C98"/>
    <w:rsid w:val="00536CD7"/>
    <w:rsid w:val="00536FD2"/>
    <w:rsid w:val="0053715A"/>
    <w:rsid w:val="005372E6"/>
    <w:rsid w:val="00537638"/>
    <w:rsid w:val="005376A2"/>
    <w:rsid w:val="005377B8"/>
    <w:rsid w:val="005378D3"/>
    <w:rsid w:val="00537933"/>
    <w:rsid w:val="005379BF"/>
    <w:rsid w:val="00537EBD"/>
    <w:rsid w:val="00537FC9"/>
    <w:rsid w:val="0054000E"/>
    <w:rsid w:val="0054001C"/>
    <w:rsid w:val="005404A1"/>
    <w:rsid w:val="00540538"/>
    <w:rsid w:val="005406D5"/>
    <w:rsid w:val="005409BA"/>
    <w:rsid w:val="00540BFA"/>
    <w:rsid w:val="00540C6E"/>
    <w:rsid w:val="005412EB"/>
    <w:rsid w:val="0054152A"/>
    <w:rsid w:val="00541EAC"/>
    <w:rsid w:val="0054227D"/>
    <w:rsid w:val="0054242A"/>
    <w:rsid w:val="00542830"/>
    <w:rsid w:val="00542927"/>
    <w:rsid w:val="00542C30"/>
    <w:rsid w:val="00542E96"/>
    <w:rsid w:val="00542EC5"/>
    <w:rsid w:val="00542F93"/>
    <w:rsid w:val="00543082"/>
    <w:rsid w:val="005430E5"/>
    <w:rsid w:val="00543159"/>
    <w:rsid w:val="0054336C"/>
    <w:rsid w:val="0054343B"/>
    <w:rsid w:val="005436B0"/>
    <w:rsid w:val="00543762"/>
    <w:rsid w:val="005438A8"/>
    <w:rsid w:val="00543CE9"/>
    <w:rsid w:val="00543EE0"/>
    <w:rsid w:val="005440B9"/>
    <w:rsid w:val="005441E3"/>
    <w:rsid w:val="005443A8"/>
    <w:rsid w:val="0054497B"/>
    <w:rsid w:val="00544B62"/>
    <w:rsid w:val="00544EF1"/>
    <w:rsid w:val="005450F3"/>
    <w:rsid w:val="005451F7"/>
    <w:rsid w:val="005451FE"/>
    <w:rsid w:val="005455E8"/>
    <w:rsid w:val="00545710"/>
    <w:rsid w:val="00545CDE"/>
    <w:rsid w:val="00545D9B"/>
    <w:rsid w:val="00546016"/>
    <w:rsid w:val="0054636C"/>
    <w:rsid w:val="005466D7"/>
    <w:rsid w:val="00546840"/>
    <w:rsid w:val="00546E61"/>
    <w:rsid w:val="00546F45"/>
    <w:rsid w:val="00546FC9"/>
    <w:rsid w:val="00546FDB"/>
    <w:rsid w:val="0054711E"/>
    <w:rsid w:val="00547719"/>
    <w:rsid w:val="00547BBC"/>
    <w:rsid w:val="00547BE9"/>
    <w:rsid w:val="00547C1E"/>
    <w:rsid w:val="00547CE2"/>
    <w:rsid w:val="00547DCD"/>
    <w:rsid w:val="005500F6"/>
    <w:rsid w:val="0055022A"/>
    <w:rsid w:val="00550886"/>
    <w:rsid w:val="00550A72"/>
    <w:rsid w:val="00550AC7"/>
    <w:rsid w:val="00550B24"/>
    <w:rsid w:val="005517E8"/>
    <w:rsid w:val="00551893"/>
    <w:rsid w:val="00551954"/>
    <w:rsid w:val="00551DC9"/>
    <w:rsid w:val="00552338"/>
    <w:rsid w:val="0055252E"/>
    <w:rsid w:val="005525E3"/>
    <w:rsid w:val="00552A4F"/>
    <w:rsid w:val="00552C97"/>
    <w:rsid w:val="00552F74"/>
    <w:rsid w:val="0055304B"/>
    <w:rsid w:val="00553223"/>
    <w:rsid w:val="005532F4"/>
    <w:rsid w:val="005535B7"/>
    <w:rsid w:val="00553726"/>
    <w:rsid w:val="00553989"/>
    <w:rsid w:val="00553BBB"/>
    <w:rsid w:val="00553ED9"/>
    <w:rsid w:val="00553F7A"/>
    <w:rsid w:val="00554208"/>
    <w:rsid w:val="005542C9"/>
    <w:rsid w:val="00554452"/>
    <w:rsid w:val="00554A17"/>
    <w:rsid w:val="00554FD1"/>
    <w:rsid w:val="005550F3"/>
    <w:rsid w:val="0055547B"/>
    <w:rsid w:val="0055549F"/>
    <w:rsid w:val="00555A8D"/>
    <w:rsid w:val="00555E4A"/>
    <w:rsid w:val="00555EF4"/>
    <w:rsid w:val="00556341"/>
    <w:rsid w:val="00556790"/>
    <w:rsid w:val="00556CB1"/>
    <w:rsid w:val="00556F4A"/>
    <w:rsid w:val="0055707D"/>
    <w:rsid w:val="005573B2"/>
    <w:rsid w:val="0055750B"/>
    <w:rsid w:val="005575C7"/>
    <w:rsid w:val="0055794C"/>
    <w:rsid w:val="00557A1C"/>
    <w:rsid w:val="00557BD1"/>
    <w:rsid w:val="00557EE2"/>
    <w:rsid w:val="00557F46"/>
    <w:rsid w:val="00560242"/>
    <w:rsid w:val="005605D6"/>
    <w:rsid w:val="00560DB3"/>
    <w:rsid w:val="00561544"/>
    <w:rsid w:val="005615E3"/>
    <w:rsid w:val="005616CF"/>
    <w:rsid w:val="00561983"/>
    <w:rsid w:val="0056198F"/>
    <w:rsid w:val="00561D3C"/>
    <w:rsid w:val="00562261"/>
    <w:rsid w:val="0056243F"/>
    <w:rsid w:val="00562BD0"/>
    <w:rsid w:val="00562DA3"/>
    <w:rsid w:val="005632A7"/>
    <w:rsid w:val="00563402"/>
    <w:rsid w:val="005636C2"/>
    <w:rsid w:val="0056376D"/>
    <w:rsid w:val="005638B7"/>
    <w:rsid w:val="00563BE3"/>
    <w:rsid w:val="0056417D"/>
    <w:rsid w:val="0056418A"/>
    <w:rsid w:val="00564199"/>
    <w:rsid w:val="0056466A"/>
    <w:rsid w:val="0056485A"/>
    <w:rsid w:val="00564C8B"/>
    <w:rsid w:val="00564E60"/>
    <w:rsid w:val="0056513D"/>
    <w:rsid w:val="0056554B"/>
    <w:rsid w:val="005656B7"/>
    <w:rsid w:val="005658EC"/>
    <w:rsid w:val="005659DA"/>
    <w:rsid w:val="00565B41"/>
    <w:rsid w:val="00565CCB"/>
    <w:rsid w:val="00565E9C"/>
    <w:rsid w:val="00565F64"/>
    <w:rsid w:val="005661CE"/>
    <w:rsid w:val="0056629E"/>
    <w:rsid w:val="0056664F"/>
    <w:rsid w:val="00566C08"/>
    <w:rsid w:val="005670A9"/>
    <w:rsid w:val="00567325"/>
    <w:rsid w:val="00567A27"/>
    <w:rsid w:val="00567CBC"/>
    <w:rsid w:val="005700FA"/>
    <w:rsid w:val="00570219"/>
    <w:rsid w:val="005703E2"/>
    <w:rsid w:val="00570431"/>
    <w:rsid w:val="0057043B"/>
    <w:rsid w:val="00570528"/>
    <w:rsid w:val="00570585"/>
    <w:rsid w:val="005705AA"/>
    <w:rsid w:val="00570E29"/>
    <w:rsid w:val="00570F40"/>
    <w:rsid w:val="0057115A"/>
    <w:rsid w:val="005716EA"/>
    <w:rsid w:val="00571ACF"/>
    <w:rsid w:val="00571D06"/>
    <w:rsid w:val="005721DF"/>
    <w:rsid w:val="00572647"/>
    <w:rsid w:val="0057305A"/>
    <w:rsid w:val="005733DD"/>
    <w:rsid w:val="0057373D"/>
    <w:rsid w:val="00573AC9"/>
    <w:rsid w:val="00573CCE"/>
    <w:rsid w:val="00573EAC"/>
    <w:rsid w:val="00573F70"/>
    <w:rsid w:val="005740A5"/>
    <w:rsid w:val="0057416E"/>
    <w:rsid w:val="00574462"/>
    <w:rsid w:val="00574703"/>
    <w:rsid w:val="0057476D"/>
    <w:rsid w:val="00574C4A"/>
    <w:rsid w:val="00574C58"/>
    <w:rsid w:val="00574C9A"/>
    <w:rsid w:val="00574C9D"/>
    <w:rsid w:val="00574DF0"/>
    <w:rsid w:val="00574E9C"/>
    <w:rsid w:val="00574EA0"/>
    <w:rsid w:val="00574F69"/>
    <w:rsid w:val="005755A0"/>
    <w:rsid w:val="0057592F"/>
    <w:rsid w:val="00575A06"/>
    <w:rsid w:val="00575C18"/>
    <w:rsid w:val="00576070"/>
    <w:rsid w:val="005760DC"/>
    <w:rsid w:val="00576251"/>
    <w:rsid w:val="005765F7"/>
    <w:rsid w:val="00576B65"/>
    <w:rsid w:val="00576B83"/>
    <w:rsid w:val="00576C16"/>
    <w:rsid w:val="00576C3D"/>
    <w:rsid w:val="00576FAF"/>
    <w:rsid w:val="0057717F"/>
    <w:rsid w:val="0057737D"/>
    <w:rsid w:val="0057777A"/>
    <w:rsid w:val="00577C3D"/>
    <w:rsid w:val="00577CEE"/>
    <w:rsid w:val="005801C2"/>
    <w:rsid w:val="00580702"/>
    <w:rsid w:val="005809EC"/>
    <w:rsid w:val="00580A35"/>
    <w:rsid w:val="00580B0D"/>
    <w:rsid w:val="00580C04"/>
    <w:rsid w:val="00580CD1"/>
    <w:rsid w:val="00580DD7"/>
    <w:rsid w:val="00580FBC"/>
    <w:rsid w:val="005811CC"/>
    <w:rsid w:val="005812A4"/>
    <w:rsid w:val="00581598"/>
    <w:rsid w:val="005815CB"/>
    <w:rsid w:val="00581CDC"/>
    <w:rsid w:val="00581ECF"/>
    <w:rsid w:val="0058203A"/>
    <w:rsid w:val="005820CA"/>
    <w:rsid w:val="005821D0"/>
    <w:rsid w:val="00582324"/>
    <w:rsid w:val="00582378"/>
    <w:rsid w:val="00582898"/>
    <w:rsid w:val="00582978"/>
    <w:rsid w:val="00582999"/>
    <w:rsid w:val="00582AF9"/>
    <w:rsid w:val="00582E8D"/>
    <w:rsid w:val="00582EFD"/>
    <w:rsid w:val="00582FFD"/>
    <w:rsid w:val="005830DB"/>
    <w:rsid w:val="005832C4"/>
    <w:rsid w:val="00583301"/>
    <w:rsid w:val="0058336B"/>
    <w:rsid w:val="00583475"/>
    <w:rsid w:val="005838DE"/>
    <w:rsid w:val="00584080"/>
    <w:rsid w:val="00584738"/>
    <w:rsid w:val="005847DB"/>
    <w:rsid w:val="00584976"/>
    <w:rsid w:val="00584AE0"/>
    <w:rsid w:val="00585596"/>
    <w:rsid w:val="005855A5"/>
    <w:rsid w:val="005858A6"/>
    <w:rsid w:val="00585BD1"/>
    <w:rsid w:val="00585E84"/>
    <w:rsid w:val="00585EF8"/>
    <w:rsid w:val="005860A9"/>
    <w:rsid w:val="005864BE"/>
    <w:rsid w:val="00586B27"/>
    <w:rsid w:val="00586F64"/>
    <w:rsid w:val="00586FBF"/>
    <w:rsid w:val="005872C1"/>
    <w:rsid w:val="00587407"/>
    <w:rsid w:val="0058768B"/>
    <w:rsid w:val="005877AD"/>
    <w:rsid w:val="00587851"/>
    <w:rsid w:val="00587864"/>
    <w:rsid w:val="00587AB4"/>
    <w:rsid w:val="00587C74"/>
    <w:rsid w:val="00587FAC"/>
    <w:rsid w:val="005901A8"/>
    <w:rsid w:val="005901C7"/>
    <w:rsid w:val="005905F9"/>
    <w:rsid w:val="005907B5"/>
    <w:rsid w:val="0059088F"/>
    <w:rsid w:val="005908AE"/>
    <w:rsid w:val="00590D03"/>
    <w:rsid w:val="00590D4B"/>
    <w:rsid w:val="00590FA8"/>
    <w:rsid w:val="00591196"/>
    <w:rsid w:val="005911A7"/>
    <w:rsid w:val="00591275"/>
    <w:rsid w:val="005919FE"/>
    <w:rsid w:val="00591ECF"/>
    <w:rsid w:val="00592134"/>
    <w:rsid w:val="00592143"/>
    <w:rsid w:val="00592162"/>
    <w:rsid w:val="005923A0"/>
    <w:rsid w:val="00592A2D"/>
    <w:rsid w:val="00592EBD"/>
    <w:rsid w:val="0059313C"/>
    <w:rsid w:val="00593457"/>
    <w:rsid w:val="005934B2"/>
    <w:rsid w:val="00593C87"/>
    <w:rsid w:val="00593DB5"/>
    <w:rsid w:val="00594262"/>
    <w:rsid w:val="005945E1"/>
    <w:rsid w:val="00594BD0"/>
    <w:rsid w:val="0059518B"/>
    <w:rsid w:val="00595411"/>
    <w:rsid w:val="00595625"/>
    <w:rsid w:val="00595628"/>
    <w:rsid w:val="00595761"/>
    <w:rsid w:val="00595914"/>
    <w:rsid w:val="00595932"/>
    <w:rsid w:val="00595BA6"/>
    <w:rsid w:val="00595BC2"/>
    <w:rsid w:val="00595EFA"/>
    <w:rsid w:val="00595FDB"/>
    <w:rsid w:val="005962C9"/>
    <w:rsid w:val="005962E7"/>
    <w:rsid w:val="0059632F"/>
    <w:rsid w:val="0059663C"/>
    <w:rsid w:val="00596E12"/>
    <w:rsid w:val="00596EAA"/>
    <w:rsid w:val="00597076"/>
    <w:rsid w:val="00597629"/>
    <w:rsid w:val="005976CC"/>
    <w:rsid w:val="005978A5"/>
    <w:rsid w:val="00597925"/>
    <w:rsid w:val="005A009F"/>
    <w:rsid w:val="005A02A8"/>
    <w:rsid w:val="005A082C"/>
    <w:rsid w:val="005A099B"/>
    <w:rsid w:val="005A0A22"/>
    <w:rsid w:val="005A0A72"/>
    <w:rsid w:val="005A0E7A"/>
    <w:rsid w:val="005A114B"/>
    <w:rsid w:val="005A1516"/>
    <w:rsid w:val="005A1A3E"/>
    <w:rsid w:val="005A24D3"/>
    <w:rsid w:val="005A25EF"/>
    <w:rsid w:val="005A2794"/>
    <w:rsid w:val="005A2C8B"/>
    <w:rsid w:val="005A2E31"/>
    <w:rsid w:val="005A30D1"/>
    <w:rsid w:val="005A3266"/>
    <w:rsid w:val="005A33D0"/>
    <w:rsid w:val="005A33D1"/>
    <w:rsid w:val="005A33D5"/>
    <w:rsid w:val="005A3A77"/>
    <w:rsid w:val="005A3F80"/>
    <w:rsid w:val="005A423E"/>
    <w:rsid w:val="005A45A1"/>
    <w:rsid w:val="005A4857"/>
    <w:rsid w:val="005A4B05"/>
    <w:rsid w:val="005A4EDC"/>
    <w:rsid w:val="005A4FB2"/>
    <w:rsid w:val="005A4FE0"/>
    <w:rsid w:val="005A509F"/>
    <w:rsid w:val="005A50DA"/>
    <w:rsid w:val="005A556C"/>
    <w:rsid w:val="005A5F99"/>
    <w:rsid w:val="005A6110"/>
    <w:rsid w:val="005A636F"/>
    <w:rsid w:val="005A6456"/>
    <w:rsid w:val="005A6685"/>
    <w:rsid w:val="005A68E3"/>
    <w:rsid w:val="005A6A9E"/>
    <w:rsid w:val="005A6C10"/>
    <w:rsid w:val="005A7813"/>
    <w:rsid w:val="005A798C"/>
    <w:rsid w:val="005A7C13"/>
    <w:rsid w:val="005A7D21"/>
    <w:rsid w:val="005B02E3"/>
    <w:rsid w:val="005B05B7"/>
    <w:rsid w:val="005B0B35"/>
    <w:rsid w:val="005B0C47"/>
    <w:rsid w:val="005B12E9"/>
    <w:rsid w:val="005B14EC"/>
    <w:rsid w:val="005B1B81"/>
    <w:rsid w:val="005B1EAD"/>
    <w:rsid w:val="005B207A"/>
    <w:rsid w:val="005B2097"/>
    <w:rsid w:val="005B2396"/>
    <w:rsid w:val="005B23BF"/>
    <w:rsid w:val="005B24B6"/>
    <w:rsid w:val="005B2521"/>
    <w:rsid w:val="005B2550"/>
    <w:rsid w:val="005B256B"/>
    <w:rsid w:val="005B265A"/>
    <w:rsid w:val="005B26F6"/>
    <w:rsid w:val="005B2C35"/>
    <w:rsid w:val="005B2CA1"/>
    <w:rsid w:val="005B2E3C"/>
    <w:rsid w:val="005B3369"/>
    <w:rsid w:val="005B341D"/>
    <w:rsid w:val="005B3A03"/>
    <w:rsid w:val="005B4004"/>
    <w:rsid w:val="005B4220"/>
    <w:rsid w:val="005B43AE"/>
    <w:rsid w:val="005B4595"/>
    <w:rsid w:val="005B4AFD"/>
    <w:rsid w:val="005B55B6"/>
    <w:rsid w:val="005B5A9F"/>
    <w:rsid w:val="005B5F0B"/>
    <w:rsid w:val="005B5F1C"/>
    <w:rsid w:val="005B601D"/>
    <w:rsid w:val="005B6249"/>
    <w:rsid w:val="005B6277"/>
    <w:rsid w:val="005B64B7"/>
    <w:rsid w:val="005B652F"/>
    <w:rsid w:val="005B6887"/>
    <w:rsid w:val="005B6AFE"/>
    <w:rsid w:val="005B6DBC"/>
    <w:rsid w:val="005B71B4"/>
    <w:rsid w:val="005B7319"/>
    <w:rsid w:val="005B7544"/>
    <w:rsid w:val="005B7582"/>
    <w:rsid w:val="005B75B1"/>
    <w:rsid w:val="005B75B2"/>
    <w:rsid w:val="005B7AB1"/>
    <w:rsid w:val="005B7B2D"/>
    <w:rsid w:val="005B7BD7"/>
    <w:rsid w:val="005B7C81"/>
    <w:rsid w:val="005B7E9E"/>
    <w:rsid w:val="005B7F55"/>
    <w:rsid w:val="005C0050"/>
    <w:rsid w:val="005C0592"/>
    <w:rsid w:val="005C069A"/>
    <w:rsid w:val="005C088B"/>
    <w:rsid w:val="005C0A25"/>
    <w:rsid w:val="005C0E7E"/>
    <w:rsid w:val="005C1682"/>
    <w:rsid w:val="005C2319"/>
    <w:rsid w:val="005C25B0"/>
    <w:rsid w:val="005C290D"/>
    <w:rsid w:val="005C2A93"/>
    <w:rsid w:val="005C2B69"/>
    <w:rsid w:val="005C2E9B"/>
    <w:rsid w:val="005C30F0"/>
    <w:rsid w:val="005C3647"/>
    <w:rsid w:val="005C37D0"/>
    <w:rsid w:val="005C3EDA"/>
    <w:rsid w:val="005C408E"/>
    <w:rsid w:val="005C40A7"/>
    <w:rsid w:val="005C438A"/>
    <w:rsid w:val="005C43F8"/>
    <w:rsid w:val="005C44F6"/>
    <w:rsid w:val="005C454A"/>
    <w:rsid w:val="005C48CC"/>
    <w:rsid w:val="005C4911"/>
    <w:rsid w:val="005C4B18"/>
    <w:rsid w:val="005C4CFB"/>
    <w:rsid w:val="005C4EAD"/>
    <w:rsid w:val="005C520C"/>
    <w:rsid w:val="005C5BC6"/>
    <w:rsid w:val="005C6376"/>
    <w:rsid w:val="005C63BF"/>
    <w:rsid w:val="005C677A"/>
    <w:rsid w:val="005C67EA"/>
    <w:rsid w:val="005C69DC"/>
    <w:rsid w:val="005C6A5B"/>
    <w:rsid w:val="005C6A5E"/>
    <w:rsid w:val="005C6CF7"/>
    <w:rsid w:val="005C6F5E"/>
    <w:rsid w:val="005C75FE"/>
    <w:rsid w:val="005C76E6"/>
    <w:rsid w:val="005C76F3"/>
    <w:rsid w:val="005C7BA7"/>
    <w:rsid w:val="005D0452"/>
    <w:rsid w:val="005D0483"/>
    <w:rsid w:val="005D0741"/>
    <w:rsid w:val="005D074F"/>
    <w:rsid w:val="005D0788"/>
    <w:rsid w:val="005D08BF"/>
    <w:rsid w:val="005D0994"/>
    <w:rsid w:val="005D0AD9"/>
    <w:rsid w:val="005D0B27"/>
    <w:rsid w:val="005D0C19"/>
    <w:rsid w:val="005D0E00"/>
    <w:rsid w:val="005D0E36"/>
    <w:rsid w:val="005D0EB6"/>
    <w:rsid w:val="005D0F29"/>
    <w:rsid w:val="005D0F7F"/>
    <w:rsid w:val="005D1027"/>
    <w:rsid w:val="005D1067"/>
    <w:rsid w:val="005D1210"/>
    <w:rsid w:val="005D15A0"/>
    <w:rsid w:val="005D16A8"/>
    <w:rsid w:val="005D19E8"/>
    <w:rsid w:val="005D1B3F"/>
    <w:rsid w:val="005D1D68"/>
    <w:rsid w:val="005D215F"/>
    <w:rsid w:val="005D22D1"/>
    <w:rsid w:val="005D231B"/>
    <w:rsid w:val="005D2455"/>
    <w:rsid w:val="005D269C"/>
    <w:rsid w:val="005D26DC"/>
    <w:rsid w:val="005D27E3"/>
    <w:rsid w:val="005D2C06"/>
    <w:rsid w:val="005D3102"/>
    <w:rsid w:val="005D333F"/>
    <w:rsid w:val="005D388D"/>
    <w:rsid w:val="005D3BF1"/>
    <w:rsid w:val="005D3DBB"/>
    <w:rsid w:val="005D409A"/>
    <w:rsid w:val="005D41D9"/>
    <w:rsid w:val="005D45FA"/>
    <w:rsid w:val="005D46DF"/>
    <w:rsid w:val="005D4A89"/>
    <w:rsid w:val="005D4B07"/>
    <w:rsid w:val="005D4D31"/>
    <w:rsid w:val="005D5146"/>
    <w:rsid w:val="005D58D0"/>
    <w:rsid w:val="005D599D"/>
    <w:rsid w:val="005D5A46"/>
    <w:rsid w:val="005D5E28"/>
    <w:rsid w:val="005D6107"/>
    <w:rsid w:val="005D611E"/>
    <w:rsid w:val="005D6394"/>
    <w:rsid w:val="005D643D"/>
    <w:rsid w:val="005D691C"/>
    <w:rsid w:val="005D6B03"/>
    <w:rsid w:val="005D6B68"/>
    <w:rsid w:val="005D6DB6"/>
    <w:rsid w:val="005D7249"/>
    <w:rsid w:val="005D7445"/>
    <w:rsid w:val="005D7A92"/>
    <w:rsid w:val="005D7B6D"/>
    <w:rsid w:val="005E036C"/>
    <w:rsid w:val="005E040C"/>
    <w:rsid w:val="005E0641"/>
    <w:rsid w:val="005E0886"/>
    <w:rsid w:val="005E0BA5"/>
    <w:rsid w:val="005E0D94"/>
    <w:rsid w:val="005E17BB"/>
    <w:rsid w:val="005E2B63"/>
    <w:rsid w:val="005E2B84"/>
    <w:rsid w:val="005E2E83"/>
    <w:rsid w:val="005E3201"/>
    <w:rsid w:val="005E324A"/>
    <w:rsid w:val="005E32B8"/>
    <w:rsid w:val="005E337C"/>
    <w:rsid w:val="005E3391"/>
    <w:rsid w:val="005E34A0"/>
    <w:rsid w:val="005E36DC"/>
    <w:rsid w:val="005E3A57"/>
    <w:rsid w:val="005E3CCA"/>
    <w:rsid w:val="005E4077"/>
    <w:rsid w:val="005E4736"/>
    <w:rsid w:val="005E4827"/>
    <w:rsid w:val="005E48B7"/>
    <w:rsid w:val="005E4A32"/>
    <w:rsid w:val="005E4C1B"/>
    <w:rsid w:val="005E4C23"/>
    <w:rsid w:val="005E4E86"/>
    <w:rsid w:val="005E5169"/>
    <w:rsid w:val="005E5270"/>
    <w:rsid w:val="005E5405"/>
    <w:rsid w:val="005E5456"/>
    <w:rsid w:val="005E5719"/>
    <w:rsid w:val="005E5804"/>
    <w:rsid w:val="005E5B70"/>
    <w:rsid w:val="005E604B"/>
    <w:rsid w:val="005E60CF"/>
    <w:rsid w:val="005E60F2"/>
    <w:rsid w:val="005E616B"/>
    <w:rsid w:val="005E628F"/>
    <w:rsid w:val="005E632C"/>
    <w:rsid w:val="005E634A"/>
    <w:rsid w:val="005E6676"/>
    <w:rsid w:val="005E6876"/>
    <w:rsid w:val="005E6BAD"/>
    <w:rsid w:val="005E6C2C"/>
    <w:rsid w:val="005E71F6"/>
    <w:rsid w:val="005E7F92"/>
    <w:rsid w:val="005F0309"/>
    <w:rsid w:val="005F03A8"/>
    <w:rsid w:val="005F073A"/>
    <w:rsid w:val="005F0DB0"/>
    <w:rsid w:val="005F0F2D"/>
    <w:rsid w:val="005F1103"/>
    <w:rsid w:val="005F1176"/>
    <w:rsid w:val="005F11DC"/>
    <w:rsid w:val="005F16BF"/>
    <w:rsid w:val="005F1845"/>
    <w:rsid w:val="005F226E"/>
    <w:rsid w:val="005F23C6"/>
    <w:rsid w:val="005F2512"/>
    <w:rsid w:val="005F260F"/>
    <w:rsid w:val="005F2696"/>
    <w:rsid w:val="005F2795"/>
    <w:rsid w:val="005F27E7"/>
    <w:rsid w:val="005F2833"/>
    <w:rsid w:val="005F288F"/>
    <w:rsid w:val="005F2B33"/>
    <w:rsid w:val="005F2F45"/>
    <w:rsid w:val="005F3170"/>
    <w:rsid w:val="005F3791"/>
    <w:rsid w:val="005F37B8"/>
    <w:rsid w:val="005F39D2"/>
    <w:rsid w:val="005F3AFA"/>
    <w:rsid w:val="005F3BD1"/>
    <w:rsid w:val="005F3EBF"/>
    <w:rsid w:val="005F4492"/>
    <w:rsid w:val="005F4652"/>
    <w:rsid w:val="005F4771"/>
    <w:rsid w:val="005F47DF"/>
    <w:rsid w:val="005F4B06"/>
    <w:rsid w:val="005F4BBE"/>
    <w:rsid w:val="005F51B9"/>
    <w:rsid w:val="005F52B8"/>
    <w:rsid w:val="005F53AA"/>
    <w:rsid w:val="005F53D5"/>
    <w:rsid w:val="005F543A"/>
    <w:rsid w:val="005F54E7"/>
    <w:rsid w:val="005F5723"/>
    <w:rsid w:val="005F5B36"/>
    <w:rsid w:val="005F5F57"/>
    <w:rsid w:val="005F636F"/>
    <w:rsid w:val="005F6529"/>
    <w:rsid w:val="005F666A"/>
    <w:rsid w:val="005F67C2"/>
    <w:rsid w:val="005F6CA7"/>
    <w:rsid w:val="005F713C"/>
    <w:rsid w:val="005F7177"/>
    <w:rsid w:val="005F7340"/>
    <w:rsid w:val="005F743D"/>
    <w:rsid w:val="005F7500"/>
    <w:rsid w:val="005F7610"/>
    <w:rsid w:val="005F7AC6"/>
    <w:rsid w:val="005F7FF0"/>
    <w:rsid w:val="006002BC"/>
    <w:rsid w:val="00600603"/>
    <w:rsid w:val="00600892"/>
    <w:rsid w:val="006008F4"/>
    <w:rsid w:val="0060096B"/>
    <w:rsid w:val="00600C77"/>
    <w:rsid w:val="00600CC4"/>
    <w:rsid w:val="00600E89"/>
    <w:rsid w:val="00601228"/>
    <w:rsid w:val="00601231"/>
    <w:rsid w:val="0060133C"/>
    <w:rsid w:val="00601346"/>
    <w:rsid w:val="00601519"/>
    <w:rsid w:val="00601C1D"/>
    <w:rsid w:val="00601F4E"/>
    <w:rsid w:val="00602031"/>
    <w:rsid w:val="00602221"/>
    <w:rsid w:val="00602272"/>
    <w:rsid w:val="006025A6"/>
    <w:rsid w:val="006027C3"/>
    <w:rsid w:val="00602835"/>
    <w:rsid w:val="006029F0"/>
    <w:rsid w:val="00602C67"/>
    <w:rsid w:val="006033B5"/>
    <w:rsid w:val="006038AD"/>
    <w:rsid w:val="00603989"/>
    <w:rsid w:val="00603AD6"/>
    <w:rsid w:val="00604083"/>
    <w:rsid w:val="006044C3"/>
    <w:rsid w:val="0060480D"/>
    <w:rsid w:val="00604C61"/>
    <w:rsid w:val="0060514F"/>
    <w:rsid w:val="0060561E"/>
    <w:rsid w:val="00605A46"/>
    <w:rsid w:val="006064D9"/>
    <w:rsid w:val="0060663A"/>
    <w:rsid w:val="00606AD4"/>
    <w:rsid w:val="00607203"/>
    <w:rsid w:val="00607717"/>
    <w:rsid w:val="00607C07"/>
    <w:rsid w:val="00607D22"/>
    <w:rsid w:val="0061034C"/>
    <w:rsid w:val="006104C0"/>
    <w:rsid w:val="00610753"/>
    <w:rsid w:val="006107EA"/>
    <w:rsid w:val="00610827"/>
    <w:rsid w:val="00610C60"/>
    <w:rsid w:val="00610C9A"/>
    <w:rsid w:val="00610D1B"/>
    <w:rsid w:val="00610D4C"/>
    <w:rsid w:val="00610E66"/>
    <w:rsid w:val="0061112B"/>
    <w:rsid w:val="0061122A"/>
    <w:rsid w:val="006120A9"/>
    <w:rsid w:val="00612240"/>
    <w:rsid w:val="006123DC"/>
    <w:rsid w:val="0061299C"/>
    <w:rsid w:val="006129D5"/>
    <w:rsid w:val="00612A63"/>
    <w:rsid w:val="00612C4F"/>
    <w:rsid w:val="00612C7A"/>
    <w:rsid w:val="00612CC4"/>
    <w:rsid w:val="00612CF8"/>
    <w:rsid w:val="00612EB2"/>
    <w:rsid w:val="006134B6"/>
    <w:rsid w:val="00613804"/>
    <w:rsid w:val="00613CA0"/>
    <w:rsid w:val="00613E54"/>
    <w:rsid w:val="00614553"/>
    <w:rsid w:val="0061455D"/>
    <w:rsid w:val="0061485F"/>
    <w:rsid w:val="00614A7C"/>
    <w:rsid w:val="00614B1B"/>
    <w:rsid w:val="00614BF1"/>
    <w:rsid w:val="00614C3D"/>
    <w:rsid w:val="0061512D"/>
    <w:rsid w:val="00615662"/>
    <w:rsid w:val="00615919"/>
    <w:rsid w:val="006159AE"/>
    <w:rsid w:val="00615A16"/>
    <w:rsid w:val="00615A2F"/>
    <w:rsid w:val="00615A80"/>
    <w:rsid w:val="00615CA3"/>
    <w:rsid w:val="0061614F"/>
    <w:rsid w:val="006162D4"/>
    <w:rsid w:val="006163D8"/>
    <w:rsid w:val="0061674E"/>
    <w:rsid w:val="00616854"/>
    <w:rsid w:val="00616AE0"/>
    <w:rsid w:val="00616B47"/>
    <w:rsid w:val="00616BAD"/>
    <w:rsid w:val="00616FB6"/>
    <w:rsid w:val="00617243"/>
    <w:rsid w:val="0061732E"/>
    <w:rsid w:val="0061797B"/>
    <w:rsid w:val="00617B87"/>
    <w:rsid w:val="006201AF"/>
    <w:rsid w:val="00620308"/>
    <w:rsid w:val="0062068F"/>
    <w:rsid w:val="00620A28"/>
    <w:rsid w:val="00620D65"/>
    <w:rsid w:val="006213BD"/>
    <w:rsid w:val="006217AD"/>
    <w:rsid w:val="006217C0"/>
    <w:rsid w:val="00621C20"/>
    <w:rsid w:val="00621C7E"/>
    <w:rsid w:val="00621CF2"/>
    <w:rsid w:val="0062232C"/>
    <w:rsid w:val="0062251A"/>
    <w:rsid w:val="006229EF"/>
    <w:rsid w:val="00622D0A"/>
    <w:rsid w:val="00622DDC"/>
    <w:rsid w:val="00622E25"/>
    <w:rsid w:val="00622F5A"/>
    <w:rsid w:val="0062375B"/>
    <w:rsid w:val="00623BD3"/>
    <w:rsid w:val="0062408D"/>
    <w:rsid w:val="0062429B"/>
    <w:rsid w:val="006244E0"/>
    <w:rsid w:val="006244FB"/>
    <w:rsid w:val="006246B0"/>
    <w:rsid w:val="006247BD"/>
    <w:rsid w:val="00624B0A"/>
    <w:rsid w:val="00624FC5"/>
    <w:rsid w:val="0062511E"/>
    <w:rsid w:val="00625127"/>
    <w:rsid w:val="00625184"/>
    <w:rsid w:val="00625AA2"/>
    <w:rsid w:val="00625E9E"/>
    <w:rsid w:val="00626108"/>
    <w:rsid w:val="0062645E"/>
    <w:rsid w:val="00626758"/>
    <w:rsid w:val="00626837"/>
    <w:rsid w:val="00626CD9"/>
    <w:rsid w:val="00626D6C"/>
    <w:rsid w:val="00626D7F"/>
    <w:rsid w:val="00626EEE"/>
    <w:rsid w:val="006270D9"/>
    <w:rsid w:val="006272EC"/>
    <w:rsid w:val="00627455"/>
    <w:rsid w:val="00627A35"/>
    <w:rsid w:val="00627DAB"/>
    <w:rsid w:val="00630437"/>
    <w:rsid w:val="00630573"/>
    <w:rsid w:val="00630AB4"/>
    <w:rsid w:val="0063114C"/>
    <w:rsid w:val="00631285"/>
    <w:rsid w:val="00631339"/>
    <w:rsid w:val="0063141E"/>
    <w:rsid w:val="0063155D"/>
    <w:rsid w:val="00631569"/>
    <w:rsid w:val="00631BC9"/>
    <w:rsid w:val="00631C8B"/>
    <w:rsid w:val="006322E2"/>
    <w:rsid w:val="0063252A"/>
    <w:rsid w:val="006329C0"/>
    <w:rsid w:val="00632ACE"/>
    <w:rsid w:val="00632CDE"/>
    <w:rsid w:val="00632D79"/>
    <w:rsid w:val="00633928"/>
    <w:rsid w:val="0063455E"/>
    <w:rsid w:val="00634644"/>
    <w:rsid w:val="00634892"/>
    <w:rsid w:val="006349AC"/>
    <w:rsid w:val="00634CA1"/>
    <w:rsid w:val="00634D08"/>
    <w:rsid w:val="0063527E"/>
    <w:rsid w:val="0063553E"/>
    <w:rsid w:val="00635998"/>
    <w:rsid w:val="006359B9"/>
    <w:rsid w:val="00635F1D"/>
    <w:rsid w:val="00636092"/>
    <w:rsid w:val="00636281"/>
    <w:rsid w:val="00636534"/>
    <w:rsid w:val="00636807"/>
    <w:rsid w:val="00636A40"/>
    <w:rsid w:val="00636C2B"/>
    <w:rsid w:val="00637369"/>
    <w:rsid w:val="00637493"/>
    <w:rsid w:val="006375B6"/>
    <w:rsid w:val="006377E7"/>
    <w:rsid w:val="00637E8A"/>
    <w:rsid w:val="006400A0"/>
    <w:rsid w:val="00640114"/>
    <w:rsid w:val="00640214"/>
    <w:rsid w:val="006413A4"/>
    <w:rsid w:val="00641CB2"/>
    <w:rsid w:val="0064237E"/>
    <w:rsid w:val="00642475"/>
    <w:rsid w:val="006424B9"/>
    <w:rsid w:val="0064299F"/>
    <w:rsid w:val="00642E74"/>
    <w:rsid w:val="00643918"/>
    <w:rsid w:val="0064392F"/>
    <w:rsid w:val="0064394A"/>
    <w:rsid w:val="006439A1"/>
    <w:rsid w:val="00643A00"/>
    <w:rsid w:val="00643C82"/>
    <w:rsid w:val="00643C98"/>
    <w:rsid w:val="00643CE7"/>
    <w:rsid w:val="00644A77"/>
    <w:rsid w:val="00644E33"/>
    <w:rsid w:val="00645373"/>
    <w:rsid w:val="006454D1"/>
    <w:rsid w:val="006456BD"/>
    <w:rsid w:val="00645885"/>
    <w:rsid w:val="006459D0"/>
    <w:rsid w:val="00645B43"/>
    <w:rsid w:val="00645BB3"/>
    <w:rsid w:val="00645CAF"/>
    <w:rsid w:val="00645F50"/>
    <w:rsid w:val="00645F8E"/>
    <w:rsid w:val="00645FA4"/>
    <w:rsid w:val="006461A0"/>
    <w:rsid w:val="006464DD"/>
    <w:rsid w:val="00646917"/>
    <w:rsid w:val="00646B84"/>
    <w:rsid w:val="00646B8A"/>
    <w:rsid w:val="00646EF0"/>
    <w:rsid w:val="00646FE0"/>
    <w:rsid w:val="006470C0"/>
    <w:rsid w:val="00647265"/>
    <w:rsid w:val="0064767D"/>
    <w:rsid w:val="0064793E"/>
    <w:rsid w:val="00650431"/>
    <w:rsid w:val="0065079A"/>
    <w:rsid w:val="006508C9"/>
    <w:rsid w:val="00650963"/>
    <w:rsid w:val="00650A11"/>
    <w:rsid w:val="00650CEF"/>
    <w:rsid w:val="00650E0E"/>
    <w:rsid w:val="00650FB2"/>
    <w:rsid w:val="0065139C"/>
    <w:rsid w:val="00651455"/>
    <w:rsid w:val="0065183E"/>
    <w:rsid w:val="006518BB"/>
    <w:rsid w:val="006519A3"/>
    <w:rsid w:val="00651B5C"/>
    <w:rsid w:val="0065222F"/>
    <w:rsid w:val="00652280"/>
    <w:rsid w:val="00652866"/>
    <w:rsid w:val="00652FE3"/>
    <w:rsid w:val="00653269"/>
    <w:rsid w:val="00653335"/>
    <w:rsid w:val="00653D24"/>
    <w:rsid w:val="00653EC2"/>
    <w:rsid w:val="0065447E"/>
    <w:rsid w:val="006546DA"/>
    <w:rsid w:val="0065474F"/>
    <w:rsid w:val="00654C10"/>
    <w:rsid w:val="00654FD6"/>
    <w:rsid w:val="00655004"/>
    <w:rsid w:val="006550E0"/>
    <w:rsid w:val="00655796"/>
    <w:rsid w:val="00655A36"/>
    <w:rsid w:val="00655F37"/>
    <w:rsid w:val="006564D6"/>
    <w:rsid w:val="00656721"/>
    <w:rsid w:val="00656D41"/>
    <w:rsid w:val="00657180"/>
    <w:rsid w:val="006575AD"/>
    <w:rsid w:val="006578F7"/>
    <w:rsid w:val="00657C51"/>
    <w:rsid w:val="00657DBB"/>
    <w:rsid w:val="00657F75"/>
    <w:rsid w:val="00660064"/>
    <w:rsid w:val="006601AD"/>
    <w:rsid w:val="00660283"/>
    <w:rsid w:val="00660731"/>
    <w:rsid w:val="00660806"/>
    <w:rsid w:val="006609CF"/>
    <w:rsid w:val="00660A80"/>
    <w:rsid w:val="00660B58"/>
    <w:rsid w:val="0066151C"/>
    <w:rsid w:val="0066153D"/>
    <w:rsid w:val="006618EA"/>
    <w:rsid w:val="00661948"/>
    <w:rsid w:val="00661B67"/>
    <w:rsid w:val="00661C9F"/>
    <w:rsid w:val="00661DC4"/>
    <w:rsid w:val="006621C9"/>
    <w:rsid w:val="00662454"/>
    <w:rsid w:val="00662A3E"/>
    <w:rsid w:val="00662D3B"/>
    <w:rsid w:val="00662D65"/>
    <w:rsid w:val="00663033"/>
    <w:rsid w:val="006632F8"/>
    <w:rsid w:val="00663556"/>
    <w:rsid w:val="0066367B"/>
    <w:rsid w:val="00663968"/>
    <w:rsid w:val="006639A9"/>
    <w:rsid w:val="00663DDA"/>
    <w:rsid w:val="00663EA7"/>
    <w:rsid w:val="00664048"/>
    <w:rsid w:val="00664619"/>
    <w:rsid w:val="0066467C"/>
    <w:rsid w:val="0066467E"/>
    <w:rsid w:val="00664F3A"/>
    <w:rsid w:val="00664F91"/>
    <w:rsid w:val="0066588D"/>
    <w:rsid w:val="00665D9D"/>
    <w:rsid w:val="00665E88"/>
    <w:rsid w:val="00666036"/>
    <w:rsid w:val="0066628B"/>
    <w:rsid w:val="00666DC5"/>
    <w:rsid w:val="0066702A"/>
    <w:rsid w:val="00667199"/>
    <w:rsid w:val="0066758E"/>
    <w:rsid w:val="006676BA"/>
    <w:rsid w:val="006676F7"/>
    <w:rsid w:val="0066777A"/>
    <w:rsid w:val="0067031B"/>
    <w:rsid w:val="006704EF"/>
    <w:rsid w:val="006706A0"/>
    <w:rsid w:val="006709A3"/>
    <w:rsid w:val="006709DA"/>
    <w:rsid w:val="006709E6"/>
    <w:rsid w:val="00670BC4"/>
    <w:rsid w:val="00670C6F"/>
    <w:rsid w:val="00670CED"/>
    <w:rsid w:val="0067118C"/>
    <w:rsid w:val="006713BC"/>
    <w:rsid w:val="00671D4D"/>
    <w:rsid w:val="00672307"/>
    <w:rsid w:val="006723FB"/>
    <w:rsid w:val="0067240F"/>
    <w:rsid w:val="00672542"/>
    <w:rsid w:val="006727BC"/>
    <w:rsid w:val="00672831"/>
    <w:rsid w:val="00672AB3"/>
    <w:rsid w:val="0067301D"/>
    <w:rsid w:val="0067307C"/>
    <w:rsid w:val="006730AA"/>
    <w:rsid w:val="0067337B"/>
    <w:rsid w:val="0067377C"/>
    <w:rsid w:val="0067397A"/>
    <w:rsid w:val="00673BD8"/>
    <w:rsid w:val="00673D54"/>
    <w:rsid w:val="0067416E"/>
    <w:rsid w:val="00674A8C"/>
    <w:rsid w:val="00674BC5"/>
    <w:rsid w:val="00675360"/>
    <w:rsid w:val="0067549E"/>
    <w:rsid w:val="0067588A"/>
    <w:rsid w:val="00675A9E"/>
    <w:rsid w:val="00675B3F"/>
    <w:rsid w:val="00675C5A"/>
    <w:rsid w:val="00675CA4"/>
    <w:rsid w:val="00675DD4"/>
    <w:rsid w:val="00675E47"/>
    <w:rsid w:val="00675EC2"/>
    <w:rsid w:val="0067606A"/>
    <w:rsid w:val="0067633A"/>
    <w:rsid w:val="006763DD"/>
    <w:rsid w:val="006763F2"/>
    <w:rsid w:val="006764D4"/>
    <w:rsid w:val="00676842"/>
    <w:rsid w:val="0067686D"/>
    <w:rsid w:val="00676893"/>
    <w:rsid w:val="00676898"/>
    <w:rsid w:val="00676912"/>
    <w:rsid w:val="00676C4E"/>
    <w:rsid w:val="00676CED"/>
    <w:rsid w:val="00676D4E"/>
    <w:rsid w:val="00676DBE"/>
    <w:rsid w:val="00676F0B"/>
    <w:rsid w:val="006770BA"/>
    <w:rsid w:val="0067729C"/>
    <w:rsid w:val="006772CD"/>
    <w:rsid w:val="006774D4"/>
    <w:rsid w:val="006776A0"/>
    <w:rsid w:val="00677707"/>
    <w:rsid w:val="006777C0"/>
    <w:rsid w:val="00677C7D"/>
    <w:rsid w:val="00677CC9"/>
    <w:rsid w:val="00677E86"/>
    <w:rsid w:val="00677EB3"/>
    <w:rsid w:val="00677F82"/>
    <w:rsid w:val="00677FA7"/>
    <w:rsid w:val="0068011B"/>
    <w:rsid w:val="00680655"/>
    <w:rsid w:val="00680705"/>
    <w:rsid w:val="0068082E"/>
    <w:rsid w:val="0068086E"/>
    <w:rsid w:val="00680917"/>
    <w:rsid w:val="006809E7"/>
    <w:rsid w:val="0068118D"/>
    <w:rsid w:val="00681414"/>
    <w:rsid w:val="00681D0C"/>
    <w:rsid w:val="00681D99"/>
    <w:rsid w:val="00681F4D"/>
    <w:rsid w:val="006822AE"/>
    <w:rsid w:val="006825F4"/>
    <w:rsid w:val="00682B95"/>
    <w:rsid w:val="00682C67"/>
    <w:rsid w:val="00682F05"/>
    <w:rsid w:val="006835AB"/>
    <w:rsid w:val="00683689"/>
    <w:rsid w:val="00683B2A"/>
    <w:rsid w:val="00683FEF"/>
    <w:rsid w:val="00684B3D"/>
    <w:rsid w:val="00684B42"/>
    <w:rsid w:val="00684BFE"/>
    <w:rsid w:val="00684D55"/>
    <w:rsid w:val="006857BB"/>
    <w:rsid w:val="00685C43"/>
    <w:rsid w:val="00685CAC"/>
    <w:rsid w:val="006860BA"/>
    <w:rsid w:val="00686229"/>
    <w:rsid w:val="006864EA"/>
    <w:rsid w:val="00686936"/>
    <w:rsid w:val="00686C65"/>
    <w:rsid w:val="00686C6A"/>
    <w:rsid w:val="00686F15"/>
    <w:rsid w:val="00687051"/>
    <w:rsid w:val="006875F4"/>
    <w:rsid w:val="00687762"/>
    <w:rsid w:val="00687787"/>
    <w:rsid w:val="00687BCF"/>
    <w:rsid w:val="00687FB3"/>
    <w:rsid w:val="00690592"/>
    <w:rsid w:val="0069067C"/>
    <w:rsid w:val="006909D3"/>
    <w:rsid w:val="00690F23"/>
    <w:rsid w:val="0069118E"/>
    <w:rsid w:val="006915FB"/>
    <w:rsid w:val="006916A8"/>
    <w:rsid w:val="0069188C"/>
    <w:rsid w:val="0069213E"/>
    <w:rsid w:val="006926B3"/>
    <w:rsid w:val="00692E83"/>
    <w:rsid w:val="0069323A"/>
    <w:rsid w:val="0069375E"/>
    <w:rsid w:val="00693AA1"/>
    <w:rsid w:val="00693B09"/>
    <w:rsid w:val="00693B4E"/>
    <w:rsid w:val="00693D1C"/>
    <w:rsid w:val="00693F5B"/>
    <w:rsid w:val="006940DD"/>
    <w:rsid w:val="0069568E"/>
    <w:rsid w:val="00695721"/>
    <w:rsid w:val="00695887"/>
    <w:rsid w:val="00695FF7"/>
    <w:rsid w:val="006960AD"/>
    <w:rsid w:val="00696465"/>
    <w:rsid w:val="00696BA1"/>
    <w:rsid w:val="00696D2C"/>
    <w:rsid w:val="00696EE7"/>
    <w:rsid w:val="00697051"/>
    <w:rsid w:val="006970CC"/>
    <w:rsid w:val="006972EC"/>
    <w:rsid w:val="006975F7"/>
    <w:rsid w:val="00697DCB"/>
    <w:rsid w:val="00697DD6"/>
    <w:rsid w:val="00697F4C"/>
    <w:rsid w:val="006A0295"/>
    <w:rsid w:val="006A03FC"/>
    <w:rsid w:val="006A052F"/>
    <w:rsid w:val="006A06B5"/>
    <w:rsid w:val="006A09F6"/>
    <w:rsid w:val="006A09FA"/>
    <w:rsid w:val="006A0C3B"/>
    <w:rsid w:val="006A0F53"/>
    <w:rsid w:val="006A1416"/>
    <w:rsid w:val="006A187B"/>
    <w:rsid w:val="006A1931"/>
    <w:rsid w:val="006A2877"/>
    <w:rsid w:val="006A28DC"/>
    <w:rsid w:val="006A31C8"/>
    <w:rsid w:val="006A3368"/>
    <w:rsid w:val="006A3473"/>
    <w:rsid w:val="006A364D"/>
    <w:rsid w:val="006A3667"/>
    <w:rsid w:val="006A370F"/>
    <w:rsid w:val="006A3C57"/>
    <w:rsid w:val="006A3CFE"/>
    <w:rsid w:val="006A3DEE"/>
    <w:rsid w:val="006A43E1"/>
    <w:rsid w:val="006A4744"/>
    <w:rsid w:val="006A4C40"/>
    <w:rsid w:val="006A4D71"/>
    <w:rsid w:val="006A4DE1"/>
    <w:rsid w:val="006A4DED"/>
    <w:rsid w:val="006A4F7B"/>
    <w:rsid w:val="006A53E4"/>
    <w:rsid w:val="006A5F6A"/>
    <w:rsid w:val="006A60CC"/>
    <w:rsid w:val="006A6242"/>
    <w:rsid w:val="006A6BE2"/>
    <w:rsid w:val="006A6DBA"/>
    <w:rsid w:val="006A6F58"/>
    <w:rsid w:val="006A6FD4"/>
    <w:rsid w:val="006A70B2"/>
    <w:rsid w:val="006A74F4"/>
    <w:rsid w:val="006A74F8"/>
    <w:rsid w:val="006A75FE"/>
    <w:rsid w:val="006A7937"/>
    <w:rsid w:val="006A79F4"/>
    <w:rsid w:val="006A7A8C"/>
    <w:rsid w:val="006B008C"/>
    <w:rsid w:val="006B0E50"/>
    <w:rsid w:val="006B102B"/>
    <w:rsid w:val="006B1090"/>
    <w:rsid w:val="006B1798"/>
    <w:rsid w:val="006B1B3F"/>
    <w:rsid w:val="006B1B6A"/>
    <w:rsid w:val="006B1DF5"/>
    <w:rsid w:val="006B1F53"/>
    <w:rsid w:val="006B225C"/>
    <w:rsid w:val="006B2477"/>
    <w:rsid w:val="006B25DB"/>
    <w:rsid w:val="006B2A19"/>
    <w:rsid w:val="006B2A3C"/>
    <w:rsid w:val="006B2D05"/>
    <w:rsid w:val="006B2FC3"/>
    <w:rsid w:val="006B31F0"/>
    <w:rsid w:val="006B3B96"/>
    <w:rsid w:val="006B4231"/>
    <w:rsid w:val="006B439A"/>
    <w:rsid w:val="006B4409"/>
    <w:rsid w:val="006B48D1"/>
    <w:rsid w:val="006B4B6F"/>
    <w:rsid w:val="006B4BAB"/>
    <w:rsid w:val="006B5217"/>
    <w:rsid w:val="006B52AD"/>
    <w:rsid w:val="006B52C4"/>
    <w:rsid w:val="006B5472"/>
    <w:rsid w:val="006B5BA2"/>
    <w:rsid w:val="006B5DCD"/>
    <w:rsid w:val="006B5EAE"/>
    <w:rsid w:val="006B5F92"/>
    <w:rsid w:val="006B6054"/>
    <w:rsid w:val="006B61C2"/>
    <w:rsid w:val="006B6420"/>
    <w:rsid w:val="006B68D0"/>
    <w:rsid w:val="006B69D0"/>
    <w:rsid w:val="006B76C8"/>
    <w:rsid w:val="006B7DC0"/>
    <w:rsid w:val="006C07E7"/>
    <w:rsid w:val="006C0B20"/>
    <w:rsid w:val="006C0B23"/>
    <w:rsid w:val="006C0BCB"/>
    <w:rsid w:val="006C0EF1"/>
    <w:rsid w:val="006C0F2A"/>
    <w:rsid w:val="006C1503"/>
    <w:rsid w:val="006C1B41"/>
    <w:rsid w:val="006C1CE9"/>
    <w:rsid w:val="006C21F2"/>
    <w:rsid w:val="006C2489"/>
    <w:rsid w:val="006C2770"/>
    <w:rsid w:val="006C27D1"/>
    <w:rsid w:val="006C2BF4"/>
    <w:rsid w:val="006C302E"/>
    <w:rsid w:val="006C3090"/>
    <w:rsid w:val="006C33A8"/>
    <w:rsid w:val="006C36F3"/>
    <w:rsid w:val="006C38A0"/>
    <w:rsid w:val="006C39A1"/>
    <w:rsid w:val="006C3BD1"/>
    <w:rsid w:val="006C3C86"/>
    <w:rsid w:val="006C3DCA"/>
    <w:rsid w:val="006C3EF4"/>
    <w:rsid w:val="006C41F2"/>
    <w:rsid w:val="006C429D"/>
    <w:rsid w:val="006C4726"/>
    <w:rsid w:val="006C4875"/>
    <w:rsid w:val="006C487A"/>
    <w:rsid w:val="006C48EE"/>
    <w:rsid w:val="006C51E0"/>
    <w:rsid w:val="006C52A7"/>
    <w:rsid w:val="006C5323"/>
    <w:rsid w:val="006C59CD"/>
    <w:rsid w:val="006C5BF3"/>
    <w:rsid w:val="006C5C4A"/>
    <w:rsid w:val="006C5DEF"/>
    <w:rsid w:val="006C5F77"/>
    <w:rsid w:val="006C5FC3"/>
    <w:rsid w:val="006C63CA"/>
    <w:rsid w:val="006C6681"/>
    <w:rsid w:val="006C6D28"/>
    <w:rsid w:val="006C7137"/>
    <w:rsid w:val="006C72CA"/>
    <w:rsid w:val="006C72D8"/>
    <w:rsid w:val="006C7BC9"/>
    <w:rsid w:val="006C7E71"/>
    <w:rsid w:val="006C7E7F"/>
    <w:rsid w:val="006D0098"/>
    <w:rsid w:val="006D0272"/>
    <w:rsid w:val="006D0C3B"/>
    <w:rsid w:val="006D0C65"/>
    <w:rsid w:val="006D0D5B"/>
    <w:rsid w:val="006D0E98"/>
    <w:rsid w:val="006D15DD"/>
    <w:rsid w:val="006D170F"/>
    <w:rsid w:val="006D1F4B"/>
    <w:rsid w:val="006D2083"/>
    <w:rsid w:val="006D23B1"/>
    <w:rsid w:val="006D242C"/>
    <w:rsid w:val="006D2547"/>
    <w:rsid w:val="006D2A15"/>
    <w:rsid w:val="006D2B77"/>
    <w:rsid w:val="006D2C0C"/>
    <w:rsid w:val="006D2C11"/>
    <w:rsid w:val="006D2D5F"/>
    <w:rsid w:val="006D301B"/>
    <w:rsid w:val="006D301C"/>
    <w:rsid w:val="006D3617"/>
    <w:rsid w:val="006D415B"/>
    <w:rsid w:val="006D41AB"/>
    <w:rsid w:val="006D43D6"/>
    <w:rsid w:val="006D44B0"/>
    <w:rsid w:val="006D4A13"/>
    <w:rsid w:val="006D4C85"/>
    <w:rsid w:val="006D4D51"/>
    <w:rsid w:val="006D4D5B"/>
    <w:rsid w:val="006D4D71"/>
    <w:rsid w:val="006D4E18"/>
    <w:rsid w:val="006D4F21"/>
    <w:rsid w:val="006D5272"/>
    <w:rsid w:val="006D53B4"/>
    <w:rsid w:val="006D55A1"/>
    <w:rsid w:val="006D5671"/>
    <w:rsid w:val="006D5859"/>
    <w:rsid w:val="006D59C7"/>
    <w:rsid w:val="006D5B36"/>
    <w:rsid w:val="006D5C04"/>
    <w:rsid w:val="006D6034"/>
    <w:rsid w:val="006D6379"/>
    <w:rsid w:val="006D6681"/>
    <w:rsid w:val="006D6FB8"/>
    <w:rsid w:val="006D6FC5"/>
    <w:rsid w:val="006D7A11"/>
    <w:rsid w:val="006D7BA4"/>
    <w:rsid w:val="006D7BDF"/>
    <w:rsid w:val="006D7D74"/>
    <w:rsid w:val="006D7F93"/>
    <w:rsid w:val="006E001B"/>
    <w:rsid w:val="006E011D"/>
    <w:rsid w:val="006E023C"/>
    <w:rsid w:val="006E0806"/>
    <w:rsid w:val="006E08B7"/>
    <w:rsid w:val="006E0DD6"/>
    <w:rsid w:val="006E0F16"/>
    <w:rsid w:val="006E0FB4"/>
    <w:rsid w:val="006E109D"/>
    <w:rsid w:val="006E1204"/>
    <w:rsid w:val="006E1505"/>
    <w:rsid w:val="006E1578"/>
    <w:rsid w:val="006E15A4"/>
    <w:rsid w:val="006E17AF"/>
    <w:rsid w:val="006E1A7E"/>
    <w:rsid w:val="006E1AA2"/>
    <w:rsid w:val="006E1B06"/>
    <w:rsid w:val="006E1D4A"/>
    <w:rsid w:val="006E1F58"/>
    <w:rsid w:val="006E1FCD"/>
    <w:rsid w:val="006E1FE8"/>
    <w:rsid w:val="006E1FEF"/>
    <w:rsid w:val="006E2091"/>
    <w:rsid w:val="006E20AC"/>
    <w:rsid w:val="006E2288"/>
    <w:rsid w:val="006E2432"/>
    <w:rsid w:val="006E2A40"/>
    <w:rsid w:val="006E2C14"/>
    <w:rsid w:val="006E2C78"/>
    <w:rsid w:val="006E2DFC"/>
    <w:rsid w:val="006E2F24"/>
    <w:rsid w:val="006E2F98"/>
    <w:rsid w:val="006E33A5"/>
    <w:rsid w:val="006E35B8"/>
    <w:rsid w:val="006E3761"/>
    <w:rsid w:val="006E4CC0"/>
    <w:rsid w:val="006E4D71"/>
    <w:rsid w:val="006E4EE9"/>
    <w:rsid w:val="006E588C"/>
    <w:rsid w:val="006E5929"/>
    <w:rsid w:val="006E59D1"/>
    <w:rsid w:val="006E6249"/>
    <w:rsid w:val="006E63F0"/>
    <w:rsid w:val="006E678D"/>
    <w:rsid w:val="006E69B0"/>
    <w:rsid w:val="006E69FC"/>
    <w:rsid w:val="006E6BDA"/>
    <w:rsid w:val="006E6D3E"/>
    <w:rsid w:val="006E730A"/>
    <w:rsid w:val="006E7321"/>
    <w:rsid w:val="006E75D9"/>
    <w:rsid w:val="006E7644"/>
    <w:rsid w:val="006E7E66"/>
    <w:rsid w:val="006E7EF1"/>
    <w:rsid w:val="006E7F62"/>
    <w:rsid w:val="006F033B"/>
    <w:rsid w:val="006F0481"/>
    <w:rsid w:val="006F0665"/>
    <w:rsid w:val="006F072D"/>
    <w:rsid w:val="006F0936"/>
    <w:rsid w:val="006F09D2"/>
    <w:rsid w:val="006F0CB7"/>
    <w:rsid w:val="006F0FAF"/>
    <w:rsid w:val="006F1310"/>
    <w:rsid w:val="006F1691"/>
    <w:rsid w:val="006F2959"/>
    <w:rsid w:val="006F2E58"/>
    <w:rsid w:val="006F2EA2"/>
    <w:rsid w:val="006F2EEC"/>
    <w:rsid w:val="006F2FBE"/>
    <w:rsid w:val="006F30AD"/>
    <w:rsid w:val="006F332D"/>
    <w:rsid w:val="006F33B4"/>
    <w:rsid w:val="006F37E0"/>
    <w:rsid w:val="006F38C1"/>
    <w:rsid w:val="006F3DC7"/>
    <w:rsid w:val="006F40A1"/>
    <w:rsid w:val="006F4264"/>
    <w:rsid w:val="006F47B5"/>
    <w:rsid w:val="006F4900"/>
    <w:rsid w:val="006F4A60"/>
    <w:rsid w:val="006F4DB5"/>
    <w:rsid w:val="006F501E"/>
    <w:rsid w:val="006F52A6"/>
    <w:rsid w:val="006F55CD"/>
    <w:rsid w:val="006F57A8"/>
    <w:rsid w:val="006F5D9E"/>
    <w:rsid w:val="006F5EA8"/>
    <w:rsid w:val="006F6328"/>
    <w:rsid w:val="006F680D"/>
    <w:rsid w:val="006F6A3A"/>
    <w:rsid w:val="006F6EBD"/>
    <w:rsid w:val="006F6F06"/>
    <w:rsid w:val="006F6F61"/>
    <w:rsid w:val="006F706C"/>
    <w:rsid w:val="006F7476"/>
    <w:rsid w:val="006F76BD"/>
    <w:rsid w:val="006F78B9"/>
    <w:rsid w:val="006F7AE5"/>
    <w:rsid w:val="007000A3"/>
    <w:rsid w:val="00700320"/>
    <w:rsid w:val="007009E7"/>
    <w:rsid w:val="00700B09"/>
    <w:rsid w:val="00701387"/>
    <w:rsid w:val="00701437"/>
    <w:rsid w:val="0070147C"/>
    <w:rsid w:val="007017D3"/>
    <w:rsid w:val="00701828"/>
    <w:rsid w:val="007019CD"/>
    <w:rsid w:val="00702663"/>
    <w:rsid w:val="0070267B"/>
    <w:rsid w:val="00702837"/>
    <w:rsid w:val="00702A04"/>
    <w:rsid w:val="00702A1D"/>
    <w:rsid w:val="00702CCC"/>
    <w:rsid w:val="00702DEF"/>
    <w:rsid w:val="007034A3"/>
    <w:rsid w:val="00703727"/>
    <w:rsid w:val="00703923"/>
    <w:rsid w:val="00703C7C"/>
    <w:rsid w:val="00704682"/>
    <w:rsid w:val="007048F3"/>
    <w:rsid w:val="007048FC"/>
    <w:rsid w:val="00704A77"/>
    <w:rsid w:val="00705105"/>
    <w:rsid w:val="00705283"/>
    <w:rsid w:val="00705676"/>
    <w:rsid w:val="0070572C"/>
    <w:rsid w:val="00705A69"/>
    <w:rsid w:val="00705D9E"/>
    <w:rsid w:val="00706762"/>
    <w:rsid w:val="0070688F"/>
    <w:rsid w:val="00706A8E"/>
    <w:rsid w:val="00706BBE"/>
    <w:rsid w:val="00706E2A"/>
    <w:rsid w:val="00707186"/>
    <w:rsid w:val="0070719E"/>
    <w:rsid w:val="00707435"/>
    <w:rsid w:val="007078D5"/>
    <w:rsid w:val="007079F6"/>
    <w:rsid w:val="00707BDB"/>
    <w:rsid w:val="00707C7D"/>
    <w:rsid w:val="00707D65"/>
    <w:rsid w:val="00707E36"/>
    <w:rsid w:val="007100E2"/>
    <w:rsid w:val="007101E2"/>
    <w:rsid w:val="00710289"/>
    <w:rsid w:val="007106EA"/>
    <w:rsid w:val="00710B23"/>
    <w:rsid w:val="00710F6D"/>
    <w:rsid w:val="00711CBC"/>
    <w:rsid w:val="00711D9E"/>
    <w:rsid w:val="00712530"/>
    <w:rsid w:val="00712AE0"/>
    <w:rsid w:val="00712D8D"/>
    <w:rsid w:val="00712EA1"/>
    <w:rsid w:val="00712FE3"/>
    <w:rsid w:val="007131C7"/>
    <w:rsid w:val="0071329F"/>
    <w:rsid w:val="007133B6"/>
    <w:rsid w:val="007133C1"/>
    <w:rsid w:val="007135C9"/>
    <w:rsid w:val="0071400F"/>
    <w:rsid w:val="007140C0"/>
    <w:rsid w:val="0071482F"/>
    <w:rsid w:val="00714AF1"/>
    <w:rsid w:val="00714D0A"/>
    <w:rsid w:val="00714D9F"/>
    <w:rsid w:val="00714E9C"/>
    <w:rsid w:val="00715240"/>
    <w:rsid w:val="007155AE"/>
    <w:rsid w:val="0071589E"/>
    <w:rsid w:val="00715906"/>
    <w:rsid w:val="00715A06"/>
    <w:rsid w:val="00715A45"/>
    <w:rsid w:val="00715B81"/>
    <w:rsid w:val="00715ED6"/>
    <w:rsid w:val="007160DD"/>
    <w:rsid w:val="00716165"/>
    <w:rsid w:val="0071663C"/>
    <w:rsid w:val="007169FD"/>
    <w:rsid w:val="00716D34"/>
    <w:rsid w:val="00717088"/>
    <w:rsid w:val="007170D0"/>
    <w:rsid w:val="007172E2"/>
    <w:rsid w:val="0071730B"/>
    <w:rsid w:val="00717606"/>
    <w:rsid w:val="00717769"/>
    <w:rsid w:val="00717B73"/>
    <w:rsid w:val="00717DB3"/>
    <w:rsid w:val="00720033"/>
    <w:rsid w:val="0072008B"/>
    <w:rsid w:val="007201B4"/>
    <w:rsid w:val="007203EB"/>
    <w:rsid w:val="007204B7"/>
    <w:rsid w:val="00720552"/>
    <w:rsid w:val="007206E7"/>
    <w:rsid w:val="00720702"/>
    <w:rsid w:val="007208C5"/>
    <w:rsid w:val="00720B8B"/>
    <w:rsid w:val="00720DDB"/>
    <w:rsid w:val="00720DF9"/>
    <w:rsid w:val="0072124E"/>
    <w:rsid w:val="007212A5"/>
    <w:rsid w:val="007219EC"/>
    <w:rsid w:val="00721D6E"/>
    <w:rsid w:val="00721E3C"/>
    <w:rsid w:val="00721F89"/>
    <w:rsid w:val="007221F7"/>
    <w:rsid w:val="007223E6"/>
    <w:rsid w:val="007223F4"/>
    <w:rsid w:val="0072253D"/>
    <w:rsid w:val="0072277C"/>
    <w:rsid w:val="00722A92"/>
    <w:rsid w:val="0072314B"/>
    <w:rsid w:val="00723397"/>
    <w:rsid w:val="00723737"/>
    <w:rsid w:val="007238BC"/>
    <w:rsid w:val="00723A55"/>
    <w:rsid w:val="00723AF9"/>
    <w:rsid w:val="00723E41"/>
    <w:rsid w:val="00724101"/>
    <w:rsid w:val="00724569"/>
    <w:rsid w:val="00724600"/>
    <w:rsid w:val="007246C0"/>
    <w:rsid w:val="007248E2"/>
    <w:rsid w:val="00724AE7"/>
    <w:rsid w:val="00724EF9"/>
    <w:rsid w:val="00724F1E"/>
    <w:rsid w:val="00724F28"/>
    <w:rsid w:val="007251B0"/>
    <w:rsid w:val="00725219"/>
    <w:rsid w:val="0072547A"/>
    <w:rsid w:val="007254A6"/>
    <w:rsid w:val="00725A8B"/>
    <w:rsid w:val="00725B10"/>
    <w:rsid w:val="00725CF9"/>
    <w:rsid w:val="00725DDD"/>
    <w:rsid w:val="0072612D"/>
    <w:rsid w:val="00726312"/>
    <w:rsid w:val="0072682A"/>
    <w:rsid w:val="007274B8"/>
    <w:rsid w:val="0072754B"/>
    <w:rsid w:val="00727766"/>
    <w:rsid w:val="00727CF3"/>
    <w:rsid w:val="00727D3B"/>
    <w:rsid w:val="00727D8B"/>
    <w:rsid w:val="007302C5"/>
    <w:rsid w:val="007304C7"/>
    <w:rsid w:val="00730747"/>
    <w:rsid w:val="0073096F"/>
    <w:rsid w:val="00730A81"/>
    <w:rsid w:val="00730BC5"/>
    <w:rsid w:val="00730D0B"/>
    <w:rsid w:val="00730E97"/>
    <w:rsid w:val="00731189"/>
    <w:rsid w:val="00731261"/>
    <w:rsid w:val="0073175C"/>
    <w:rsid w:val="007317FB"/>
    <w:rsid w:val="00731B21"/>
    <w:rsid w:val="00731E07"/>
    <w:rsid w:val="007325D9"/>
    <w:rsid w:val="00732BD9"/>
    <w:rsid w:val="00733355"/>
    <w:rsid w:val="007333DB"/>
    <w:rsid w:val="00733C49"/>
    <w:rsid w:val="00733D77"/>
    <w:rsid w:val="0073400F"/>
    <w:rsid w:val="007344A1"/>
    <w:rsid w:val="00734916"/>
    <w:rsid w:val="00734E90"/>
    <w:rsid w:val="007354EF"/>
    <w:rsid w:val="00735849"/>
    <w:rsid w:val="0073598B"/>
    <w:rsid w:val="007362DD"/>
    <w:rsid w:val="007368AA"/>
    <w:rsid w:val="00736A1B"/>
    <w:rsid w:val="00736A38"/>
    <w:rsid w:val="00736F86"/>
    <w:rsid w:val="00737B17"/>
    <w:rsid w:val="00737B7F"/>
    <w:rsid w:val="00737EAF"/>
    <w:rsid w:val="00737F2E"/>
    <w:rsid w:val="0074005C"/>
    <w:rsid w:val="00740168"/>
    <w:rsid w:val="00740186"/>
    <w:rsid w:val="00740195"/>
    <w:rsid w:val="0074053E"/>
    <w:rsid w:val="007407D1"/>
    <w:rsid w:val="00740918"/>
    <w:rsid w:val="00740A86"/>
    <w:rsid w:val="00740D36"/>
    <w:rsid w:val="00741083"/>
    <w:rsid w:val="007416E9"/>
    <w:rsid w:val="007417D6"/>
    <w:rsid w:val="00741962"/>
    <w:rsid w:val="007419A8"/>
    <w:rsid w:val="00741AC4"/>
    <w:rsid w:val="007422C5"/>
    <w:rsid w:val="007423DE"/>
    <w:rsid w:val="007423E7"/>
    <w:rsid w:val="00742773"/>
    <w:rsid w:val="0074289E"/>
    <w:rsid w:val="00742B0F"/>
    <w:rsid w:val="00742B8B"/>
    <w:rsid w:val="0074312A"/>
    <w:rsid w:val="0074325C"/>
    <w:rsid w:val="0074344A"/>
    <w:rsid w:val="00743DBE"/>
    <w:rsid w:val="00744302"/>
    <w:rsid w:val="007443A0"/>
    <w:rsid w:val="00744DEC"/>
    <w:rsid w:val="00744EC1"/>
    <w:rsid w:val="00744FED"/>
    <w:rsid w:val="0074510F"/>
    <w:rsid w:val="00745313"/>
    <w:rsid w:val="007453A1"/>
    <w:rsid w:val="0074554E"/>
    <w:rsid w:val="007457A5"/>
    <w:rsid w:val="007459AE"/>
    <w:rsid w:val="00745F6F"/>
    <w:rsid w:val="007460C0"/>
    <w:rsid w:val="00746AF3"/>
    <w:rsid w:val="00746DB9"/>
    <w:rsid w:val="00746DF1"/>
    <w:rsid w:val="00746F89"/>
    <w:rsid w:val="0074742A"/>
    <w:rsid w:val="007474D3"/>
    <w:rsid w:val="007476B1"/>
    <w:rsid w:val="00747780"/>
    <w:rsid w:val="00747E6D"/>
    <w:rsid w:val="00747EDB"/>
    <w:rsid w:val="0075044B"/>
    <w:rsid w:val="00750B00"/>
    <w:rsid w:val="00750E19"/>
    <w:rsid w:val="00750FB5"/>
    <w:rsid w:val="00751530"/>
    <w:rsid w:val="007515A9"/>
    <w:rsid w:val="007516C7"/>
    <w:rsid w:val="007517DA"/>
    <w:rsid w:val="00751879"/>
    <w:rsid w:val="007518FF"/>
    <w:rsid w:val="00751E8E"/>
    <w:rsid w:val="0075202B"/>
    <w:rsid w:val="00752354"/>
    <w:rsid w:val="0075243B"/>
    <w:rsid w:val="00752444"/>
    <w:rsid w:val="007524BE"/>
    <w:rsid w:val="007524D5"/>
    <w:rsid w:val="00752D42"/>
    <w:rsid w:val="00752FD3"/>
    <w:rsid w:val="00753199"/>
    <w:rsid w:val="007533D5"/>
    <w:rsid w:val="00753692"/>
    <w:rsid w:val="00753899"/>
    <w:rsid w:val="00753A4F"/>
    <w:rsid w:val="00753FA1"/>
    <w:rsid w:val="00754239"/>
    <w:rsid w:val="00754398"/>
    <w:rsid w:val="007546CE"/>
    <w:rsid w:val="00754D43"/>
    <w:rsid w:val="00754ED1"/>
    <w:rsid w:val="00754FC3"/>
    <w:rsid w:val="007555DB"/>
    <w:rsid w:val="0075564C"/>
    <w:rsid w:val="00755774"/>
    <w:rsid w:val="00755853"/>
    <w:rsid w:val="00755C23"/>
    <w:rsid w:val="00756BFE"/>
    <w:rsid w:val="007570D0"/>
    <w:rsid w:val="00757215"/>
    <w:rsid w:val="007578DB"/>
    <w:rsid w:val="00757DF3"/>
    <w:rsid w:val="00760107"/>
    <w:rsid w:val="0076023E"/>
    <w:rsid w:val="00760407"/>
    <w:rsid w:val="0076045D"/>
    <w:rsid w:val="007607F3"/>
    <w:rsid w:val="007607FB"/>
    <w:rsid w:val="00760C16"/>
    <w:rsid w:val="00761196"/>
    <w:rsid w:val="0076119C"/>
    <w:rsid w:val="007612C1"/>
    <w:rsid w:val="00761572"/>
    <w:rsid w:val="007615C9"/>
    <w:rsid w:val="00761D2D"/>
    <w:rsid w:val="0076248D"/>
    <w:rsid w:val="007624A1"/>
    <w:rsid w:val="007624BB"/>
    <w:rsid w:val="00762827"/>
    <w:rsid w:val="00762C33"/>
    <w:rsid w:val="00762E8F"/>
    <w:rsid w:val="00763229"/>
    <w:rsid w:val="007632C5"/>
    <w:rsid w:val="007636E0"/>
    <w:rsid w:val="007639E4"/>
    <w:rsid w:val="00763C5B"/>
    <w:rsid w:val="00763F1F"/>
    <w:rsid w:val="00764166"/>
    <w:rsid w:val="00764210"/>
    <w:rsid w:val="00764509"/>
    <w:rsid w:val="007645D1"/>
    <w:rsid w:val="0076462A"/>
    <w:rsid w:val="0076478A"/>
    <w:rsid w:val="0076482E"/>
    <w:rsid w:val="00765219"/>
    <w:rsid w:val="00765697"/>
    <w:rsid w:val="007657E1"/>
    <w:rsid w:val="007657EB"/>
    <w:rsid w:val="007659D0"/>
    <w:rsid w:val="00765A20"/>
    <w:rsid w:val="00765F17"/>
    <w:rsid w:val="007661E9"/>
    <w:rsid w:val="0076632D"/>
    <w:rsid w:val="007665AD"/>
    <w:rsid w:val="007668EA"/>
    <w:rsid w:val="00767349"/>
    <w:rsid w:val="00767854"/>
    <w:rsid w:val="00767A09"/>
    <w:rsid w:val="00767B0C"/>
    <w:rsid w:val="00767DD2"/>
    <w:rsid w:val="00767DE4"/>
    <w:rsid w:val="0077005D"/>
    <w:rsid w:val="007701CB"/>
    <w:rsid w:val="00770575"/>
    <w:rsid w:val="007705A3"/>
    <w:rsid w:val="00770AAD"/>
    <w:rsid w:val="00770E05"/>
    <w:rsid w:val="0077109C"/>
    <w:rsid w:val="00771189"/>
    <w:rsid w:val="007714B9"/>
    <w:rsid w:val="00771791"/>
    <w:rsid w:val="00771812"/>
    <w:rsid w:val="00771867"/>
    <w:rsid w:val="00771A51"/>
    <w:rsid w:val="00771B99"/>
    <w:rsid w:val="007720C9"/>
    <w:rsid w:val="007734AB"/>
    <w:rsid w:val="007735C8"/>
    <w:rsid w:val="00773A9D"/>
    <w:rsid w:val="00773F89"/>
    <w:rsid w:val="00774108"/>
    <w:rsid w:val="00774364"/>
    <w:rsid w:val="00774581"/>
    <w:rsid w:val="0077460C"/>
    <w:rsid w:val="00774893"/>
    <w:rsid w:val="00774CD8"/>
    <w:rsid w:val="0077505D"/>
    <w:rsid w:val="0077513F"/>
    <w:rsid w:val="007751CE"/>
    <w:rsid w:val="0077548C"/>
    <w:rsid w:val="0077598C"/>
    <w:rsid w:val="00775A9B"/>
    <w:rsid w:val="00775AF6"/>
    <w:rsid w:val="00775AFF"/>
    <w:rsid w:val="00775D86"/>
    <w:rsid w:val="007762C8"/>
    <w:rsid w:val="007766D3"/>
    <w:rsid w:val="007767AD"/>
    <w:rsid w:val="00776D12"/>
    <w:rsid w:val="00776D69"/>
    <w:rsid w:val="00776DCF"/>
    <w:rsid w:val="0077708B"/>
    <w:rsid w:val="00777191"/>
    <w:rsid w:val="00777301"/>
    <w:rsid w:val="00777428"/>
    <w:rsid w:val="00777914"/>
    <w:rsid w:val="00777978"/>
    <w:rsid w:val="007801E7"/>
    <w:rsid w:val="00780670"/>
    <w:rsid w:val="00780693"/>
    <w:rsid w:val="00780834"/>
    <w:rsid w:val="0078088D"/>
    <w:rsid w:val="007809A5"/>
    <w:rsid w:val="007809D9"/>
    <w:rsid w:val="00781346"/>
    <w:rsid w:val="007814B4"/>
    <w:rsid w:val="007815AC"/>
    <w:rsid w:val="007817E9"/>
    <w:rsid w:val="00781A61"/>
    <w:rsid w:val="00781B31"/>
    <w:rsid w:val="00781CA8"/>
    <w:rsid w:val="00782307"/>
    <w:rsid w:val="00782763"/>
    <w:rsid w:val="00782860"/>
    <w:rsid w:val="007829E5"/>
    <w:rsid w:val="00782D09"/>
    <w:rsid w:val="00782F11"/>
    <w:rsid w:val="00783250"/>
    <w:rsid w:val="007833D8"/>
    <w:rsid w:val="0078362C"/>
    <w:rsid w:val="00783A26"/>
    <w:rsid w:val="00783AD8"/>
    <w:rsid w:val="00783B02"/>
    <w:rsid w:val="00783C0D"/>
    <w:rsid w:val="00783E5D"/>
    <w:rsid w:val="00783F6C"/>
    <w:rsid w:val="00784489"/>
    <w:rsid w:val="00784B53"/>
    <w:rsid w:val="00784CB2"/>
    <w:rsid w:val="00784DCC"/>
    <w:rsid w:val="00784F0F"/>
    <w:rsid w:val="007850C2"/>
    <w:rsid w:val="007853A8"/>
    <w:rsid w:val="007855FD"/>
    <w:rsid w:val="0078563D"/>
    <w:rsid w:val="00785670"/>
    <w:rsid w:val="00785CFB"/>
    <w:rsid w:val="00785E88"/>
    <w:rsid w:val="00786487"/>
    <w:rsid w:val="00786927"/>
    <w:rsid w:val="00786A5D"/>
    <w:rsid w:val="00786EAF"/>
    <w:rsid w:val="007871A1"/>
    <w:rsid w:val="007875A2"/>
    <w:rsid w:val="0078767D"/>
    <w:rsid w:val="007878C9"/>
    <w:rsid w:val="007900E6"/>
    <w:rsid w:val="00790233"/>
    <w:rsid w:val="007903AA"/>
    <w:rsid w:val="00790449"/>
    <w:rsid w:val="0079061E"/>
    <w:rsid w:val="007909E0"/>
    <w:rsid w:val="00790B5E"/>
    <w:rsid w:val="00790BAA"/>
    <w:rsid w:val="00790CB7"/>
    <w:rsid w:val="00790D1D"/>
    <w:rsid w:val="00790E92"/>
    <w:rsid w:val="00790F97"/>
    <w:rsid w:val="00790FFF"/>
    <w:rsid w:val="0079107D"/>
    <w:rsid w:val="007912A0"/>
    <w:rsid w:val="0079160D"/>
    <w:rsid w:val="007916C1"/>
    <w:rsid w:val="007919D3"/>
    <w:rsid w:val="00791BF3"/>
    <w:rsid w:val="00791DEA"/>
    <w:rsid w:val="00791E99"/>
    <w:rsid w:val="0079256A"/>
    <w:rsid w:val="007925AB"/>
    <w:rsid w:val="0079271F"/>
    <w:rsid w:val="00792B99"/>
    <w:rsid w:val="007933A6"/>
    <w:rsid w:val="00793411"/>
    <w:rsid w:val="0079369D"/>
    <w:rsid w:val="007936C7"/>
    <w:rsid w:val="0079386A"/>
    <w:rsid w:val="00793BC0"/>
    <w:rsid w:val="00793FBA"/>
    <w:rsid w:val="00794276"/>
    <w:rsid w:val="00794578"/>
    <w:rsid w:val="00794682"/>
    <w:rsid w:val="007948AB"/>
    <w:rsid w:val="0079492D"/>
    <w:rsid w:val="0079493F"/>
    <w:rsid w:val="00794B25"/>
    <w:rsid w:val="007953AA"/>
    <w:rsid w:val="00795579"/>
    <w:rsid w:val="00795891"/>
    <w:rsid w:val="00795B36"/>
    <w:rsid w:val="00795E48"/>
    <w:rsid w:val="00795F26"/>
    <w:rsid w:val="0079632D"/>
    <w:rsid w:val="00796425"/>
    <w:rsid w:val="00796462"/>
    <w:rsid w:val="00796858"/>
    <w:rsid w:val="00796DD3"/>
    <w:rsid w:val="00797189"/>
    <w:rsid w:val="00797227"/>
    <w:rsid w:val="0079729F"/>
    <w:rsid w:val="00797714"/>
    <w:rsid w:val="00797B78"/>
    <w:rsid w:val="007A0208"/>
    <w:rsid w:val="007A0479"/>
    <w:rsid w:val="007A0820"/>
    <w:rsid w:val="007A0B9D"/>
    <w:rsid w:val="007A0C4D"/>
    <w:rsid w:val="007A10D7"/>
    <w:rsid w:val="007A1124"/>
    <w:rsid w:val="007A11FE"/>
    <w:rsid w:val="007A1BE4"/>
    <w:rsid w:val="007A1E49"/>
    <w:rsid w:val="007A2048"/>
    <w:rsid w:val="007A2516"/>
    <w:rsid w:val="007A2571"/>
    <w:rsid w:val="007A26C3"/>
    <w:rsid w:val="007A27BC"/>
    <w:rsid w:val="007A28DA"/>
    <w:rsid w:val="007A2BA7"/>
    <w:rsid w:val="007A2D7F"/>
    <w:rsid w:val="007A2E2B"/>
    <w:rsid w:val="007A303C"/>
    <w:rsid w:val="007A364E"/>
    <w:rsid w:val="007A37ED"/>
    <w:rsid w:val="007A38EB"/>
    <w:rsid w:val="007A4094"/>
    <w:rsid w:val="007A41F9"/>
    <w:rsid w:val="007A427C"/>
    <w:rsid w:val="007A42DD"/>
    <w:rsid w:val="007A4345"/>
    <w:rsid w:val="007A44B1"/>
    <w:rsid w:val="007A46C0"/>
    <w:rsid w:val="007A4702"/>
    <w:rsid w:val="007A4861"/>
    <w:rsid w:val="007A4D0E"/>
    <w:rsid w:val="007A4FED"/>
    <w:rsid w:val="007A53B5"/>
    <w:rsid w:val="007A54B5"/>
    <w:rsid w:val="007A574D"/>
    <w:rsid w:val="007A57C0"/>
    <w:rsid w:val="007A612D"/>
    <w:rsid w:val="007A6364"/>
    <w:rsid w:val="007A659E"/>
    <w:rsid w:val="007A6917"/>
    <w:rsid w:val="007A6E60"/>
    <w:rsid w:val="007A719C"/>
    <w:rsid w:val="007A7229"/>
    <w:rsid w:val="007B0225"/>
    <w:rsid w:val="007B0858"/>
    <w:rsid w:val="007B08B9"/>
    <w:rsid w:val="007B09B1"/>
    <w:rsid w:val="007B0A60"/>
    <w:rsid w:val="007B0B42"/>
    <w:rsid w:val="007B0BB9"/>
    <w:rsid w:val="007B0E3F"/>
    <w:rsid w:val="007B109C"/>
    <w:rsid w:val="007B14AF"/>
    <w:rsid w:val="007B1646"/>
    <w:rsid w:val="007B18B0"/>
    <w:rsid w:val="007B1AC8"/>
    <w:rsid w:val="007B1C05"/>
    <w:rsid w:val="007B1FBD"/>
    <w:rsid w:val="007B2E54"/>
    <w:rsid w:val="007B3024"/>
    <w:rsid w:val="007B355A"/>
    <w:rsid w:val="007B3ABA"/>
    <w:rsid w:val="007B3B64"/>
    <w:rsid w:val="007B3C9A"/>
    <w:rsid w:val="007B48C9"/>
    <w:rsid w:val="007B4A3A"/>
    <w:rsid w:val="007B4E82"/>
    <w:rsid w:val="007B5154"/>
    <w:rsid w:val="007B515F"/>
    <w:rsid w:val="007B533F"/>
    <w:rsid w:val="007B55AE"/>
    <w:rsid w:val="007B5691"/>
    <w:rsid w:val="007B576D"/>
    <w:rsid w:val="007B5AC1"/>
    <w:rsid w:val="007B5CE9"/>
    <w:rsid w:val="007B5D23"/>
    <w:rsid w:val="007B5E40"/>
    <w:rsid w:val="007B60C7"/>
    <w:rsid w:val="007B63C7"/>
    <w:rsid w:val="007B64D8"/>
    <w:rsid w:val="007B6831"/>
    <w:rsid w:val="007B6EF5"/>
    <w:rsid w:val="007B725D"/>
    <w:rsid w:val="007B7BC9"/>
    <w:rsid w:val="007B7C9C"/>
    <w:rsid w:val="007B7F61"/>
    <w:rsid w:val="007C035B"/>
    <w:rsid w:val="007C06B8"/>
    <w:rsid w:val="007C0787"/>
    <w:rsid w:val="007C085F"/>
    <w:rsid w:val="007C0945"/>
    <w:rsid w:val="007C0DA9"/>
    <w:rsid w:val="007C0FC6"/>
    <w:rsid w:val="007C141B"/>
    <w:rsid w:val="007C1988"/>
    <w:rsid w:val="007C1DDA"/>
    <w:rsid w:val="007C1E67"/>
    <w:rsid w:val="007C1EB8"/>
    <w:rsid w:val="007C20EB"/>
    <w:rsid w:val="007C24A2"/>
    <w:rsid w:val="007C2507"/>
    <w:rsid w:val="007C2A00"/>
    <w:rsid w:val="007C2BC2"/>
    <w:rsid w:val="007C2D2C"/>
    <w:rsid w:val="007C2EA2"/>
    <w:rsid w:val="007C2EFC"/>
    <w:rsid w:val="007C314D"/>
    <w:rsid w:val="007C32C7"/>
    <w:rsid w:val="007C341A"/>
    <w:rsid w:val="007C342C"/>
    <w:rsid w:val="007C3976"/>
    <w:rsid w:val="007C3D3D"/>
    <w:rsid w:val="007C3FF9"/>
    <w:rsid w:val="007C4138"/>
    <w:rsid w:val="007C42DE"/>
    <w:rsid w:val="007C46E6"/>
    <w:rsid w:val="007C46ED"/>
    <w:rsid w:val="007C49E4"/>
    <w:rsid w:val="007C4E27"/>
    <w:rsid w:val="007C53E0"/>
    <w:rsid w:val="007C5466"/>
    <w:rsid w:val="007C5694"/>
    <w:rsid w:val="007C5A52"/>
    <w:rsid w:val="007C5B39"/>
    <w:rsid w:val="007C614F"/>
    <w:rsid w:val="007C63E1"/>
    <w:rsid w:val="007C6841"/>
    <w:rsid w:val="007C6B4C"/>
    <w:rsid w:val="007C6C1F"/>
    <w:rsid w:val="007C6FE5"/>
    <w:rsid w:val="007C79CA"/>
    <w:rsid w:val="007C7A45"/>
    <w:rsid w:val="007D0297"/>
    <w:rsid w:val="007D092F"/>
    <w:rsid w:val="007D0B4E"/>
    <w:rsid w:val="007D0C77"/>
    <w:rsid w:val="007D0CD3"/>
    <w:rsid w:val="007D10D0"/>
    <w:rsid w:val="007D11F9"/>
    <w:rsid w:val="007D14A9"/>
    <w:rsid w:val="007D1607"/>
    <w:rsid w:val="007D173F"/>
    <w:rsid w:val="007D1757"/>
    <w:rsid w:val="007D1795"/>
    <w:rsid w:val="007D1973"/>
    <w:rsid w:val="007D1A42"/>
    <w:rsid w:val="007D1CD7"/>
    <w:rsid w:val="007D1FCB"/>
    <w:rsid w:val="007D222B"/>
    <w:rsid w:val="007D28AD"/>
    <w:rsid w:val="007D2CC1"/>
    <w:rsid w:val="007D2D2F"/>
    <w:rsid w:val="007D2D80"/>
    <w:rsid w:val="007D2F5D"/>
    <w:rsid w:val="007D3295"/>
    <w:rsid w:val="007D3693"/>
    <w:rsid w:val="007D36C0"/>
    <w:rsid w:val="007D39DC"/>
    <w:rsid w:val="007D3A41"/>
    <w:rsid w:val="007D3F98"/>
    <w:rsid w:val="007D427C"/>
    <w:rsid w:val="007D4419"/>
    <w:rsid w:val="007D46F1"/>
    <w:rsid w:val="007D48C6"/>
    <w:rsid w:val="007D4DDE"/>
    <w:rsid w:val="007D4E04"/>
    <w:rsid w:val="007D4F04"/>
    <w:rsid w:val="007D4F5C"/>
    <w:rsid w:val="007D4F76"/>
    <w:rsid w:val="007D4FF7"/>
    <w:rsid w:val="007D5030"/>
    <w:rsid w:val="007D50DA"/>
    <w:rsid w:val="007D5132"/>
    <w:rsid w:val="007D51E5"/>
    <w:rsid w:val="007D520A"/>
    <w:rsid w:val="007D54C4"/>
    <w:rsid w:val="007D54CA"/>
    <w:rsid w:val="007D554C"/>
    <w:rsid w:val="007D55B9"/>
    <w:rsid w:val="007D57FF"/>
    <w:rsid w:val="007D596B"/>
    <w:rsid w:val="007D5AE8"/>
    <w:rsid w:val="007D5BFF"/>
    <w:rsid w:val="007D5CF1"/>
    <w:rsid w:val="007D5D31"/>
    <w:rsid w:val="007D5DAC"/>
    <w:rsid w:val="007D65FC"/>
    <w:rsid w:val="007D6EC1"/>
    <w:rsid w:val="007D7211"/>
    <w:rsid w:val="007D72BD"/>
    <w:rsid w:val="007D730E"/>
    <w:rsid w:val="007D7635"/>
    <w:rsid w:val="007D7845"/>
    <w:rsid w:val="007D7C39"/>
    <w:rsid w:val="007D7EEA"/>
    <w:rsid w:val="007E022A"/>
    <w:rsid w:val="007E03AF"/>
    <w:rsid w:val="007E0598"/>
    <w:rsid w:val="007E0648"/>
    <w:rsid w:val="007E09BE"/>
    <w:rsid w:val="007E0A88"/>
    <w:rsid w:val="007E0B68"/>
    <w:rsid w:val="007E0EB5"/>
    <w:rsid w:val="007E0F8E"/>
    <w:rsid w:val="007E11AE"/>
    <w:rsid w:val="007E11FB"/>
    <w:rsid w:val="007E1464"/>
    <w:rsid w:val="007E1AAA"/>
    <w:rsid w:val="007E1AE3"/>
    <w:rsid w:val="007E1BA4"/>
    <w:rsid w:val="007E1DBA"/>
    <w:rsid w:val="007E1DBF"/>
    <w:rsid w:val="007E1F63"/>
    <w:rsid w:val="007E228F"/>
    <w:rsid w:val="007E22DF"/>
    <w:rsid w:val="007E24B5"/>
    <w:rsid w:val="007E3022"/>
    <w:rsid w:val="007E31A1"/>
    <w:rsid w:val="007E3647"/>
    <w:rsid w:val="007E3661"/>
    <w:rsid w:val="007E394C"/>
    <w:rsid w:val="007E4002"/>
    <w:rsid w:val="007E4074"/>
    <w:rsid w:val="007E409A"/>
    <w:rsid w:val="007E41BC"/>
    <w:rsid w:val="007E41BE"/>
    <w:rsid w:val="007E442C"/>
    <w:rsid w:val="007E4653"/>
    <w:rsid w:val="007E4660"/>
    <w:rsid w:val="007E48ED"/>
    <w:rsid w:val="007E494B"/>
    <w:rsid w:val="007E4C70"/>
    <w:rsid w:val="007E4FCB"/>
    <w:rsid w:val="007E521B"/>
    <w:rsid w:val="007E524B"/>
    <w:rsid w:val="007E533D"/>
    <w:rsid w:val="007E5399"/>
    <w:rsid w:val="007E57C8"/>
    <w:rsid w:val="007E5887"/>
    <w:rsid w:val="007E58A8"/>
    <w:rsid w:val="007E5E55"/>
    <w:rsid w:val="007E616C"/>
    <w:rsid w:val="007E66F9"/>
    <w:rsid w:val="007E6DB3"/>
    <w:rsid w:val="007E6E57"/>
    <w:rsid w:val="007E7687"/>
    <w:rsid w:val="007E7996"/>
    <w:rsid w:val="007E7E33"/>
    <w:rsid w:val="007E7FB5"/>
    <w:rsid w:val="007F0268"/>
    <w:rsid w:val="007F02F8"/>
    <w:rsid w:val="007F035B"/>
    <w:rsid w:val="007F03AE"/>
    <w:rsid w:val="007F055D"/>
    <w:rsid w:val="007F064B"/>
    <w:rsid w:val="007F18CE"/>
    <w:rsid w:val="007F1BF1"/>
    <w:rsid w:val="007F1DC3"/>
    <w:rsid w:val="007F23EF"/>
    <w:rsid w:val="007F252D"/>
    <w:rsid w:val="007F256A"/>
    <w:rsid w:val="007F261E"/>
    <w:rsid w:val="007F289D"/>
    <w:rsid w:val="007F32E7"/>
    <w:rsid w:val="007F3B4B"/>
    <w:rsid w:val="007F3B71"/>
    <w:rsid w:val="007F3C23"/>
    <w:rsid w:val="007F40FB"/>
    <w:rsid w:val="007F43E0"/>
    <w:rsid w:val="007F4E98"/>
    <w:rsid w:val="007F4EA6"/>
    <w:rsid w:val="007F5799"/>
    <w:rsid w:val="007F5B3D"/>
    <w:rsid w:val="007F6348"/>
    <w:rsid w:val="007F644B"/>
    <w:rsid w:val="007F6A17"/>
    <w:rsid w:val="007F721E"/>
    <w:rsid w:val="007F73C6"/>
    <w:rsid w:val="007F7ED7"/>
    <w:rsid w:val="007F7F18"/>
    <w:rsid w:val="0080021E"/>
    <w:rsid w:val="00800F73"/>
    <w:rsid w:val="00801141"/>
    <w:rsid w:val="00801338"/>
    <w:rsid w:val="008013A8"/>
    <w:rsid w:val="008013FE"/>
    <w:rsid w:val="00801AC8"/>
    <w:rsid w:val="00801B72"/>
    <w:rsid w:val="00801B8D"/>
    <w:rsid w:val="00801E41"/>
    <w:rsid w:val="00802262"/>
    <w:rsid w:val="008023EC"/>
    <w:rsid w:val="008026C3"/>
    <w:rsid w:val="00802749"/>
    <w:rsid w:val="00802AE6"/>
    <w:rsid w:val="00802EA9"/>
    <w:rsid w:val="00802F10"/>
    <w:rsid w:val="0080327A"/>
    <w:rsid w:val="0080336B"/>
    <w:rsid w:val="008035F8"/>
    <w:rsid w:val="00803835"/>
    <w:rsid w:val="00803AE6"/>
    <w:rsid w:val="0080413A"/>
    <w:rsid w:val="0080469D"/>
    <w:rsid w:val="008046BF"/>
    <w:rsid w:val="0080489C"/>
    <w:rsid w:val="00804AC7"/>
    <w:rsid w:val="00804F47"/>
    <w:rsid w:val="00805033"/>
    <w:rsid w:val="008051F0"/>
    <w:rsid w:val="0080542F"/>
    <w:rsid w:val="0080594F"/>
    <w:rsid w:val="008059AE"/>
    <w:rsid w:val="00805A7E"/>
    <w:rsid w:val="00805A8D"/>
    <w:rsid w:val="00805E27"/>
    <w:rsid w:val="0080653F"/>
    <w:rsid w:val="00806699"/>
    <w:rsid w:val="00806C28"/>
    <w:rsid w:val="00806CF3"/>
    <w:rsid w:val="00806D0B"/>
    <w:rsid w:val="00806F41"/>
    <w:rsid w:val="00806FD5"/>
    <w:rsid w:val="00806FD6"/>
    <w:rsid w:val="008071B7"/>
    <w:rsid w:val="008072AC"/>
    <w:rsid w:val="00807461"/>
    <w:rsid w:val="0080753E"/>
    <w:rsid w:val="008075C7"/>
    <w:rsid w:val="0080787F"/>
    <w:rsid w:val="00807918"/>
    <w:rsid w:val="00807D42"/>
    <w:rsid w:val="00807FE4"/>
    <w:rsid w:val="00810073"/>
    <w:rsid w:val="00810674"/>
    <w:rsid w:val="008106FC"/>
    <w:rsid w:val="0081091C"/>
    <w:rsid w:val="00810B0D"/>
    <w:rsid w:val="00810C9B"/>
    <w:rsid w:val="00810D25"/>
    <w:rsid w:val="00810D78"/>
    <w:rsid w:val="0081110F"/>
    <w:rsid w:val="00811178"/>
    <w:rsid w:val="008112B0"/>
    <w:rsid w:val="008116C4"/>
    <w:rsid w:val="00811843"/>
    <w:rsid w:val="008119A9"/>
    <w:rsid w:val="00811F4F"/>
    <w:rsid w:val="00811FAD"/>
    <w:rsid w:val="00812036"/>
    <w:rsid w:val="00812131"/>
    <w:rsid w:val="0081239F"/>
    <w:rsid w:val="008123C0"/>
    <w:rsid w:val="0081242A"/>
    <w:rsid w:val="00812544"/>
    <w:rsid w:val="008125FF"/>
    <w:rsid w:val="00812627"/>
    <w:rsid w:val="00812905"/>
    <w:rsid w:val="00812A10"/>
    <w:rsid w:val="00812ADD"/>
    <w:rsid w:val="00812C95"/>
    <w:rsid w:val="00812CC0"/>
    <w:rsid w:val="00813014"/>
    <w:rsid w:val="00813655"/>
    <w:rsid w:val="0081371A"/>
    <w:rsid w:val="0081392D"/>
    <w:rsid w:val="008140C7"/>
    <w:rsid w:val="0081411A"/>
    <w:rsid w:val="00814369"/>
    <w:rsid w:val="00814383"/>
    <w:rsid w:val="00814788"/>
    <w:rsid w:val="00814A82"/>
    <w:rsid w:val="00814CC8"/>
    <w:rsid w:val="00814F13"/>
    <w:rsid w:val="00815070"/>
    <w:rsid w:val="00815105"/>
    <w:rsid w:val="008151BD"/>
    <w:rsid w:val="008156AF"/>
    <w:rsid w:val="00815E28"/>
    <w:rsid w:val="00815FD5"/>
    <w:rsid w:val="0081609C"/>
    <w:rsid w:val="00816665"/>
    <w:rsid w:val="00816AAD"/>
    <w:rsid w:val="00816EE9"/>
    <w:rsid w:val="008170D1"/>
    <w:rsid w:val="00817420"/>
    <w:rsid w:val="00817679"/>
    <w:rsid w:val="0081779F"/>
    <w:rsid w:val="00817810"/>
    <w:rsid w:val="00817E54"/>
    <w:rsid w:val="00817F98"/>
    <w:rsid w:val="008200D3"/>
    <w:rsid w:val="008200D6"/>
    <w:rsid w:val="008202BA"/>
    <w:rsid w:val="008204BD"/>
    <w:rsid w:val="008206BC"/>
    <w:rsid w:val="00821015"/>
    <w:rsid w:val="00821066"/>
    <w:rsid w:val="008211ED"/>
    <w:rsid w:val="00821505"/>
    <w:rsid w:val="0082160E"/>
    <w:rsid w:val="0082183E"/>
    <w:rsid w:val="008223B7"/>
    <w:rsid w:val="00822541"/>
    <w:rsid w:val="00822A5E"/>
    <w:rsid w:val="00822A8C"/>
    <w:rsid w:val="00822AE0"/>
    <w:rsid w:val="00822C5F"/>
    <w:rsid w:val="00823010"/>
    <w:rsid w:val="008232F0"/>
    <w:rsid w:val="0082334A"/>
    <w:rsid w:val="00823716"/>
    <w:rsid w:val="00823A46"/>
    <w:rsid w:val="00823B4D"/>
    <w:rsid w:val="00823C69"/>
    <w:rsid w:val="00823F67"/>
    <w:rsid w:val="00823FA3"/>
    <w:rsid w:val="0082402C"/>
    <w:rsid w:val="00824199"/>
    <w:rsid w:val="0082435B"/>
    <w:rsid w:val="008243AF"/>
    <w:rsid w:val="00824A4D"/>
    <w:rsid w:val="00824C30"/>
    <w:rsid w:val="00825045"/>
    <w:rsid w:val="008251DB"/>
    <w:rsid w:val="008253FF"/>
    <w:rsid w:val="00825BAC"/>
    <w:rsid w:val="00825E5C"/>
    <w:rsid w:val="0082626B"/>
    <w:rsid w:val="00826A5C"/>
    <w:rsid w:val="00826FC7"/>
    <w:rsid w:val="00826FFE"/>
    <w:rsid w:val="0082740C"/>
    <w:rsid w:val="008278DA"/>
    <w:rsid w:val="00827913"/>
    <w:rsid w:val="00827D30"/>
    <w:rsid w:val="00827E69"/>
    <w:rsid w:val="008300B4"/>
    <w:rsid w:val="008301E3"/>
    <w:rsid w:val="008306ED"/>
    <w:rsid w:val="0083091F"/>
    <w:rsid w:val="00830930"/>
    <w:rsid w:val="00830A5F"/>
    <w:rsid w:val="00830C49"/>
    <w:rsid w:val="00830C5F"/>
    <w:rsid w:val="00830CB9"/>
    <w:rsid w:val="00830CC5"/>
    <w:rsid w:val="00830DCC"/>
    <w:rsid w:val="00830EAB"/>
    <w:rsid w:val="0083121F"/>
    <w:rsid w:val="008315DC"/>
    <w:rsid w:val="0083190B"/>
    <w:rsid w:val="00831C23"/>
    <w:rsid w:val="00831FDF"/>
    <w:rsid w:val="0083251E"/>
    <w:rsid w:val="008325C6"/>
    <w:rsid w:val="008325F8"/>
    <w:rsid w:val="0083329C"/>
    <w:rsid w:val="00833B35"/>
    <w:rsid w:val="00833CBE"/>
    <w:rsid w:val="00833E0D"/>
    <w:rsid w:val="008341C0"/>
    <w:rsid w:val="008341E4"/>
    <w:rsid w:val="00834212"/>
    <w:rsid w:val="0083468A"/>
    <w:rsid w:val="008349F2"/>
    <w:rsid w:val="00834FEC"/>
    <w:rsid w:val="008356FA"/>
    <w:rsid w:val="00835C40"/>
    <w:rsid w:val="00835F67"/>
    <w:rsid w:val="00836374"/>
    <w:rsid w:val="008364D8"/>
    <w:rsid w:val="00836569"/>
    <w:rsid w:val="00836743"/>
    <w:rsid w:val="008367C1"/>
    <w:rsid w:val="00836B2A"/>
    <w:rsid w:val="00836F06"/>
    <w:rsid w:val="008371FE"/>
    <w:rsid w:val="0083774E"/>
    <w:rsid w:val="00840481"/>
    <w:rsid w:val="00840621"/>
    <w:rsid w:val="00840740"/>
    <w:rsid w:val="00840815"/>
    <w:rsid w:val="00840A3C"/>
    <w:rsid w:val="00840A59"/>
    <w:rsid w:val="008410DA"/>
    <w:rsid w:val="00841360"/>
    <w:rsid w:val="008416A8"/>
    <w:rsid w:val="008417AC"/>
    <w:rsid w:val="00841889"/>
    <w:rsid w:val="00841B63"/>
    <w:rsid w:val="00841B7F"/>
    <w:rsid w:val="00841D4E"/>
    <w:rsid w:val="00841D6A"/>
    <w:rsid w:val="0084212D"/>
    <w:rsid w:val="008424AF"/>
    <w:rsid w:val="0084282E"/>
    <w:rsid w:val="00842990"/>
    <w:rsid w:val="00842BCD"/>
    <w:rsid w:val="00842DBD"/>
    <w:rsid w:val="00842EA0"/>
    <w:rsid w:val="00842EBE"/>
    <w:rsid w:val="00842FCB"/>
    <w:rsid w:val="00843124"/>
    <w:rsid w:val="00843303"/>
    <w:rsid w:val="008435AB"/>
    <w:rsid w:val="0084372A"/>
    <w:rsid w:val="00843924"/>
    <w:rsid w:val="00843C87"/>
    <w:rsid w:val="00843D91"/>
    <w:rsid w:val="00843EF9"/>
    <w:rsid w:val="00844211"/>
    <w:rsid w:val="008442C5"/>
    <w:rsid w:val="00844336"/>
    <w:rsid w:val="008448BD"/>
    <w:rsid w:val="008448CE"/>
    <w:rsid w:val="00845022"/>
    <w:rsid w:val="00845268"/>
    <w:rsid w:val="008453E9"/>
    <w:rsid w:val="00845914"/>
    <w:rsid w:val="00845A97"/>
    <w:rsid w:val="00845F2A"/>
    <w:rsid w:val="0084625C"/>
    <w:rsid w:val="00846303"/>
    <w:rsid w:val="008465F2"/>
    <w:rsid w:val="00846635"/>
    <w:rsid w:val="00846B5B"/>
    <w:rsid w:val="00846CCA"/>
    <w:rsid w:val="00846E14"/>
    <w:rsid w:val="00846ED8"/>
    <w:rsid w:val="00846FE3"/>
    <w:rsid w:val="00847319"/>
    <w:rsid w:val="00847690"/>
    <w:rsid w:val="008477C6"/>
    <w:rsid w:val="008477FA"/>
    <w:rsid w:val="0084781D"/>
    <w:rsid w:val="008478DB"/>
    <w:rsid w:val="008478E6"/>
    <w:rsid w:val="008478E9"/>
    <w:rsid w:val="008478FE"/>
    <w:rsid w:val="00847976"/>
    <w:rsid w:val="00847C10"/>
    <w:rsid w:val="00847D73"/>
    <w:rsid w:val="00847DB8"/>
    <w:rsid w:val="00847DD1"/>
    <w:rsid w:val="00847FD2"/>
    <w:rsid w:val="008504D1"/>
    <w:rsid w:val="008504D2"/>
    <w:rsid w:val="00850744"/>
    <w:rsid w:val="008511D7"/>
    <w:rsid w:val="00851603"/>
    <w:rsid w:val="008517F5"/>
    <w:rsid w:val="00851863"/>
    <w:rsid w:val="00851969"/>
    <w:rsid w:val="00851C98"/>
    <w:rsid w:val="00851CD0"/>
    <w:rsid w:val="00851E05"/>
    <w:rsid w:val="00851F28"/>
    <w:rsid w:val="00851FDF"/>
    <w:rsid w:val="00852816"/>
    <w:rsid w:val="00852999"/>
    <w:rsid w:val="00852E2D"/>
    <w:rsid w:val="008530D8"/>
    <w:rsid w:val="0085323C"/>
    <w:rsid w:val="00853428"/>
    <w:rsid w:val="00853463"/>
    <w:rsid w:val="00853D0C"/>
    <w:rsid w:val="0085477F"/>
    <w:rsid w:val="0085496B"/>
    <w:rsid w:val="00854EF0"/>
    <w:rsid w:val="008552E9"/>
    <w:rsid w:val="0085543F"/>
    <w:rsid w:val="008558EB"/>
    <w:rsid w:val="00855900"/>
    <w:rsid w:val="0085595B"/>
    <w:rsid w:val="00855B53"/>
    <w:rsid w:val="00855B6F"/>
    <w:rsid w:val="00855C87"/>
    <w:rsid w:val="00855EA0"/>
    <w:rsid w:val="0085619C"/>
    <w:rsid w:val="008561B1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576FD"/>
    <w:rsid w:val="008578BC"/>
    <w:rsid w:val="00857B81"/>
    <w:rsid w:val="00857C4F"/>
    <w:rsid w:val="008600F6"/>
    <w:rsid w:val="00860317"/>
    <w:rsid w:val="00860751"/>
    <w:rsid w:val="00860755"/>
    <w:rsid w:val="008610FF"/>
    <w:rsid w:val="00861201"/>
    <w:rsid w:val="008613E7"/>
    <w:rsid w:val="00861CA8"/>
    <w:rsid w:val="00862640"/>
    <w:rsid w:val="00862654"/>
    <w:rsid w:val="00862B64"/>
    <w:rsid w:val="008632EA"/>
    <w:rsid w:val="00863C2F"/>
    <w:rsid w:val="008640B4"/>
    <w:rsid w:val="00864579"/>
    <w:rsid w:val="0086486E"/>
    <w:rsid w:val="00864DC8"/>
    <w:rsid w:val="00864F00"/>
    <w:rsid w:val="008650CA"/>
    <w:rsid w:val="00865112"/>
    <w:rsid w:val="00865152"/>
    <w:rsid w:val="0086517C"/>
    <w:rsid w:val="00865658"/>
    <w:rsid w:val="008659EB"/>
    <w:rsid w:val="00865A31"/>
    <w:rsid w:val="00865DA9"/>
    <w:rsid w:val="0086622A"/>
    <w:rsid w:val="00866360"/>
    <w:rsid w:val="0086643D"/>
    <w:rsid w:val="0086752D"/>
    <w:rsid w:val="0086754D"/>
    <w:rsid w:val="00870188"/>
    <w:rsid w:val="0087085E"/>
    <w:rsid w:val="00870ED1"/>
    <w:rsid w:val="00871208"/>
    <w:rsid w:val="00871946"/>
    <w:rsid w:val="00871B45"/>
    <w:rsid w:val="00871B9A"/>
    <w:rsid w:val="00871BA4"/>
    <w:rsid w:val="0087213B"/>
    <w:rsid w:val="00872185"/>
    <w:rsid w:val="0087238F"/>
    <w:rsid w:val="0087257E"/>
    <w:rsid w:val="008727FB"/>
    <w:rsid w:val="00872895"/>
    <w:rsid w:val="00872944"/>
    <w:rsid w:val="00872DC2"/>
    <w:rsid w:val="00873080"/>
    <w:rsid w:val="0087365C"/>
    <w:rsid w:val="00873A13"/>
    <w:rsid w:val="00873A84"/>
    <w:rsid w:val="00873B5F"/>
    <w:rsid w:val="00873CB0"/>
    <w:rsid w:val="00873FFF"/>
    <w:rsid w:val="008742C1"/>
    <w:rsid w:val="00874355"/>
    <w:rsid w:val="00874A11"/>
    <w:rsid w:val="00874A6D"/>
    <w:rsid w:val="00874B09"/>
    <w:rsid w:val="00874D12"/>
    <w:rsid w:val="00874EBD"/>
    <w:rsid w:val="00874F71"/>
    <w:rsid w:val="00875148"/>
    <w:rsid w:val="00875388"/>
    <w:rsid w:val="008754C7"/>
    <w:rsid w:val="00875649"/>
    <w:rsid w:val="00875D8E"/>
    <w:rsid w:val="00875DFC"/>
    <w:rsid w:val="00875E0B"/>
    <w:rsid w:val="0087650C"/>
    <w:rsid w:val="00876858"/>
    <w:rsid w:val="00876A71"/>
    <w:rsid w:val="00876AAE"/>
    <w:rsid w:val="00877068"/>
    <w:rsid w:val="00877256"/>
    <w:rsid w:val="00877310"/>
    <w:rsid w:val="008773B8"/>
    <w:rsid w:val="00877E39"/>
    <w:rsid w:val="00877E93"/>
    <w:rsid w:val="00877FE1"/>
    <w:rsid w:val="00880224"/>
    <w:rsid w:val="008803A6"/>
    <w:rsid w:val="00880680"/>
    <w:rsid w:val="00880A19"/>
    <w:rsid w:val="00880A7D"/>
    <w:rsid w:val="00881ED7"/>
    <w:rsid w:val="0088216A"/>
    <w:rsid w:val="008822DA"/>
    <w:rsid w:val="0088231C"/>
    <w:rsid w:val="008827C5"/>
    <w:rsid w:val="008829F8"/>
    <w:rsid w:val="00882BEC"/>
    <w:rsid w:val="008830B0"/>
    <w:rsid w:val="00883553"/>
    <w:rsid w:val="00883C05"/>
    <w:rsid w:val="00883F40"/>
    <w:rsid w:val="008840CD"/>
    <w:rsid w:val="008841B8"/>
    <w:rsid w:val="008845E2"/>
    <w:rsid w:val="008849C6"/>
    <w:rsid w:val="00884A85"/>
    <w:rsid w:val="00884C26"/>
    <w:rsid w:val="00884EAD"/>
    <w:rsid w:val="00884FB1"/>
    <w:rsid w:val="00885100"/>
    <w:rsid w:val="00885711"/>
    <w:rsid w:val="00885B55"/>
    <w:rsid w:val="00885FB9"/>
    <w:rsid w:val="0088610C"/>
    <w:rsid w:val="008864DA"/>
    <w:rsid w:val="0088661A"/>
    <w:rsid w:val="00886C27"/>
    <w:rsid w:val="0088704B"/>
    <w:rsid w:val="0088745F"/>
    <w:rsid w:val="00887850"/>
    <w:rsid w:val="00887897"/>
    <w:rsid w:val="00887E54"/>
    <w:rsid w:val="00887E72"/>
    <w:rsid w:val="00887FB7"/>
    <w:rsid w:val="00887FBD"/>
    <w:rsid w:val="008901D0"/>
    <w:rsid w:val="00890205"/>
    <w:rsid w:val="008905B4"/>
    <w:rsid w:val="008907DE"/>
    <w:rsid w:val="0089089E"/>
    <w:rsid w:val="00890FB5"/>
    <w:rsid w:val="00891218"/>
    <w:rsid w:val="00891239"/>
    <w:rsid w:val="00891479"/>
    <w:rsid w:val="008914C5"/>
    <w:rsid w:val="008914C6"/>
    <w:rsid w:val="00891AE0"/>
    <w:rsid w:val="00892062"/>
    <w:rsid w:val="008921A7"/>
    <w:rsid w:val="0089235A"/>
    <w:rsid w:val="0089235D"/>
    <w:rsid w:val="008928A2"/>
    <w:rsid w:val="00892A89"/>
    <w:rsid w:val="00892E51"/>
    <w:rsid w:val="00893122"/>
    <w:rsid w:val="008932FE"/>
    <w:rsid w:val="00893358"/>
    <w:rsid w:val="0089348E"/>
    <w:rsid w:val="00893632"/>
    <w:rsid w:val="00893921"/>
    <w:rsid w:val="0089393F"/>
    <w:rsid w:val="00893E85"/>
    <w:rsid w:val="0089407E"/>
    <w:rsid w:val="008940B0"/>
    <w:rsid w:val="008942FA"/>
    <w:rsid w:val="0089433D"/>
    <w:rsid w:val="00894491"/>
    <w:rsid w:val="0089455A"/>
    <w:rsid w:val="00894C27"/>
    <w:rsid w:val="00894C95"/>
    <w:rsid w:val="00894CD8"/>
    <w:rsid w:val="0089515B"/>
    <w:rsid w:val="008958D1"/>
    <w:rsid w:val="008958F1"/>
    <w:rsid w:val="00895E7E"/>
    <w:rsid w:val="00895F53"/>
    <w:rsid w:val="0089638B"/>
    <w:rsid w:val="008963C5"/>
    <w:rsid w:val="00896687"/>
    <w:rsid w:val="00896A87"/>
    <w:rsid w:val="00896D48"/>
    <w:rsid w:val="00896DF2"/>
    <w:rsid w:val="008971DE"/>
    <w:rsid w:val="0089724B"/>
    <w:rsid w:val="00897327"/>
    <w:rsid w:val="00897355"/>
    <w:rsid w:val="008977FB"/>
    <w:rsid w:val="00897AC1"/>
    <w:rsid w:val="00897B96"/>
    <w:rsid w:val="008A02A4"/>
    <w:rsid w:val="008A0601"/>
    <w:rsid w:val="008A0688"/>
    <w:rsid w:val="008A09BD"/>
    <w:rsid w:val="008A0A26"/>
    <w:rsid w:val="008A1034"/>
    <w:rsid w:val="008A1A1B"/>
    <w:rsid w:val="008A1A24"/>
    <w:rsid w:val="008A1A41"/>
    <w:rsid w:val="008A20BE"/>
    <w:rsid w:val="008A22B2"/>
    <w:rsid w:val="008A2417"/>
    <w:rsid w:val="008A2423"/>
    <w:rsid w:val="008A2425"/>
    <w:rsid w:val="008A256D"/>
    <w:rsid w:val="008A2A0C"/>
    <w:rsid w:val="008A2B5B"/>
    <w:rsid w:val="008A2D8F"/>
    <w:rsid w:val="008A3174"/>
    <w:rsid w:val="008A324B"/>
    <w:rsid w:val="008A337F"/>
    <w:rsid w:val="008A35E8"/>
    <w:rsid w:val="008A3A29"/>
    <w:rsid w:val="008A3DC8"/>
    <w:rsid w:val="008A3F40"/>
    <w:rsid w:val="008A3FA5"/>
    <w:rsid w:val="008A40E8"/>
    <w:rsid w:val="008A4428"/>
    <w:rsid w:val="008A4507"/>
    <w:rsid w:val="008A4679"/>
    <w:rsid w:val="008A46E8"/>
    <w:rsid w:val="008A4AE8"/>
    <w:rsid w:val="008A4B21"/>
    <w:rsid w:val="008A4C94"/>
    <w:rsid w:val="008A4CA1"/>
    <w:rsid w:val="008A4F2A"/>
    <w:rsid w:val="008A5023"/>
    <w:rsid w:val="008A5058"/>
    <w:rsid w:val="008A52E9"/>
    <w:rsid w:val="008A533C"/>
    <w:rsid w:val="008A557D"/>
    <w:rsid w:val="008A57F8"/>
    <w:rsid w:val="008A58F6"/>
    <w:rsid w:val="008A594E"/>
    <w:rsid w:val="008A5C12"/>
    <w:rsid w:val="008A5F0B"/>
    <w:rsid w:val="008A6325"/>
    <w:rsid w:val="008A6B2D"/>
    <w:rsid w:val="008A6E34"/>
    <w:rsid w:val="008A731D"/>
    <w:rsid w:val="008A750A"/>
    <w:rsid w:val="008A7BF5"/>
    <w:rsid w:val="008A7D74"/>
    <w:rsid w:val="008B027F"/>
    <w:rsid w:val="008B0928"/>
    <w:rsid w:val="008B0FA7"/>
    <w:rsid w:val="008B12E8"/>
    <w:rsid w:val="008B139F"/>
    <w:rsid w:val="008B15E0"/>
    <w:rsid w:val="008B189D"/>
    <w:rsid w:val="008B18A0"/>
    <w:rsid w:val="008B1A49"/>
    <w:rsid w:val="008B1C9B"/>
    <w:rsid w:val="008B1D0F"/>
    <w:rsid w:val="008B1D1B"/>
    <w:rsid w:val="008B2019"/>
    <w:rsid w:val="008B21FE"/>
    <w:rsid w:val="008B2900"/>
    <w:rsid w:val="008B3128"/>
    <w:rsid w:val="008B31E8"/>
    <w:rsid w:val="008B31FF"/>
    <w:rsid w:val="008B35F3"/>
    <w:rsid w:val="008B36A5"/>
    <w:rsid w:val="008B3977"/>
    <w:rsid w:val="008B3E48"/>
    <w:rsid w:val="008B410A"/>
    <w:rsid w:val="008B4B7F"/>
    <w:rsid w:val="008B4D92"/>
    <w:rsid w:val="008B4E79"/>
    <w:rsid w:val="008B5543"/>
    <w:rsid w:val="008B57B0"/>
    <w:rsid w:val="008B5A73"/>
    <w:rsid w:val="008B5AD5"/>
    <w:rsid w:val="008B6082"/>
    <w:rsid w:val="008B60F0"/>
    <w:rsid w:val="008B660E"/>
    <w:rsid w:val="008B6A20"/>
    <w:rsid w:val="008B717A"/>
    <w:rsid w:val="008B719D"/>
    <w:rsid w:val="008B71BB"/>
    <w:rsid w:val="008B724C"/>
    <w:rsid w:val="008B74B3"/>
    <w:rsid w:val="008B74CB"/>
    <w:rsid w:val="008B765C"/>
    <w:rsid w:val="008B766B"/>
    <w:rsid w:val="008B772B"/>
    <w:rsid w:val="008B7CF3"/>
    <w:rsid w:val="008B7D04"/>
    <w:rsid w:val="008B7D44"/>
    <w:rsid w:val="008B7E6E"/>
    <w:rsid w:val="008B7FF7"/>
    <w:rsid w:val="008C023D"/>
    <w:rsid w:val="008C0251"/>
    <w:rsid w:val="008C03A8"/>
    <w:rsid w:val="008C08E2"/>
    <w:rsid w:val="008C0C12"/>
    <w:rsid w:val="008C0CAB"/>
    <w:rsid w:val="008C0F4C"/>
    <w:rsid w:val="008C127F"/>
    <w:rsid w:val="008C147B"/>
    <w:rsid w:val="008C14D2"/>
    <w:rsid w:val="008C1AE5"/>
    <w:rsid w:val="008C1C80"/>
    <w:rsid w:val="008C1CF1"/>
    <w:rsid w:val="008C2846"/>
    <w:rsid w:val="008C28F3"/>
    <w:rsid w:val="008C2C7C"/>
    <w:rsid w:val="008C3189"/>
    <w:rsid w:val="008C31D3"/>
    <w:rsid w:val="008C3275"/>
    <w:rsid w:val="008C3375"/>
    <w:rsid w:val="008C388C"/>
    <w:rsid w:val="008C3FCF"/>
    <w:rsid w:val="008C3FD9"/>
    <w:rsid w:val="008C47C2"/>
    <w:rsid w:val="008C488B"/>
    <w:rsid w:val="008C498C"/>
    <w:rsid w:val="008C50AB"/>
    <w:rsid w:val="008C5103"/>
    <w:rsid w:val="008C5992"/>
    <w:rsid w:val="008C5C4D"/>
    <w:rsid w:val="008C5E8C"/>
    <w:rsid w:val="008C5EA1"/>
    <w:rsid w:val="008C5FAD"/>
    <w:rsid w:val="008C5FF0"/>
    <w:rsid w:val="008C63D6"/>
    <w:rsid w:val="008C651D"/>
    <w:rsid w:val="008C65BF"/>
    <w:rsid w:val="008C670F"/>
    <w:rsid w:val="008C68C6"/>
    <w:rsid w:val="008C6A35"/>
    <w:rsid w:val="008C6C3B"/>
    <w:rsid w:val="008C6FA0"/>
    <w:rsid w:val="008C7000"/>
    <w:rsid w:val="008C71F0"/>
    <w:rsid w:val="008C73FD"/>
    <w:rsid w:val="008C75FB"/>
    <w:rsid w:val="008C76C8"/>
    <w:rsid w:val="008C76CC"/>
    <w:rsid w:val="008C7E47"/>
    <w:rsid w:val="008C7F6C"/>
    <w:rsid w:val="008C7F7F"/>
    <w:rsid w:val="008D000F"/>
    <w:rsid w:val="008D070B"/>
    <w:rsid w:val="008D07B0"/>
    <w:rsid w:val="008D09AE"/>
    <w:rsid w:val="008D0F8A"/>
    <w:rsid w:val="008D1150"/>
    <w:rsid w:val="008D11D8"/>
    <w:rsid w:val="008D11E5"/>
    <w:rsid w:val="008D17C2"/>
    <w:rsid w:val="008D1B3F"/>
    <w:rsid w:val="008D1C27"/>
    <w:rsid w:val="008D1D6A"/>
    <w:rsid w:val="008D2168"/>
    <w:rsid w:val="008D21E4"/>
    <w:rsid w:val="008D22B9"/>
    <w:rsid w:val="008D236B"/>
    <w:rsid w:val="008D2386"/>
    <w:rsid w:val="008D2936"/>
    <w:rsid w:val="008D3A7D"/>
    <w:rsid w:val="008D3BBA"/>
    <w:rsid w:val="008D3E81"/>
    <w:rsid w:val="008D405E"/>
    <w:rsid w:val="008D411A"/>
    <w:rsid w:val="008D4631"/>
    <w:rsid w:val="008D4B6E"/>
    <w:rsid w:val="008D4FFB"/>
    <w:rsid w:val="008D5082"/>
    <w:rsid w:val="008D5377"/>
    <w:rsid w:val="008D56F3"/>
    <w:rsid w:val="008D5DB7"/>
    <w:rsid w:val="008D65BA"/>
    <w:rsid w:val="008D6E96"/>
    <w:rsid w:val="008D6F55"/>
    <w:rsid w:val="008D7125"/>
    <w:rsid w:val="008D7307"/>
    <w:rsid w:val="008D786D"/>
    <w:rsid w:val="008D7BCE"/>
    <w:rsid w:val="008E00D7"/>
    <w:rsid w:val="008E01B6"/>
    <w:rsid w:val="008E029D"/>
    <w:rsid w:val="008E0362"/>
    <w:rsid w:val="008E0409"/>
    <w:rsid w:val="008E04DF"/>
    <w:rsid w:val="008E05CC"/>
    <w:rsid w:val="008E076F"/>
    <w:rsid w:val="008E09D1"/>
    <w:rsid w:val="008E0B3E"/>
    <w:rsid w:val="008E0D7C"/>
    <w:rsid w:val="008E0EA1"/>
    <w:rsid w:val="008E11AF"/>
    <w:rsid w:val="008E1372"/>
    <w:rsid w:val="008E14E1"/>
    <w:rsid w:val="008E157D"/>
    <w:rsid w:val="008E1624"/>
    <w:rsid w:val="008E1758"/>
    <w:rsid w:val="008E175D"/>
    <w:rsid w:val="008E1819"/>
    <w:rsid w:val="008E1911"/>
    <w:rsid w:val="008E1E90"/>
    <w:rsid w:val="008E1FB7"/>
    <w:rsid w:val="008E20A5"/>
    <w:rsid w:val="008E2277"/>
    <w:rsid w:val="008E2845"/>
    <w:rsid w:val="008E29EB"/>
    <w:rsid w:val="008E2B14"/>
    <w:rsid w:val="008E30A1"/>
    <w:rsid w:val="008E3179"/>
    <w:rsid w:val="008E3292"/>
    <w:rsid w:val="008E3322"/>
    <w:rsid w:val="008E3326"/>
    <w:rsid w:val="008E3530"/>
    <w:rsid w:val="008E368E"/>
    <w:rsid w:val="008E3790"/>
    <w:rsid w:val="008E3F28"/>
    <w:rsid w:val="008E3F73"/>
    <w:rsid w:val="008E40FC"/>
    <w:rsid w:val="008E4279"/>
    <w:rsid w:val="008E4421"/>
    <w:rsid w:val="008E4C16"/>
    <w:rsid w:val="008E4C85"/>
    <w:rsid w:val="008E4DB1"/>
    <w:rsid w:val="008E4E02"/>
    <w:rsid w:val="008E514F"/>
    <w:rsid w:val="008E54C7"/>
    <w:rsid w:val="008E59AA"/>
    <w:rsid w:val="008E5B05"/>
    <w:rsid w:val="008E5FD7"/>
    <w:rsid w:val="008E639E"/>
    <w:rsid w:val="008E64E2"/>
    <w:rsid w:val="008E6BA8"/>
    <w:rsid w:val="008E6F13"/>
    <w:rsid w:val="008E6FCC"/>
    <w:rsid w:val="008E71F8"/>
    <w:rsid w:val="008E74AB"/>
    <w:rsid w:val="008E7796"/>
    <w:rsid w:val="008E7936"/>
    <w:rsid w:val="008E7C79"/>
    <w:rsid w:val="008E7D1F"/>
    <w:rsid w:val="008E7D28"/>
    <w:rsid w:val="008F01C7"/>
    <w:rsid w:val="008F0271"/>
    <w:rsid w:val="008F0464"/>
    <w:rsid w:val="008F06B4"/>
    <w:rsid w:val="008F06F2"/>
    <w:rsid w:val="008F0718"/>
    <w:rsid w:val="008F0A9A"/>
    <w:rsid w:val="008F0F6E"/>
    <w:rsid w:val="008F126F"/>
    <w:rsid w:val="008F14C4"/>
    <w:rsid w:val="008F1633"/>
    <w:rsid w:val="008F16F3"/>
    <w:rsid w:val="008F16F6"/>
    <w:rsid w:val="008F17C4"/>
    <w:rsid w:val="008F1817"/>
    <w:rsid w:val="008F1DCF"/>
    <w:rsid w:val="008F20E6"/>
    <w:rsid w:val="008F2559"/>
    <w:rsid w:val="008F2831"/>
    <w:rsid w:val="008F28BF"/>
    <w:rsid w:val="008F2B7E"/>
    <w:rsid w:val="008F2E0B"/>
    <w:rsid w:val="008F2EFD"/>
    <w:rsid w:val="008F2F84"/>
    <w:rsid w:val="008F309F"/>
    <w:rsid w:val="008F3631"/>
    <w:rsid w:val="008F3F4A"/>
    <w:rsid w:val="008F43EE"/>
    <w:rsid w:val="008F4F07"/>
    <w:rsid w:val="008F5AEA"/>
    <w:rsid w:val="008F5D95"/>
    <w:rsid w:val="008F5F69"/>
    <w:rsid w:val="008F6283"/>
    <w:rsid w:val="008F62B8"/>
    <w:rsid w:val="008F69D0"/>
    <w:rsid w:val="008F6D6F"/>
    <w:rsid w:val="008F70B9"/>
    <w:rsid w:val="008F7104"/>
    <w:rsid w:val="008F71E6"/>
    <w:rsid w:val="008F74BC"/>
    <w:rsid w:val="008F790E"/>
    <w:rsid w:val="008F7A4B"/>
    <w:rsid w:val="008F7AC4"/>
    <w:rsid w:val="008F7E81"/>
    <w:rsid w:val="009000AF"/>
    <w:rsid w:val="0090020D"/>
    <w:rsid w:val="00900406"/>
    <w:rsid w:val="009004A8"/>
    <w:rsid w:val="0090064F"/>
    <w:rsid w:val="00900968"/>
    <w:rsid w:val="00900E35"/>
    <w:rsid w:val="00900EAD"/>
    <w:rsid w:val="00901BD9"/>
    <w:rsid w:val="00902151"/>
    <w:rsid w:val="0090219A"/>
    <w:rsid w:val="009028C5"/>
    <w:rsid w:val="00902BF2"/>
    <w:rsid w:val="009035D1"/>
    <w:rsid w:val="0090366F"/>
    <w:rsid w:val="0090397B"/>
    <w:rsid w:val="00903D65"/>
    <w:rsid w:val="009040E2"/>
    <w:rsid w:val="00904480"/>
    <w:rsid w:val="009044AB"/>
    <w:rsid w:val="009044E7"/>
    <w:rsid w:val="009047D5"/>
    <w:rsid w:val="00904C70"/>
    <w:rsid w:val="00904C94"/>
    <w:rsid w:val="0090563A"/>
    <w:rsid w:val="009056DF"/>
    <w:rsid w:val="0090571C"/>
    <w:rsid w:val="009057C5"/>
    <w:rsid w:val="00905939"/>
    <w:rsid w:val="00905C33"/>
    <w:rsid w:val="00905E6C"/>
    <w:rsid w:val="00905F75"/>
    <w:rsid w:val="00905FAC"/>
    <w:rsid w:val="0090601C"/>
    <w:rsid w:val="00906137"/>
    <w:rsid w:val="00906434"/>
    <w:rsid w:val="009069CF"/>
    <w:rsid w:val="00906D48"/>
    <w:rsid w:val="009074E2"/>
    <w:rsid w:val="00907915"/>
    <w:rsid w:val="00907A20"/>
    <w:rsid w:val="00907E20"/>
    <w:rsid w:val="00910356"/>
    <w:rsid w:val="00910403"/>
    <w:rsid w:val="009105E6"/>
    <w:rsid w:val="00910A12"/>
    <w:rsid w:val="00910E1E"/>
    <w:rsid w:val="00910E71"/>
    <w:rsid w:val="00910FE4"/>
    <w:rsid w:val="00911071"/>
    <w:rsid w:val="009111AA"/>
    <w:rsid w:val="009115A3"/>
    <w:rsid w:val="00911796"/>
    <w:rsid w:val="00911A34"/>
    <w:rsid w:val="00912228"/>
    <w:rsid w:val="0091226F"/>
    <w:rsid w:val="00912575"/>
    <w:rsid w:val="009127B5"/>
    <w:rsid w:val="00912841"/>
    <w:rsid w:val="009128E1"/>
    <w:rsid w:val="00912A88"/>
    <w:rsid w:val="00912BC5"/>
    <w:rsid w:val="009134B1"/>
    <w:rsid w:val="00913A0B"/>
    <w:rsid w:val="00913B22"/>
    <w:rsid w:val="009146CB"/>
    <w:rsid w:val="00914B8E"/>
    <w:rsid w:val="00914BB2"/>
    <w:rsid w:val="009152B1"/>
    <w:rsid w:val="0091567B"/>
    <w:rsid w:val="009159DF"/>
    <w:rsid w:val="00915CF5"/>
    <w:rsid w:val="00915D73"/>
    <w:rsid w:val="00916181"/>
    <w:rsid w:val="00916276"/>
    <w:rsid w:val="0091673E"/>
    <w:rsid w:val="00916A98"/>
    <w:rsid w:val="00916F31"/>
    <w:rsid w:val="00917061"/>
    <w:rsid w:val="0091715F"/>
    <w:rsid w:val="009172BE"/>
    <w:rsid w:val="009176FB"/>
    <w:rsid w:val="00917A50"/>
    <w:rsid w:val="00917FB8"/>
    <w:rsid w:val="00920391"/>
    <w:rsid w:val="009204F2"/>
    <w:rsid w:val="00920877"/>
    <w:rsid w:val="009209FA"/>
    <w:rsid w:val="00920AD2"/>
    <w:rsid w:val="00920B74"/>
    <w:rsid w:val="00920FCD"/>
    <w:rsid w:val="00921018"/>
    <w:rsid w:val="00921068"/>
    <w:rsid w:val="00921133"/>
    <w:rsid w:val="009217A4"/>
    <w:rsid w:val="00921A4E"/>
    <w:rsid w:val="00921CD1"/>
    <w:rsid w:val="00921D17"/>
    <w:rsid w:val="00921D3B"/>
    <w:rsid w:val="00921D98"/>
    <w:rsid w:val="00922500"/>
    <w:rsid w:val="0092270F"/>
    <w:rsid w:val="00922D62"/>
    <w:rsid w:val="00923010"/>
    <w:rsid w:val="0092330E"/>
    <w:rsid w:val="00923D73"/>
    <w:rsid w:val="00923F39"/>
    <w:rsid w:val="00923F78"/>
    <w:rsid w:val="009240B3"/>
    <w:rsid w:val="00924347"/>
    <w:rsid w:val="0092455E"/>
    <w:rsid w:val="0092459A"/>
    <w:rsid w:val="0092467B"/>
    <w:rsid w:val="00924E10"/>
    <w:rsid w:val="009255CB"/>
    <w:rsid w:val="00925612"/>
    <w:rsid w:val="00925795"/>
    <w:rsid w:val="009257C8"/>
    <w:rsid w:val="009258CC"/>
    <w:rsid w:val="00925AE1"/>
    <w:rsid w:val="00925C48"/>
    <w:rsid w:val="00926431"/>
    <w:rsid w:val="00926455"/>
    <w:rsid w:val="009266EC"/>
    <w:rsid w:val="00926A2B"/>
    <w:rsid w:val="00926E8E"/>
    <w:rsid w:val="009272DE"/>
    <w:rsid w:val="0092740D"/>
    <w:rsid w:val="00927977"/>
    <w:rsid w:val="00927A5C"/>
    <w:rsid w:val="00927BAA"/>
    <w:rsid w:val="00927CF7"/>
    <w:rsid w:val="00927F9C"/>
    <w:rsid w:val="0093048D"/>
    <w:rsid w:val="009305D7"/>
    <w:rsid w:val="0093119D"/>
    <w:rsid w:val="0093128B"/>
    <w:rsid w:val="009313FA"/>
    <w:rsid w:val="009318B1"/>
    <w:rsid w:val="00931F25"/>
    <w:rsid w:val="0093204A"/>
    <w:rsid w:val="009323DB"/>
    <w:rsid w:val="009324B1"/>
    <w:rsid w:val="00932ACB"/>
    <w:rsid w:val="00932D0E"/>
    <w:rsid w:val="0093355E"/>
    <w:rsid w:val="00933C24"/>
    <w:rsid w:val="00933C81"/>
    <w:rsid w:val="00933E90"/>
    <w:rsid w:val="00933FEE"/>
    <w:rsid w:val="009343AF"/>
    <w:rsid w:val="009343C3"/>
    <w:rsid w:val="00934951"/>
    <w:rsid w:val="009355B6"/>
    <w:rsid w:val="009356B2"/>
    <w:rsid w:val="009356DB"/>
    <w:rsid w:val="009362EB"/>
    <w:rsid w:val="009363ED"/>
    <w:rsid w:val="00936A63"/>
    <w:rsid w:val="00936BA5"/>
    <w:rsid w:val="009370E6"/>
    <w:rsid w:val="0093719F"/>
    <w:rsid w:val="009374BF"/>
    <w:rsid w:val="009379BE"/>
    <w:rsid w:val="00940160"/>
    <w:rsid w:val="009402C2"/>
    <w:rsid w:val="00940338"/>
    <w:rsid w:val="00940339"/>
    <w:rsid w:val="00940637"/>
    <w:rsid w:val="00940998"/>
    <w:rsid w:val="00940EA5"/>
    <w:rsid w:val="00941042"/>
    <w:rsid w:val="00941BF8"/>
    <w:rsid w:val="00941E99"/>
    <w:rsid w:val="00941EB6"/>
    <w:rsid w:val="009422F4"/>
    <w:rsid w:val="0094265E"/>
    <w:rsid w:val="00942AA0"/>
    <w:rsid w:val="00942C6F"/>
    <w:rsid w:val="009431C2"/>
    <w:rsid w:val="009434D6"/>
    <w:rsid w:val="00943500"/>
    <w:rsid w:val="00943561"/>
    <w:rsid w:val="009437E8"/>
    <w:rsid w:val="00943A68"/>
    <w:rsid w:val="00943E60"/>
    <w:rsid w:val="00943EB7"/>
    <w:rsid w:val="00943F20"/>
    <w:rsid w:val="00943F5F"/>
    <w:rsid w:val="00944345"/>
    <w:rsid w:val="0094491D"/>
    <w:rsid w:val="00944B92"/>
    <w:rsid w:val="00944BA2"/>
    <w:rsid w:val="00944DE4"/>
    <w:rsid w:val="00944DEB"/>
    <w:rsid w:val="009450DF"/>
    <w:rsid w:val="00945202"/>
    <w:rsid w:val="009453F2"/>
    <w:rsid w:val="00945440"/>
    <w:rsid w:val="009454C1"/>
    <w:rsid w:val="009454CB"/>
    <w:rsid w:val="0094558B"/>
    <w:rsid w:val="009455DD"/>
    <w:rsid w:val="00945974"/>
    <w:rsid w:val="00945B93"/>
    <w:rsid w:val="00945B9A"/>
    <w:rsid w:val="00945F71"/>
    <w:rsid w:val="00945F73"/>
    <w:rsid w:val="00946418"/>
    <w:rsid w:val="00946524"/>
    <w:rsid w:val="009465ED"/>
    <w:rsid w:val="0094690D"/>
    <w:rsid w:val="00946BDE"/>
    <w:rsid w:val="00946D16"/>
    <w:rsid w:val="0094739B"/>
    <w:rsid w:val="009473BF"/>
    <w:rsid w:val="00947AD9"/>
    <w:rsid w:val="0095021A"/>
    <w:rsid w:val="00950469"/>
    <w:rsid w:val="00950517"/>
    <w:rsid w:val="00950C42"/>
    <w:rsid w:val="00950E02"/>
    <w:rsid w:val="00950F00"/>
    <w:rsid w:val="00951894"/>
    <w:rsid w:val="00952007"/>
    <w:rsid w:val="00952110"/>
    <w:rsid w:val="009522C8"/>
    <w:rsid w:val="0095239F"/>
    <w:rsid w:val="009523D0"/>
    <w:rsid w:val="00952436"/>
    <w:rsid w:val="00952627"/>
    <w:rsid w:val="009528E6"/>
    <w:rsid w:val="00952A68"/>
    <w:rsid w:val="00952B50"/>
    <w:rsid w:val="00952ECD"/>
    <w:rsid w:val="00952FA1"/>
    <w:rsid w:val="0095333F"/>
    <w:rsid w:val="009533CF"/>
    <w:rsid w:val="00953681"/>
    <w:rsid w:val="009537AC"/>
    <w:rsid w:val="00953A2C"/>
    <w:rsid w:val="00953C70"/>
    <w:rsid w:val="00953EF1"/>
    <w:rsid w:val="00953F1F"/>
    <w:rsid w:val="00953FA2"/>
    <w:rsid w:val="00954096"/>
    <w:rsid w:val="009540C2"/>
    <w:rsid w:val="009541BD"/>
    <w:rsid w:val="00954366"/>
    <w:rsid w:val="009543A7"/>
    <w:rsid w:val="009543C2"/>
    <w:rsid w:val="009545A3"/>
    <w:rsid w:val="00954BB0"/>
    <w:rsid w:val="00954C4E"/>
    <w:rsid w:val="00954C7E"/>
    <w:rsid w:val="00954E56"/>
    <w:rsid w:val="00954F7E"/>
    <w:rsid w:val="00954FAC"/>
    <w:rsid w:val="009556C2"/>
    <w:rsid w:val="00955794"/>
    <w:rsid w:val="00955B32"/>
    <w:rsid w:val="00955D13"/>
    <w:rsid w:val="00955DF5"/>
    <w:rsid w:val="00956033"/>
    <w:rsid w:val="0095607B"/>
    <w:rsid w:val="00957821"/>
    <w:rsid w:val="00957DC1"/>
    <w:rsid w:val="00957EC9"/>
    <w:rsid w:val="00957F5B"/>
    <w:rsid w:val="00960185"/>
    <w:rsid w:val="009608AB"/>
    <w:rsid w:val="00961B0D"/>
    <w:rsid w:val="00961D79"/>
    <w:rsid w:val="00961EEE"/>
    <w:rsid w:val="00961F81"/>
    <w:rsid w:val="009620B8"/>
    <w:rsid w:val="0096243E"/>
    <w:rsid w:val="00962737"/>
    <w:rsid w:val="00962990"/>
    <w:rsid w:val="00962DB8"/>
    <w:rsid w:val="00963158"/>
    <w:rsid w:val="00963527"/>
    <w:rsid w:val="00963592"/>
    <w:rsid w:val="009637B9"/>
    <w:rsid w:val="009637C1"/>
    <w:rsid w:val="00963A71"/>
    <w:rsid w:val="00963C7B"/>
    <w:rsid w:val="00963F5A"/>
    <w:rsid w:val="00964620"/>
    <w:rsid w:val="009649BC"/>
    <w:rsid w:val="00964F06"/>
    <w:rsid w:val="00965264"/>
    <w:rsid w:val="00965382"/>
    <w:rsid w:val="00965404"/>
    <w:rsid w:val="00965967"/>
    <w:rsid w:val="009659EF"/>
    <w:rsid w:val="00965D64"/>
    <w:rsid w:val="00966659"/>
    <w:rsid w:val="00966C64"/>
    <w:rsid w:val="00966E4D"/>
    <w:rsid w:val="00966E93"/>
    <w:rsid w:val="00966FD1"/>
    <w:rsid w:val="009670E2"/>
    <w:rsid w:val="009671FD"/>
    <w:rsid w:val="00967204"/>
    <w:rsid w:val="0096723C"/>
    <w:rsid w:val="00967634"/>
    <w:rsid w:val="009676AA"/>
    <w:rsid w:val="00967741"/>
    <w:rsid w:val="00970076"/>
    <w:rsid w:val="00970202"/>
    <w:rsid w:val="009706D1"/>
    <w:rsid w:val="00970ACA"/>
    <w:rsid w:val="0097180A"/>
    <w:rsid w:val="00971DCF"/>
    <w:rsid w:val="00972063"/>
    <w:rsid w:val="00972077"/>
    <w:rsid w:val="009720DE"/>
    <w:rsid w:val="00972219"/>
    <w:rsid w:val="00972AD0"/>
    <w:rsid w:val="00972FD9"/>
    <w:rsid w:val="0097304B"/>
    <w:rsid w:val="00973328"/>
    <w:rsid w:val="009735CF"/>
    <w:rsid w:val="00973ADE"/>
    <w:rsid w:val="00973D2F"/>
    <w:rsid w:val="009741C0"/>
    <w:rsid w:val="0097466B"/>
    <w:rsid w:val="009748EC"/>
    <w:rsid w:val="0097497B"/>
    <w:rsid w:val="009758BD"/>
    <w:rsid w:val="00975BEB"/>
    <w:rsid w:val="00975F9A"/>
    <w:rsid w:val="00976057"/>
    <w:rsid w:val="00976626"/>
    <w:rsid w:val="009768B9"/>
    <w:rsid w:val="009768FA"/>
    <w:rsid w:val="00977414"/>
    <w:rsid w:val="00977802"/>
    <w:rsid w:val="00977A3B"/>
    <w:rsid w:val="00977AC7"/>
    <w:rsid w:val="00977D85"/>
    <w:rsid w:val="00977E22"/>
    <w:rsid w:val="00977F54"/>
    <w:rsid w:val="0098011A"/>
    <w:rsid w:val="00980168"/>
    <w:rsid w:val="00980281"/>
    <w:rsid w:val="009803D5"/>
    <w:rsid w:val="00980469"/>
    <w:rsid w:val="00980AA6"/>
    <w:rsid w:val="00980E46"/>
    <w:rsid w:val="00980F6D"/>
    <w:rsid w:val="00981105"/>
    <w:rsid w:val="009812CD"/>
    <w:rsid w:val="009813BA"/>
    <w:rsid w:val="009814E4"/>
    <w:rsid w:val="00981AD7"/>
    <w:rsid w:val="00981DFF"/>
    <w:rsid w:val="0098209D"/>
    <w:rsid w:val="009820FB"/>
    <w:rsid w:val="00982144"/>
    <w:rsid w:val="0098271A"/>
    <w:rsid w:val="009829A6"/>
    <w:rsid w:val="009832B8"/>
    <w:rsid w:val="00983472"/>
    <w:rsid w:val="009834C5"/>
    <w:rsid w:val="00983508"/>
    <w:rsid w:val="00983972"/>
    <w:rsid w:val="009839E0"/>
    <w:rsid w:val="00983CA1"/>
    <w:rsid w:val="0098432D"/>
    <w:rsid w:val="00984602"/>
    <w:rsid w:val="00984898"/>
    <w:rsid w:val="009849B4"/>
    <w:rsid w:val="009849BE"/>
    <w:rsid w:val="00984A5C"/>
    <w:rsid w:val="009850C6"/>
    <w:rsid w:val="009852DF"/>
    <w:rsid w:val="009854B3"/>
    <w:rsid w:val="00985825"/>
    <w:rsid w:val="00985B91"/>
    <w:rsid w:val="00985E6C"/>
    <w:rsid w:val="00985FF9"/>
    <w:rsid w:val="009860B7"/>
    <w:rsid w:val="0098674E"/>
    <w:rsid w:val="0098681C"/>
    <w:rsid w:val="009874BF"/>
    <w:rsid w:val="00987537"/>
    <w:rsid w:val="00987884"/>
    <w:rsid w:val="00987941"/>
    <w:rsid w:val="009879EA"/>
    <w:rsid w:val="00987DF1"/>
    <w:rsid w:val="00987F8C"/>
    <w:rsid w:val="009900B9"/>
    <w:rsid w:val="009900E8"/>
    <w:rsid w:val="0099014B"/>
    <w:rsid w:val="009902E7"/>
    <w:rsid w:val="00990552"/>
    <w:rsid w:val="00990749"/>
    <w:rsid w:val="00990AB5"/>
    <w:rsid w:val="00990AEC"/>
    <w:rsid w:val="009914C0"/>
    <w:rsid w:val="009918B0"/>
    <w:rsid w:val="00991CFA"/>
    <w:rsid w:val="00991EBD"/>
    <w:rsid w:val="00992249"/>
    <w:rsid w:val="00992893"/>
    <w:rsid w:val="00992D07"/>
    <w:rsid w:val="00992DA6"/>
    <w:rsid w:val="009930A5"/>
    <w:rsid w:val="00993470"/>
    <w:rsid w:val="00993631"/>
    <w:rsid w:val="00993658"/>
    <w:rsid w:val="00993763"/>
    <w:rsid w:val="00993A2D"/>
    <w:rsid w:val="00993A4C"/>
    <w:rsid w:val="00993DCD"/>
    <w:rsid w:val="009941C1"/>
    <w:rsid w:val="009942FE"/>
    <w:rsid w:val="00994DAB"/>
    <w:rsid w:val="0099520D"/>
    <w:rsid w:val="0099535D"/>
    <w:rsid w:val="0099563A"/>
    <w:rsid w:val="009956E8"/>
    <w:rsid w:val="009958A2"/>
    <w:rsid w:val="00995A8B"/>
    <w:rsid w:val="00995AAB"/>
    <w:rsid w:val="00995B13"/>
    <w:rsid w:val="00996194"/>
    <w:rsid w:val="009968C1"/>
    <w:rsid w:val="0099692A"/>
    <w:rsid w:val="0099750D"/>
    <w:rsid w:val="00997960"/>
    <w:rsid w:val="00997C77"/>
    <w:rsid w:val="00997C86"/>
    <w:rsid w:val="00997ED3"/>
    <w:rsid w:val="009A0032"/>
    <w:rsid w:val="009A009A"/>
    <w:rsid w:val="009A01CB"/>
    <w:rsid w:val="009A04AB"/>
    <w:rsid w:val="009A067E"/>
    <w:rsid w:val="009A06CF"/>
    <w:rsid w:val="009A06EE"/>
    <w:rsid w:val="009A0E2C"/>
    <w:rsid w:val="009A11DE"/>
    <w:rsid w:val="009A1441"/>
    <w:rsid w:val="009A14C9"/>
    <w:rsid w:val="009A1636"/>
    <w:rsid w:val="009A16B0"/>
    <w:rsid w:val="009A178A"/>
    <w:rsid w:val="009A1969"/>
    <w:rsid w:val="009A1D83"/>
    <w:rsid w:val="009A264A"/>
    <w:rsid w:val="009A27EF"/>
    <w:rsid w:val="009A2F27"/>
    <w:rsid w:val="009A3024"/>
    <w:rsid w:val="009A329F"/>
    <w:rsid w:val="009A3397"/>
    <w:rsid w:val="009A34D6"/>
    <w:rsid w:val="009A35D2"/>
    <w:rsid w:val="009A3C62"/>
    <w:rsid w:val="009A40DD"/>
    <w:rsid w:val="009A4199"/>
    <w:rsid w:val="009A4549"/>
    <w:rsid w:val="009A482B"/>
    <w:rsid w:val="009A4CA4"/>
    <w:rsid w:val="009A4F7B"/>
    <w:rsid w:val="009A4F9D"/>
    <w:rsid w:val="009A5020"/>
    <w:rsid w:val="009A5029"/>
    <w:rsid w:val="009A51B2"/>
    <w:rsid w:val="009A5439"/>
    <w:rsid w:val="009A54BC"/>
    <w:rsid w:val="009A5605"/>
    <w:rsid w:val="009A563C"/>
    <w:rsid w:val="009A588F"/>
    <w:rsid w:val="009A5C4E"/>
    <w:rsid w:val="009A5DE3"/>
    <w:rsid w:val="009A6072"/>
    <w:rsid w:val="009A6CA5"/>
    <w:rsid w:val="009A70A6"/>
    <w:rsid w:val="009A72AB"/>
    <w:rsid w:val="009A7E51"/>
    <w:rsid w:val="009B01F6"/>
    <w:rsid w:val="009B0262"/>
    <w:rsid w:val="009B02A7"/>
    <w:rsid w:val="009B06B2"/>
    <w:rsid w:val="009B0984"/>
    <w:rsid w:val="009B0FA1"/>
    <w:rsid w:val="009B143C"/>
    <w:rsid w:val="009B14D4"/>
    <w:rsid w:val="009B19DC"/>
    <w:rsid w:val="009B1AAF"/>
    <w:rsid w:val="009B1ABA"/>
    <w:rsid w:val="009B1AE3"/>
    <w:rsid w:val="009B1FBB"/>
    <w:rsid w:val="009B2014"/>
    <w:rsid w:val="009B22F7"/>
    <w:rsid w:val="009B2344"/>
    <w:rsid w:val="009B24D9"/>
    <w:rsid w:val="009B27E4"/>
    <w:rsid w:val="009B2A51"/>
    <w:rsid w:val="009B2BC4"/>
    <w:rsid w:val="009B2C6D"/>
    <w:rsid w:val="009B3390"/>
    <w:rsid w:val="009B33A5"/>
    <w:rsid w:val="009B3487"/>
    <w:rsid w:val="009B3B71"/>
    <w:rsid w:val="009B3C25"/>
    <w:rsid w:val="009B3FC1"/>
    <w:rsid w:val="009B4003"/>
    <w:rsid w:val="009B4192"/>
    <w:rsid w:val="009B4258"/>
    <w:rsid w:val="009B43F3"/>
    <w:rsid w:val="009B44ED"/>
    <w:rsid w:val="009B451B"/>
    <w:rsid w:val="009B4869"/>
    <w:rsid w:val="009B4ABD"/>
    <w:rsid w:val="009B4AD6"/>
    <w:rsid w:val="009B4C41"/>
    <w:rsid w:val="009B529A"/>
    <w:rsid w:val="009B5310"/>
    <w:rsid w:val="009B5742"/>
    <w:rsid w:val="009B5984"/>
    <w:rsid w:val="009B5A2A"/>
    <w:rsid w:val="009B5D1C"/>
    <w:rsid w:val="009B5D5C"/>
    <w:rsid w:val="009B6631"/>
    <w:rsid w:val="009B6766"/>
    <w:rsid w:val="009B6CBE"/>
    <w:rsid w:val="009B741B"/>
    <w:rsid w:val="009B799D"/>
    <w:rsid w:val="009B7B83"/>
    <w:rsid w:val="009B7DCA"/>
    <w:rsid w:val="009C0085"/>
    <w:rsid w:val="009C00D3"/>
    <w:rsid w:val="009C039A"/>
    <w:rsid w:val="009C040F"/>
    <w:rsid w:val="009C043E"/>
    <w:rsid w:val="009C0982"/>
    <w:rsid w:val="009C0CF1"/>
    <w:rsid w:val="009C0FFB"/>
    <w:rsid w:val="009C12BE"/>
    <w:rsid w:val="009C15D7"/>
    <w:rsid w:val="009C1748"/>
    <w:rsid w:val="009C1CD0"/>
    <w:rsid w:val="009C203F"/>
    <w:rsid w:val="009C214E"/>
    <w:rsid w:val="009C230F"/>
    <w:rsid w:val="009C2436"/>
    <w:rsid w:val="009C25D2"/>
    <w:rsid w:val="009C2C98"/>
    <w:rsid w:val="009C2D8A"/>
    <w:rsid w:val="009C31A8"/>
    <w:rsid w:val="009C3327"/>
    <w:rsid w:val="009C3357"/>
    <w:rsid w:val="009C34B3"/>
    <w:rsid w:val="009C35A1"/>
    <w:rsid w:val="009C3C01"/>
    <w:rsid w:val="009C3C50"/>
    <w:rsid w:val="009C42BA"/>
    <w:rsid w:val="009C4344"/>
    <w:rsid w:val="009C49C4"/>
    <w:rsid w:val="009C4E21"/>
    <w:rsid w:val="009C5D1B"/>
    <w:rsid w:val="009C6029"/>
    <w:rsid w:val="009C6589"/>
    <w:rsid w:val="009C69E0"/>
    <w:rsid w:val="009C6C61"/>
    <w:rsid w:val="009C6C8B"/>
    <w:rsid w:val="009C73C7"/>
    <w:rsid w:val="009C7502"/>
    <w:rsid w:val="009C7E52"/>
    <w:rsid w:val="009D00D6"/>
    <w:rsid w:val="009D021D"/>
    <w:rsid w:val="009D0264"/>
    <w:rsid w:val="009D0525"/>
    <w:rsid w:val="009D056A"/>
    <w:rsid w:val="009D0693"/>
    <w:rsid w:val="009D06A3"/>
    <w:rsid w:val="009D11B6"/>
    <w:rsid w:val="009D1243"/>
    <w:rsid w:val="009D15C4"/>
    <w:rsid w:val="009D1607"/>
    <w:rsid w:val="009D1665"/>
    <w:rsid w:val="009D1743"/>
    <w:rsid w:val="009D17F9"/>
    <w:rsid w:val="009D18DF"/>
    <w:rsid w:val="009D19A4"/>
    <w:rsid w:val="009D1B93"/>
    <w:rsid w:val="009D1C7B"/>
    <w:rsid w:val="009D1F7C"/>
    <w:rsid w:val="009D299A"/>
    <w:rsid w:val="009D2AC1"/>
    <w:rsid w:val="009D2DD7"/>
    <w:rsid w:val="009D38DE"/>
    <w:rsid w:val="009D395D"/>
    <w:rsid w:val="009D3A59"/>
    <w:rsid w:val="009D40C7"/>
    <w:rsid w:val="009D4312"/>
    <w:rsid w:val="009D48B8"/>
    <w:rsid w:val="009D4A95"/>
    <w:rsid w:val="009D4B8C"/>
    <w:rsid w:val="009D52A3"/>
    <w:rsid w:val="009D5749"/>
    <w:rsid w:val="009D5758"/>
    <w:rsid w:val="009D6232"/>
    <w:rsid w:val="009D658A"/>
    <w:rsid w:val="009D6B4E"/>
    <w:rsid w:val="009D6CF1"/>
    <w:rsid w:val="009D70BA"/>
    <w:rsid w:val="009D716F"/>
    <w:rsid w:val="009D727C"/>
    <w:rsid w:val="009D7464"/>
    <w:rsid w:val="009D75C8"/>
    <w:rsid w:val="009D75D3"/>
    <w:rsid w:val="009D774E"/>
    <w:rsid w:val="009D7A2F"/>
    <w:rsid w:val="009D7C87"/>
    <w:rsid w:val="009D7DF9"/>
    <w:rsid w:val="009D7EF4"/>
    <w:rsid w:val="009D7FE4"/>
    <w:rsid w:val="009E0118"/>
    <w:rsid w:val="009E06C7"/>
    <w:rsid w:val="009E0AED"/>
    <w:rsid w:val="009E0BD2"/>
    <w:rsid w:val="009E0CFA"/>
    <w:rsid w:val="009E138C"/>
    <w:rsid w:val="009E19C4"/>
    <w:rsid w:val="009E1AB8"/>
    <w:rsid w:val="009E1ABE"/>
    <w:rsid w:val="009E1BE9"/>
    <w:rsid w:val="009E1C5A"/>
    <w:rsid w:val="009E1D1E"/>
    <w:rsid w:val="009E284F"/>
    <w:rsid w:val="009E2A08"/>
    <w:rsid w:val="009E2A90"/>
    <w:rsid w:val="009E2D8D"/>
    <w:rsid w:val="009E31A9"/>
    <w:rsid w:val="009E3352"/>
    <w:rsid w:val="009E36D1"/>
    <w:rsid w:val="009E3839"/>
    <w:rsid w:val="009E3BA6"/>
    <w:rsid w:val="009E3FBD"/>
    <w:rsid w:val="009E41BD"/>
    <w:rsid w:val="009E41DC"/>
    <w:rsid w:val="009E463B"/>
    <w:rsid w:val="009E465E"/>
    <w:rsid w:val="009E4803"/>
    <w:rsid w:val="009E4807"/>
    <w:rsid w:val="009E4AD6"/>
    <w:rsid w:val="009E4B3C"/>
    <w:rsid w:val="009E4D40"/>
    <w:rsid w:val="009E5073"/>
    <w:rsid w:val="009E54B2"/>
    <w:rsid w:val="009E5AF1"/>
    <w:rsid w:val="009E5C75"/>
    <w:rsid w:val="009E5E9F"/>
    <w:rsid w:val="009E5FFC"/>
    <w:rsid w:val="009E6084"/>
    <w:rsid w:val="009E664E"/>
    <w:rsid w:val="009E6817"/>
    <w:rsid w:val="009E6AEE"/>
    <w:rsid w:val="009E6B7E"/>
    <w:rsid w:val="009E6C32"/>
    <w:rsid w:val="009E6C3E"/>
    <w:rsid w:val="009E6D54"/>
    <w:rsid w:val="009E6D8F"/>
    <w:rsid w:val="009E6DBF"/>
    <w:rsid w:val="009E707A"/>
    <w:rsid w:val="009E71E8"/>
    <w:rsid w:val="009E7513"/>
    <w:rsid w:val="009E7FE7"/>
    <w:rsid w:val="009F0309"/>
    <w:rsid w:val="009F03AB"/>
    <w:rsid w:val="009F03DE"/>
    <w:rsid w:val="009F0472"/>
    <w:rsid w:val="009F0483"/>
    <w:rsid w:val="009F0785"/>
    <w:rsid w:val="009F07FF"/>
    <w:rsid w:val="009F089D"/>
    <w:rsid w:val="009F0A9F"/>
    <w:rsid w:val="009F0CF2"/>
    <w:rsid w:val="009F1240"/>
    <w:rsid w:val="009F15BF"/>
    <w:rsid w:val="009F1809"/>
    <w:rsid w:val="009F1955"/>
    <w:rsid w:val="009F19EA"/>
    <w:rsid w:val="009F1B85"/>
    <w:rsid w:val="009F1CA0"/>
    <w:rsid w:val="009F1EB1"/>
    <w:rsid w:val="009F1FAF"/>
    <w:rsid w:val="009F262E"/>
    <w:rsid w:val="009F275B"/>
    <w:rsid w:val="009F2A03"/>
    <w:rsid w:val="009F2D7F"/>
    <w:rsid w:val="009F2DE7"/>
    <w:rsid w:val="009F30B1"/>
    <w:rsid w:val="009F36AD"/>
    <w:rsid w:val="009F3731"/>
    <w:rsid w:val="009F3764"/>
    <w:rsid w:val="009F3866"/>
    <w:rsid w:val="009F3BFB"/>
    <w:rsid w:val="009F40BB"/>
    <w:rsid w:val="009F4132"/>
    <w:rsid w:val="009F4142"/>
    <w:rsid w:val="009F4469"/>
    <w:rsid w:val="009F4481"/>
    <w:rsid w:val="009F45E4"/>
    <w:rsid w:val="009F4AE5"/>
    <w:rsid w:val="009F4B51"/>
    <w:rsid w:val="009F50BB"/>
    <w:rsid w:val="009F5632"/>
    <w:rsid w:val="009F598D"/>
    <w:rsid w:val="009F5B73"/>
    <w:rsid w:val="009F5FC5"/>
    <w:rsid w:val="009F6003"/>
    <w:rsid w:val="009F61C9"/>
    <w:rsid w:val="009F62AB"/>
    <w:rsid w:val="009F653D"/>
    <w:rsid w:val="009F65A3"/>
    <w:rsid w:val="009F691B"/>
    <w:rsid w:val="009F691C"/>
    <w:rsid w:val="009F697D"/>
    <w:rsid w:val="009F6D94"/>
    <w:rsid w:val="009F7035"/>
    <w:rsid w:val="009F7C49"/>
    <w:rsid w:val="009F7EC0"/>
    <w:rsid w:val="009F7F57"/>
    <w:rsid w:val="00A000A3"/>
    <w:rsid w:val="00A00509"/>
    <w:rsid w:val="00A00547"/>
    <w:rsid w:val="00A0063A"/>
    <w:rsid w:val="00A0095A"/>
    <w:rsid w:val="00A00F7C"/>
    <w:rsid w:val="00A00F9E"/>
    <w:rsid w:val="00A01115"/>
    <w:rsid w:val="00A0119C"/>
    <w:rsid w:val="00A0121C"/>
    <w:rsid w:val="00A013DB"/>
    <w:rsid w:val="00A01566"/>
    <w:rsid w:val="00A0174F"/>
    <w:rsid w:val="00A019F1"/>
    <w:rsid w:val="00A01A8E"/>
    <w:rsid w:val="00A01D86"/>
    <w:rsid w:val="00A021F1"/>
    <w:rsid w:val="00A02359"/>
    <w:rsid w:val="00A02477"/>
    <w:rsid w:val="00A024AB"/>
    <w:rsid w:val="00A028EA"/>
    <w:rsid w:val="00A02A2E"/>
    <w:rsid w:val="00A02E57"/>
    <w:rsid w:val="00A02E58"/>
    <w:rsid w:val="00A031DB"/>
    <w:rsid w:val="00A03585"/>
    <w:rsid w:val="00A03B54"/>
    <w:rsid w:val="00A03D23"/>
    <w:rsid w:val="00A03F57"/>
    <w:rsid w:val="00A04444"/>
    <w:rsid w:val="00A04AE0"/>
    <w:rsid w:val="00A0503B"/>
    <w:rsid w:val="00A052E3"/>
    <w:rsid w:val="00A055A9"/>
    <w:rsid w:val="00A05620"/>
    <w:rsid w:val="00A05CA6"/>
    <w:rsid w:val="00A05D30"/>
    <w:rsid w:val="00A05EB6"/>
    <w:rsid w:val="00A0631C"/>
    <w:rsid w:val="00A0632F"/>
    <w:rsid w:val="00A06782"/>
    <w:rsid w:val="00A0678E"/>
    <w:rsid w:val="00A06E0B"/>
    <w:rsid w:val="00A06E3E"/>
    <w:rsid w:val="00A07230"/>
    <w:rsid w:val="00A0723F"/>
    <w:rsid w:val="00A077A1"/>
    <w:rsid w:val="00A07C5E"/>
    <w:rsid w:val="00A07EDD"/>
    <w:rsid w:val="00A10161"/>
    <w:rsid w:val="00A10273"/>
    <w:rsid w:val="00A103ED"/>
    <w:rsid w:val="00A106A2"/>
    <w:rsid w:val="00A10836"/>
    <w:rsid w:val="00A10B1D"/>
    <w:rsid w:val="00A10B5E"/>
    <w:rsid w:val="00A10E4E"/>
    <w:rsid w:val="00A10EB6"/>
    <w:rsid w:val="00A11A37"/>
    <w:rsid w:val="00A11D1E"/>
    <w:rsid w:val="00A11E3A"/>
    <w:rsid w:val="00A12215"/>
    <w:rsid w:val="00A12231"/>
    <w:rsid w:val="00A128FA"/>
    <w:rsid w:val="00A13138"/>
    <w:rsid w:val="00A131EB"/>
    <w:rsid w:val="00A135D9"/>
    <w:rsid w:val="00A13854"/>
    <w:rsid w:val="00A1391F"/>
    <w:rsid w:val="00A13A25"/>
    <w:rsid w:val="00A13B10"/>
    <w:rsid w:val="00A14454"/>
    <w:rsid w:val="00A14AA5"/>
    <w:rsid w:val="00A14ABE"/>
    <w:rsid w:val="00A14E15"/>
    <w:rsid w:val="00A1530F"/>
    <w:rsid w:val="00A1535F"/>
    <w:rsid w:val="00A15A12"/>
    <w:rsid w:val="00A15EE6"/>
    <w:rsid w:val="00A1638A"/>
    <w:rsid w:val="00A168B4"/>
    <w:rsid w:val="00A16BDF"/>
    <w:rsid w:val="00A16D03"/>
    <w:rsid w:val="00A16EF1"/>
    <w:rsid w:val="00A1762E"/>
    <w:rsid w:val="00A17793"/>
    <w:rsid w:val="00A17925"/>
    <w:rsid w:val="00A17B89"/>
    <w:rsid w:val="00A17DEE"/>
    <w:rsid w:val="00A20042"/>
    <w:rsid w:val="00A2034F"/>
    <w:rsid w:val="00A203CC"/>
    <w:rsid w:val="00A2055A"/>
    <w:rsid w:val="00A2068D"/>
    <w:rsid w:val="00A20743"/>
    <w:rsid w:val="00A209A7"/>
    <w:rsid w:val="00A20CDC"/>
    <w:rsid w:val="00A21070"/>
    <w:rsid w:val="00A210B2"/>
    <w:rsid w:val="00A211FF"/>
    <w:rsid w:val="00A214C4"/>
    <w:rsid w:val="00A216BD"/>
    <w:rsid w:val="00A21709"/>
    <w:rsid w:val="00A2195E"/>
    <w:rsid w:val="00A21978"/>
    <w:rsid w:val="00A219A6"/>
    <w:rsid w:val="00A21B48"/>
    <w:rsid w:val="00A21C8C"/>
    <w:rsid w:val="00A21E2C"/>
    <w:rsid w:val="00A21EF0"/>
    <w:rsid w:val="00A21FC2"/>
    <w:rsid w:val="00A21FC9"/>
    <w:rsid w:val="00A223E2"/>
    <w:rsid w:val="00A22999"/>
    <w:rsid w:val="00A22D22"/>
    <w:rsid w:val="00A22EEC"/>
    <w:rsid w:val="00A22FAF"/>
    <w:rsid w:val="00A2316F"/>
    <w:rsid w:val="00A233F1"/>
    <w:rsid w:val="00A236E7"/>
    <w:rsid w:val="00A237A6"/>
    <w:rsid w:val="00A23836"/>
    <w:rsid w:val="00A23A65"/>
    <w:rsid w:val="00A242B8"/>
    <w:rsid w:val="00A24666"/>
    <w:rsid w:val="00A24A41"/>
    <w:rsid w:val="00A255F7"/>
    <w:rsid w:val="00A257E5"/>
    <w:rsid w:val="00A25BBE"/>
    <w:rsid w:val="00A2621B"/>
    <w:rsid w:val="00A263B5"/>
    <w:rsid w:val="00A263D5"/>
    <w:rsid w:val="00A26B95"/>
    <w:rsid w:val="00A26C63"/>
    <w:rsid w:val="00A26ECD"/>
    <w:rsid w:val="00A274D8"/>
    <w:rsid w:val="00A304A8"/>
    <w:rsid w:val="00A3062D"/>
    <w:rsid w:val="00A30908"/>
    <w:rsid w:val="00A30B38"/>
    <w:rsid w:val="00A30C8A"/>
    <w:rsid w:val="00A30E32"/>
    <w:rsid w:val="00A310A2"/>
    <w:rsid w:val="00A310A4"/>
    <w:rsid w:val="00A31438"/>
    <w:rsid w:val="00A31854"/>
    <w:rsid w:val="00A318FF"/>
    <w:rsid w:val="00A31BED"/>
    <w:rsid w:val="00A31F91"/>
    <w:rsid w:val="00A31FFF"/>
    <w:rsid w:val="00A32218"/>
    <w:rsid w:val="00A322B9"/>
    <w:rsid w:val="00A322DD"/>
    <w:rsid w:val="00A3268D"/>
    <w:rsid w:val="00A32B20"/>
    <w:rsid w:val="00A32B56"/>
    <w:rsid w:val="00A32F85"/>
    <w:rsid w:val="00A332ED"/>
    <w:rsid w:val="00A33359"/>
    <w:rsid w:val="00A33503"/>
    <w:rsid w:val="00A339D5"/>
    <w:rsid w:val="00A33AD3"/>
    <w:rsid w:val="00A33B01"/>
    <w:rsid w:val="00A33CED"/>
    <w:rsid w:val="00A33EED"/>
    <w:rsid w:val="00A33FC3"/>
    <w:rsid w:val="00A34192"/>
    <w:rsid w:val="00A3437A"/>
    <w:rsid w:val="00A34580"/>
    <w:rsid w:val="00A345E0"/>
    <w:rsid w:val="00A34690"/>
    <w:rsid w:val="00A347C0"/>
    <w:rsid w:val="00A34A6C"/>
    <w:rsid w:val="00A34A97"/>
    <w:rsid w:val="00A351D0"/>
    <w:rsid w:val="00A358FB"/>
    <w:rsid w:val="00A35D08"/>
    <w:rsid w:val="00A35DCE"/>
    <w:rsid w:val="00A36702"/>
    <w:rsid w:val="00A3672F"/>
    <w:rsid w:val="00A36E54"/>
    <w:rsid w:val="00A36FBD"/>
    <w:rsid w:val="00A37065"/>
    <w:rsid w:val="00A3707E"/>
    <w:rsid w:val="00A371C8"/>
    <w:rsid w:val="00A37345"/>
    <w:rsid w:val="00A3758F"/>
    <w:rsid w:val="00A4017B"/>
    <w:rsid w:val="00A40350"/>
    <w:rsid w:val="00A4047A"/>
    <w:rsid w:val="00A40680"/>
    <w:rsid w:val="00A4083B"/>
    <w:rsid w:val="00A40B1E"/>
    <w:rsid w:val="00A40B51"/>
    <w:rsid w:val="00A40B98"/>
    <w:rsid w:val="00A40BC5"/>
    <w:rsid w:val="00A40FAB"/>
    <w:rsid w:val="00A40FF0"/>
    <w:rsid w:val="00A41164"/>
    <w:rsid w:val="00A41669"/>
    <w:rsid w:val="00A41C70"/>
    <w:rsid w:val="00A41CBB"/>
    <w:rsid w:val="00A41D99"/>
    <w:rsid w:val="00A41E51"/>
    <w:rsid w:val="00A4224C"/>
    <w:rsid w:val="00A422EB"/>
    <w:rsid w:val="00A424DE"/>
    <w:rsid w:val="00A426ED"/>
    <w:rsid w:val="00A42B32"/>
    <w:rsid w:val="00A42E2C"/>
    <w:rsid w:val="00A42FE3"/>
    <w:rsid w:val="00A431B8"/>
    <w:rsid w:val="00A43278"/>
    <w:rsid w:val="00A4366A"/>
    <w:rsid w:val="00A4373D"/>
    <w:rsid w:val="00A43987"/>
    <w:rsid w:val="00A43ADA"/>
    <w:rsid w:val="00A43BFA"/>
    <w:rsid w:val="00A43C5F"/>
    <w:rsid w:val="00A43FBD"/>
    <w:rsid w:val="00A4413B"/>
    <w:rsid w:val="00A44817"/>
    <w:rsid w:val="00A448BD"/>
    <w:rsid w:val="00A44933"/>
    <w:rsid w:val="00A44C02"/>
    <w:rsid w:val="00A44CC0"/>
    <w:rsid w:val="00A44CE9"/>
    <w:rsid w:val="00A44E5F"/>
    <w:rsid w:val="00A45193"/>
    <w:rsid w:val="00A45210"/>
    <w:rsid w:val="00A45B02"/>
    <w:rsid w:val="00A45E42"/>
    <w:rsid w:val="00A460D0"/>
    <w:rsid w:val="00A460D7"/>
    <w:rsid w:val="00A461A3"/>
    <w:rsid w:val="00A4711E"/>
    <w:rsid w:val="00A474D6"/>
    <w:rsid w:val="00A476A3"/>
    <w:rsid w:val="00A47E22"/>
    <w:rsid w:val="00A47E41"/>
    <w:rsid w:val="00A500B6"/>
    <w:rsid w:val="00A500E5"/>
    <w:rsid w:val="00A50498"/>
    <w:rsid w:val="00A50839"/>
    <w:rsid w:val="00A50A1A"/>
    <w:rsid w:val="00A50B82"/>
    <w:rsid w:val="00A5105F"/>
    <w:rsid w:val="00A51503"/>
    <w:rsid w:val="00A5179E"/>
    <w:rsid w:val="00A51A55"/>
    <w:rsid w:val="00A51FBB"/>
    <w:rsid w:val="00A51FF2"/>
    <w:rsid w:val="00A52102"/>
    <w:rsid w:val="00A522D4"/>
    <w:rsid w:val="00A525D2"/>
    <w:rsid w:val="00A525F9"/>
    <w:rsid w:val="00A52C66"/>
    <w:rsid w:val="00A52D3F"/>
    <w:rsid w:val="00A5319E"/>
    <w:rsid w:val="00A534BC"/>
    <w:rsid w:val="00A535E8"/>
    <w:rsid w:val="00A53C41"/>
    <w:rsid w:val="00A53CD7"/>
    <w:rsid w:val="00A541E1"/>
    <w:rsid w:val="00A54410"/>
    <w:rsid w:val="00A54790"/>
    <w:rsid w:val="00A5479D"/>
    <w:rsid w:val="00A548D7"/>
    <w:rsid w:val="00A54D47"/>
    <w:rsid w:val="00A55048"/>
    <w:rsid w:val="00A55726"/>
    <w:rsid w:val="00A55A28"/>
    <w:rsid w:val="00A55A52"/>
    <w:rsid w:val="00A55C65"/>
    <w:rsid w:val="00A563BB"/>
    <w:rsid w:val="00A563C5"/>
    <w:rsid w:val="00A56658"/>
    <w:rsid w:val="00A56868"/>
    <w:rsid w:val="00A568DB"/>
    <w:rsid w:val="00A57183"/>
    <w:rsid w:val="00A571B4"/>
    <w:rsid w:val="00A57375"/>
    <w:rsid w:val="00A5743B"/>
    <w:rsid w:val="00A5746F"/>
    <w:rsid w:val="00A57AB1"/>
    <w:rsid w:val="00A57AF6"/>
    <w:rsid w:val="00A57D56"/>
    <w:rsid w:val="00A60177"/>
    <w:rsid w:val="00A6042B"/>
    <w:rsid w:val="00A608D3"/>
    <w:rsid w:val="00A60BDA"/>
    <w:rsid w:val="00A6109F"/>
    <w:rsid w:val="00A61128"/>
    <w:rsid w:val="00A611C0"/>
    <w:rsid w:val="00A61247"/>
    <w:rsid w:val="00A61289"/>
    <w:rsid w:val="00A61770"/>
    <w:rsid w:val="00A61878"/>
    <w:rsid w:val="00A61960"/>
    <w:rsid w:val="00A61C52"/>
    <w:rsid w:val="00A61EE5"/>
    <w:rsid w:val="00A61F3C"/>
    <w:rsid w:val="00A61F51"/>
    <w:rsid w:val="00A6204F"/>
    <w:rsid w:val="00A624AF"/>
    <w:rsid w:val="00A624E5"/>
    <w:rsid w:val="00A626E3"/>
    <w:rsid w:val="00A62725"/>
    <w:rsid w:val="00A627B9"/>
    <w:rsid w:val="00A62823"/>
    <w:rsid w:val="00A632B6"/>
    <w:rsid w:val="00A639F7"/>
    <w:rsid w:val="00A63D2F"/>
    <w:rsid w:val="00A63FD4"/>
    <w:rsid w:val="00A641DF"/>
    <w:rsid w:val="00A6445E"/>
    <w:rsid w:val="00A6459E"/>
    <w:rsid w:val="00A6466F"/>
    <w:rsid w:val="00A647A2"/>
    <w:rsid w:val="00A64828"/>
    <w:rsid w:val="00A64893"/>
    <w:rsid w:val="00A6509A"/>
    <w:rsid w:val="00A655F3"/>
    <w:rsid w:val="00A65624"/>
    <w:rsid w:val="00A65845"/>
    <w:rsid w:val="00A65A04"/>
    <w:rsid w:val="00A6604D"/>
    <w:rsid w:val="00A66060"/>
    <w:rsid w:val="00A662D6"/>
    <w:rsid w:val="00A6675A"/>
    <w:rsid w:val="00A6676A"/>
    <w:rsid w:val="00A667E5"/>
    <w:rsid w:val="00A669E7"/>
    <w:rsid w:val="00A66DF6"/>
    <w:rsid w:val="00A67004"/>
    <w:rsid w:val="00A674A5"/>
    <w:rsid w:val="00A674F6"/>
    <w:rsid w:val="00A67673"/>
    <w:rsid w:val="00A677B6"/>
    <w:rsid w:val="00A678B7"/>
    <w:rsid w:val="00A679C8"/>
    <w:rsid w:val="00A679E2"/>
    <w:rsid w:val="00A67A1B"/>
    <w:rsid w:val="00A7033F"/>
    <w:rsid w:val="00A70E93"/>
    <w:rsid w:val="00A7106E"/>
    <w:rsid w:val="00A7116D"/>
    <w:rsid w:val="00A71478"/>
    <w:rsid w:val="00A718A7"/>
    <w:rsid w:val="00A718B8"/>
    <w:rsid w:val="00A718DE"/>
    <w:rsid w:val="00A71C87"/>
    <w:rsid w:val="00A71D53"/>
    <w:rsid w:val="00A71E3E"/>
    <w:rsid w:val="00A725CF"/>
    <w:rsid w:val="00A72BF1"/>
    <w:rsid w:val="00A72FCE"/>
    <w:rsid w:val="00A73259"/>
    <w:rsid w:val="00A732A5"/>
    <w:rsid w:val="00A7332A"/>
    <w:rsid w:val="00A73706"/>
    <w:rsid w:val="00A73B77"/>
    <w:rsid w:val="00A73BDC"/>
    <w:rsid w:val="00A740DC"/>
    <w:rsid w:val="00A741AE"/>
    <w:rsid w:val="00A744E6"/>
    <w:rsid w:val="00A746C4"/>
    <w:rsid w:val="00A746F1"/>
    <w:rsid w:val="00A74759"/>
    <w:rsid w:val="00A747F6"/>
    <w:rsid w:val="00A74841"/>
    <w:rsid w:val="00A748E9"/>
    <w:rsid w:val="00A748FF"/>
    <w:rsid w:val="00A74BBB"/>
    <w:rsid w:val="00A7551A"/>
    <w:rsid w:val="00A7566E"/>
    <w:rsid w:val="00A7589B"/>
    <w:rsid w:val="00A75AA0"/>
    <w:rsid w:val="00A75ECA"/>
    <w:rsid w:val="00A76036"/>
    <w:rsid w:val="00A76226"/>
    <w:rsid w:val="00A7668F"/>
    <w:rsid w:val="00A766A1"/>
    <w:rsid w:val="00A76767"/>
    <w:rsid w:val="00A768BB"/>
    <w:rsid w:val="00A76A31"/>
    <w:rsid w:val="00A7726D"/>
    <w:rsid w:val="00A77349"/>
    <w:rsid w:val="00A774E8"/>
    <w:rsid w:val="00A77729"/>
    <w:rsid w:val="00A7774C"/>
    <w:rsid w:val="00A77A43"/>
    <w:rsid w:val="00A77B2A"/>
    <w:rsid w:val="00A77BCA"/>
    <w:rsid w:val="00A77C96"/>
    <w:rsid w:val="00A77DF4"/>
    <w:rsid w:val="00A77E7F"/>
    <w:rsid w:val="00A77F87"/>
    <w:rsid w:val="00A80093"/>
    <w:rsid w:val="00A803C3"/>
    <w:rsid w:val="00A80488"/>
    <w:rsid w:val="00A80A38"/>
    <w:rsid w:val="00A80AA3"/>
    <w:rsid w:val="00A80BFA"/>
    <w:rsid w:val="00A80D36"/>
    <w:rsid w:val="00A81373"/>
    <w:rsid w:val="00A81550"/>
    <w:rsid w:val="00A815DB"/>
    <w:rsid w:val="00A815EE"/>
    <w:rsid w:val="00A81778"/>
    <w:rsid w:val="00A81A9D"/>
    <w:rsid w:val="00A8213E"/>
    <w:rsid w:val="00A82750"/>
    <w:rsid w:val="00A82751"/>
    <w:rsid w:val="00A829C2"/>
    <w:rsid w:val="00A82D59"/>
    <w:rsid w:val="00A82FE6"/>
    <w:rsid w:val="00A8300D"/>
    <w:rsid w:val="00A83013"/>
    <w:rsid w:val="00A8313F"/>
    <w:rsid w:val="00A835D9"/>
    <w:rsid w:val="00A836CA"/>
    <w:rsid w:val="00A83CD0"/>
    <w:rsid w:val="00A83EAB"/>
    <w:rsid w:val="00A84353"/>
    <w:rsid w:val="00A843D7"/>
    <w:rsid w:val="00A8454F"/>
    <w:rsid w:val="00A845B9"/>
    <w:rsid w:val="00A84837"/>
    <w:rsid w:val="00A84962"/>
    <w:rsid w:val="00A84D19"/>
    <w:rsid w:val="00A858D2"/>
    <w:rsid w:val="00A85B31"/>
    <w:rsid w:val="00A85DDE"/>
    <w:rsid w:val="00A85E1D"/>
    <w:rsid w:val="00A86506"/>
    <w:rsid w:val="00A867B4"/>
    <w:rsid w:val="00A86AA5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139"/>
    <w:rsid w:val="00A90521"/>
    <w:rsid w:val="00A908CF"/>
    <w:rsid w:val="00A90C13"/>
    <w:rsid w:val="00A90DA3"/>
    <w:rsid w:val="00A913B6"/>
    <w:rsid w:val="00A91462"/>
    <w:rsid w:val="00A916AB"/>
    <w:rsid w:val="00A91803"/>
    <w:rsid w:val="00A91805"/>
    <w:rsid w:val="00A91901"/>
    <w:rsid w:val="00A919AE"/>
    <w:rsid w:val="00A91AF8"/>
    <w:rsid w:val="00A91C93"/>
    <w:rsid w:val="00A91CDF"/>
    <w:rsid w:val="00A91F98"/>
    <w:rsid w:val="00A91FCB"/>
    <w:rsid w:val="00A921CE"/>
    <w:rsid w:val="00A929A4"/>
    <w:rsid w:val="00A92EF6"/>
    <w:rsid w:val="00A9301E"/>
    <w:rsid w:val="00A93067"/>
    <w:rsid w:val="00A936BF"/>
    <w:rsid w:val="00A93702"/>
    <w:rsid w:val="00A93881"/>
    <w:rsid w:val="00A93CD6"/>
    <w:rsid w:val="00A93D66"/>
    <w:rsid w:val="00A9475C"/>
    <w:rsid w:val="00A94B9C"/>
    <w:rsid w:val="00A94F71"/>
    <w:rsid w:val="00A94F91"/>
    <w:rsid w:val="00A95338"/>
    <w:rsid w:val="00A956E1"/>
    <w:rsid w:val="00A959F1"/>
    <w:rsid w:val="00A96515"/>
    <w:rsid w:val="00A97461"/>
    <w:rsid w:val="00A97CC3"/>
    <w:rsid w:val="00AA0101"/>
    <w:rsid w:val="00AA0483"/>
    <w:rsid w:val="00AA0575"/>
    <w:rsid w:val="00AA05DE"/>
    <w:rsid w:val="00AA0C5C"/>
    <w:rsid w:val="00AA0CBC"/>
    <w:rsid w:val="00AA10EE"/>
    <w:rsid w:val="00AA1432"/>
    <w:rsid w:val="00AA16C3"/>
    <w:rsid w:val="00AA1786"/>
    <w:rsid w:val="00AA19E0"/>
    <w:rsid w:val="00AA19FC"/>
    <w:rsid w:val="00AA1A22"/>
    <w:rsid w:val="00AA1B52"/>
    <w:rsid w:val="00AA1CB6"/>
    <w:rsid w:val="00AA21D8"/>
    <w:rsid w:val="00AA21EE"/>
    <w:rsid w:val="00AA24C6"/>
    <w:rsid w:val="00AA2631"/>
    <w:rsid w:val="00AA2679"/>
    <w:rsid w:val="00AA273D"/>
    <w:rsid w:val="00AA2776"/>
    <w:rsid w:val="00AA2B8D"/>
    <w:rsid w:val="00AA2C51"/>
    <w:rsid w:val="00AA2C6B"/>
    <w:rsid w:val="00AA2D99"/>
    <w:rsid w:val="00AA32CD"/>
    <w:rsid w:val="00AA356D"/>
    <w:rsid w:val="00AA3AF2"/>
    <w:rsid w:val="00AA4311"/>
    <w:rsid w:val="00AA4351"/>
    <w:rsid w:val="00AA4598"/>
    <w:rsid w:val="00AA459B"/>
    <w:rsid w:val="00AA47D5"/>
    <w:rsid w:val="00AA48C1"/>
    <w:rsid w:val="00AA4FD6"/>
    <w:rsid w:val="00AA50EE"/>
    <w:rsid w:val="00AA51D2"/>
    <w:rsid w:val="00AA54F6"/>
    <w:rsid w:val="00AA572C"/>
    <w:rsid w:val="00AA5A9A"/>
    <w:rsid w:val="00AA5B76"/>
    <w:rsid w:val="00AA5C85"/>
    <w:rsid w:val="00AA5CE2"/>
    <w:rsid w:val="00AA612E"/>
    <w:rsid w:val="00AA61D5"/>
    <w:rsid w:val="00AA63D7"/>
    <w:rsid w:val="00AA6721"/>
    <w:rsid w:val="00AA69FA"/>
    <w:rsid w:val="00AA6A28"/>
    <w:rsid w:val="00AA6A47"/>
    <w:rsid w:val="00AA6C13"/>
    <w:rsid w:val="00AA6CD8"/>
    <w:rsid w:val="00AA6D81"/>
    <w:rsid w:val="00AA7010"/>
    <w:rsid w:val="00AA7449"/>
    <w:rsid w:val="00AA78D8"/>
    <w:rsid w:val="00AA7A34"/>
    <w:rsid w:val="00AA7AD9"/>
    <w:rsid w:val="00AA7DAA"/>
    <w:rsid w:val="00AA7F03"/>
    <w:rsid w:val="00AA7FBF"/>
    <w:rsid w:val="00AB00F8"/>
    <w:rsid w:val="00AB019E"/>
    <w:rsid w:val="00AB03BC"/>
    <w:rsid w:val="00AB0846"/>
    <w:rsid w:val="00AB09BD"/>
    <w:rsid w:val="00AB0B75"/>
    <w:rsid w:val="00AB1BE6"/>
    <w:rsid w:val="00AB1E7F"/>
    <w:rsid w:val="00AB21E9"/>
    <w:rsid w:val="00AB2394"/>
    <w:rsid w:val="00AB244B"/>
    <w:rsid w:val="00AB27BA"/>
    <w:rsid w:val="00AB2C3E"/>
    <w:rsid w:val="00AB30A1"/>
    <w:rsid w:val="00AB35EA"/>
    <w:rsid w:val="00AB3703"/>
    <w:rsid w:val="00AB3BC4"/>
    <w:rsid w:val="00AB3F27"/>
    <w:rsid w:val="00AB4184"/>
    <w:rsid w:val="00AB448A"/>
    <w:rsid w:val="00AB44C0"/>
    <w:rsid w:val="00AB476F"/>
    <w:rsid w:val="00AB48F2"/>
    <w:rsid w:val="00AB4961"/>
    <w:rsid w:val="00AB4B90"/>
    <w:rsid w:val="00AB4E88"/>
    <w:rsid w:val="00AB4EE0"/>
    <w:rsid w:val="00AB4F2E"/>
    <w:rsid w:val="00AB4F79"/>
    <w:rsid w:val="00AB529A"/>
    <w:rsid w:val="00AB52C7"/>
    <w:rsid w:val="00AB5579"/>
    <w:rsid w:val="00AB56D1"/>
    <w:rsid w:val="00AB63E2"/>
    <w:rsid w:val="00AB6A97"/>
    <w:rsid w:val="00AB6C01"/>
    <w:rsid w:val="00AB6DA1"/>
    <w:rsid w:val="00AB6FBE"/>
    <w:rsid w:val="00AB7045"/>
    <w:rsid w:val="00AB70D8"/>
    <w:rsid w:val="00AB71FE"/>
    <w:rsid w:val="00AB720C"/>
    <w:rsid w:val="00AB721C"/>
    <w:rsid w:val="00AB76CE"/>
    <w:rsid w:val="00AB7732"/>
    <w:rsid w:val="00AC0701"/>
    <w:rsid w:val="00AC0AA2"/>
    <w:rsid w:val="00AC0C92"/>
    <w:rsid w:val="00AC1364"/>
    <w:rsid w:val="00AC13B9"/>
    <w:rsid w:val="00AC1C94"/>
    <w:rsid w:val="00AC1E2A"/>
    <w:rsid w:val="00AC1E88"/>
    <w:rsid w:val="00AC1EC4"/>
    <w:rsid w:val="00AC208A"/>
    <w:rsid w:val="00AC20A5"/>
    <w:rsid w:val="00AC21EA"/>
    <w:rsid w:val="00AC2245"/>
    <w:rsid w:val="00AC28BA"/>
    <w:rsid w:val="00AC2BED"/>
    <w:rsid w:val="00AC2C27"/>
    <w:rsid w:val="00AC316F"/>
    <w:rsid w:val="00AC36A9"/>
    <w:rsid w:val="00AC3A8B"/>
    <w:rsid w:val="00AC3B39"/>
    <w:rsid w:val="00AC3C30"/>
    <w:rsid w:val="00AC3CCF"/>
    <w:rsid w:val="00AC3E77"/>
    <w:rsid w:val="00AC3F11"/>
    <w:rsid w:val="00AC418C"/>
    <w:rsid w:val="00AC4585"/>
    <w:rsid w:val="00AC4796"/>
    <w:rsid w:val="00AC492F"/>
    <w:rsid w:val="00AC4D8A"/>
    <w:rsid w:val="00AC4F78"/>
    <w:rsid w:val="00AC5034"/>
    <w:rsid w:val="00AC566F"/>
    <w:rsid w:val="00AC5826"/>
    <w:rsid w:val="00AC5FA6"/>
    <w:rsid w:val="00AC60EB"/>
    <w:rsid w:val="00AC6289"/>
    <w:rsid w:val="00AC62B7"/>
    <w:rsid w:val="00AC64ED"/>
    <w:rsid w:val="00AC65F7"/>
    <w:rsid w:val="00AC6638"/>
    <w:rsid w:val="00AC6900"/>
    <w:rsid w:val="00AC69F6"/>
    <w:rsid w:val="00AC6A39"/>
    <w:rsid w:val="00AC6E88"/>
    <w:rsid w:val="00AC6EC5"/>
    <w:rsid w:val="00AC703A"/>
    <w:rsid w:val="00AC7261"/>
    <w:rsid w:val="00AC76FD"/>
    <w:rsid w:val="00AC7758"/>
    <w:rsid w:val="00AC7856"/>
    <w:rsid w:val="00AC7A84"/>
    <w:rsid w:val="00AC7D21"/>
    <w:rsid w:val="00AC7D34"/>
    <w:rsid w:val="00AC7D63"/>
    <w:rsid w:val="00AC7D6A"/>
    <w:rsid w:val="00AC7E4E"/>
    <w:rsid w:val="00AD00F0"/>
    <w:rsid w:val="00AD02E5"/>
    <w:rsid w:val="00AD0486"/>
    <w:rsid w:val="00AD049A"/>
    <w:rsid w:val="00AD0891"/>
    <w:rsid w:val="00AD0B05"/>
    <w:rsid w:val="00AD0C2B"/>
    <w:rsid w:val="00AD0F4A"/>
    <w:rsid w:val="00AD0FBC"/>
    <w:rsid w:val="00AD141D"/>
    <w:rsid w:val="00AD141F"/>
    <w:rsid w:val="00AD1572"/>
    <w:rsid w:val="00AD1849"/>
    <w:rsid w:val="00AD1B97"/>
    <w:rsid w:val="00AD1CCF"/>
    <w:rsid w:val="00AD1DBB"/>
    <w:rsid w:val="00AD229B"/>
    <w:rsid w:val="00AD235A"/>
    <w:rsid w:val="00AD24C5"/>
    <w:rsid w:val="00AD24E4"/>
    <w:rsid w:val="00AD2B56"/>
    <w:rsid w:val="00AD321E"/>
    <w:rsid w:val="00AD3391"/>
    <w:rsid w:val="00AD34AF"/>
    <w:rsid w:val="00AD3871"/>
    <w:rsid w:val="00AD38D8"/>
    <w:rsid w:val="00AD3D9B"/>
    <w:rsid w:val="00AD3EFC"/>
    <w:rsid w:val="00AD4292"/>
    <w:rsid w:val="00AD452D"/>
    <w:rsid w:val="00AD462B"/>
    <w:rsid w:val="00AD4966"/>
    <w:rsid w:val="00AD4BEF"/>
    <w:rsid w:val="00AD5033"/>
    <w:rsid w:val="00AD512F"/>
    <w:rsid w:val="00AD5610"/>
    <w:rsid w:val="00AD59A6"/>
    <w:rsid w:val="00AD5A7F"/>
    <w:rsid w:val="00AD5DEA"/>
    <w:rsid w:val="00AD61DD"/>
    <w:rsid w:val="00AD6360"/>
    <w:rsid w:val="00AD6440"/>
    <w:rsid w:val="00AD6855"/>
    <w:rsid w:val="00AD694A"/>
    <w:rsid w:val="00AD6997"/>
    <w:rsid w:val="00AD6A01"/>
    <w:rsid w:val="00AD6BC6"/>
    <w:rsid w:val="00AD6D73"/>
    <w:rsid w:val="00AD6DE7"/>
    <w:rsid w:val="00AD73E1"/>
    <w:rsid w:val="00AD762D"/>
    <w:rsid w:val="00AD77F8"/>
    <w:rsid w:val="00AD786F"/>
    <w:rsid w:val="00AD7910"/>
    <w:rsid w:val="00AD7952"/>
    <w:rsid w:val="00AD79F2"/>
    <w:rsid w:val="00AD7C04"/>
    <w:rsid w:val="00AD7E77"/>
    <w:rsid w:val="00AD7F06"/>
    <w:rsid w:val="00AE0433"/>
    <w:rsid w:val="00AE04E7"/>
    <w:rsid w:val="00AE07BD"/>
    <w:rsid w:val="00AE0868"/>
    <w:rsid w:val="00AE0BAA"/>
    <w:rsid w:val="00AE0C49"/>
    <w:rsid w:val="00AE0CDD"/>
    <w:rsid w:val="00AE0D18"/>
    <w:rsid w:val="00AE0E60"/>
    <w:rsid w:val="00AE0F8E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417"/>
    <w:rsid w:val="00AE2446"/>
    <w:rsid w:val="00AE2643"/>
    <w:rsid w:val="00AE2919"/>
    <w:rsid w:val="00AE2F94"/>
    <w:rsid w:val="00AE3182"/>
    <w:rsid w:val="00AE325C"/>
    <w:rsid w:val="00AE3294"/>
    <w:rsid w:val="00AE3630"/>
    <w:rsid w:val="00AE3755"/>
    <w:rsid w:val="00AE37F1"/>
    <w:rsid w:val="00AE3B6A"/>
    <w:rsid w:val="00AE3C37"/>
    <w:rsid w:val="00AE3D71"/>
    <w:rsid w:val="00AE3E49"/>
    <w:rsid w:val="00AE40CC"/>
    <w:rsid w:val="00AE40FD"/>
    <w:rsid w:val="00AE463B"/>
    <w:rsid w:val="00AE4642"/>
    <w:rsid w:val="00AE4D92"/>
    <w:rsid w:val="00AE4E49"/>
    <w:rsid w:val="00AE50AD"/>
    <w:rsid w:val="00AE5143"/>
    <w:rsid w:val="00AE5449"/>
    <w:rsid w:val="00AE5F89"/>
    <w:rsid w:val="00AE6112"/>
    <w:rsid w:val="00AE62C9"/>
    <w:rsid w:val="00AE646F"/>
    <w:rsid w:val="00AE64B7"/>
    <w:rsid w:val="00AE6628"/>
    <w:rsid w:val="00AE66E1"/>
    <w:rsid w:val="00AE6899"/>
    <w:rsid w:val="00AE68D2"/>
    <w:rsid w:val="00AE69DB"/>
    <w:rsid w:val="00AE69F0"/>
    <w:rsid w:val="00AE6A34"/>
    <w:rsid w:val="00AE6DDF"/>
    <w:rsid w:val="00AE6E3E"/>
    <w:rsid w:val="00AE70C2"/>
    <w:rsid w:val="00AE7719"/>
    <w:rsid w:val="00AE77FC"/>
    <w:rsid w:val="00AE7927"/>
    <w:rsid w:val="00AE7A75"/>
    <w:rsid w:val="00AE7E8B"/>
    <w:rsid w:val="00AF0198"/>
    <w:rsid w:val="00AF0221"/>
    <w:rsid w:val="00AF034B"/>
    <w:rsid w:val="00AF08CD"/>
    <w:rsid w:val="00AF0939"/>
    <w:rsid w:val="00AF09C6"/>
    <w:rsid w:val="00AF0BC5"/>
    <w:rsid w:val="00AF0CB7"/>
    <w:rsid w:val="00AF0D42"/>
    <w:rsid w:val="00AF0FB6"/>
    <w:rsid w:val="00AF1274"/>
    <w:rsid w:val="00AF132D"/>
    <w:rsid w:val="00AF1523"/>
    <w:rsid w:val="00AF1769"/>
    <w:rsid w:val="00AF1B53"/>
    <w:rsid w:val="00AF1B54"/>
    <w:rsid w:val="00AF1BD1"/>
    <w:rsid w:val="00AF1CDC"/>
    <w:rsid w:val="00AF1D91"/>
    <w:rsid w:val="00AF1E14"/>
    <w:rsid w:val="00AF219D"/>
    <w:rsid w:val="00AF24BB"/>
    <w:rsid w:val="00AF2532"/>
    <w:rsid w:val="00AF26B9"/>
    <w:rsid w:val="00AF28DB"/>
    <w:rsid w:val="00AF331C"/>
    <w:rsid w:val="00AF35E1"/>
    <w:rsid w:val="00AF38BF"/>
    <w:rsid w:val="00AF38F3"/>
    <w:rsid w:val="00AF396C"/>
    <w:rsid w:val="00AF3D04"/>
    <w:rsid w:val="00AF3EE0"/>
    <w:rsid w:val="00AF3FE3"/>
    <w:rsid w:val="00AF43B3"/>
    <w:rsid w:val="00AF4573"/>
    <w:rsid w:val="00AF45BE"/>
    <w:rsid w:val="00AF4754"/>
    <w:rsid w:val="00AF47C8"/>
    <w:rsid w:val="00AF47EA"/>
    <w:rsid w:val="00AF4A0A"/>
    <w:rsid w:val="00AF4B32"/>
    <w:rsid w:val="00AF4B6F"/>
    <w:rsid w:val="00AF52FD"/>
    <w:rsid w:val="00AF531C"/>
    <w:rsid w:val="00AF5511"/>
    <w:rsid w:val="00AF5624"/>
    <w:rsid w:val="00AF58F1"/>
    <w:rsid w:val="00AF5AA3"/>
    <w:rsid w:val="00AF5AFE"/>
    <w:rsid w:val="00AF5BBE"/>
    <w:rsid w:val="00AF6219"/>
    <w:rsid w:val="00AF6706"/>
    <w:rsid w:val="00AF6B32"/>
    <w:rsid w:val="00AF6E24"/>
    <w:rsid w:val="00AF72D2"/>
    <w:rsid w:val="00AF7685"/>
    <w:rsid w:val="00AF7931"/>
    <w:rsid w:val="00AF7A96"/>
    <w:rsid w:val="00B002D7"/>
    <w:rsid w:val="00B00452"/>
    <w:rsid w:val="00B00653"/>
    <w:rsid w:val="00B006D0"/>
    <w:rsid w:val="00B007F3"/>
    <w:rsid w:val="00B00D92"/>
    <w:rsid w:val="00B01081"/>
    <w:rsid w:val="00B01269"/>
    <w:rsid w:val="00B01653"/>
    <w:rsid w:val="00B017F5"/>
    <w:rsid w:val="00B01D12"/>
    <w:rsid w:val="00B01E9A"/>
    <w:rsid w:val="00B01FD2"/>
    <w:rsid w:val="00B0205E"/>
    <w:rsid w:val="00B02199"/>
    <w:rsid w:val="00B026A1"/>
    <w:rsid w:val="00B02E1C"/>
    <w:rsid w:val="00B02F88"/>
    <w:rsid w:val="00B0358A"/>
    <w:rsid w:val="00B0369D"/>
    <w:rsid w:val="00B03B3F"/>
    <w:rsid w:val="00B03C09"/>
    <w:rsid w:val="00B03D12"/>
    <w:rsid w:val="00B03DBA"/>
    <w:rsid w:val="00B03EE7"/>
    <w:rsid w:val="00B03FF0"/>
    <w:rsid w:val="00B0421A"/>
    <w:rsid w:val="00B043A6"/>
    <w:rsid w:val="00B04501"/>
    <w:rsid w:val="00B04912"/>
    <w:rsid w:val="00B04D32"/>
    <w:rsid w:val="00B04DB1"/>
    <w:rsid w:val="00B04F81"/>
    <w:rsid w:val="00B050DD"/>
    <w:rsid w:val="00B05115"/>
    <w:rsid w:val="00B0521B"/>
    <w:rsid w:val="00B0568B"/>
    <w:rsid w:val="00B05776"/>
    <w:rsid w:val="00B057F7"/>
    <w:rsid w:val="00B05B06"/>
    <w:rsid w:val="00B05CB0"/>
    <w:rsid w:val="00B0618D"/>
    <w:rsid w:val="00B062A8"/>
    <w:rsid w:val="00B0638B"/>
    <w:rsid w:val="00B07100"/>
    <w:rsid w:val="00B07383"/>
    <w:rsid w:val="00B073DE"/>
    <w:rsid w:val="00B07729"/>
    <w:rsid w:val="00B07ABE"/>
    <w:rsid w:val="00B07CB5"/>
    <w:rsid w:val="00B07CB8"/>
    <w:rsid w:val="00B07E7C"/>
    <w:rsid w:val="00B1022D"/>
    <w:rsid w:val="00B102B7"/>
    <w:rsid w:val="00B1039C"/>
    <w:rsid w:val="00B10585"/>
    <w:rsid w:val="00B1095F"/>
    <w:rsid w:val="00B10968"/>
    <w:rsid w:val="00B10AAC"/>
    <w:rsid w:val="00B10E18"/>
    <w:rsid w:val="00B111B0"/>
    <w:rsid w:val="00B1157D"/>
    <w:rsid w:val="00B11B8B"/>
    <w:rsid w:val="00B120AA"/>
    <w:rsid w:val="00B121CF"/>
    <w:rsid w:val="00B127FC"/>
    <w:rsid w:val="00B12B67"/>
    <w:rsid w:val="00B12C49"/>
    <w:rsid w:val="00B13202"/>
    <w:rsid w:val="00B1354F"/>
    <w:rsid w:val="00B136F1"/>
    <w:rsid w:val="00B13D20"/>
    <w:rsid w:val="00B14069"/>
    <w:rsid w:val="00B14133"/>
    <w:rsid w:val="00B143C6"/>
    <w:rsid w:val="00B147E7"/>
    <w:rsid w:val="00B14C54"/>
    <w:rsid w:val="00B15342"/>
    <w:rsid w:val="00B156AE"/>
    <w:rsid w:val="00B156C1"/>
    <w:rsid w:val="00B15783"/>
    <w:rsid w:val="00B15B9D"/>
    <w:rsid w:val="00B15BD8"/>
    <w:rsid w:val="00B15CCF"/>
    <w:rsid w:val="00B15FCB"/>
    <w:rsid w:val="00B16618"/>
    <w:rsid w:val="00B16F7B"/>
    <w:rsid w:val="00B16FDC"/>
    <w:rsid w:val="00B17072"/>
    <w:rsid w:val="00B170CD"/>
    <w:rsid w:val="00B17285"/>
    <w:rsid w:val="00B17E35"/>
    <w:rsid w:val="00B17E40"/>
    <w:rsid w:val="00B20169"/>
    <w:rsid w:val="00B20184"/>
    <w:rsid w:val="00B2025A"/>
    <w:rsid w:val="00B2061B"/>
    <w:rsid w:val="00B2085E"/>
    <w:rsid w:val="00B20880"/>
    <w:rsid w:val="00B212A9"/>
    <w:rsid w:val="00B21487"/>
    <w:rsid w:val="00B2151D"/>
    <w:rsid w:val="00B21711"/>
    <w:rsid w:val="00B2176F"/>
    <w:rsid w:val="00B217C9"/>
    <w:rsid w:val="00B220E8"/>
    <w:rsid w:val="00B22256"/>
    <w:rsid w:val="00B222D1"/>
    <w:rsid w:val="00B22304"/>
    <w:rsid w:val="00B225FB"/>
    <w:rsid w:val="00B22732"/>
    <w:rsid w:val="00B227D8"/>
    <w:rsid w:val="00B22A3E"/>
    <w:rsid w:val="00B22C7A"/>
    <w:rsid w:val="00B22D96"/>
    <w:rsid w:val="00B22EDC"/>
    <w:rsid w:val="00B22EF1"/>
    <w:rsid w:val="00B22FE8"/>
    <w:rsid w:val="00B2330B"/>
    <w:rsid w:val="00B23323"/>
    <w:rsid w:val="00B23603"/>
    <w:rsid w:val="00B23724"/>
    <w:rsid w:val="00B2381D"/>
    <w:rsid w:val="00B23C1C"/>
    <w:rsid w:val="00B23D4F"/>
    <w:rsid w:val="00B240C5"/>
    <w:rsid w:val="00B24316"/>
    <w:rsid w:val="00B2448B"/>
    <w:rsid w:val="00B24B6C"/>
    <w:rsid w:val="00B24DE8"/>
    <w:rsid w:val="00B24FA5"/>
    <w:rsid w:val="00B25A90"/>
    <w:rsid w:val="00B25BD0"/>
    <w:rsid w:val="00B2602F"/>
    <w:rsid w:val="00B2662D"/>
    <w:rsid w:val="00B26A7D"/>
    <w:rsid w:val="00B26EBA"/>
    <w:rsid w:val="00B26F30"/>
    <w:rsid w:val="00B26FE0"/>
    <w:rsid w:val="00B27281"/>
    <w:rsid w:val="00B272F5"/>
    <w:rsid w:val="00B274DF"/>
    <w:rsid w:val="00B27DB3"/>
    <w:rsid w:val="00B30107"/>
    <w:rsid w:val="00B3015A"/>
    <w:rsid w:val="00B30497"/>
    <w:rsid w:val="00B3067E"/>
    <w:rsid w:val="00B30932"/>
    <w:rsid w:val="00B30B12"/>
    <w:rsid w:val="00B30B88"/>
    <w:rsid w:val="00B31F06"/>
    <w:rsid w:val="00B31F0C"/>
    <w:rsid w:val="00B3204A"/>
    <w:rsid w:val="00B32F6A"/>
    <w:rsid w:val="00B32FFF"/>
    <w:rsid w:val="00B332B7"/>
    <w:rsid w:val="00B33341"/>
    <w:rsid w:val="00B33649"/>
    <w:rsid w:val="00B33D08"/>
    <w:rsid w:val="00B34163"/>
    <w:rsid w:val="00B3467D"/>
    <w:rsid w:val="00B34781"/>
    <w:rsid w:val="00B3478F"/>
    <w:rsid w:val="00B34970"/>
    <w:rsid w:val="00B34B10"/>
    <w:rsid w:val="00B34D74"/>
    <w:rsid w:val="00B34DE1"/>
    <w:rsid w:val="00B34F18"/>
    <w:rsid w:val="00B34FB9"/>
    <w:rsid w:val="00B356D7"/>
    <w:rsid w:val="00B3585A"/>
    <w:rsid w:val="00B35A75"/>
    <w:rsid w:val="00B36151"/>
    <w:rsid w:val="00B36316"/>
    <w:rsid w:val="00B3652A"/>
    <w:rsid w:val="00B3669F"/>
    <w:rsid w:val="00B367AF"/>
    <w:rsid w:val="00B36928"/>
    <w:rsid w:val="00B36AC4"/>
    <w:rsid w:val="00B37338"/>
    <w:rsid w:val="00B374FD"/>
    <w:rsid w:val="00B3759B"/>
    <w:rsid w:val="00B37689"/>
    <w:rsid w:val="00B37A4D"/>
    <w:rsid w:val="00B401CE"/>
    <w:rsid w:val="00B402FA"/>
    <w:rsid w:val="00B405D8"/>
    <w:rsid w:val="00B4068C"/>
    <w:rsid w:val="00B406F7"/>
    <w:rsid w:val="00B4070D"/>
    <w:rsid w:val="00B40970"/>
    <w:rsid w:val="00B40AC2"/>
    <w:rsid w:val="00B40C73"/>
    <w:rsid w:val="00B411F5"/>
    <w:rsid w:val="00B4134E"/>
    <w:rsid w:val="00B41AC7"/>
    <w:rsid w:val="00B41B1A"/>
    <w:rsid w:val="00B41BD2"/>
    <w:rsid w:val="00B41C82"/>
    <w:rsid w:val="00B41D64"/>
    <w:rsid w:val="00B41E0E"/>
    <w:rsid w:val="00B41E99"/>
    <w:rsid w:val="00B41EAF"/>
    <w:rsid w:val="00B41F4A"/>
    <w:rsid w:val="00B420E7"/>
    <w:rsid w:val="00B421AC"/>
    <w:rsid w:val="00B42919"/>
    <w:rsid w:val="00B42AE9"/>
    <w:rsid w:val="00B42DB2"/>
    <w:rsid w:val="00B43138"/>
    <w:rsid w:val="00B43BE6"/>
    <w:rsid w:val="00B43BF6"/>
    <w:rsid w:val="00B43C41"/>
    <w:rsid w:val="00B4410A"/>
    <w:rsid w:val="00B44BA9"/>
    <w:rsid w:val="00B44F76"/>
    <w:rsid w:val="00B45240"/>
    <w:rsid w:val="00B4530E"/>
    <w:rsid w:val="00B4539F"/>
    <w:rsid w:val="00B45AF4"/>
    <w:rsid w:val="00B45C6D"/>
    <w:rsid w:val="00B45E75"/>
    <w:rsid w:val="00B46094"/>
    <w:rsid w:val="00B463A3"/>
    <w:rsid w:val="00B4675A"/>
    <w:rsid w:val="00B467CA"/>
    <w:rsid w:val="00B46944"/>
    <w:rsid w:val="00B46F0D"/>
    <w:rsid w:val="00B47007"/>
    <w:rsid w:val="00B470CB"/>
    <w:rsid w:val="00B474B1"/>
    <w:rsid w:val="00B47894"/>
    <w:rsid w:val="00B478AC"/>
    <w:rsid w:val="00B4791F"/>
    <w:rsid w:val="00B479EB"/>
    <w:rsid w:val="00B479F9"/>
    <w:rsid w:val="00B47E3C"/>
    <w:rsid w:val="00B506F6"/>
    <w:rsid w:val="00B5079D"/>
    <w:rsid w:val="00B507C2"/>
    <w:rsid w:val="00B50858"/>
    <w:rsid w:val="00B50931"/>
    <w:rsid w:val="00B50CE2"/>
    <w:rsid w:val="00B50F81"/>
    <w:rsid w:val="00B51147"/>
    <w:rsid w:val="00B5123F"/>
    <w:rsid w:val="00B51266"/>
    <w:rsid w:val="00B512E5"/>
    <w:rsid w:val="00B513B9"/>
    <w:rsid w:val="00B51400"/>
    <w:rsid w:val="00B514FE"/>
    <w:rsid w:val="00B5182F"/>
    <w:rsid w:val="00B51941"/>
    <w:rsid w:val="00B51986"/>
    <w:rsid w:val="00B51F19"/>
    <w:rsid w:val="00B51F53"/>
    <w:rsid w:val="00B521FD"/>
    <w:rsid w:val="00B52961"/>
    <w:rsid w:val="00B52E1E"/>
    <w:rsid w:val="00B52FC8"/>
    <w:rsid w:val="00B53747"/>
    <w:rsid w:val="00B53B69"/>
    <w:rsid w:val="00B53E35"/>
    <w:rsid w:val="00B54361"/>
    <w:rsid w:val="00B543C7"/>
    <w:rsid w:val="00B54445"/>
    <w:rsid w:val="00B54548"/>
    <w:rsid w:val="00B548AC"/>
    <w:rsid w:val="00B54AC1"/>
    <w:rsid w:val="00B54AE1"/>
    <w:rsid w:val="00B54B4B"/>
    <w:rsid w:val="00B54CDB"/>
    <w:rsid w:val="00B54EBC"/>
    <w:rsid w:val="00B55771"/>
    <w:rsid w:val="00B55844"/>
    <w:rsid w:val="00B558D7"/>
    <w:rsid w:val="00B55906"/>
    <w:rsid w:val="00B55D53"/>
    <w:rsid w:val="00B56B1F"/>
    <w:rsid w:val="00B56BD5"/>
    <w:rsid w:val="00B57443"/>
    <w:rsid w:val="00B57573"/>
    <w:rsid w:val="00B60270"/>
    <w:rsid w:val="00B60970"/>
    <w:rsid w:val="00B60CBD"/>
    <w:rsid w:val="00B60D2F"/>
    <w:rsid w:val="00B60D39"/>
    <w:rsid w:val="00B60F14"/>
    <w:rsid w:val="00B60FD8"/>
    <w:rsid w:val="00B611B8"/>
    <w:rsid w:val="00B61320"/>
    <w:rsid w:val="00B613F3"/>
    <w:rsid w:val="00B61611"/>
    <w:rsid w:val="00B61957"/>
    <w:rsid w:val="00B61B43"/>
    <w:rsid w:val="00B620C1"/>
    <w:rsid w:val="00B62B07"/>
    <w:rsid w:val="00B62CC0"/>
    <w:rsid w:val="00B62F12"/>
    <w:rsid w:val="00B62F97"/>
    <w:rsid w:val="00B630C2"/>
    <w:rsid w:val="00B63570"/>
    <w:rsid w:val="00B63B46"/>
    <w:rsid w:val="00B64174"/>
    <w:rsid w:val="00B643BA"/>
    <w:rsid w:val="00B644E9"/>
    <w:rsid w:val="00B64601"/>
    <w:rsid w:val="00B64639"/>
    <w:rsid w:val="00B647C1"/>
    <w:rsid w:val="00B649C7"/>
    <w:rsid w:val="00B64C14"/>
    <w:rsid w:val="00B65031"/>
    <w:rsid w:val="00B6519C"/>
    <w:rsid w:val="00B65222"/>
    <w:rsid w:val="00B65224"/>
    <w:rsid w:val="00B65863"/>
    <w:rsid w:val="00B65905"/>
    <w:rsid w:val="00B65F16"/>
    <w:rsid w:val="00B66843"/>
    <w:rsid w:val="00B669AB"/>
    <w:rsid w:val="00B66ACC"/>
    <w:rsid w:val="00B66D0D"/>
    <w:rsid w:val="00B67257"/>
    <w:rsid w:val="00B675E6"/>
    <w:rsid w:val="00B67846"/>
    <w:rsid w:val="00B679BC"/>
    <w:rsid w:val="00B67A28"/>
    <w:rsid w:val="00B67C2E"/>
    <w:rsid w:val="00B70099"/>
    <w:rsid w:val="00B707C1"/>
    <w:rsid w:val="00B7099C"/>
    <w:rsid w:val="00B70DFE"/>
    <w:rsid w:val="00B710CA"/>
    <w:rsid w:val="00B711AD"/>
    <w:rsid w:val="00B712B1"/>
    <w:rsid w:val="00B7186E"/>
    <w:rsid w:val="00B718D2"/>
    <w:rsid w:val="00B71F4D"/>
    <w:rsid w:val="00B72126"/>
    <w:rsid w:val="00B72478"/>
    <w:rsid w:val="00B725A3"/>
    <w:rsid w:val="00B72644"/>
    <w:rsid w:val="00B726ED"/>
    <w:rsid w:val="00B72FDD"/>
    <w:rsid w:val="00B73557"/>
    <w:rsid w:val="00B735B0"/>
    <w:rsid w:val="00B73B30"/>
    <w:rsid w:val="00B73BFF"/>
    <w:rsid w:val="00B73F3A"/>
    <w:rsid w:val="00B7421B"/>
    <w:rsid w:val="00B744A6"/>
    <w:rsid w:val="00B74B24"/>
    <w:rsid w:val="00B754D9"/>
    <w:rsid w:val="00B755AA"/>
    <w:rsid w:val="00B756AA"/>
    <w:rsid w:val="00B756BB"/>
    <w:rsid w:val="00B75B0B"/>
    <w:rsid w:val="00B75B48"/>
    <w:rsid w:val="00B75E56"/>
    <w:rsid w:val="00B76352"/>
    <w:rsid w:val="00B767C9"/>
    <w:rsid w:val="00B76FF3"/>
    <w:rsid w:val="00B77519"/>
    <w:rsid w:val="00B775BE"/>
    <w:rsid w:val="00B77717"/>
    <w:rsid w:val="00B77727"/>
    <w:rsid w:val="00B77D2F"/>
    <w:rsid w:val="00B77E0B"/>
    <w:rsid w:val="00B80542"/>
    <w:rsid w:val="00B80691"/>
    <w:rsid w:val="00B808FE"/>
    <w:rsid w:val="00B80DF3"/>
    <w:rsid w:val="00B80FDD"/>
    <w:rsid w:val="00B80FFF"/>
    <w:rsid w:val="00B8102A"/>
    <w:rsid w:val="00B81126"/>
    <w:rsid w:val="00B81404"/>
    <w:rsid w:val="00B81ACE"/>
    <w:rsid w:val="00B81BEA"/>
    <w:rsid w:val="00B81E56"/>
    <w:rsid w:val="00B824A8"/>
    <w:rsid w:val="00B825EA"/>
    <w:rsid w:val="00B82721"/>
    <w:rsid w:val="00B82B48"/>
    <w:rsid w:val="00B82BCC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3B2F"/>
    <w:rsid w:val="00B83B81"/>
    <w:rsid w:val="00B83CC5"/>
    <w:rsid w:val="00B84C9E"/>
    <w:rsid w:val="00B850BA"/>
    <w:rsid w:val="00B853DC"/>
    <w:rsid w:val="00B85534"/>
    <w:rsid w:val="00B85605"/>
    <w:rsid w:val="00B85866"/>
    <w:rsid w:val="00B85C7A"/>
    <w:rsid w:val="00B86001"/>
    <w:rsid w:val="00B86600"/>
    <w:rsid w:val="00B867E2"/>
    <w:rsid w:val="00B8699A"/>
    <w:rsid w:val="00B86DBC"/>
    <w:rsid w:val="00B86E6C"/>
    <w:rsid w:val="00B86E74"/>
    <w:rsid w:val="00B87164"/>
    <w:rsid w:val="00B8784D"/>
    <w:rsid w:val="00B879DA"/>
    <w:rsid w:val="00B87C48"/>
    <w:rsid w:val="00B901AB"/>
    <w:rsid w:val="00B90271"/>
    <w:rsid w:val="00B90433"/>
    <w:rsid w:val="00B9089D"/>
    <w:rsid w:val="00B90982"/>
    <w:rsid w:val="00B90A0B"/>
    <w:rsid w:val="00B9156C"/>
    <w:rsid w:val="00B92275"/>
    <w:rsid w:val="00B922AD"/>
    <w:rsid w:val="00B92472"/>
    <w:rsid w:val="00B92C5F"/>
    <w:rsid w:val="00B934E0"/>
    <w:rsid w:val="00B93993"/>
    <w:rsid w:val="00B93E47"/>
    <w:rsid w:val="00B940DC"/>
    <w:rsid w:val="00B944CE"/>
    <w:rsid w:val="00B945F5"/>
    <w:rsid w:val="00B94B1B"/>
    <w:rsid w:val="00B94E8A"/>
    <w:rsid w:val="00B9533D"/>
    <w:rsid w:val="00B956F4"/>
    <w:rsid w:val="00B957DE"/>
    <w:rsid w:val="00B95971"/>
    <w:rsid w:val="00B9662B"/>
    <w:rsid w:val="00B967ED"/>
    <w:rsid w:val="00B96998"/>
    <w:rsid w:val="00B96E15"/>
    <w:rsid w:val="00B97BC0"/>
    <w:rsid w:val="00BA0133"/>
    <w:rsid w:val="00BA0149"/>
    <w:rsid w:val="00BA0718"/>
    <w:rsid w:val="00BA07F4"/>
    <w:rsid w:val="00BA08A1"/>
    <w:rsid w:val="00BA08CC"/>
    <w:rsid w:val="00BA0C5B"/>
    <w:rsid w:val="00BA0E17"/>
    <w:rsid w:val="00BA1041"/>
    <w:rsid w:val="00BA17B4"/>
    <w:rsid w:val="00BA18A0"/>
    <w:rsid w:val="00BA1CBE"/>
    <w:rsid w:val="00BA1F22"/>
    <w:rsid w:val="00BA20B9"/>
    <w:rsid w:val="00BA24F7"/>
    <w:rsid w:val="00BA2540"/>
    <w:rsid w:val="00BA261F"/>
    <w:rsid w:val="00BA26E1"/>
    <w:rsid w:val="00BA3395"/>
    <w:rsid w:val="00BA3503"/>
    <w:rsid w:val="00BA366A"/>
    <w:rsid w:val="00BA3A3C"/>
    <w:rsid w:val="00BA3A8D"/>
    <w:rsid w:val="00BA3D5E"/>
    <w:rsid w:val="00BA4782"/>
    <w:rsid w:val="00BA4891"/>
    <w:rsid w:val="00BA4D6F"/>
    <w:rsid w:val="00BA4F58"/>
    <w:rsid w:val="00BA5EF6"/>
    <w:rsid w:val="00BA61EB"/>
    <w:rsid w:val="00BA64CA"/>
    <w:rsid w:val="00BA6552"/>
    <w:rsid w:val="00BA68A3"/>
    <w:rsid w:val="00BA69D9"/>
    <w:rsid w:val="00BA6ABA"/>
    <w:rsid w:val="00BA6E3E"/>
    <w:rsid w:val="00BA7007"/>
    <w:rsid w:val="00BA71AC"/>
    <w:rsid w:val="00BA73A4"/>
    <w:rsid w:val="00BA74CA"/>
    <w:rsid w:val="00BA7825"/>
    <w:rsid w:val="00BA79B6"/>
    <w:rsid w:val="00BA79DA"/>
    <w:rsid w:val="00BA7AEA"/>
    <w:rsid w:val="00BB01DD"/>
    <w:rsid w:val="00BB0294"/>
    <w:rsid w:val="00BB0904"/>
    <w:rsid w:val="00BB0B7E"/>
    <w:rsid w:val="00BB0E64"/>
    <w:rsid w:val="00BB1041"/>
    <w:rsid w:val="00BB10CB"/>
    <w:rsid w:val="00BB128B"/>
    <w:rsid w:val="00BB12C3"/>
    <w:rsid w:val="00BB2322"/>
    <w:rsid w:val="00BB3114"/>
    <w:rsid w:val="00BB32A9"/>
    <w:rsid w:val="00BB343C"/>
    <w:rsid w:val="00BB3984"/>
    <w:rsid w:val="00BB3B94"/>
    <w:rsid w:val="00BB3C67"/>
    <w:rsid w:val="00BB3D4D"/>
    <w:rsid w:val="00BB3FC5"/>
    <w:rsid w:val="00BB41ED"/>
    <w:rsid w:val="00BB46EC"/>
    <w:rsid w:val="00BB4777"/>
    <w:rsid w:val="00BB50FE"/>
    <w:rsid w:val="00BB515C"/>
    <w:rsid w:val="00BB51D1"/>
    <w:rsid w:val="00BB5344"/>
    <w:rsid w:val="00BB55FB"/>
    <w:rsid w:val="00BB5CB2"/>
    <w:rsid w:val="00BB5E19"/>
    <w:rsid w:val="00BB5E4C"/>
    <w:rsid w:val="00BB5ED7"/>
    <w:rsid w:val="00BB6666"/>
    <w:rsid w:val="00BB6C7D"/>
    <w:rsid w:val="00BB6D72"/>
    <w:rsid w:val="00BB72A5"/>
    <w:rsid w:val="00BB7CFA"/>
    <w:rsid w:val="00BB7E13"/>
    <w:rsid w:val="00BB7EF2"/>
    <w:rsid w:val="00BC0380"/>
    <w:rsid w:val="00BC0ADF"/>
    <w:rsid w:val="00BC0D28"/>
    <w:rsid w:val="00BC0D8B"/>
    <w:rsid w:val="00BC0E81"/>
    <w:rsid w:val="00BC1661"/>
    <w:rsid w:val="00BC18D0"/>
    <w:rsid w:val="00BC1C6E"/>
    <w:rsid w:val="00BC1D94"/>
    <w:rsid w:val="00BC20EB"/>
    <w:rsid w:val="00BC21E0"/>
    <w:rsid w:val="00BC23C3"/>
    <w:rsid w:val="00BC256E"/>
    <w:rsid w:val="00BC2BA6"/>
    <w:rsid w:val="00BC31B3"/>
    <w:rsid w:val="00BC320D"/>
    <w:rsid w:val="00BC359C"/>
    <w:rsid w:val="00BC35A9"/>
    <w:rsid w:val="00BC373D"/>
    <w:rsid w:val="00BC3AF1"/>
    <w:rsid w:val="00BC4267"/>
    <w:rsid w:val="00BC4452"/>
    <w:rsid w:val="00BC4C8B"/>
    <w:rsid w:val="00BC4E8C"/>
    <w:rsid w:val="00BC5297"/>
    <w:rsid w:val="00BC5492"/>
    <w:rsid w:val="00BC5E05"/>
    <w:rsid w:val="00BC6101"/>
    <w:rsid w:val="00BC6174"/>
    <w:rsid w:val="00BC61F7"/>
    <w:rsid w:val="00BC68DC"/>
    <w:rsid w:val="00BC6B0A"/>
    <w:rsid w:val="00BC78E5"/>
    <w:rsid w:val="00BC7C53"/>
    <w:rsid w:val="00BD053D"/>
    <w:rsid w:val="00BD0628"/>
    <w:rsid w:val="00BD07B0"/>
    <w:rsid w:val="00BD0B36"/>
    <w:rsid w:val="00BD13A8"/>
    <w:rsid w:val="00BD1B60"/>
    <w:rsid w:val="00BD1DA1"/>
    <w:rsid w:val="00BD1E80"/>
    <w:rsid w:val="00BD24A8"/>
    <w:rsid w:val="00BD280C"/>
    <w:rsid w:val="00BD28B4"/>
    <w:rsid w:val="00BD2908"/>
    <w:rsid w:val="00BD2950"/>
    <w:rsid w:val="00BD2980"/>
    <w:rsid w:val="00BD2B31"/>
    <w:rsid w:val="00BD2CA1"/>
    <w:rsid w:val="00BD31E6"/>
    <w:rsid w:val="00BD32FA"/>
    <w:rsid w:val="00BD37BC"/>
    <w:rsid w:val="00BD38E7"/>
    <w:rsid w:val="00BD3984"/>
    <w:rsid w:val="00BD3B8F"/>
    <w:rsid w:val="00BD3D8D"/>
    <w:rsid w:val="00BD438B"/>
    <w:rsid w:val="00BD43B6"/>
    <w:rsid w:val="00BD505B"/>
    <w:rsid w:val="00BD505D"/>
    <w:rsid w:val="00BD5329"/>
    <w:rsid w:val="00BD5934"/>
    <w:rsid w:val="00BD5DC8"/>
    <w:rsid w:val="00BD61DA"/>
    <w:rsid w:val="00BD6C68"/>
    <w:rsid w:val="00BD6ED1"/>
    <w:rsid w:val="00BD7016"/>
    <w:rsid w:val="00BD73A9"/>
    <w:rsid w:val="00BD73EB"/>
    <w:rsid w:val="00BD7465"/>
    <w:rsid w:val="00BD74B8"/>
    <w:rsid w:val="00BD755A"/>
    <w:rsid w:val="00BD7620"/>
    <w:rsid w:val="00BD7708"/>
    <w:rsid w:val="00BD7731"/>
    <w:rsid w:val="00BD78AD"/>
    <w:rsid w:val="00BD7A32"/>
    <w:rsid w:val="00BD7C73"/>
    <w:rsid w:val="00BD7D64"/>
    <w:rsid w:val="00BD7E00"/>
    <w:rsid w:val="00BE03AB"/>
    <w:rsid w:val="00BE03DA"/>
    <w:rsid w:val="00BE0B98"/>
    <w:rsid w:val="00BE0E9A"/>
    <w:rsid w:val="00BE128D"/>
    <w:rsid w:val="00BE153B"/>
    <w:rsid w:val="00BE1622"/>
    <w:rsid w:val="00BE16D1"/>
    <w:rsid w:val="00BE1723"/>
    <w:rsid w:val="00BE17EA"/>
    <w:rsid w:val="00BE1A82"/>
    <w:rsid w:val="00BE1C28"/>
    <w:rsid w:val="00BE1EC6"/>
    <w:rsid w:val="00BE1F73"/>
    <w:rsid w:val="00BE2081"/>
    <w:rsid w:val="00BE2113"/>
    <w:rsid w:val="00BE21C9"/>
    <w:rsid w:val="00BE285C"/>
    <w:rsid w:val="00BE2A7C"/>
    <w:rsid w:val="00BE2EA1"/>
    <w:rsid w:val="00BE2F25"/>
    <w:rsid w:val="00BE307B"/>
    <w:rsid w:val="00BE3135"/>
    <w:rsid w:val="00BE3435"/>
    <w:rsid w:val="00BE348E"/>
    <w:rsid w:val="00BE3784"/>
    <w:rsid w:val="00BE3F20"/>
    <w:rsid w:val="00BE4068"/>
    <w:rsid w:val="00BE4217"/>
    <w:rsid w:val="00BE42EC"/>
    <w:rsid w:val="00BE4660"/>
    <w:rsid w:val="00BE473D"/>
    <w:rsid w:val="00BE498E"/>
    <w:rsid w:val="00BE5074"/>
    <w:rsid w:val="00BE50A2"/>
    <w:rsid w:val="00BE518A"/>
    <w:rsid w:val="00BE5382"/>
    <w:rsid w:val="00BE59E9"/>
    <w:rsid w:val="00BE5BC2"/>
    <w:rsid w:val="00BE5BC8"/>
    <w:rsid w:val="00BE5DE3"/>
    <w:rsid w:val="00BE6074"/>
    <w:rsid w:val="00BE6529"/>
    <w:rsid w:val="00BE67A8"/>
    <w:rsid w:val="00BE6838"/>
    <w:rsid w:val="00BE6934"/>
    <w:rsid w:val="00BE69E0"/>
    <w:rsid w:val="00BE6BEF"/>
    <w:rsid w:val="00BE6DB3"/>
    <w:rsid w:val="00BE6E87"/>
    <w:rsid w:val="00BE6F8C"/>
    <w:rsid w:val="00BE7220"/>
    <w:rsid w:val="00BE7429"/>
    <w:rsid w:val="00BE74F9"/>
    <w:rsid w:val="00BE782F"/>
    <w:rsid w:val="00BE786B"/>
    <w:rsid w:val="00BE7AD8"/>
    <w:rsid w:val="00BE7E4E"/>
    <w:rsid w:val="00BF0021"/>
    <w:rsid w:val="00BF00F5"/>
    <w:rsid w:val="00BF0182"/>
    <w:rsid w:val="00BF0345"/>
    <w:rsid w:val="00BF0727"/>
    <w:rsid w:val="00BF072D"/>
    <w:rsid w:val="00BF09DA"/>
    <w:rsid w:val="00BF0ADE"/>
    <w:rsid w:val="00BF0AE6"/>
    <w:rsid w:val="00BF0C83"/>
    <w:rsid w:val="00BF133B"/>
    <w:rsid w:val="00BF140C"/>
    <w:rsid w:val="00BF1524"/>
    <w:rsid w:val="00BF1766"/>
    <w:rsid w:val="00BF192B"/>
    <w:rsid w:val="00BF20CF"/>
    <w:rsid w:val="00BF2495"/>
    <w:rsid w:val="00BF2983"/>
    <w:rsid w:val="00BF2A87"/>
    <w:rsid w:val="00BF2E65"/>
    <w:rsid w:val="00BF305B"/>
    <w:rsid w:val="00BF35FF"/>
    <w:rsid w:val="00BF373B"/>
    <w:rsid w:val="00BF3761"/>
    <w:rsid w:val="00BF38AA"/>
    <w:rsid w:val="00BF3B88"/>
    <w:rsid w:val="00BF3F0C"/>
    <w:rsid w:val="00BF436E"/>
    <w:rsid w:val="00BF4426"/>
    <w:rsid w:val="00BF45EA"/>
    <w:rsid w:val="00BF4757"/>
    <w:rsid w:val="00BF5254"/>
    <w:rsid w:val="00BF5BD0"/>
    <w:rsid w:val="00BF5CA4"/>
    <w:rsid w:val="00BF6069"/>
    <w:rsid w:val="00BF6342"/>
    <w:rsid w:val="00BF643D"/>
    <w:rsid w:val="00BF645F"/>
    <w:rsid w:val="00BF66D3"/>
    <w:rsid w:val="00BF6725"/>
    <w:rsid w:val="00BF68B5"/>
    <w:rsid w:val="00BF6C33"/>
    <w:rsid w:val="00BF732F"/>
    <w:rsid w:val="00BF74FE"/>
    <w:rsid w:val="00BF77E9"/>
    <w:rsid w:val="00BF7845"/>
    <w:rsid w:val="00BF7A09"/>
    <w:rsid w:val="00BF7AE1"/>
    <w:rsid w:val="00BF7F24"/>
    <w:rsid w:val="00C00044"/>
    <w:rsid w:val="00C0068E"/>
    <w:rsid w:val="00C00921"/>
    <w:rsid w:val="00C00995"/>
    <w:rsid w:val="00C00B26"/>
    <w:rsid w:val="00C00D2A"/>
    <w:rsid w:val="00C00DFA"/>
    <w:rsid w:val="00C015A5"/>
    <w:rsid w:val="00C01770"/>
    <w:rsid w:val="00C017FD"/>
    <w:rsid w:val="00C0191A"/>
    <w:rsid w:val="00C0204D"/>
    <w:rsid w:val="00C0225E"/>
    <w:rsid w:val="00C0276C"/>
    <w:rsid w:val="00C02A46"/>
    <w:rsid w:val="00C02D10"/>
    <w:rsid w:val="00C034C6"/>
    <w:rsid w:val="00C03540"/>
    <w:rsid w:val="00C03586"/>
    <w:rsid w:val="00C0360C"/>
    <w:rsid w:val="00C03642"/>
    <w:rsid w:val="00C0367E"/>
    <w:rsid w:val="00C03712"/>
    <w:rsid w:val="00C03A98"/>
    <w:rsid w:val="00C03B6D"/>
    <w:rsid w:val="00C03E44"/>
    <w:rsid w:val="00C03ECE"/>
    <w:rsid w:val="00C03F8C"/>
    <w:rsid w:val="00C0418A"/>
    <w:rsid w:val="00C0419A"/>
    <w:rsid w:val="00C04513"/>
    <w:rsid w:val="00C04742"/>
    <w:rsid w:val="00C048BB"/>
    <w:rsid w:val="00C04B6A"/>
    <w:rsid w:val="00C04C7A"/>
    <w:rsid w:val="00C04E79"/>
    <w:rsid w:val="00C05025"/>
    <w:rsid w:val="00C05272"/>
    <w:rsid w:val="00C0561E"/>
    <w:rsid w:val="00C0572A"/>
    <w:rsid w:val="00C05C62"/>
    <w:rsid w:val="00C05C65"/>
    <w:rsid w:val="00C05E57"/>
    <w:rsid w:val="00C0638C"/>
    <w:rsid w:val="00C063BD"/>
    <w:rsid w:val="00C0645C"/>
    <w:rsid w:val="00C07195"/>
    <w:rsid w:val="00C072FB"/>
    <w:rsid w:val="00C075E6"/>
    <w:rsid w:val="00C07633"/>
    <w:rsid w:val="00C07726"/>
    <w:rsid w:val="00C07921"/>
    <w:rsid w:val="00C07B4D"/>
    <w:rsid w:val="00C07BC4"/>
    <w:rsid w:val="00C104FB"/>
    <w:rsid w:val="00C108D5"/>
    <w:rsid w:val="00C10C9C"/>
    <w:rsid w:val="00C10DED"/>
    <w:rsid w:val="00C114E5"/>
    <w:rsid w:val="00C1159F"/>
    <w:rsid w:val="00C11AEE"/>
    <w:rsid w:val="00C1221B"/>
    <w:rsid w:val="00C12606"/>
    <w:rsid w:val="00C12829"/>
    <w:rsid w:val="00C12870"/>
    <w:rsid w:val="00C13343"/>
    <w:rsid w:val="00C13425"/>
    <w:rsid w:val="00C136F8"/>
    <w:rsid w:val="00C136FE"/>
    <w:rsid w:val="00C13DA6"/>
    <w:rsid w:val="00C14209"/>
    <w:rsid w:val="00C148C5"/>
    <w:rsid w:val="00C14BB2"/>
    <w:rsid w:val="00C14FEE"/>
    <w:rsid w:val="00C15566"/>
    <w:rsid w:val="00C15729"/>
    <w:rsid w:val="00C1620F"/>
    <w:rsid w:val="00C16990"/>
    <w:rsid w:val="00C16C4E"/>
    <w:rsid w:val="00C16CCB"/>
    <w:rsid w:val="00C16D94"/>
    <w:rsid w:val="00C1711F"/>
    <w:rsid w:val="00C17438"/>
    <w:rsid w:val="00C17722"/>
    <w:rsid w:val="00C17793"/>
    <w:rsid w:val="00C178B3"/>
    <w:rsid w:val="00C178F9"/>
    <w:rsid w:val="00C179BE"/>
    <w:rsid w:val="00C17D06"/>
    <w:rsid w:val="00C17F6C"/>
    <w:rsid w:val="00C20F32"/>
    <w:rsid w:val="00C2131E"/>
    <w:rsid w:val="00C214F1"/>
    <w:rsid w:val="00C219BD"/>
    <w:rsid w:val="00C21A06"/>
    <w:rsid w:val="00C21BF4"/>
    <w:rsid w:val="00C223DA"/>
    <w:rsid w:val="00C22428"/>
    <w:rsid w:val="00C224BD"/>
    <w:rsid w:val="00C22678"/>
    <w:rsid w:val="00C22A45"/>
    <w:rsid w:val="00C22F4E"/>
    <w:rsid w:val="00C22FB3"/>
    <w:rsid w:val="00C23126"/>
    <w:rsid w:val="00C232FE"/>
    <w:rsid w:val="00C23760"/>
    <w:rsid w:val="00C2380B"/>
    <w:rsid w:val="00C23C64"/>
    <w:rsid w:val="00C23E45"/>
    <w:rsid w:val="00C2406B"/>
    <w:rsid w:val="00C240EB"/>
    <w:rsid w:val="00C242ED"/>
    <w:rsid w:val="00C245A3"/>
    <w:rsid w:val="00C24852"/>
    <w:rsid w:val="00C249EB"/>
    <w:rsid w:val="00C24FD2"/>
    <w:rsid w:val="00C25060"/>
    <w:rsid w:val="00C25135"/>
    <w:rsid w:val="00C2516A"/>
    <w:rsid w:val="00C25252"/>
    <w:rsid w:val="00C25EA2"/>
    <w:rsid w:val="00C266EB"/>
    <w:rsid w:val="00C269C2"/>
    <w:rsid w:val="00C26ABD"/>
    <w:rsid w:val="00C275D7"/>
    <w:rsid w:val="00C27649"/>
    <w:rsid w:val="00C277E2"/>
    <w:rsid w:val="00C279BC"/>
    <w:rsid w:val="00C27B18"/>
    <w:rsid w:val="00C27D73"/>
    <w:rsid w:val="00C27F3E"/>
    <w:rsid w:val="00C30693"/>
    <w:rsid w:val="00C30824"/>
    <w:rsid w:val="00C3094C"/>
    <w:rsid w:val="00C30D6B"/>
    <w:rsid w:val="00C30DCD"/>
    <w:rsid w:val="00C30FD0"/>
    <w:rsid w:val="00C31419"/>
    <w:rsid w:val="00C31453"/>
    <w:rsid w:val="00C31D7E"/>
    <w:rsid w:val="00C32026"/>
    <w:rsid w:val="00C320B2"/>
    <w:rsid w:val="00C32230"/>
    <w:rsid w:val="00C32267"/>
    <w:rsid w:val="00C32423"/>
    <w:rsid w:val="00C3261B"/>
    <w:rsid w:val="00C32F23"/>
    <w:rsid w:val="00C332EA"/>
    <w:rsid w:val="00C332F5"/>
    <w:rsid w:val="00C33619"/>
    <w:rsid w:val="00C33727"/>
    <w:rsid w:val="00C338D5"/>
    <w:rsid w:val="00C33A74"/>
    <w:rsid w:val="00C33AA7"/>
    <w:rsid w:val="00C34114"/>
    <w:rsid w:val="00C3417F"/>
    <w:rsid w:val="00C34A38"/>
    <w:rsid w:val="00C34EA2"/>
    <w:rsid w:val="00C34EFD"/>
    <w:rsid w:val="00C35911"/>
    <w:rsid w:val="00C35F70"/>
    <w:rsid w:val="00C361DF"/>
    <w:rsid w:val="00C365CC"/>
    <w:rsid w:val="00C367DC"/>
    <w:rsid w:val="00C36B06"/>
    <w:rsid w:val="00C36E71"/>
    <w:rsid w:val="00C3735F"/>
    <w:rsid w:val="00C373A1"/>
    <w:rsid w:val="00C376DC"/>
    <w:rsid w:val="00C37A5C"/>
    <w:rsid w:val="00C37FA1"/>
    <w:rsid w:val="00C406A7"/>
    <w:rsid w:val="00C41066"/>
    <w:rsid w:val="00C410C9"/>
    <w:rsid w:val="00C41132"/>
    <w:rsid w:val="00C4128B"/>
    <w:rsid w:val="00C41328"/>
    <w:rsid w:val="00C41379"/>
    <w:rsid w:val="00C41490"/>
    <w:rsid w:val="00C41526"/>
    <w:rsid w:val="00C419D0"/>
    <w:rsid w:val="00C41A19"/>
    <w:rsid w:val="00C41C33"/>
    <w:rsid w:val="00C41E89"/>
    <w:rsid w:val="00C41E8A"/>
    <w:rsid w:val="00C421B5"/>
    <w:rsid w:val="00C42A90"/>
    <w:rsid w:val="00C42A94"/>
    <w:rsid w:val="00C42CDC"/>
    <w:rsid w:val="00C42FAE"/>
    <w:rsid w:val="00C43059"/>
    <w:rsid w:val="00C43115"/>
    <w:rsid w:val="00C43334"/>
    <w:rsid w:val="00C433F9"/>
    <w:rsid w:val="00C435D8"/>
    <w:rsid w:val="00C44858"/>
    <w:rsid w:val="00C44CE5"/>
    <w:rsid w:val="00C44F38"/>
    <w:rsid w:val="00C45111"/>
    <w:rsid w:val="00C4523B"/>
    <w:rsid w:val="00C45403"/>
    <w:rsid w:val="00C45476"/>
    <w:rsid w:val="00C455CF"/>
    <w:rsid w:val="00C457A7"/>
    <w:rsid w:val="00C45A76"/>
    <w:rsid w:val="00C45B2C"/>
    <w:rsid w:val="00C45C70"/>
    <w:rsid w:val="00C45D54"/>
    <w:rsid w:val="00C464DB"/>
    <w:rsid w:val="00C4658C"/>
    <w:rsid w:val="00C466E6"/>
    <w:rsid w:val="00C467C3"/>
    <w:rsid w:val="00C4687D"/>
    <w:rsid w:val="00C46BD0"/>
    <w:rsid w:val="00C46D1D"/>
    <w:rsid w:val="00C46F38"/>
    <w:rsid w:val="00C474B8"/>
    <w:rsid w:val="00C47606"/>
    <w:rsid w:val="00C479C3"/>
    <w:rsid w:val="00C50367"/>
    <w:rsid w:val="00C503EE"/>
    <w:rsid w:val="00C50407"/>
    <w:rsid w:val="00C506BE"/>
    <w:rsid w:val="00C50921"/>
    <w:rsid w:val="00C50A99"/>
    <w:rsid w:val="00C50D90"/>
    <w:rsid w:val="00C50DBF"/>
    <w:rsid w:val="00C50F8F"/>
    <w:rsid w:val="00C51128"/>
    <w:rsid w:val="00C51377"/>
    <w:rsid w:val="00C5194B"/>
    <w:rsid w:val="00C51B58"/>
    <w:rsid w:val="00C51BED"/>
    <w:rsid w:val="00C51DD4"/>
    <w:rsid w:val="00C51FF9"/>
    <w:rsid w:val="00C522DC"/>
    <w:rsid w:val="00C52781"/>
    <w:rsid w:val="00C52C2C"/>
    <w:rsid w:val="00C52F4B"/>
    <w:rsid w:val="00C532F9"/>
    <w:rsid w:val="00C5356F"/>
    <w:rsid w:val="00C5357E"/>
    <w:rsid w:val="00C53617"/>
    <w:rsid w:val="00C53833"/>
    <w:rsid w:val="00C5388F"/>
    <w:rsid w:val="00C53BC3"/>
    <w:rsid w:val="00C54017"/>
    <w:rsid w:val="00C540CF"/>
    <w:rsid w:val="00C54672"/>
    <w:rsid w:val="00C5487D"/>
    <w:rsid w:val="00C54C95"/>
    <w:rsid w:val="00C54CD3"/>
    <w:rsid w:val="00C54D16"/>
    <w:rsid w:val="00C55088"/>
    <w:rsid w:val="00C552B3"/>
    <w:rsid w:val="00C555B9"/>
    <w:rsid w:val="00C55A3F"/>
    <w:rsid w:val="00C55B34"/>
    <w:rsid w:val="00C55C0C"/>
    <w:rsid w:val="00C55E21"/>
    <w:rsid w:val="00C55EB5"/>
    <w:rsid w:val="00C5641F"/>
    <w:rsid w:val="00C56A04"/>
    <w:rsid w:val="00C56B83"/>
    <w:rsid w:val="00C57454"/>
    <w:rsid w:val="00C5752A"/>
    <w:rsid w:val="00C5756E"/>
    <w:rsid w:val="00C5757C"/>
    <w:rsid w:val="00C57AEB"/>
    <w:rsid w:val="00C57E6F"/>
    <w:rsid w:val="00C57ECA"/>
    <w:rsid w:val="00C604F4"/>
    <w:rsid w:val="00C6079D"/>
    <w:rsid w:val="00C60C77"/>
    <w:rsid w:val="00C60FC4"/>
    <w:rsid w:val="00C61078"/>
    <w:rsid w:val="00C612BE"/>
    <w:rsid w:val="00C61383"/>
    <w:rsid w:val="00C614A5"/>
    <w:rsid w:val="00C61A77"/>
    <w:rsid w:val="00C62447"/>
    <w:rsid w:val="00C62544"/>
    <w:rsid w:val="00C6255A"/>
    <w:rsid w:val="00C625D7"/>
    <w:rsid w:val="00C62833"/>
    <w:rsid w:val="00C62A7C"/>
    <w:rsid w:val="00C62ACF"/>
    <w:rsid w:val="00C62CA1"/>
    <w:rsid w:val="00C62CF4"/>
    <w:rsid w:val="00C631D5"/>
    <w:rsid w:val="00C63744"/>
    <w:rsid w:val="00C638FA"/>
    <w:rsid w:val="00C63CA7"/>
    <w:rsid w:val="00C64348"/>
    <w:rsid w:val="00C64389"/>
    <w:rsid w:val="00C645F4"/>
    <w:rsid w:val="00C6498C"/>
    <w:rsid w:val="00C64C34"/>
    <w:rsid w:val="00C64CF6"/>
    <w:rsid w:val="00C64E6F"/>
    <w:rsid w:val="00C64F09"/>
    <w:rsid w:val="00C6541F"/>
    <w:rsid w:val="00C65527"/>
    <w:rsid w:val="00C65589"/>
    <w:rsid w:val="00C65A40"/>
    <w:rsid w:val="00C65EDA"/>
    <w:rsid w:val="00C66440"/>
    <w:rsid w:val="00C665A0"/>
    <w:rsid w:val="00C66897"/>
    <w:rsid w:val="00C668BA"/>
    <w:rsid w:val="00C66C29"/>
    <w:rsid w:val="00C66C7A"/>
    <w:rsid w:val="00C67127"/>
    <w:rsid w:val="00C672DA"/>
    <w:rsid w:val="00C673F9"/>
    <w:rsid w:val="00C6740B"/>
    <w:rsid w:val="00C675F8"/>
    <w:rsid w:val="00C679C4"/>
    <w:rsid w:val="00C67B24"/>
    <w:rsid w:val="00C67C1B"/>
    <w:rsid w:val="00C70327"/>
    <w:rsid w:val="00C703A3"/>
    <w:rsid w:val="00C7075F"/>
    <w:rsid w:val="00C707CE"/>
    <w:rsid w:val="00C70981"/>
    <w:rsid w:val="00C711CB"/>
    <w:rsid w:val="00C71503"/>
    <w:rsid w:val="00C71774"/>
    <w:rsid w:val="00C71A9D"/>
    <w:rsid w:val="00C72179"/>
    <w:rsid w:val="00C72284"/>
    <w:rsid w:val="00C722B5"/>
    <w:rsid w:val="00C726CC"/>
    <w:rsid w:val="00C730A4"/>
    <w:rsid w:val="00C7325C"/>
    <w:rsid w:val="00C732CC"/>
    <w:rsid w:val="00C7385F"/>
    <w:rsid w:val="00C73A71"/>
    <w:rsid w:val="00C73D0C"/>
    <w:rsid w:val="00C740FB"/>
    <w:rsid w:val="00C74159"/>
    <w:rsid w:val="00C74206"/>
    <w:rsid w:val="00C7428D"/>
    <w:rsid w:val="00C7442D"/>
    <w:rsid w:val="00C7453F"/>
    <w:rsid w:val="00C746D8"/>
    <w:rsid w:val="00C751A7"/>
    <w:rsid w:val="00C75391"/>
    <w:rsid w:val="00C7540A"/>
    <w:rsid w:val="00C756BD"/>
    <w:rsid w:val="00C756D9"/>
    <w:rsid w:val="00C7591E"/>
    <w:rsid w:val="00C759FA"/>
    <w:rsid w:val="00C759FD"/>
    <w:rsid w:val="00C7617A"/>
    <w:rsid w:val="00C761BC"/>
    <w:rsid w:val="00C76282"/>
    <w:rsid w:val="00C7642B"/>
    <w:rsid w:val="00C764C3"/>
    <w:rsid w:val="00C7692F"/>
    <w:rsid w:val="00C769C0"/>
    <w:rsid w:val="00C76F89"/>
    <w:rsid w:val="00C77803"/>
    <w:rsid w:val="00C77C10"/>
    <w:rsid w:val="00C77E9F"/>
    <w:rsid w:val="00C77F0C"/>
    <w:rsid w:val="00C8007D"/>
    <w:rsid w:val="00C805A6"/>
    <w:rsid w:val="00C80A6C"/>
    <w:rsid w:val="00C80C44"/>
    <w:rsid w:val="00C80C9A"/>
    <w:rsid w:val="00C80E1C"/>
    <w:rsid w:val="00C811A1"/>
    <w:rsid w:val="00C812FD"/>
    <w:rsid w:val="00C81342"/>
    <w:rsid w:val="00C8164F"/>
    <w:rsid w:val="00C81695"/>
    <w:rsid w:val="00C81759"/>
    <w:rsid w:val="00C819C7"/>
    <w:rsid w:val="00C81BFD"/>
    <w:rsid w:val="00C820D0"/>
    <w:rsid w:val="00C82368"/>
    <w:rsid w:val="00C823E3"/>
    <w:rsid w:val="00C826BC"/>
    <w:rsid w:val="00C82776"/>
    <w:rsid w:val="00C82DB3"/>
    <w:rsid w:val="00C82DEA"/>
    <w:rsid w:val="00C832E5"/>
    <w:rsid w:val="00C83376"/>
    <w:rsid w:val="00C836E0"/>
    <w:rsid w:val="00C83898"/>
    <w:rsid w:val="00C83A2E"/>
    <w:rsid w:val="00C84317"/>
    <w:rsid w:val="00C84370"/>
    <w:rsid w:val="00C844CD"/>
    <w:rsid w:val="00C844E2"/>
    <w:rsid w:val="00C84521"/>
    <w:rsid w:val="00C84D26"/>
    <w:rsid w:val="00C84DF2"/>
    <w:rsid w:val="00C850C0"/>
    <w:rsid w:val="00C850CF"/>
    <w:rsid w:val="00C85B27"/>
    <w:rsid w:val="00C85FB2"/>
    <w:rsid w:val="00C86212"/>
    <w:rsid w:val="00C86565"/>
    <w:rsid w:val="00C8678E"/>
    <w:rsid w:val="00C86935"/>
    <w:rsid w:val="00C86A41"/>
    <w:rsid w:val="00C86AAE"/>
    <w:rsid w:val="00C86C94"/>
    <w:rsid w:val="00C86E6A"/>
    <w:rsid w:val="00C86EE4"/>
    <w:rsid w:val="00C86FAE"/>
    <w:rsid w:val="00C87256"/>
    <w:rsid w:val="00C87647"/>
    <w:rsid w:val="00C87713"/>
    <w:rsid w:val="00C877AA"/>
    <w:rsid w:val="00C87B59"/>
    <w:rsid w:val="00C87B9A"/>
    <w:rsid w:val="00C87DED"/>
    <w:rsid w:val="00C90157"/>
    <w:rsid w:val="00C902E7"/>
    <w:rsid w:val="00C904D1"/>
    <w:rsid w:val="00C90912"/>
    <w:rsid w:val="00C90E08"/>
    <w:rsid w:val="00C90E2C"/>
    <w:rsid w:val="00C91627"/>
    <w:rsid w:val="00C91746"/>
    <w:rsid w:val="00C91FCA"/>
    <w:rsid w:val="00C91FFE"/>
    <w:rsid w:val="00C92274"/>
    <w:rsid w:val="00C922DC"/>
    <w:rsid w:val="00C92BEB"/>
    <w:rsid w:val="00C92D1D"/>
    <w:rsid w:val="00C93294"/>
    <w:rsid w:val="00C93369"/>
    <w:rsid w:val="00C934FB"/>
    <w:rsid w:val="00C93731"/>
    <w:rsid w:val="00C937FD"/>
    <w:rsid w:val="00C9385C"/>
    <w:rsid w:val="00C93919"/>
    <w:rsid w:val="00C94172"/>
    <w:rsid w:val="00C942D5"/>
    <w:rsid w:val="00C943C8"/>
    <w:rsid w:val="00C94634"/>
    <w:rsid w:val="00C947D5"/>
    <w:rsid w:val="00C94A3B"/>
    <w:rsid w:val="00C95343"/>
    <w:rsid w:val="00C95663"/>
    <w:rsid w:val="00C95835"/>
    <w:rsid w:val="00C95B36"/>
    <w:rsid w:val="00C9638B"/>
    <w:rsid w:val="00C9645E"/>
    <w:rsid w:val="00C96514"/>
    <w:rsid w:val="00C969A0"/>
    <w:rsid w:val="00C969EC"/>
    <w:rsid w:val="00C9735D"/>
    <w:rsid w:val="00C974B6"/>
    <w:rsid w:val="00C977EE"/>
    <w:rsid w:val="00C97B97"/>
    <w:rsid w:val="00CA022C"/>
    <w:rsid w:val="00CA0394"/>
    <w:rsid w:val="00CA03CF"/>
    <w:rsid w:val="00CA04E3"/>
    <w:rsid w:val="00CA091C"/>
    <w:rsid w:val="00CA0BE3"/>
    <w:rsid w:val="00CA0DFA"/>
    <w:rsid w:val="00CA0ED9"/>
    <w:rsid w:val="00CA1180"/>
    <w:rsid w:val="00CA145D"/>
    <w:rsid w:val="00CA14FA"/>
    <w:rsid w:val="00CA15BC"/>
    <w:rsid w:val="00CA15BE"/>
    <w:rsid w:val="00CA1C71"/>
    <w:rsid w:val="00CA1DE8"/>
    <w:rsid w:val="00CA2223"/>
    <w:rsid w:val="00CA266C"/>
    <w:rsid w:val="00CA2FCB"/>
    <w:rsid w:val="00CA3340"/>
    <w:rsid w:val="00CA33B5"/>
    <w:rsid w:val="00CA3449"/>
    <w:rsid w:val="00CA3941"/>
    <w:rsid w:val="00CA3A22"/>
    <w:rsid w:val="00CA491E"/>
    <w:rsid w:val="00CA4C97"/>
    <w:rsid w:val="00CA5140"/>
    <w:rsid w:val="00CA55F6"/>
    <w:rsid w:val="00CA5701"/>
    <w:rsid w:val="00CA5A5B"/>
    <w:rsid w:val="00CA5AC6"/>
    <w:rsid w:val="00CA5ADC"/>
    <w:rsid w:val="00CA5BF6"/>
    <w:rsid w:val="00CA5EDB"/>
    <w:rsid w:val="00CA60CC"/>
    <w:rsid w:val="00CA6A64"/>
    <w:rsid w:val="00CA6DAD"/>
    <w:rsid w:val="00CA7644"/>
    <w:rsid w:val="00CA7BF1"/>
    <w:rsid w:val="00CB004E"/>
    <w:rsid w:val="00CB0486"/>
    <w:rsid w:val="00CB0527"/>
    <w:rsid w:val="00CB05A8"/>
    <w:rsid w:val="00CB05BB"/>
    <w:rsid w:val="00CB078F"/>
    <w:rsid w:val="00CB0AE0"/>
    <w:rsid w:val="00CB0E0A"/>
    <w:rsid w:val="00CB0E4F"/>
    <w:rsid w:val="00CB1294"/>
    <w:rsid w:val="00CB135C"/>
    <w:rsid w:val="00CB17BB"/>
    <w:rsid w:val="00CB1856"/>
    <w:rsid w:val="00CB1AC5"/>
    <w:rsid w:val="00CB1C70"/>
    <w:rsid w:val="00CB1CC8"/>
    <w:rsid w:val="00CB1F5F"/>
    <w:rsid w:val="00CB2001"/>
    <w:rsid w:val="00CB23D8"/>
    <w:rsid w:val="00CB24A3"/>
    <w:rsid w:val="00CB2832"/>
    <w:rsid w:val="00CB29F5"/>
    <w:rsid w:val="00CB2B23"/>
    <w:rsid w:val="00CB30AE"/>
    <w:rsid w:val="00CB3280"/>
    <w:rsid w:val="00CB3983"/>
    <w:rsid w:val="00CB3C4E"/>
    <w:rsid w:val="00CB3E2F"/>
    <w:rsid w:val="00CB3E77"/>
    <w:rsid w:val="00CB47EE"/>
    <w:rsid w:val="00CB4A2A"/>
    <w:rsid w:val="00CB4AED"/>
    <w:rsid w:val="00CB4C77"/>
    <w:rsid w:val="00CB5024"/>
    <w:rsid w:val="00CB5055"/>
    <w:rsid w:val="00CB52EA"/>
    <w:rsid w:val="00CB5454"/>
    <w:rsid w:val="00CB56ED"/>
    <w:rsid w:val="00CB58B6"/>
    <w:rsid w:val="00CB5AAD"/>
    <w:rsid w:val="00CB5B1B"/>
    <w:rsid w:val="00CB5B43"/>
    <w:rsid w:val="00CB5B4B"/>
    <w:rsid w:val="00CB5C32"/>
    <w:rsid w:val="00CB5E64"/>
    <w:rsid w:val="00CB6453"/>
    <w:rsid w:val="00CB6AAC"/>
    <w:rsid w:val="00CB6EC2"/>
    <w:rsid w:val="00CB70A5"/>
    <w:rsid w:val="00CB70AD"/>
    <w:rsid w:val="00CB72B4"/>
    <w:rsid w:val="00CB74CA"/>
    <w:rsid w:val="00CB74DE"/>
    <w:rsid w:val="00CB771B"/>
    <w:rsid w:val="00CB7BB4"/>
    <w:rsid w:val="00CB7ED3"/>
    <w:rsid w:val="00CB7ED4"/>
    <w:rsid w:val="00CB7FBC"/>
    <w:rsid w:val="00CC01A4"/>
    <w:rsid w:val="00CC0254"/>
    <w:rsid w:val="00CC02BA"/>
    <w:rsid w:val="00CC0342"/>
    <w:rsid w:val="00CC0357"/>
    <w:rsid w:val="00CC0509"/>
    <w:rsid w:val="00CC0693"/>
    <w:rsid w:val="00CC0BF6"/>
    <w:rsid w:val="00CC0D74"/>
    <w:rsid w:val="00CC1233"/>
    <w:rsid w:val="00CC1276"/>
    <w:rsid w:val="00CC1353"/>
    <w:rsid w:val="00CC1432"/>
    <w:rsid w:val="00CC15AE"/>
    <w:rsid w:val="00CC1930"/>
    <w:rsid w:val="00CC1F2E"/>
    <w:rsid w:val="00CC2609"/>
    <w:rsid w:val="00CC2814"/>
    <w:rsid w:val="00CC288A"/>
    <w:rsid w:val="00CC2AAD"/>
    <w:rsid w:val="00CC2B93"/>
    <w:rsid w:val="00CC2D8C"/>
    <w:rsid w:val="00CC3271"/>
    <w:rsid w:val="00CC360B"/>
    <w:rsid w:val="00CC3BAE"/>
    <w:rsid w:val="00CC3BFD"/>
    <w:rsid w:val="00CC3D42"/>
    <w:rsid w:val="00CC3DC1"/>
    <w:rsid w:val="00CC3FF3"/>
    <w:rsid w:val="00CC4158"/>
    <w:rsid w:val="00CC42A8"/>
    <w:rsid w:val="00CC4644"/>
    <w:rsid w:val="00CC4EAC"/>
    <w:rsid w:val="00CC5491"/>
    <w:rsid w:val="00CC5792"/>
    <w:rsid w:val="00CC648B"/>
    <w:rsid w:val="00CC65EA"/>
    <w:rsid w:val="00CC6B32"/>
    <w:rsid w:val="00CC6D64"/>
    <w:rsid w:val="00CC6DBF"/>
    <w:rsid w:val="00CC6FCD"/>
    <w:rsid w:val="00CC713B"/>
    <w:rsid w:val="00CC75AA"/>
    <w:rsid w:val="00CC7854"/>
    <w:rsid w:val="00CC7BC9"/>
    <w:rsid w:val="00CD0200"/>
    <w:rsid w:val="00CD0283"/>
    <w:rsid w:val="00CD0468"/>
    <w:rsid w:val="00CD048B"/>
    <w:rsid w:val="00CD0664"/>
    <w:rsid w:val="00CD08D7"/>
    <w:rsid w:val="00CD0B4D"/>
    <w:rsid w:val="00CD1021"/>
    <w:rsid w:val="00CD1036"/>
    <w:rsid w:val="00CD122E"/>
    <w:rsid w:val="00CD1581"/>
    <w:rsid w:val="00CD1823"/>
    <w:rsid w:val="00CD1BB2"/>
    <w:rsid w:val="00CD1C91"/>
    <w:rsid w:val="00CD201D"/>
    <w:rsid w:val="00CD248B"/>
    <w:rsid w:val="00CD2762"/>
    <w:rsid w:val="00CD2815"/>
    <w:rsid w:val="00CD2E40"/>
    <w:rsid w:val="00CD30FD"/>
    <w:rsid w:val="00CD313C"/>
    <w:rsid w:val="00CD32B8"/>
    <w:rsid w:val="00CD338F"/>
    <w:rsid w:val="00CD3453"/>
    <w:rsid w:val="00CD34A3"/>
    <w:rsid w:val="00CD3B41"/>
    <w:rsid w:val="00CD3BA8"/>
    <w:rsid w:val="00CD3DA2"/>
    <w:rsid w:val="00CD3DBB"/>
    <w:rsid w:val="00CD40A2"/>
    <w:rsid w:val="00CD431F"/>
    <w:rsid w:val="00CD442C"/>
    <w:rsid w:val="00CD4BA4"/>
    <w:rsid w:val="00CD4C54"/>
    <w:rsid w:val="00CD4D33"/>
    <w:rsid w:val="00CD50C9"/>
    <w:rsid w:val="00CD528A"/>
    <w:rsid w:val="00CD5513"/>
    <w:rsid w:val="00CD55F7"/>
    <w:rsid w:val="00CD56D2"/>
    <w:rsid w:val="00CD583A"/>
    <w:rsid w:val="00CD5B50"/>
    <w:rsid w:val="00CD5EE4"/>
    <w:rsid w:val="00CD60CA"/>
    <w:rsid w:val="00CD60FD"/>
    <w:rsid w:val="00CD6155"/>
    <w:rsid w:val="00CD61EF"/>
    <w:rsid w:val="00CD6563"/>
    <w:rsid w:val="00CD6ACB"/>
    <w:rsid w:val="00CD6C9B"/>
    <w:rsid w:val="00CD753C"/>
    <w:rsid w:val="00CD7D2E"/>
    <w:rsid w:val="00CD7EEC"/>
    <w:rsid w:val="00CE0421"/>
    <w:rsid w:val="00CE043F"/>
    <w:rsid w:val="00CE0505"/>
    <w:rsid w:val="00CE0528"/>
    <w:rsid w:val="00CE0569"/>
    <w:rsid w:val="00CE0599"/>
    <w:rsid w:val="00CE07B9"/>
    <w:rsid w:val="00CE0841"/>
    <w:rsid w:val="00CE0B68"/>
    <w:rsid w:val="00CE0C5B"/>
    <w:rsid w:val="00CE1051"/>
    <w:rsid w:val="00CE1757"/>
    <w:rsid w:val="00CE1BDF"/>
    <w:rsid w:val="00CE1BE4"/>
    <w:rsid w:val="00CE1FE9"/>
    <w:rsid w:val="00CE237B"/>
    <w:rsid w:val="00CE2A92"/>
    <w:rsid w:val="00CE2AFE"/>
    <w:rsid w:val="00CE2B30"/>
    <w:rsid w:val="00CE339A"/>
    <w:rsid w:val="00CE40B3"/>
    <w:rsid w:val="00CE4148"/>
    <w:rsid w:val="00CE41CC"/>
    <w:rsid w:val="00CE43B3"/>
    <w:rsid w:val="00CE4505"/>
    <w:rsid w:val="00CE457A"/>
    <w:rsid w:val="00CE4A33"/>
    <w:rsid w:val="00CE4BEA"/>
    <w:rsid w:val="00CE5610"/>
    <w:rsid w:val="00CE6620"/>
    <w:rsid w:val="00CE6861"/>
    <w:rsid w:val="00CE6947"/>
    <w:rsid w:val="00CE708C"/>
    <w:rsid w:val="00CE757E"/>
    <w:rsid w:val="00CE766D"/>
    <w:rsid w:val="00CE76E2"/>
    <w:rsid w:val="00CE7834"/>
    <w:rsid w:val="00CE7949"/>
    <w:rsid w:val="00CE7BCB"/>
    <w:rsid w:val="00CE7E77"/>
    <w:rsid w:val="00CE7F6A"/>
    <w:rsid w:val="00CF002F"/>
    <w:rsid w:val="00CF07B2"/>
    <w:rsid w:val="00CF0958"/>
    <w:rsid w:val="00CF0959"/>
    <w:rsid w:val="00CF0BD6"/>
    <w:rsid w:val="00CF1425"/>
    <w:rsid w:val="00CF1453"/>
    <w:rsid w:val="00CF16D2"/>
    <w:rsid w:val="00CF18D2"/>
    <w:rsid w:val="00CF191F"/>
    <w:rsid w:val="00CF1B85"/>
    <w:rsid w:val="00CF1E4A"/>
    <w:rsid w:val="00CF20BD"/>
    <w:rsid w:val="00CF2A46"/>
    <w:rsid w:val="00CF302C"/>
    <w:rsid w:val="00CF30F0"/>
    <w:rsid w:val="00CF33CC"/>
    <w:rsid w:val="00CF3E03"/>
    <w:rsid w:val="00CF3EAD"/>
    <w:rsid w:val="00CF461E"/>
    <w:rsid w:val="00CF4E5D"/>
    <w:rsid w:val="00CF4FBE"/>
    <w:rsid w:val="00CF4FFF"/>
    <w:rsid w:val="00CF5311"/>
    <w:rsid w:val="00CF53AC"/>
    <w:rsid w:val="00CF5B33"/>
    <w:rsid w:val="00CF632C"/>
    <w:rsid w:val="00CF6A9A"/>
    <w:rsid w:val="00CF6EEA"/>
    <w:rsid w:val="00CF701B"/>
    <w:rsid w:val="00CF70C5"/>
    <w:rsid w:val="00CF70D8"/>
    <w:rsid w:val="00CF70DE"/>
    <w:rsid w:val="00CF7250"/>
    <w:rsid w:val="00CF7581"/>
    <w:rsid w:val="00CF7787"/>
    <w:rsid w:val="00CF79D9"/>
    <w:rsid w:val="00CF7EF2"/>
    <w:rsid w:val="00CF7FAB"/>
    <w:rsid w:val="00D0004B"/>
    <w:rsid w:val="00D0015C"/>
    <w:rsid w:val="00D004F5"/>
    <w:rsid w:val="00D00A16"/>
    <w:rsid w:val="00D00C02"/>
    <w:rsid w:val="00D00EDF"/>
    <w:rsid w:val="00D00F0F"/>
    <w:rsid w:val="00D00FE3"/>
    <w:rsid w:val="00D01039"/>
    <w:rsid w:val="00D010AA"/>
    <w:rsid w:val="00D0140A"/>
    <w:rsid w:val="00D01BEC"/>
    <w:rsid w:val="00D01DC8"/>
    <w:rsid w:val="00D01DE3"/>
    <w:rsid w:val="00D01E0F"/>
    <w:rsid w:val="00D021EB"/>
    <w:rsid w:val="00D024D5"/>
    <w:rsid w:val="00D024DC"/>
    <w:rsid w:val="00D02A16"/>
    <w:rsid w:val="00D02F49"/>
    <w:rsid w:val="00D03266"/>
    <w:rsid w:val="00D03F79"/>
    <w:rsid w:val="00D04006"/>
    <w:rsid w:val="00D040EA"/>
    <w:rsid w:val="00D041D2"/>
    <w:rsid w:val="00D04249"/>
    <w:rsid w:val="00D044B5"/>
    <w:rsid w:val="00D04655"/>
    <w:rsid w:val="00D04CA4"/>
    <w:rsid w:val="00D04CAF"/>
    <w:rsid w:val="00D04FA9"/>
    <w:rsid w:val="00D05130"/>
    <w:rsid w:val="00D0516C"/>
    <w:rsid w:val="00D051E0"/>
    <w:rsid w:val="00D053A7"/>
    <w:rsid w:val="00D0557A"/>
    <w:rsid w:val="00D05730"/>
    <w:rsid w:val="00D05D21"/>
    <w:rsid w:val="00D05E51"/>
    <w:rsid w:val="00D0657F"/>
    <w:rsid w:val="00D06665"/>
    <w:rsid w:val="00D06963"/>
    <w:rsid w:val="00D06970"/>
    <w:rsid w:val="00D06B1A"/>
    <w:rsid w:val="00D06C0D"/>
    <w:rsid w:val="00D06CBF"/>
    <w:rsid w:val="00D06D3C"/>
    <w:rsid w:val="00D072DF"/>
    <w:rsid w:val="00D07BF3"/>
    <w:rsid w:val="00D07C15"/>
    <w:rsid w:val="00D07EF0"/>
    <w:rsid w:val="00D10425"/>
    <w:rsid w:val="00D1050B"/>
    <w:rsid w:val="00D105CF"/>
    <w:rsid w:val="00D10656"/>
    <w:rsid w:val="00D1079C"/>
    <w:rsid w:val="00D1091D"/>
    <w:rsid w:val="00D10C57"/>
    <w:rsid w:val="00D10D7C"/>
    <w:rsid w:val="00D10DD9"/>
    <w:rsid w:val="00D110DB"/>
    <w:rsid w:val="00D11181"/>
    <w:rsid w:val="00D111C1"/>
    <w:rsid w:val="00D11432"/>
    <w:rsid w:val="00D115A9"/>
    <w:rsid w:val="00D11802"/>
    <w:rsid w:val="00D118A7"/>
    <w:rsid w:val="00D11AB6"/>
    <w:rsid w:val="00D11F61"/>
    <w:rsid w:val="00D12351"/>
    <w:rsid w:val="00D126E8"/>
    <w:rsid w:val="00D12F9E"/>
    <w:rsid w:val="00D1346B"/>
    <w:rsid w:val="00D13758"/>
    <w:rsid w:val="00D13794"/>
    <w:rsid w:val="00D13BD2"/>
    <w:rsid w:val="00D13BE4"/>
    <w:rsid w:val="00D140CA"/>
    <w:rsid w:val="00D14172"/>
    <w:rsid w:val="00D14250"/>
    <w:rsid w:val="00D1437A"/>
    <w:rsid w:val="00D145A3"/>
    <w:rsid w:val="00D147D7"/>
    <w:rsid w:val="00D14BCA"/>
    <w:rsid w:val="00D14C3B"/>
    <w:rsid w:val="00D14D2E"/>
    <w:rsid w:val="00D14E01"/>
    <w:rsid w:val="00D14E4E"/>
    <w:rsid w:val="00D1536B"/>
    <w:rsid w:val="00D1549B"/>
    <w:rsid w:val="00D160D2"/>
    <w:rsid w:val="00D160F4"/>
    <w:rsid w:val="00D16390"/>
    <w:rsid w:val="00D164D1"/>
    <w:rsid w:val="00D16C6E"/>
    <w:rsid w:val="00D16F35"/>
    <w:rsid w:val="00D170ED"/>
    <w:rsid w:val="00D172B4"/>
    <w:rsid w:val="00D175AC"/>
    <w:rsid w:val="00D17832"/>
    <w:rsid w:val="00D17E5B"/>
    <w:rsid w:val="00D17EFD"/>
    <w:rsid w:val="00D17F3F"/>
    <w:rsid w:val="00D17F8D"/>
    <w:rsid w:val="00D204BB"/>
    <w:rsid w:val="00D205F1"/>
    <w:rsid w:val="00D20802"/>
    <w:rsid w:val="00D2080E"/>
    <w:rsid w:val="00D20C60"/>
    <w:rsid w:val="00D211D8"/>
    <w:rsid w:val="00D212C5"/>
    <w:rsid w:val="00D21433"/>
    <w:rsid w:val="00D21645"/>
    <w:rsid w:val="00D219A3"/>
    <w:rsid w:val="00D220C3"/>
    <w:rsid w:val="00D2238F"/>
    <w:rsid w:val="00D227CB"/>
    <w:rsid w:val="00D22B1F"/>
    <w:rsid w:val="00D22D3F"/>
    <w:rsid w:val="00D22E36"/>
    <w:rsid w:val="00D22FBC"/>
    <w:rsid w:val="00D230AB"/>
    <w:rsid w:val="00D230C3"/>
    <w:rsid w:val="00D233FC"/>
    <w:rsid w:val="00D23752"/>
    <w:rsid w:val="00D23B8A"/>
    <w:rsid w:val="00D23C02"/>
    <w:rsid w:val="00D23DBB"/>
    <w:rsid w:val="00D23EDF"/>
    <w:rsid w:val="00D24148"/>
    <w:rsid w:val="00D24673"/>
    <w:rsid w:val="00D2469E"/>
    <w:rsid w:val="00D24A62"/>
    <w:rsid w:val="00D24FFC"/>
    <w:rsid w:val="00D252A3"/>
    <w:rsid w:val="00D25D6E"/>
    <w:rsid w:val="00D25F8D"/>
    <w:rsid w:val="00D26168"/>
    <w:rsid w:val="00D2617B"/>
    <w:rsid w:val="00D26247"/>
    <w:rsid w:val="00D2697B"/>
    <w:rsid w:val="00D26AB3"/>
    <w:rsid w:val="00D26DA4"/>
    <w:rsid w:val="00D26E70"/>
    <w:rsid w:val="00D2710D"/>
    <w:rsid w:val="00D2715B"/>
    <w:rsid w:val="00D27260"/>
    <w:rsid w:val="00D27440"/>
    <w:rsid w:val="00D276B5"/>
    <w:rsid w:val="00D276D4"/>
    <w:rsid w:val="00D27704"/>
    <w:rsid w:val="00D27727"/>
    <w:rsid w:val="00D27C51"/>
    <w:rsid w:val="00D27D47"/>
    <w:rsid w:val="00D27DC6"/>
    <w:rsid w:val="00D27F93"/>
    <w:rsid w:val="00D27FCD"/>
    <w:rsid w:val="00D303CB"/>
    <w:rsid w:val="00D30755"/>
    <w:rsid w:val="00D3090A"/>
    <w:rsid w:val="00D30FF9"/>
    <w:rsid w:val="00D313AF"/>
    <w:rsid w:val="00D3154B"/>
    <w:rsid w:val="00D315CE"/>
    <w:rsid w:val="00D319C2"/>
    <w:rsid w:val="00D31EF5"/>
    <w:rsid w:val="00D31FF6"/>
    <w:rsid w:val="00D3205B"/>
    <w:rsid w:val="00D3250E"/>
    <w:rsid w:val="00D3269C"/>
    <w:rsid w:val="00D32788"/>
    <w:rsid w:val="00D327BA"/>
    <w:rsid w:val="00D32990"/>
    <w:rsid w:val="00D32B6F"/>
    <w:rsid w:val="00D33228"/>
    <w:rsid w:val="00D337A1"/>
    <w:rsid w:val="00D33BD0"/>
    <w:rsid w:val="00D33DBB"/>
    <w:rsid w:val="00D33DC8"/>
    <w:rsid w:val="00D340AE"/>
    <w:rsid w:val="00D3439A"/>
    <w:rsid w:val="00D34525"/>
    <w:rsid w:val="00D34B9D"/>
    <w:rsid w:val="00D34E32"/>
    <w:rsid w:val="00D34F3A"/>
    <w:rsid w:val="00D359AD"/>
    <w:rsid w:val="00D35B1D"/>
    <w:rsid w:val="00D35B70"/>
    <w:rsid w:val="00D35F36"/>
    <w:rsid w:val="00D35F5B"/>
    <w:rsid w:val="00D36224"/>
    <w:rsid w:val="00D3657B"/>
    <w:rsid w:val="00D36667"/>
    <w:rsid w:val="00D36731"/>
    <w:rsid w:val="00D3681A"/>
    <w:rsid w:val="00D368F2"/>
    <w:rsid w:val="00D36A1F"/>
    <w:rsid w:val="00D36C79"/>
    <w:rsid w:val="00D36C81"/>
    <w:rsid w:val="00D36F64"/>
    <w:rsid w:val="00D3730B"/>
    <w:rsid w:val="00D3733C"/>
    <w:rsid w:val="00D37340"/>
    <w:rsid w:val="00D373FF"/>
    <w:rsid w:val="00D37486"/>
    <w:rsid w:val="00D375EC"/>
    <w:rsid w:val="00D37A14"/>
    <w:rsid w:val="00D37C38"/>
    <w:rsid w:val="00D37E11"/>
    <w:rsid w:val="00D37F73"/>
    <w:rsid w:val="00D37FF1"/>
    <w:rsid w:val="00D40428"/>
    <w:rsid w:val="00D406CD"/>
    <w:rsid w:val="00D406FE"/>
    <w:rsid w:val="00D409ED"/>
    <w:rsid w:val="00D410A9"/>
    <w:rsid w:val="00D4145A"/>
    <w:rsid w:val="00D41599"/>
    <w:rsid w:val="00D415E7"/>
    <w:rsid w:val="00D41B4C"/>
    <w:rsid w:val="00D41EED"/>
    <w:rsid w:val="00D421D6"/>
    <w:rsid w:val="00D4222D"/>
    <w:rsid w:val="00D425BB"/>
    <w:rsid w:val="00D428A0"/>
    <w:rsid w:val="00D42CBF"/>
    <w:rsid w:val="00D42DB4"/>
    <w:rsid w:val="00D42FCB"/>
    <w:rsid w:val="00D4305A"/>
    <w:rsid w:val="00D439A5"/>
    <w:rsid w:val="00D43AD5"/>
    <w:rsid w:val="00D43BBA"/>
    <w:rsid w:val="00D43BC6"/>
    <w:rsid w:val="00D43E08"/>
    <w:rsid w:val="00D4401A"/>
    <w:rsid w:val="00D4404D"/>
    <w:rsid w:val="00D44203"/>
    <w:rsid w:val="00D443D8"/>
    <w:rsid w:val="00D44496"/>
    <w:rsid w:val="00D44596"/>
    <w:rsid w:val="00D44A9F"/>
    <w:rsid w:val="00D44B62"/>
    <w:rsid w:val="00D44D59"/>
    <w:rsid w:val="00D44FB5"/>
    <w:rsid w:val="00D45499"/>
    <w:rsid w:val="00D457F8"/>
    <w:rsid w:val="00D45ECA"/>
    <w:rsid w:val="00D46454"/>
    <w:rsid w:val="00D4653C"/>
    <w:rsid w:val="00D4668B"/>
    <w:rsid w:val="00D46910"/>
    <w:rsid w:val="00D46C7E"/>
    <w:rsid w:val="00D46E65"/>
    <w:rsid w:val="00D46E9A"/>
    <w:rsid w:val="00D46ED9"/>
    <w:rsid w:val="00D47565"/>
    <w:rsid w:val="00D47C8E"/>
    <w:rsid w:val="00D47DF2"/>
    <w:rsid w:val="00D5023D"/>
    <w:rsid w:val="00D504C7"/>
    <w:rsid w:val="00D505F1"/>
    <w:rsid w:val="00D50796"/>
    <w:rsid w:val="00D508AF"/>
    <w:rsid w:val="00D50C22"/>
    <w:rsid w:val="00D50CCF"/>
    <w:rsid w:val="00D5133E"/>
    <w:rsid w:val="00D513EC"/>
    <w:rsid w:val="00D51555"/>
    <w:rsid w:val="00D5168C"/>
    <w:rsid w:val="00D51711"/>
    <w:rsid w:val="00D517C7"/>
    <w:rsid w:val="00D51D35"/>
    <w:rsid w:val="00D520F5"/>
    <w:rsid w:val="00D52101"/>
    <w:rsid w:val="00D5227B"/>
    <w:rsid w:val="00D523B2"/>
    <w:rsid w:val="00D524CD"/>
    <w:rsid w:val="00D5274E"/>
    <w:rsid w:val="00D527CA"/>
    <w:rsid w:val="00D52A85"/>
    <w:rsid w:val="00D52BE0"/>
    <w:rsid w:val="00D52E36"/>
    <w:rsid w:val="00D5309D"/>
    <w:rsid w:val="00D53696"/>
    <w:rsid w:val="00D53C15"/>
    <w:rsid w:val="00D53D71"/>
    <w:rsid w:val="00D54056"/>
    <w:rsid w:val="00D54158"/>
    <w:rsid w:val="00D54265"/>
    <w:rsid w:val="00D54275"/>
    <w:rsid w:val="00D544F1"/>
    <w:rsid w:val="00D5465E"/>
    <w:rsid w:val="00D54A1C"/>
    <w:rsid w:val="00D551B1"/>
    <w:rsid w:val="00D553C0"/>
    <w:rsid w:val="00D55A2A"/>
    <w:rsid w:val="00D55C0B"/>
    <w:rsid w:val="00D55E94"/>
    <w:rsid w:val="00D55EA4"/>
    <w:rsid w:val="00D55F7E"/>
    <w:rsid w:val="00D5640A"/>
    <w:rsid w:val="00D564CD"/>
    <w:rsid w:val="00D56D07"/>
    <w:rsid w:val="00D56D7E"/>
    <w:rsid w:val="00D5721A"/>
    <w:rsid w:val="00D5741B"/>
    <w:rsid w:val="00D575DE"/>
    <w:rsid w:val="00D576FA"/>
    <w:rsid w:val="00D57B9F"/>
    <w:rsid w:val="00D60510"/>
    <w:rsid w:val="00D60BFD"/>
    <w:rsid w:val="00D60F94"/>
    <w:rsid w:val="00D611CB"/>
    <w:rsid w:val="00D611DA"/>
    <w:rsid w:val="00D616C7"/>
    <w:rsid w:val="00D6243D"/>
    <w:rsid w:val="00D624DE"/>
    <w:rsid w:val="00D62527"/>
    <w:rsid w:val="00D62689"/>
    <w:rsid w:val="00D62873"/>
    <w:rsid w:val="00D628A0"/>
    <w:rsid w:val="00D62918"/>
    <w:rsid w:val="00D62AF6"/>
    <w:rsid w:val="00D633AC"/>
    <w:rsid w:val="00D63425"/>
    <w:rsid w:val="00D6352B"/>
    <w:rsid w:val="00D63563"/>
    <w:rsid w:val="00D63CD8"/>
    <w:rsid w:val="00D64060"/>
    <w:rsid w:val="00D64412"/>
    <w:rsid w:val="00D64493"/>
    <w:rsid w:val="00D644B0"/>
    <w:rsid w:val="00D64725"/>
    <w:rsid w:val="00D64A88"/>
    <w:rsid w:val="00D64B56"/>
    <w:rsid w:val="00D64CD4"/>
    <w:rsid w:val="00D653D1"/>
    <w:rsid w:val="00D6575E"/>
    <w:rsid w:val="00D65AAA"/>
    <w:rsid w:val="00D65ACA"/>
    <w:rsid w:val="00D66419"/>
    <w:rsid w:val="00D66913"/>
    <w:rsid w:val="00D66A4A"/>
    <w:rsid w:val="00D66AFD"/>
    <w:rsid w:val="00D66CF9"/>
    <w:rsid w:val="00D6711D"/>
    <w:rsid w:val="00D6747C"/>
    <w:rsid w:val="00D674E3"/>
    <w:rsid w:val="00D675E6"/>
    <w:rsid w:val="00D67B20"/>
    <w:rsid w:val="00D67D7F"/>
    <w:rsid w:val="00D70085"/>
    <w:rsid w:val="00D700F7"/>
    <w:rsid w:val="00D70123"/>
    <w:rsid w:val="00D708DA"/>
    <w:rsid w:val="00D70C55"/>
    <w:rsid w:val="00D70C73"/>
    <w:rsid w:val="00D70DCF"/>
    <w:rsid w:val="00D71008"/>
    <w:rsid w:val="00D71292"/>
    <w:rsid w:val="00D71E5F"/>
    <w:rsid w:val="00D71FCE"/>
    <w:rsid w:val="00D72037"/>
    <w:rsid w:val="00D72354"/>
    <w:rsid w:val="00D72419"/>
    <w:rsid w:val="00D7285D"/>
    <w:rsid w:val="00D72C41"/>
    <w:rsid w:val="00D72C4F"/>
    <w:rsid w:val="00D72F7B"/>
    <w:rsid w:val="00D7381A"/>
    <w:rsid w:val="00D7392E"/>
    <w:rsid w:val="00D73AA6"/>
    <w:rsid w:val="00D73BBF"/>
    <w:rsid w:val="00D73E71"/>
    <w:rsid w:val="00D73E93"/>
    <w:rsid w:val="00D7430F"/>
    <w:rsid w:val="00D747BF"/>
    <w:rsid w:val="00D749CD"/>
    <w:rsid w:val="00D74B48"/>
    <w:rsid w:val="00D74E27"/>
    <w:rsid w:val="00D74FB3"/>
    <w:rsid w:val="00D750B2"/>
    <w:rsid w:val="00D7517F"/>
    <w:rsid w:val="00D75BE3"/>
    <w:rsid w:val="00D75C16"/>
    <w:rsid w:val="00D75CA4"/>
    <w:rsid w:val="00D75F96"/>
    <w:rsid w:val="00D764AD"/>
    <w:rsid w:val="00D76558"/>
    <w:rsid w:val="00D767AA"/>
    <w:rsid w:val="00D767F6"/>
    <w:rsid w:val="00D76AD9"/>
    <w:rsid w:val="00D77101"/>
    <w:rsid w:val="00D7711E"/>
    <w:rsid w:val="00D774A2"/>
    <w:rsid w:val="00D7754D"/>
    <w:rsid w:val="00D7759E"/>
    <w:rsid w:val="00D777B7"/>
    <w:rsid w:val="00D778EC"/>
    <w:rsid w:val="00D8002D"/>
    <w:rsid w:val="00D80555"/>
    <w:rsid w:val="00D8076E"/>
    <w:rsid w:val="00D80E5B"/>
    <w:rsid w:val="00D80FB5"/>
    <w:rsid w:val="00D813F0"/>
    <w:rsid w:val="00D81AC3"/>
    <w:rsid w:val="00D81B33"/>
    <w:rsid w:val="00D823B3"/>
    <w:rsid w:val="00D82652"/>
    <w:rsid w:val="00D826B1"/>
    <w:rsid w:val="00D8283C"/>
    <w:rsid w:val="00D82DCB"/>
    <w:rsid w:val="00D833F3"/>
    <w:rsid w:val="00D8350B"/>
    <w:rsid w:val="00D835B1"/>
    <w:rsid w:val="00D838FD"/>
    <w:rsid w:val="00D83D0F"/>
    <w:rsid w:val="00D83D7B"/>
    <w:rsid w:val="00D84157"/>
    <w:rsid w:val="00D842EA"/>
    <w:rsid w:val="00D84307"/>
    <w:rsid w:val="00D84E7E"/>
    <w:rsid w:val="00D850F0"/>
    <w:rsid w:val="00D85107"/>
    <w:rsid w:val="00D85210"/>
    <w:rsid w:val="00D853B6"/>
    <w:rsid w:val="00D85446"/>
    <w:rsid w:val="00D85523"/>
    <w:rsid w:val="00D857BD"/>
    <w:rsid w:val="00D85835"/>
    <w:rsid w:val="00D85861"/>
    <w:rsid w:val="00D859FD"/>
    <w:rsid w:val="00D85ADE"/>
    <w:rsid w:val="00D85FE6"/>
    <w:rsid w:val="00D860C3"/>
    <w:rsid w:val="00D862C2"/>
    <w:rsid w:val="00D86F0A"/>
    <w:rsid w:val="00D87308"/>
    <w:rsid w:val="00D875D0"/>
    <w:rsid w:val="00D876DA"/>
    <w:rsid w:val="00D876E5"/>
    <w:rsid w:val="00D877B6"/>
    <w:rsid w:val="00D8785C"/>
    <w:rsid w:val="00D87875"/>
    <w:rsid w:val="00D879C5"/>
    <w:rsid w:val="00D87D5B"/>
    <w:rsid w:val="00D87E28"/>
    <w:rsid w:val="00D87FFC"/>
    <w:rsid w:val="00D900D5"/>
    <w:rsid w:val="00D901B0"/>
    <w:rsid w:val="00D90619"/>
    <w:rsid w:val="00D90AF5"/>
    <w:rsid w:val="00D90FCC"/>
    <w:rsid w:val="00D91105"/>
    <w:rsid w:val="00D911E8"/>
    <w:rsid w:val="00D9121D"/>
    <w:rsid w:val="00D916A6"/>
    <w:rsid w:val="00D91D74"/>
    <w:rsid w:val="00D91DDA"/>
    <w:rsid w:val="00D91FDE"/>
    <w:rsid w:val="00D92148"/>
    <w:rsid w:val="00D923BB"/>
    <w:rsid w:val="00D924C2"/>
    <w:rsid w:val="00D924C7"/>
    <w:rsid w:val="00D92971"/>
    <w:rsid w:val="00D92D04"/>
    <w:rsid w:val="00D92DC1"/>
    <w:rsid w:val="00D935C4"/>
    <w:rsid w:val="00D938D7"/>
    <w:rsid w:val="00D93CEB"/>
    <w:rsid w:val="00D93ED0"/>
    <w:rsid w:val="00D93F3F"/>
    <w:rsid w:val="00D942A7"/>
    <w:rsid w:val="00D944EC"/>
    <w:rsid w:val="00D946B9"/>
    <w:rsid w:val="00D94757"/>
    <w:rsid w:val="00D94D01"/>
    <w:rsid w:val="00D953C2"/>
    <w:rsid w:val="00D95537"/>
    <w:rsid w:val="00D9575B"/>
    <w:rsid w:val="00D95A22"/>
    <w:rsid w:val="00D95BEF"/>
    <w:rsid w:val="00D95C60"/>
    <w:rsid w:val="00D96349"/>
    <w:rsid w:val="00D965FB"/>
    <w:rsid w:val="00D96CA2"/>
    <w:rsid w:val="00D96DC8"/>
    <w:rsid w:val="00D97238"/>
    <w:rsid w:val="00D974F8"/>
    <w:rsid w:val="00D975BB"/>
    <w:rsid w:val="00D97761"/>
    <w:rsid w:val="00D97B3F"/>
    <w:rsid w:val="00D97EF3"/>
    <w:rsid w:val="00DA0294"/>
    <w:rsid w:val="00DA079F"/>
    <w:rsid w:val="00DA0938"/>
    <w:rsid w:val="00DA0BD1"/>
    <w:rsid w:val="00DA0CF8"/>
    <w:rsid w:val="00DA0D50"/>
    <w:rsid w:val="00DA0E8C"/>
    <w:rsid w:val="00DA0EAF"/>
    <w:rsid w:val="00DA13A7"/>
    <w:rsid w:val="00DA1A2D"/>
    <w:rsid w:val="00DA1AB7"/>
    <w:rsid w:val="00DA1B2C"/>
    <w:rsid w:val="00DA1F48"/>
    <w:rsid w:val="00DA2215"/>
    <w:rsid w:val="00DA240C"/>
    <w:rsid w:val="00DA2439"/>
    <w:rsid w:val="00DA266E"/>
    <w:rsid w:val="00DA2680"/>
    <w:rsid w:val="00DA27B6"/>
    <w:rsid w:val="00DA29DF"/>
    <w:rsid w:val="00DA2A5A"/>
    <w:rsid w:val="00DA2BF5"/>
    <w:rsid w:val="00DA2C72"/>
    <w:rsid w:val="00DA2D53"/>
    <w:rsid w:val="00DA2EB7"/>
    <w:rsid w:val="00DA2F77"/>
    <w:rsid w:val="00DA30D5"/>
    <w:rsid w:val="00DA32D8"/>
    <w:rsid w:val="00DA34B7"/>
    <w:rsid w:val="00DA3513"/>
    <w:rsid w:val="00DA35A8"/>
    <w:rsid w:val="00DA3672"/>
    <w:rsid w:val="00DA369A"/>
    <w:rsid w:val="00DA3919"/>
    <w:rsid w:val="00DA3E7F"/>
    <w:rsid w:val="00DA3EF1"/>
    <w:rsid w:val="00DA40A6"/>
    <w:rsid w:val="00DA410C"/>
    <w:rsid w:val="00DA48DF"/>
    <w:rsid w:val="00DA4E4B"/>
    <w:rsid w:val="00DA4E76"/>
    <w:rsid w:val="00DA4FF6"/>
    <w:rsid w:val="00DA5067"/>
    <w:rsid w:val="00DA50D1"/>
    <w:rsid w:val="00DA5A31"/>
    <w:rsid w:val="00DA5C38"/>
    <w:rsid w:val="00DA6407"/>
    <w:rsid w:val="00DA6472"/>
    <w:rsid w:val="00DA6498"/>
    <w:rsid w:val="00DA66A7"/>
    <w:rsid w:val="00DA6843"/>
    <w:rsid w:val="00DA6C3E"/>
    <w:rsid w:val="00DA7278"/>
    <w:rsid w:val="00DA736C"/>
    <w:rsid w:val="00DA7590"/>
    <w:rsid w:val="00DA76D7"/>
    <w:rsid w:val="00DA773C"/>
    <w:rsid w:val="00DB014E"/>
    <w:rsid w:val="00DB0B35"/>
    <w:rsid w:val="00DB0C57"/>
    <w:rsid w:val="00DB0CD9"/>
    <w:rsid w:val="00DB0CE8"/>
    <w:rsid w:val="00DB0EBB"/>
    <w:rsid w:val="00DB0F54"/>
    <w:rsid w:val="00DB12B8"/>
    <w:rsid w:val="00DB1D62"/>
    <w:rsid w:val="00DB1E09"/>
    <w:rsid w:val="00DB1E68"/>
    <w:rsid w:val="00DB226F"/>
    <w:rsid w:val="00DB273C"/>
    <w:rsid w:val="00DB336D"/>
    <w:rsid w:val="00DB34E0"/>
    <w:rsid w:val="00DB359E"/>
    <w:rsid w:val="00DB35ED"/>
    <w:rsid w:val="00DB361D"/>
    <w:rsid w:val="00DB379A"/>
    <w:rsid w:val="00DB3AB8"/>
    <w:rsid w:val="00DB4289"/>
    <w:rsid w:val="00DB48BB"/>
    <w:rsid w:val="00DB4C72"/>
    <w:rsid w:val="00DB553F"/>
    <w:rsid w:val="00DB56EF"/>
    <w:rsid w:val="00DB57CC"/>
    <w:rsid w:val="00DB5969"/>
    <w:rsid w:val="00DB5B7B"/>
    <w:rsid w:val="00DB5F1E"/>
    <w:rsid w:val="00DB5FC1"/>
    <w:rsid w:val="00DB6268"/>
    <w:rsid w:val="00DB673B"/>
    <w:rsid w:val="00DB6914"/>
    <w:rsid w:val="00DB699A"/>
    <w:rsid w:val="00DB6E4C"/>
    <w:rsid w:val="00DB7935"/>
    <w:rsid w:val="00DB79AC"/>
    <w:rsid w:val="00DB7E14"/>
    <w:rsid w:val="00DB7E9D"/>
    <w:rsid w:val="00DC0546"/>
    <w:rsid w:val="00DC069B"/>
    <w:rsid w:val="00DC06A8"/>
    <w:rsid w:val="00DC06E5"/>
    <w:rsid w:val="00DC09A5"/>
    <w:rsid w:val="00DC0B67"/>
    <w:rsid w:val="00DC0FAB"/>
    <w:rsid w:val="00DC17DB"/>
    <w:rsid w:val="00DC1AFB"/>
    <w:rsid w:val="00DC1BFF"/>
    <w:rsid w:val="00DC1CCD"/>
    <w:rsid w:val="00DC21E1"/>
    <w:rsid w:val="00DC220B"/>
    <w:rsid w:val="00DC2623"/>
    <w:rsid w:val="00DC27B8"/>
    <w:rsid w:val="00DC33E8"/>
    <w:rsid w:val="00DC344F"/>
    <w:rsid w:val="00DC3694"/>
    <w:rsid w:val="00DC36D1"/>
    <w:rsid w:val="00DC3988"/>
    <w:rsid w:val="00DC3E8C"/>
    <w:rsid w:val="00DC41E8"/>
    <w:rsid w:val="00DC49B7"/>
    <w:rsid w:val="00DC49F5"/>
    <w:rsid w:val="00DC50D9"/>
    <w:rsid w:val="00DC5468"/>
    <w:rsid w:val="00DC5E26"/>
    <w:rsid w:val="00DC610F"/>
    <w:rsid w:val="00DC655C"/>
    <w:rsid w:val="00DC6A92"/>
    <w:rsid w:val="00DC6AD2"/>
    <w:rsid w:val="00DC6B1F"/>
    <w:rsid w:val="00DC6EA1"/>
    <w:rsid w:val="00DC7017"/>
    <w:rsid w:val="00DC718C"/>
    <w:rsid w:val="00DC74E8"/>
    <w:rsid w:val="00DC750E"/>
    <w:rsid w:val="00DC779A"/>
    <w:rsid w:val="00DC78B7"/>
    <w:rsid w:val="00DC7B2C"/>
    <w:rsid w:val="00DD0158"/>
    <w:rsid w:val="00DD017F"/>
    <w:rsid w:val="00DD0335"/>
    <w:rsid w:val="00DD05FD"/>
    <w:rsid w:val="00DD0637"/>
    <w:rsid w:val="00DD099D"/>
    <w:rsid w:val="00DD0E81"/>
    <w:rsid w:val="00DD0F13"/>
    <w:rsid w:val="00DD10C5"/>
    <w:rsid w:val="00DD11A9"/>
    <w:rsid w:val="00DD14CA"/>
    <w:rsid w:val="00DD1504"/>
    <w:rsid w:val="00DD190A"/>
    <w:rsid w:val="00DD1959"/>
    <w:rsid w:val="00DD1A1B"/>
    <w:rsid w:val="00DD1AC6"/>
    <w:rsid w:val="00DD212B"/>
    <w:rsid w:val="00DD239C"/>
    <w:rsid w:val="00DD23D9"/>
    <w:rsid w:val="00DD263F"/>
    <w:rsid w:val="00DD2B17"/>
    <w:rsid w:val="00DD36DE"/>
    <w:rsid w:val="00DD4053"/>
    <w:rsid w:val="00DD49FA"/>
    <w:rsid w:val="00DD4A37"/>
    <w:rsid w:val="00DD55BF"/>
    <w:rsid w:val="00DD56E9"/>
    <w:rsid w:val="00DD5AA6"/>
    <w:rsid w:val="00DD5DC5"/>
    <w:rsid w:val="00DD5F3F"/>
    <w:rsid w:val="00DD6040"/>
    <w:rsid w:val="00DD606B"/>
    <w:rsid w:val="00DD6391"/>
    <w:rsid w:val="00DD7135"/>
    <w:rsid w:val="00DD740A"/>
    <w:rsid w:val="00DD7465"/>
    <w:rsid w:val="00DD75A6"/>
    <w:rsid w:val="00DD771E"/>
    <w:rsid w:val="00DD7770"/>
    <w:rsid w:val="00DD782E"/>
    <w:rsid w:val="00DD783B"/>
    <w:rsid w:val="00DD7C40"/>
    <w:rsid w:val="00DD7DDA"/>
    <w:rsid w:val="00DD7E8E"/>
    <w:rsid w:val="00DD7FA3"/>
    <w:rsid w:val="00DE032C"/>
    <w:rsid w:val="00DE0587"/>
    <w:rsid w:val="00DE05AA"/>
    <w:rsid w:val="00DE08CC"/>
    <w:rsid w:val="00DE0E19"/>
    <w:rsid w:val="00DE106B"/>
    <w:rsid w:val="00DE113C"/>
    <w:rsid w:val="00DE11C3"/>
    <w:rsid w:val="00DE1A95"/>
    <w:rsid w:val="00DE1F54"/>
    <w:rsid w:val="00DE24A7"/>
    <w:rsid w:val="00DE2B2B"/>
    <w:rsid w:val="00DE2C8E"/>
    <w:rsid w:val="00DE2F38"/>
    <w:rsid w:val="00DE2F5B"/>
    <w:rsid w:val="00DE3060"/>
    <w:rsid w:val="00DE3394"/>
    <w:rsid w:val="00DE3588"/>
    <w:rsid w:val="00DE3924"/>
    <w:rsid w:val="00DE3AAA"/>
    <w:rsid w:val="00DE3DF4"/>
    <w:rsid w:val="00DE4AD6"/>
    <w:rsid w:val="00DE50E4"/>
    <w:rsid w:val="00DE514B"/>
    <w:rsid w:val="00DE5337"/>
    <w:rsid w:val="00DE56B9"/>
    <w:rsid w:val="00DE57BA"/>
    <w:rsid w:val="00DE592F"/>
    <w:rsid w:val="00DE5A96"/>
    <w:rsid w:val="00DE5ADB"/>
    <w:rsid w:val="00DE5DBE"/>
    <w:rsid w:val="00DE5E47"/>
    <w:rsid w:val="00DE65DA"/>
    <w:rsid w:val="00DE6710"/>
    <w:rsid w:val="00DE6B4A"/>
    <w:rsid w:val="00DE6B85"/>
    <w:rsid w:val="00DE6CFC"/>
    <w:rsid w:val="00DE6E3F"/>
    <w:rsid w:val="00DE6FAA"/>
    <w:rsid w:val="00DE73AC"/>
    <w:rsid w:val="00DE7415"/>
    <w:rsid w:val="00DE74F4"/>
    <w:rsid w:val="00DE7AB0"/>
    <w:rsid w:val="00DF0194"/>
    <w:rsid w:val="00DF01EF"/>
    <w:rsid w:val="00DF0281"/>
    <w:rsid w:val="00DF0444"/>
    <w:rsid w:val="00DF0A03"/>
    <w:rsid w:val="00DF0CCC"/>
    <w:rsid w:val="00DF1317"/>
    <w:rsid w:val="00DF1453"/>
    <w:rsid w:val="00DF1BE0"/>
    <w:rsid w:val="00DF1F2E"/>
    <w:rsid w:val="00DF21E3"/>
    <w:rsid w:val="00DF2285"/>
    <w:rsid w:val="00DF23D1"/>
    <w:rsid w:val="00DF2953"/>
    <w:rsid w:val="00DF29B0"/>
    <w:rsid w:val="00DF2B77"/>
    <w:rsid w:val="00DF330A"/>
    <w:rsid w:val="00DF343F"/>
    <w:rsid w:val="00DF34C6"/>
    <w:rsid w:val="00DF3CCF"/>
    <w:rsid w:val="00DF3E42"/>
    <w:rsid w:val="00DF4003"/>
    <w:rsid w:val="00DF43D8"/>
    <w:rsid w:val="00DF48EB"/>
    <w:rsid w:val="00DF4C21"/>
    <w:rsid w:val="00DF5112"/>
    <w:rsid w:val="00DF51B0"/>
    <w:rsid w:val="00DF543E"/>
    <w:rsid w:val="00DF5A57"/>
    <w:rsid w:val="00DF5AAA"/>
    <w:rsid w:val="00DF5AC5"/>
    <w:rsid w:val="00DF5C63"/>
    <w:rsid w:val="00DF5F50"/>
    <w:rsid w:val="00DF60DB"/>
    <w:rsid w:val="00DF60E8"/>
    <w:rsid w:val="00DF6180"/>
    <w:rsid w:val="00DF632B"/>
    <w:rsid w:val="00DF6397"/>
    <w:rsid w:val="00DF68D8"/>
    <w:rsid w:val="00DF6936"/>
    <w:rsid w:val="00DF6FCE"/>
    <w:rsid w:val="00DF75EE"/>
    <w:rsid w:val="00DF768D"/>
    <w:rsid w:val="00DF787D"/>
    <w:rsid w:val="00DF78AB"/>
    <w:rsid w:val="00DF795F"/>
    <w:rsid w:val="00DF7DB8"/>
    <w:rsid w:val="00DF7FE4"/>
    <w:rsid w:val="00E001F0"/>
    <w:rsid w:val="00E008E0"/>
    <w:rsid w:val="00E00BA4"/>
    <w:rsid w:val="00E010E5"/>
    <w:rsid w:val="00E01169"/>
    <w:rsid w:val="00E012CE"/>
    <w:rsid w:val="00E014A1"/>
    <w:rsid w:val="00E014A2"/>
    <w:rsid w:val="00E01513"/>
    <w:rsid w:val="00E01938"/>
    <w:rsid w:val="00E01CB5"/>
    <w:rsid w:val="00E01D2C"/>
    <w:rsid w:val="00E01F45"/>
    <w:rsid w:val="00E02165"/>
    <w:rsid w:val="00E022A9"/>
    <w:rsid w:val="00E022FC"/>
    <w:rsid w:val="00E023C6"/>
    <w:rsid w:val="00E02437"/>
    <w:rsid w:val="00E0248D"/>
    <w:rsid w:val="00E02645"/>
    <w:rsid w:val="00E0264D"/>
    <w:rsid w:val="00E0273A"/>
    <w:rsid w:val="00E02B3B"/>
    <w:rsid w:val="00E02F0C"/>
    <w:rsid w:val="00E030CC"/>
    <w:rsid w:val="00E0330D"/>
    <w:rsid w:val="00E0345A"/>
    <w:rsid w:val="00E03493"/>
    <w:rsid w:val="00E0378D"/>
    <w:rsid w:val="00E03ABD"/>
    <w:rsid w:val="00E03C1F"/>
    <w:rsid w:val="00E041A3"/>
    <w:rsid w:val="00E043A4"/>
    <w:rsid w:val="00E044D3"/>
    <w:rsid w:val="00E04544"/>
    <w:rsid w:val="00E0465B"/>
    <w:rsid w:val="00E04C01"/>
    <w:rsid w:val="00E04CCB"/>
    <w:rsid w:val="00E04DD7"/>
    <w:rsid w:val="00E05173"/>
    <w:rsid w:val="00E057C2"/>
    <w:rsid w:val="00E05823"/>
    <w:rsid w:val="00E05844"/>
    <w:rsid w:val="00E059F3"/>
    <w:rsid w:val="00E05F25"/>
    <w:rsid w:val="00E05F90"/>
    <w:rsid w:val="00E06289"/>
    <w:rsid w:val="00E06450"/>
    <w:rsid w:val="00E06598"/>
    <w:rsid w:val="00E06CED"/>
    <w:rsid w:val="00E06EF3"/>
    <w:rsid w:val="00E06F68"/>
    <w:rsid w:val="00E07281"/>
    <w:rsid w:val="00E073DA"/>
    <w:rsid w:val="00E074CE"/>
    <w:rsid w:val="00E07773"/>
    <w:rsid w:val="00E079DA"/>
    <w:rsid w:val="00E07C49"/>
    <w:rsid w:val="00E10539"/>
    <w:rsid w:val="00E1059C"/>
    <w:rsid w:val="00E10747"/>
    <w:rsid w:val="00E10C2B"/>
    <w:rsid w:val="00E10CB8"/>
    <w:rsid w:val="00E10FD0"/>
    <w:rsid w:val="00E11000"/>
    <w:rsid w:val="00E1132D"/>
    <w:rsid w:val="00E11512"/>
    <w:rsid w:val="00E11518"/>
    <w:rsid w:val="00E11652"/>
    <w:rsid w:val="00E11AA7"/>
    <w:rsid w:val="00E122BC"/>
    <w:rsid w:val="00E12651"/>
    <w:rsid w:val="00E127B5"/>
    <w:rsid w:val="00E12D75"/>
    <w:rsid w:val="00E1363A"/>
    <w:rsid w:val="00E13752"/>
    <w:rsid w:val="00E13985"/>
    <w:rsid w:val="00E1404E"/>
    <w:rsid w:val="00E1419B"/>
    <w:rsid w:val="00E14304"/>
    <w:rsid w:val="00E1456F"/>
    <w:rsid w:val="00E149B5"/>
    <w:rsid w:val="00E14AD0"/>
    <w:rsid w:val="00E14B66"/>
    <w:rsid w:val="00E14BE3"/>
    <w:rsid w:val="00E14F1E"/>
    <w:rsid w:val="00E1530A"/>
    <w:rsid w:val="00E153FB"/>
    <w:rsid w:val="00E15574"/>
    <w:rsid w:val="00E15804"/>
    <w:rsid w:val="00E16466"/>
    <w:rsid w:val="00E16484"/>
    <w:rsid w:val="00E16899"/>
    <w:rsid w:val="00E16BBE"/>
    <w:rsid w:val="00E172A9"/>
    <w:rsid w:val="00E17387"/>
    <w:rsid w:val="00E175F9"/>
    <w:rsid w:val="00E17798"/>
    <w:rsid w:val="00E17E64"/>
    <w:rsid w:val="00E17FE1"/>
    <w:rsid w:val="00E203D1"/>
    <w:rsid w:val="00E20A95"/>
    <w:rsid w:val="00E20AD9"/>
    <w:rsid w:val="00E2150F"/>
    <w:rsid w:val="00E2158C"/>
    <w:rsid w:val="00E21DE0"/>
    <w:rsid w:val="00E21E7C"/>
    <w:rsid w:val="00E21EDC"/>
    <w:rsid w:val="00E222DE"/>
    <w:rsid w:val="00E223CA"/>
    <w:rsid w:val="00E225CC"/>
    <w:rsid w:val="00E22683"/>
    <w:rsid w:val="00E227DC"/>
    <w:rsid w:val="00E228B2"/>
    <w:rsid w:val="00E22E46"/>
    <w:rsid w:val="00E22E80"/>
    <w:rsid w:val="00E23255"/>
    <w:rsid w:val="00E23753"/>
    <w:rsid w:val="00E2378C"/>
    <w:rsid w:val="00E23ABA"/>
    <w:rsid w:val="00E23B5B"/>
    <w:rsid w:val="00E23C8F"/>
    <w:rsid w:val="00E23FC7"/>
    <w:rsid w:val="00E23FCB"/>
    <w:rsid w:val="00E240F3"/>
    <w:rsid w:val="00E24373"/>
    <w:rsid w:val="00E244F6"/>
    <w:rsid w:val="00E24546"/>
    <w:rsid w:val="00E245CD"/>
    <w:rsid w:val="00E24AA9"/>
    <w:rsid w:val="00E2503A"/>
    <w:rsid w:val="00E2504F"/>
    <w:rsid w:val="00E255F2"/>
    <w:rsid w:val="00E259D2"/>
    <w:rsid w:val="00E25A84"/>
    <w:rsid w:val="00E25D76"/>
    <w:rsid w:val="00E26698"/>
    <w:rsid w:val="00E26792"/>
    <w:rsid w:val="00E268C3"/>
    <w:rsid w:val="00E26B32"/>
    <w:rsid w:val="00E2748A"/>
    <w:rsid w:val="00E274F8"/>
    <w:rsid w:val="00E27AEA"/>
    <w:rsid w:val="00E27BC4"/>
    <w:rsid w:val="00E27FE0"/>
    <w:rsid w:val="00E300ED"/>
    <w:rsid w:val="00E30146"/>
    <w:rsid w:val="00E302A1"/>
    <w:rsid w:val="00E3060C"/>
    <w:rsid w:val="00E31003"/>
    <w:rsid w:val="00E3105E"/>
    <w:rsid w:val="00E315AB"/>
    <w:rsid w:val="00E31962"/>
    <w:rsid w:val="00E319FD"/>
    <w:rsid w:val="00E32311"/>
    <w:rsid w:val="00E323B4"/>
    <w:rsid w:val="00E323CA"/>
    <w:rsid w:val="00E3245A"/>
    <w:rsid w:val="00E32801"/>
    <w:rsid w:val="00E3284D"/>
    <w:rsid w:val="00E32A5C"/>
    <w:rsid w:val="00E32D9D"/>
    <w:rsid w:val="00E32FCA"/>
    <w:rsid w:val="00E3313F"/>
    <w:rsid w:val="00E33389"/>
    <w:rsid w:val="00E334BD"/>
    <w:rsid w:val="00E337DF"/>
    <w:rsid w:val="00E33803"/>
    <w:rsid w:val="00E339DF"/>
    <w:rsid w:val="00E33B4D"/>
    <w:rsid w:val="00E33D5F"/>
    <w:rsid w:val="00E33EAD"/>
    <w:rsid w:val="00E33EE1"/>
    <w:rsid w:val="00E34035"/>
    <w:rsid w:val="00E3429C"/>
    <w:rsid w:val="00E344E6"/>
    <w:rsid w:val="00E34ADA"/>
    <w:rsid w:val="00E35179"/>
    <w:rsid w:val="00E3545A"/>
    <w:rsid w:val="00E35679"/>
    <w:rsid w:val="00E35D33"/>
    <w:rsid w:val="00E35E11"/>
    <w:rsid w:val="00E35FD5"/>
    <w:rsid w:val="00E3611E"/>
    <w:rsid w:val="00E3680F"/>
    <w:rsid w:val="00E36D3C"/>
    <w:rsid w:val="00E37699"/>
    <w:rsid w:val="00E3791D"/>
    <w:rsid w:val="00E37B45"/>
    <w:rsid w:val="00E37C47"/>
    <w:rsid w:val="00E37EE5"/>
    <w:rsid w:val="00E40079"/>
    <w:rsid w:val="00E4037B"/>
    <w:rsid w:val="00E40816"/>
    <w:rsid w:val="00E40ABB"/>
    <w:rsid w:val="00E40FD7"/>
    <w:rsid w:val="00E414BC"/>
    <w:rsid w:val="00E41887"/>
    <w:rsid w:val="00E419D7"/>
    <w:rsid w:val="00E41B43"/>
    <w:rsid w:val="00E41D26"/>
    <w:rsid w:val="00E42029"/>
    <w:rsid w:val="00E42084"/>
    <w:rsid w:val="00E423BA"/>
    <w:rsid w:val="00E42460"/>
    <w:rsid w:val="00E42734"/>
    <w:rsid w:val="00E427E9"/>
    <w:rsid w:val="00E42B97"/>
    <w:rsid w:val="00E42E3C"/>
    <w:rsid w:val="00E43824"/>
    <w:rsid w:val="00E43CCF"/>
    <w:rsid w:val="00E43D40"/>
    <w:rsid w:val="00E4494E"/>
    <w:rsid w:val="00E44B16"/>
    <w:rsid w:val="00E4537F"/>
    <w:rsid w:val="00E454E7"/>
    <w:rsid w:val="00E45619"/>
    <w:rsid w:val="00E45DB1"/>
    <w:rsid w:val="00E45DBB"/>
    <w:rsid w:val="00E460F9"/>
    <w:rsid w:val="00E464CC"/>
    <w:rsid w:val="00E46574"/>
    <w:rsid w:val="00E46932"/>
    <w:rsid w:val="00E46B02"/>
    <w:rsid w:val="00E4743D"/>
    <w:rsid w:val="00E47571"/>
    <w:rsid w:val="00E475C1"/>
    <w:rsid w:val="00E501F0"/>
    <w:rsid w:val="00E507B8"/>
    <w:rsid w:val="00E50D0B"/>
    <w:rsid w:val="00E51194"/>
    <w:rsid w:val="00E51706"/>
    <w:rsid w:val="00E5178C"/>
    <w:rsid w:val="00E51BF4"/>
    <w:rsid w:val="00E520EE"/>
    <w:rsid w:val="00E526B0"/>
    <w:rsid w:val="00E527DB"/>
    <w:rsid w:val="00E52D0B"/>
    <w:rsid w:val="00E52D20"/>
    <w:rsid w:val="00E52E20"/>
    <w:rsid w:val="00E52F11"/>
    <w:rsid w:val="00E52F88"/>
    <w:rsid w:val="00E53408"/>
    <w:rsid w:val="00E5371D"/>
    <w:rsid w:val="00E537E5"/>
    <w:rsid w:val="00E544DB"/>
    <w:rsid w:val="00E54749"/>
    <w:rsid w:val="00E547E3"/>
    <w:rsid w:val="00E547F0"/>
    <w:rsid w:val="00E5483B"/>
    <w:rsid w:val="00E5489D"/>
    <w:rsid w:val="00E54A6E"/>
    <w:rsid w:val="00E54CCF"/>
    <w:rsid w:val="00E54F79"/>
    <w:rsid w:val="00E551A1"/>
    <w:rsid w:val="00E55452"/>
    <w:rsid w:val="00E55CA5"/>
    <w:rsid w:val="00E569FF"/>
    <w:rsid w:val="00E570A3"/>
    <w:rsid w:val="00E57683"/>
    <w:rsid w:val="00E5796E"/>
    <w:rsid w:val="00E60319"/>
    <w:rsid w:val="00E60DF3"/>
    <w:rsid w:val="00E615EE"/>
    <w:rsid w:val="00E61663"/>
    <w:rsid w:val="00E616FB"/>
    <w:rsid w:val="00E61854"/>
    <w:rsid w:val="00E61A65"/>
    <w:rsid w:val="00E620E5"/>
    <w:rsid w:val="00E62426"/>
    <w:rsid w:val="00E62B51"/>
    <w:rsid w:val="00E6310B"/>
    <w:rsid w:val="00E6317B"/>
    <w:rsid w:val="00E63990"/>
    <w:rsid w:val="00E63D04"/>
    <w:rsid w:val="00E63D95"/>
    <w:rsid w:val="00E6478B"/>
    <w:rsid w:val="00E64A9E"/>
    <w:rsid w:val="00E64B0E"/>
    <w:rsid w:val="00E64E19"/>
    <w:rsid w:val="00E6515D"/>
    <w:rsid w:val="00E65297"/>
    <w:rsid w:val="00E652C6"/>
    <w:rsid w:val="00E6545D"/>
    <w:rsid w:val="00E65744"/>
    <w:rsid w:val="00E65A9E"/>
    <w:rsid w:val="00E65BC6"/>
    <w:rsid w:val="00E65E71"/>
    <w:rsid w:val="00E66006"/>
    <w:rsid w:val="00E6639E"/>
    <w:rsid w:val="00E663BA"/>
    <w:rsid w:val="00E66708"/>
    <w:rsid w:val="00E66A1B"/>
    <w:rsid w:val="00E66C58"/>
    <w:rsid w:val="00E67044"/>
    <w:rsid w:val="00E675AD"/>
    <w:rsid w:val="00E6786C"/>
    <w:rsid w:val="00E67D6B"/>
    <w:rsid w:val="00E710B8"/>
    <w:rsid w:val="00E71241"/>
    <w:rsid w:val="00E712E6"/>
    <w:rsid w:val="00E71B71"/>
    <w:rsid w:val="00E71D0B"/>
    <w:rsid w:val="00E71D70"/>
    <w:rsid w:val="00E72077"/>
    <w:rsid w:val="00E720AA"/>
    <w:rsid w:val="00E72249"/>
    <w:rsid w:val="00E7227C"/>
    <w:rsid w:val="00E72318"/>
    <w:rsid w:val="00E723B1"/>
    <w:rsid w:val="00E72732"/>
    <w:rsid w:val="00E7276C"/>
    <w:rsid w:val="00E7285D"/>
    <w:rsid w:val="00E7286D"/>
    <w:rsid w:val="00E729B0"/>
    <w:rsid w:val="00E729B3"/>
    <w:rsid w:val="00E7348A"/>
    <w:rsid w:val="00E73D61"/>
    <w:rsid w:val="00E73DD3"/>
    <w:rsid w:val="00E73E15"/>
    <w:rsid w:val="00E7409F"/>
    <w:rsid w:val="00E740FD"/>
    <w:rsid w:val="00E74587"/>
    <w:rsid w:val="00E74B0E"/>
    <w:rsid w:val="00E74B7D"/>
    <w:rsid w:val="00E750E5"/>
    <w:rsid w:val="00E75752"/>
    <w:rsid w:val="00E75B35"/>
    <w:rsid w:val="00E75C02"/>
    <w:rsid w:val="00E75E35"/>
    <w:rsid w:val="00E75E89"/>
    <w:rsid w:val="00E76479"/>
    <w:rsid w:val="00E767CF"/>
    <w:rsid w:val="00E77836"/>
    <w:rsid w:val="00E778C9"/>
    <w:rsid w:val="00E77C25"/>
    <w:rsid w:val="00E77F54"/>
    <w:rsid w:val="00E77FF6"/>
    <w:rsid w:val="00E8018A"/>
    <w:rsid w:val="00E80895"/>
    <w:rsid w:val="00E80985"/>
    <w:rsid w:val="00E80B36"/>
    <w:rsid w:val="00E81748"/>
    <w:rsid w:val="00E81808"/>
    <w:rsid w:val="00E82359"/>
    <w:rsid w:val="00E82474"/>
    <w:rsid w:val="00E824D8"/>
    <w:rsid w:val="00E82693"/>
    <w:rsid w:val="00E82918"/>
    <w:rsid w:val="00E82A30"/>
    <w:rsid w:val="00E82E49"/>
    <w:rsid w:val="00E8351D"/>
    <w:rsid w:val="00E8369A"/>
    <w:rsid w:val="00E8373B"/>
    <w:rsid w:val="00E83BF2"/>
    <w:rsid w:val="00E83C3F"/>
    <w:rsid w:val="00E8406B"/>
    <w:rsid w:val="00E84164"/>
    <w:rsid w:val="00E8439A"/>
    <w:rsid w:val="00E8457A"/>
    <w:rsid w:val="00E845C0"/>
    <w:rsid w:val="00E848C8"/>
    <w:rsid w:val="00E849FD"/>
    <w:rsid w:val="00E84EE4"/>
    <w:rsid w:val="00E855B2"/>
    <w:rsid w:val="00E855F7"/>
    <w:rsid w:val="00E85943"/>
    <w:rsid w:val="00E85B3C"/>
    <w:rsid w:val="00E85C77"/>
    <w:rsid w:val="00E85C94"/>
    <w:rsid w:val="00E85CA3"/>
    <w:rsid w:val="00E8606F"/>
    <w:rsid w:val="00E86E9E"/>
    <w:rsid w:val="00E87081"/>
    <w:rsid w:val="00E873FE"/>
    <w:rsid w:val="00E8764E"/>
    <w:rsid w:val="00E87A92"/>
    <w:rsid w:val="00E87B5F"/>
    <w:rsid w:val="00E87EAD"/>
    <w:rsid w:val="00E87FFB"/>
    <w:rsid w:val="00E900B9"/>
    <w:rsid w:val="00E900C4"/>
    <w:rsid w:val="00E900D1"/>
    <w:rsid w:val="00E90339"/>
    <w:rsid w:val="00E90480"/>
    <w:rsid w:val="00E90505"/>
    <w:rsid w:val="00E90CBA"/>
    <w:rsid w:val="00E91329"/>
    <w:rsid w:val="00E91381"/>
    <w:rsid w:val="00E913FF"/>
    <w:rsid w:val="00E9269C"/>
    <w:rsid w:val="00E92BFE"/>
    <w:rsid w:val="00E9316B"/>
    <w:rsid w:val="00E9322A"/>
    <w:rsid w:val="00E93539"/>
    <w:rsid w:val="00E9371E"/>
    <w:rsid w:val="00E9399D"/>
    <w:rsid w:val="00E93BAB"/>
    <w:rsid w:val="00E93D3E"/>
    <w:rsid w:val="00E93D9A"/>
    <w:rsid w:val="00E94115"/>
    <w:rsid w:val="00E94163"/>
    <w:rsid w:val="00E941C8"/>
    <w:rsid w:val="00E946D3"/>
    <w:rsid w:val="00E94AA2"/>
    <w:rsid w:val="00E94D27"/>
    <w:rsid w:val="00E94D5C"/>
    <w:rsid w:val="00E94FE7"/>
    <w:rsid w:val="00E95191"/>
    <w:rsid w:val="00E95409"/>
    <w:rsid w:val="00E956FF"/>
    <w:rsid w:val="00E9579E"/>
    <w:rsid w:val="00E95A83"/>
    <w:rsid w:val="00E95B0E"/>
    <w:rsid w:val="00E95BCC"/>
    <w:rsid w:val="00E95C0A"/>
    <w:rsid w:val="00E9678E"/>
    <w:rsid w:val="00E96D7E"/>
    <w:rsid w:val="00E96DBA"/>
    <w:rsid w:val="00E97493"/>
    <w:rsid w:val="00E97697"/>
    <w:rsid w:val="00E977F8"/>
    <w:rsid w:val="00E97821"/>
    <w:rsid w:val="00E97FC4"/>
    <w:rsid w:val="00EA0858"/>
    <w:rsid w:val="00EA11EC"/>
    <w:rsid w:val="00EA14A4"/>
    <w:rsid w:val="00EA15D9"/>
    <w:rsid w:val="00EA1654"/>
    <w:rsid w:val="00EA1675"/>
    <w:rsid w:val="00EA1A21"/>
    <w:rsid w:val="00EA1C7B"/>
    <w:rsid w:val="00EA21B5"/>
    <w:rsid w:val="00EA22A5"/>
    <w:rsid w:val="00EA268A"/>
    <w:rsid w:val="00EA2959"/>
    <w:rsid w:val="00EA2A1F"/>
    <w:rsid w:val="00EA2B5A"/>
    <w:rsid w:val="00EA2E2C"/>
    <w:rsid w:val="00EA2F87"/>
    <w:rsid w:val="00EA34BE"/>
    <w:rsid w:val="00EA3610"/>
    <w:rsid w:val="00EA373F"/>
    <w:rsid w:val="00EA38C0"/>
    <w:rsid w:val="00EA3B1B"/>
    <w:rsid w:val="00EA3E64"/>
    <w:rsid w:val="00EA4071"/>
    <w:rsid w:val="00EA41AB"/>
    <w:rsid w:val="00EA4315"/>
    <w:rsid w:val="00EA45DB"/>
    <w:rsid w:val="00EA4943"/>
    <w:rsid w:val="00EA4E4D"/>
    <w:rsid w:val="00EA4E5D"/>
    <w:rsid w:val="00EA4FA9"/>
    <w:rsid w:val="00EA5253"/>
    <w:rsid w:val="00EA5470"/>
    <w:rsid w:val="00EA54E6"/>
    <w:rsid w:val="00EA5559"/>
    <w:rsid w:val="00EA5B80"/>
    <w:rsid w:val="00EA6027"/>
    <w:rsid w:val="00EA609A"/>
    <w:rsid w:val="00EA6458"/>
    <w:rsid w:val="00EA649C"/>
    <w:rsid w:val="00EA6912"/>
    <w:rsid w:val="00EA6A92"/>
    <w:rsid w:val="00EA6F40"/>
    <w:rsid w:val="00EA73EE"/>
    <w:rsid w:val="00EA7472"/>
    <w:rsid w:val="00EB01A5"/>
    <w:rsid w:val="00EB0817"/>
    <w:rsid w:val="00EB0ABD"/>
    <w:rsid w:val="00EB0DBD"/>
    <w:rsid w:val="00EB0FF2"/>
    <w:rsid w:val="00EB140F"/>
    <w:rsid w:val="00EB182F"/>
    <w:rsid w:val="00EB1C6D"/>
    <w:rsid w:val="00EB1DEE"/>
    <w:rsid w:val="00EB1FF4"/>
    <w:rsid w:val="00EB206F"/>
    <w:rsid w:val="00EB2445"/>
    <w:rsid w:val="00EB3107"/>
    <w:rsid w:val="00EB35CA"/>
    <w:rsid w:val="00EB39B4"/>
    <w:rsid w:val="00EB3AA7"/>
    <w:rsid w:val="00EB3C4E"/>
    <w:rsid w:val="00EB3C96"/>
    <w:rsid w:val="00EB3DA7"/>
    <w:rsid w:val="00EB3DF2"/>
    <w:rsid w:val="00EB3EF7"/>
    <w:rsid w:val="00EB3FAA"/>
    <w:rsid w:val="00EB4051"/>
    <w:rsid w:val="00EB4211"/>
    <w:rsid w:val="00EB42DB"/>
    <w:rsid w:val="00EB433F"/>
    <w:rsid w:val="00EB43BE"/>
    <w:rsid w:val="00EB453D"/>
    <w:rsid w:val="00EB4E5B"/>
    <w:rsid w:val="00EB502C"/>
    <w:rsid w:val="00EB5412"/>
    <w:rsid w:val="00EB5785"/>
    <w:rsid w:val="00EB5996"/>
    <w:rsid w:val="00EB59B6"/>
    <w:rsid w:val="00EB5DBE"/>
    <w:rsid w:val="00EB5E62"/>
    <w:rsid w:val="00EB5E98"/>
    <w:rsid w:val="00EB5F3F"/>
    <w:rsid w:val="00EB6539"/>
    <w:rsid w:val="00EB66CA"/>
    <w:rsid w:val="00EB6E17"/>
    <w:rsid w:val="00EB73BD"/>
    <w:rsid w:val="00EB75E5"/>
    <w:rsid w:val="00EB7771"/>
    <w:rsid w:val="00EB7807"/>
    <w:rsid w:val="00EB780A"/>
    <w:rsid w:val="00EB7A37"/>
    <w:rsid w:val="00EB7DE1"/>
    <w:rsid w:val="00EB7F37"/>
    <w:rsid w:val="00EC058B"/>
    <w:rsid w:val="00EC0A03"/>
    <w:rsid w:val="00EC0BEA"/>
    <w:rsid w:val="00EC0E9F"/>
    <w:rsid w:val="00EC1120"/>
    <w:rsid w:val="00EC14E0"/>
    <w:rsid w:val="00EC1ACC"/>
    <w:rsid w:val="00EC1B83"/>
    <w:rsid w:val="00EC1C62"/>
    <w:rsid w:val="00EC1F78"/>
    <w:rsid w:val="00EC2021"/>
    <w:rsid w:val="00EC203E"/>
    <w:rsid w:val="00EC27B2"/>
    <w:rsid w:val="00EC29E8"/>
    <w:rsid w:val="00EC2B86"/>
    <w:rsid w:val="00EC2C3D"/>
    <w:rsid w:val="00EC2CBD"/>
    <w:rsid w:val="00EC2CCC"/>
    <w:rsid w:val="00EC3265"/>
    <w:rsid w:val="00EC3B9C"/>
    <w:rsid w:val="00EC3DE2"/>
    <w:rsid w:val="00EC3FEB"/>
    <w:rsid w:val="00EC4FBF"/>
    <w:rsid w:val="00EC5173"/>
    <w:rsid w:val="00EC56D4"/>
    <w:rsid w:val="00EC58FD"/>
    <w:rsid w:val="00EC5C78"/>
    <w:rsid w:val="00EC616C"/>
    <w:rsid w:val="00EC62B6"/>
    <w:rsid w:val="00EC632A"/>
    <w:rsid w:val="00EC6731"/>
    <w:rsid w:val="00EC6DD3"/>
    <w:rsid w:val="00EC6F56"/>
    <w:rsid w:val="00EC7206"/>
    <w:rsid w:val="00EC732F"/>
    <w:rsid w:val="00EC7A03"/>
    <w:rsid w:val="00EC7D63"/>
    <w:rsid w:val="00EC7EF5"/>
    <w:rsid w:val="00ED018F"/>
    <w:rsid w:val="00ED01B3"/>
    <w:rsid w:val="00ED0211"/>
    <w:rsid w:val="00ED0405"/>
    <w:rsid w:val="00ED05F9"/>
    <w:rsid w:val="00ED0857"/>
    <w:rsid w:val="00ED0DB6"/>
    <w:rsid w:val="00ED142E"/>
    <w:rsid w:val="00ED15BF"/>
    <w:rsid w:val="00ED1A84"/>
    <w:rsid w:val="00ED1B05"/>
    <w:rsid w:val="00ED1B3F"/>
    <w:rsid w:val="00ED1C5E"/>
    <w:rsid w:val="00ED1EAB"/>
    <w:rsid w:val="00ED2245"/>
    <w:rsid w:val="00ED24B4"/>
    <w:rsid w:val="00ED28A0"/>
    <w:rsid w:val="00ED2F49"/>
    <w:rsid w:val="00ED2F51"/>
    <w:rsid w:val="00ED3139"/>
    <w:rsid w:val="00ED3367"/>
    <w:rsid w:val="00ED3A96"/>
    <w:rsid w:val="00ED3C5E"/>
    <w:rsid w:val="00ED3CD1"/>
    <w:rsid w:val="00ED3CF9"/>
    <w:rsid w:val="00ED41EA"/>
    <w:rsid w:val="00ED4517"/>
    <w:rsid w:val="00ED4562"/>
    <w:rsid w:val="00ED4ABA"/>
    <w:rsid w:val="00ED4B2A"/>
    <w:rsid w:val="00ED4C80"/>
    <w:rsid w:val="00ED5341"/>
    <w:rsid w:val="00ED5367"/>
    <w:rsid w:val="00ED55FB"/>
    <w:rsid w:val="00ED5A38"/>
    <w:rsid w:val="00ED5DCE"/>
    <w:rsid w:val="00ED601A"/>
    <w:rsid w:val="00ED62AE"/>
    <w:rsid w:val="00ED6756"/>
    <w:rsid w:val="00ED67B3"/>
    <w:rsid w:val="00ED6AC0"/>
    <w:rsid w:val="00ED6C34"/>
    <w:rsid w:val="00ED6D68"/>
    <w:rsid w:val="00ED6F13"/>
    <w:rsid w:val="00ED7004"/>
    <w:rsid w:val="00ED7038"/>
    <w:rsid w:val="00ED70AA"/>
    <w:rsid w:val="00ED7211"/>
    <w:rsid w:val="00ED7625"/>
    <w:rsid w:val="00ED76DD"/>
    <w:rsid w:val="00ED776C"/>
    <w:rsid w:val="00ED7791"/>
    <w:rsid w:val="00ED790F"/>
    <w:rsid w:val="00ED79D6"/>
    <w:rsid w:val="00ED7AB1"/>
    <w:rsid w:val="00ED7B31"/>
    <w:rsid w:val="00ED7FBF"/>
    <w:rsid w:val="00EE023D"/>
    <w:rsid w:val="00EE0287"/>
    <w:rsid w:val="00EE03EB"/>
    <w:rsid w:val="00EE0FA0"/>
    <w:rsid w:val="00EE1321"/>
    <w:rsid w:val="00EE13EE"/>
    <w:rsid w:val="00EE146D"/>
    <w:rsid w:val="00EE156E"/>
    <w:rsid w:val="00EE17C5"/>
    <w:rsid w:val="00EE1A39"/>
    <w:rsid w:val="00EE1C97"/>
    <w:rsid w:val="00EE1E97"/>
    <w:rsid w:val="00EE1F75"/>
    <w:rsid w:val="00EE25B6"/>
    <w:rsid w:val="00EE2680"/>
    <w:rsid w:val="00EE291C"/>
    <w:rsid w:val="00EE2B10"/>
    <w:rsid w:val="00EE2CAC"/>
    <w:rsid w:val="00EE2E13"/>
    <w:rsid w:val="00EE2FF4"/>
    <w:rsid w:val="00EE305E"/>
    <w:rsid w:val="00EE347A"/>
    <w:rsid w:val="00EE36A2"/>
    <w:rsid w:val="00EE3A85"/>
    <w:rsid w:val="00EE3E2F"/>
    <w:rsid w:val="00EE429F"/>
    <w:rsid w:val="00EE42B9"/>
    <w:rsid w:val="00EE42BE"/>
    <w:rsid w:val="00EE42D7"/>
    <w:rsid w:val="00EE4470"/>
    <w:rsid w:val="00EE4B39"/>
    <w:rsid w:val="00EE4BA7"/>
    <w:rsid w:val="00EE5020"/>
    <w:rsid w:val="00EE5084"/>
    <w:rsid w:val="00EE5652"/>
    <w:rsid w:val="00EE567E"/>
    <w:rsid w:val="00EE5974"/>
    <w:rsid w:val="00EE5A0D"/>
    <w:rsid w:val="00EE5B07"/>
    <w:rsid w:val="00EE6068"/>
    <w:rsid w:val="00EE6729"/>
    <w:rsid w:val="00EE67C1"/>
    <w:rsid w:val="00EE6904"/>
    <w:rsid w:val="00EE6C71"/>
    <w:rsid w:val="00EE6EC8"/>
    <w:rsid w:val="00EE7208"/>
    <w:rsid w:val="00EE7273"/>
    <w:rsid w:val="00EE7558"/>
    <w:rsid w:val="00EE756C"/>
    <w:rsid w:val="00EE76A8"/>
    <w:rsid w:val="00EE7C67"/>
    <w:rsid w:val="00EE7F27"/>
    <w:rsid w:val="00EF0010"/>
    <w:rsid w:val="00EF0586"/>
    <w:rsid w:val="00EF0F41"/>
    <w:rsid w:val="00EF1018"/>
    <w:rsid w:val="00EF1066"/>
    <w:rsid w:val="00EF10D4"/>
    <w:rsid w:val="00EF16A8"/>
    <w:rsid w:val="00EF176C"/>
    <w:rsid w:val="00EF19A8"/>
    <w:rsid w:val="00EF1B80"/>
    <w:rsid w:val="00EF1FF2"/>
    <w:rsid w:val="00EF251A"/>
    <w:rsid w:val="00EF269A"/>
    <w:rsid w:val="00EF2763"/>
    <w:rsid w:val="00EF2808"/>
    <w:rsid w:val="00EF2AD8"/>
    <w:rsid w:val="00EF3354"/>
    <w:rsid w:val="00EF36C7"/>
    <w:rsid w:val="00EF371D"/>
    <w:rsid w:val="00EF3A1C"/>
    <w:rsid w:val="00EF3B32"/>
    <w:rsid w:val="00EF40B5"/>
    <w:rsid w:val="00EF4530"/>
    <w:rsid w:val="00EF460B"/>
    <w:rsid w:val="00EF4634"/>
    <w:rsid w:val="00EF4873"/>
    <w:rsid w:val="00EF4944"/>
    <w:rsid w:val="00EF4DFD"/>
    <w:rsid w:val="00EF53AC"/>
    <w:rsid w:val="00EF566C"/>
    <w:rsid w:val="00EF5E33"/>
    <w:rsid w:val="00EF6351"/>
    <w:rsid w:val="00EF6486"/>
    <w:rsid w:val="00EF6A05"/>
    <w:rsid w:val="00EF6B19"/>
    <w:rsid w:val="00EF6C1D"/>
    <w:rsid w:val="00EF6E3B"/>
    <w:rsid w:val="00EF752E"/>
    <w:rsid w:val="00EF76DC"/>
    <w:rsid w:val="00EF77A6"/>
    <w:rsid w:val="00EF7844"/>
    <w:rsid w:val="00EF7975"/>
    <w:rsid w:val="00EF79C3"/>
    <w:rsid w:val="00EF7A86"/>
    <w:rsid w:val="00EF7D7B"/>
    <w:rsid w:val="00EF7D91"/>
    <w:rsid w:val="00EF7F62"/>
    <w:rsid w:val="00F00234"/>
    <w:rsid w:val="00F002EA"/>
    <w:rsid w:val="00F002F9"/>
    <w:rsid w:val="00F007B1"/>
    <w:rsid w:val="00F007F7"/>
    <w:rsid w:val="00F00CA9"/>
    <w:rsid w:val="00F00D84"/>
    <w:rsid w:val="00F010AB"/>
    <w:rsid w:val="00F01430"/>
    <w:rsid w:val="00F01475"/>
    <w:rsid w:val="00F015BA"/>
    <w:rsid w:val="00F0178A"/>
    <w:rsid w:val="00F018E1"/>
    <w:rsid w:val="00F01CC3"/>
    <w:rsid w:val="00F01F47"/>
    <w:rsid w:val="00F02D62"/>
    <w:rsid w:val="00F032E4"/>
    <w:rsid w:val="00F03537"/>
    <w:rsid w:val="00F0354F"/>
    <w:rsid w:val="00F038D4"/>
    <w:rsid w:val="00F03900"/>
    <w:rsid w:val="00F03D64"/>
    <w:rsid w:val="00F040EE"/>
    <w:rsid w:val="00F047B9"/>
    <w:rsid w:val="00F048BF"/>
    <w:rsid w:val="00F04AC1"/>
    <w:rsid w:val="00F04B01"/>
    <w:rsid w:val="00F04C98"/>
    <w:rsid w:val="00F05035"/>
    <w:rsid w:val="00F0516B"/>
    <w:rsid w:val="00F055CE"/>
    <w:rsid w:val="00F05C43"/>
    <w:rsid w:val="00F05ECD"/>
    <w:rsid w:val="00F05F5A"/>
    <w:rsid w:val="00F060E1"/>
    <w:rsid w:val="00F0634E"/>
    <w:rsid w:val="00F063C1"/>
    <w:rsid w:val="00F066F2"/>
    <w:rsid w:val="00F06C1E"/>
    <w:rsid w:val="00F06C67"/>
    <w:rsid w:val="00F072BB"/>
    <w:rsid w:val="00F07452"/>
    <w:rsid w:val="00F07491"/>
    <w:rsid w:val="00F074AD"/>
    <w:rsid w:val="00F07B31"/>
    <w:rsid w:val="00F07BAC"/>
    <w:rsid w:val="00F10546"/>
    <w:rsid w:val="00F1082C"/>
    <w:rsid w:val="00F1085C"/>
    <w:rsid w:val="00F10B70"/>
    <w:rsid w:val="00F10F1A"/>
    <w:rsid w:val="00F1102B"/>
    <w:rsid w:val="00F11128"/>
    <w:rsid w:val="00F1167A"/>
    <w:rsid w:val="00F11A97"/>
    <w:rsid w:val="00F11B0E"/>
    <w:rsid w:val="00F11E55"/>
    <w:rsid w:val="00F1229C"/>
    <w:rsid w:val="00F122F3"/>
    <w:rsid w:val="00F1279B"/>
    <w:rsid w:val="00F128F0"/>
    <w:rsid w:val="00F12BD6"/>
    <w:rsid w:val="00F12CAD"/>
    <w:rsid w:val="00F12D9F"/>
    <w:rsid w:val="00F12E31"/>
    <w:rsid w:val="00F1300F"/>
    <w:rsid w:val="00F13028"/>
    <w:rsid w:val="00F131B9"/>
    <w:rsid w:val="00F13A37"/>
    <w:rsid w:val="00F147DC"/>
    <w:rsid w:val="00F1480A"/>
    <w:rsid w:val="00F14C6E"/>
    <w:rsid w:val="00F1503C"/>
    <w:rsid w:val="00F151F6"/>
    <w:rsid w:val="00F15241"/>
    <w:rsid w:val="00F1546F"/>
    <w:rsid w:val="00F1562E"/>
    <w:rsid w:val="00F156C8"/>
    <w:rsid w:val="00F15792"/>
    <w:rsid w:val="00F15C21"/>
    <w:rsid w:val="00F15C26"/>
    <w:rsid w:val="00F15D2D"/>
    <w:rsid w:val="00F163AB"/>
    <w:rsid w:val="00F16C2B"/>
    <w:rsid w:val="00F16CF8"/>
    <w:rsid w:val="00F16DC3"/>
    <w:rsid w:val="00F16DD0"/>
    <w:rsid w:val="00F16E0F"/>
    <w:rsid w:val="00F16F4C"/>
    <w:rsid w:val="00F1730A"/>
    <w:rsid w:val="00F174E8"/>
    <w:rsid w:val="00F17529"/>
    <w:rsid w:val="00F17602"/>
    <w:rsid w:val="00F17816"/>
    <w:rsid w:val="00F20022"/>
    <w:rsid w:val="00F203A2"/>
    <w:rsid w:val="00F203AE"/>
    <w:rsid w:val="00F208EC"/>
    <w:rsid w:val="00F20B63"/>
    <w:rsid w:val="00F20BAB"/>
    <w:rsid w:val="00F20C77"/>
    <w:rsid w:val="00F210F3"/>
    <w:rsid w:val="00F2129E"/>
    <w:rsid w:val="00F213AD"/>
    <w:rsid w:val="00F2176B"/>
    <w:rsid w:val="00F21EEB"/>
    <w:rsid w:val="00F2214A"/>
    <w:rsid w:val="00F22477"/>
    <w:rsid w:val="00F2250A"/>
    <w:rsid w:val="00F225D1"/>
    <w:rsid w:val="00F227A8"/>
    <w:rsid w:val="00F22EAA"/>
    <w:rsid w:val="00F22FB3"/>
    <w:rsid w:val="00F23053"/>
    <w:rsid w:val="00F231A6"/>
    <w:rsid w:val="00F2349B"/>
    <w:rsid w:val="00F2361D"/>
    <w:rsid w:val="00F23624"/>
    <w:rsid w:val="00F23C84"/>
    <w:rsid w:val="00F23F68"/>
    <w:rsid w:val="00F24041"/>
    <w:rsid w:val="00F24498"/>
    <w:rsid w:val="00F249E9"/>
    <w:rsid w:val="00F2527A"/>
    <w:rsid w:val="00F252C3"/>
    <w:rsid w:val="00F25332"/>
    <w:rsid w:val="00F253B8"/>
    <w:rsid w:val="00F25663"/>
    <w:rsid w:val="00F2568F"/>
    <w:rsid w:val="00F2591E"/>
    <w:rsid w:val="00F25A47"/>
    <w:rsid w:val="00F25AB0"/>
    <w:rsid w:val="00F2665D"/>
    <w:rsid w:val="00F26C19"/>
    <w:rsid w:val="00F26D81"/>
    <w:rsid w:val="00F271AF"/>
    <w:rsid w:val="00F27450"/>
    <w:rsid w:val="00F27476"/>
    <w:rsid w:val="00F276E5"/>
    <w:rsid w:val="00F276EE"/>
    <w:rsid w:val="00F27967"/>
    <w:rsid w:val="00F279DD"/>
    <w:rsid w:val="00F30526"/>
    <w:rsid w:val="00F309E7"/>
    <w:rsid w:val="00F30CDC"/>
    <w:rsid w:val="00F30EC3"/>
    <w:rsid w:val="00F30F2B"/>
    <w:rsid w:val="00F30F32"/>
    <w:rsid w:val="00F30FCF"/>
    <w:rsid w:val="00F312DB"/>
    <w:rsid w:val="00F3180F"/>
    <w:rsid w:val="00F31957"/>
    <w:rsid w:val="00F31C36"/>
    <w:rsid w:val="00F31CD4"/>
    <w:rsid w:val="00F31D23"/>
    <w:rsid w:val="00F326A2"/>
    <w:rsid w:val="00F32B51"/>
    <w:rsid w:val="00F32DAB"/>
    <w:rsid w:val="00F33A7F"/>
    <w:rsid w:val="00F33C80"/>
    <w:rsid w:val="00F33E8F"/>
    <w:rsid w:val="00F33FC6"/>
    <w:rsid w:val="00F33FD7"/>
    <w:rsid w:val="00F3440B"/>
    <w:rsid w:val="00F35335"/>
    <w:rsid w:val="00F353AD"/>
    <w:rsid w:val="00F353DA"/>
    <w:rsid w:val="00F35440"/>
    <w:rsid w:val="00F35761"/>
    <w:rsid w:val="00F35C86"/>
    <w:rsid w:val="00F36272"/>
    <w:rsid w:val="00F36CB0"/>
    <w:rsid w:val="00F3705E"/>
    <w:rsid w:val="00F37491"/>
    <w:rsid w:val="00F37660"/>
    <w:rsid w:val="00F376BC"/>
    <w:rsid w:val="00F376F9"/>
    <w:rsid w:val="00F378C9"/>
    <w:rsid w:val="00F37971"/>
    <w:rsid w:val="00F379B1"/>
    <w:rsid w:val="00F40325"/>
    <w:rsid w:val="00F40EB1"/>
    <w:rsid w:val="00F41204"/>
    <w:rsid w:val="00F41DA5"/>
    <w:rsid w:val="00F4252F"/>
    <w:rsid w:val="00F42798"/>
    <w:rsid w:val="00F429D3"/>
    <w:rsid w:val="00F429E7"/>
    <w:rsid w:val="00F42B13"/>
    <w:rsid w:val="00F43003"/>
    <w:rsid w:val="00F430C8"/>
    <w:rsid w:val="00F4328B"/>
    <w:rsid w:val="00F43296"/>
    <w:rsid w:val="00F43368"/>
    <w:rsid w:val="00F434BA"/>
    <w:rsid w:val="00F4365E"/>
    <w:rsid w:val="00F437C2"/>
    <w:rsid w:val="00F438C0"/>
    <w:rsid w:val="00F439DF"/>
    <w:rsid w:val="00F43DB4"/>
    <w:rsid w:val="00F43EE8"/>
    <w:rsid w:val="00F4436B"/>
    <w:rsid w:val="00F4443A"/>
    <w:rsid w:val="00F4481B"/>
    <w:rsid w:val="00F44E3A"/>
    <w:rsid w:val="00F4526A"/>
    <w:rsid w:val="00F455DA"/>
    <w:rsid w:val="00F45C50"/>
    <w:rsid w:val="00F45E1F"/>
    <w:rsid w:val="00F45EB2"/>
    <w:rsid w:val="00F45FE6"/>
    <w:rsid w:val="00F4702B"/>
    <w:rsid w:val="00F4799B"/>
    <w:rsid w:val="00F47C5C"/>
    <w:rsid w:val="00F47F6D"/>
    <w:rsid w:val="00F47FEB"/>
    <w:rsid w:val="00F500D7"/>
    <w:rsid w:val="00F503B6"/>
    <w:rsid w:val="00F50903"/>
    <w:rsid w:val="00F50E17"/>
    <w:rsid w:val="00F50FBF"/>
    <w:rsid w:val="00F5113A"/>
    <w:rsid w:val="00F51518"/>
    <w:rsid w:val="00F51C1C"/>
    <w:rsid w:val="00F51C1F"/>
    <w:rsid w:val="00F5231A"/>
    <w:rsid w:val="00F525F5"/>
    <w:rsid w:val="00F52699"/>
    <w:rsid w:val="00F52753"/>
    <w:rsid w:val="00F529D8"/>
    <w:rsid w:val="00F52DAA"/>
    <w:rsid w:val="00F52F30"/>
    <w:rsid w:val="00F53202"/>
    <w:rsid w:val="00F53C6B"/>
    <w:rsid w:val="00F53CE7"/>
    <w:rsid w:val="00F53E26"/>
    <w:rsid w:val="00F5448C"/>
    <w:rsid w:val="00F5463C"/>
    <w:rsid w:val="00F54963"/>
    <w:rsid w:val="00F54A7C"/>
    <w:rsid w:val="00F54BAA"/>
    <w:rsid w:val="00F55334"/>
    <w:rsid w:val="00F558CB"/>
    <w:rsid w:val="00F55914"/>
    <w:rsid w:val="00F55BD0"/>
    <w:rsid w:val="00F55BDA"/>
    <w:rsid w:val="00F55F2E"/>
    <w:rsid w:val="00F56549"/>
    <w:rsid w:val="00F56588"/>
    <w:rsid w:val="00F56BC1"/>
    <w:rsid w:val="00F571B6"/>
    <w:rsid w:val="00F5727F"/>
    <w:rsid w:val="00F5733F"/>
    <w:rsid w:val="00F57797"/>
    <w:rsid w:val="00F57942"/>
    <w:rsid w:val="00F57D2E"/>
    <w:rsid w:val="00F60345"/>
    <w:rsid w:val="00F60523"/>
    <w:rsid w:val="00F6094D"/>
    <w:rsid w:val="00F60957"/>
    <w:rsid w:val="00F60DB7"/>
    <w:rsid w:val="00F610EA"/>
    <w:rsid w:val="00F61217"/>
    <w:rsid w:val="00F61797"/>
    <w:rsid w:val="00F61820"/>
    <w:rsid w:val="00F619D0"/>
    <w:rsid w:val="00F61F50"/>
    <w:rsid w:val="00F62522"/>
    <w:rsid w:val="00F62F94"/>
    <w:rsid w:val="00F631AD"/>
    <w:rsid w:val="00F63874"/>
    <w:rsid w:val="00F639BD"/>
    <w:rsid w:val="00F64185"/>
    <w:rsid w:val="00F64282"/>
    <w:rsid w:val="00F6431A"/>
    <w:rsid w:val="00F646A1"/>
    <w:rsid w:val="00F648E9"/>
    <w:rsid w:val="00F64B70"/>
    <w:rsid w:val="00F64B85"/>
    <w:rsid w:val="00F64CF4"/>
    <w:rsid w:val="00F64FB9"/>
    <w:rsid w:val="00F654E2"/>
    <w:rsid w:val="00F655F3"/>
    <w:rsid w:val="00F65B56"/>
    <w:rsid w:val="00F65D0F"/>
    <w:rsid w:val="00F65E4D"/>
    <w:rsid w:val="00F65EFE"/>
    <w:rsid w:val="00F65F71"/>
    <w:rsid w:val="00F65FC8"/>
    <w:rsid w:val="00F66520"/>
    <w:rsid w:val="00F66525"/>
    <w:rsid w:val="00F66A90"/>
    <w:rsid w:val="00F66C9F"/>
    <w:rsid w:val="00F66E34"/>
    <w:rsid w:val="00F67208"/>
    <w:rsid w:val="00F67388"/>
    <w:rsid w:val="00F675C5"/>
    <w:rsid w:val="00F67774"/>
    <w:rsid w:val="00F6787D"/>
    <w:rsid w:val="00F6795D"/>
    <w:rsid w:val="00F67DF1"/>
    <w:rsid w:val="00F67F58"/>
    <w:rsid w:val="00F701F4"/>
    <w:rsid w:val="00F70677"/>
    <w:rsid w:val="00F70879"/>
    <w:rsid w:val="00F709DB"/>
    <w:rsid w:val="00F70A8D"/>
    <w:rsid w:val="00F71103"/>
    <w:rsid w:val="00F711CD"/>
    <w:rsid w:val="00F714A1"/>
    <w:rsid w:val="00F7179E"/>
    <w:rsid w:val="00F718BF"/>
    <w:rsid w:val="00F71BEA"/>
    <w:rsid w:val="00F71C55"/>
    <w:rsid w:val="00F71E88"/>
    <w:rsid w:val="00F720F0"/>
    <w:rsid w:val="00F722F4"/>
    <w:rsid w:val="00F723A9"/>
    <w:rsid w:val="00F7254D"/>
    <w:rsid w:val="00F7297E"/>
    <w:rsid w:val="00F72CB1"/>
    <w:rsid w:val="00F72CDF"/>
    <w:rsid w:val="00F72E9D"/>
    <w:rsid w:val="00F72FBE"/>
    <w:rsid w:val="00F73555"/>
    <w:rsid w:val="00F7363B"/>
    <w:rsid w:val="00F73ABB"/>
    <w:rsid w:val="00F73E35"/>
    <w:rsid w:val="00F740BE"/>
    <w:rsid w:val="00F742BA"/>
    <w:rsid w:val="00F7473E"/>
    <w:rsid w:val="00F747D4"/>
    <w:rsid w:val="00F74A22"/>
    <w:rsid w:val="00F74A30"/>
    <w:rsid w:val="00F74AEF"/>
    <w:rsid w:val="00F74D78"/>
    <w:rsid w:val="00F750B6"/>
    <w:rsid w:val="00F75637"/>
    <w:rsid w:val="00F757B1"/>
    <w:rsid w:val="00F75843"/>
    <w:rsid w:val="00F75AA6"/>
    <w:rsid w:val="00F75C5E"/>
    <w:rsid w:val="00F75F1A"/>
    <w:rsid w:val="00F75F66"/>
    <w:rsid w:val="00F76652"/>
    <w:rsid w:val="00F76760"/>
    <w:rsid w:val="00F76D46"/>
    <w:rsid w:val="00F76D66"/>
    <w:rsid w:val="00F76DCD"/>
    <w:rsid w:val="00F76ECB"/>
    <w:rsid w:val="00F7734F"/>
    <w:rsid w:val="00F77C7F"/>
    <w:rsid w:val="00F80073"/>
    <w:rsid w:val="00F806B5"/>
    <w:rsid w:val="00F806C5"/>
    <w:rsid w:val="00F80A37"/>
    <w:rsid w:val="00F80C3E"/>
    <w:rsid w:val="00F81343"/>
    <w:rsid w:val="00F81439"/>
    <w:rsid w:val="00F814AC"/>
    <w:rsid w:val="00F8190E"/>
    <w:rsid w:val="00F81A66"/>
    <w:rsid w:val="00F81AAE"/>
    <w:rsid w:val="00F81BB0"/>
    <w:rsid w:val="00F81D02"/>
    <w:rsid w:val="00F81D8E"/>
    <w:rsid w:val="00F81E6B"/>
    <w:rsid w:val="00F81F84"/>
    <w:rsid w:val="00F8208A"/>
    <w:rsid w:val="00F8229D"/>
    <w:rsid w:val="00F823C4"/>
    <w:rsid w:val="00F8254D"/>
    <w:rsid w:val="00F8281B"/>
    <w:rsid w:val="00F82871"/>
    <w:rsid w:val="00F82A40"/>
    <w:rsid w:val="00F82B97"/>
    <w:rsid w:val="00F82C39"/>
    <w:rsid w:val="00F8307F"/>
    <w:rsid w:val="00F83113"/>
    <w:rsid w:val="00F831F0"/>
    <w:rsid w:val="00F8358B"/>
    <w:rsid w:val="00F836E9"/>
    <w:rsid w:val="00F83CF8"/>
    <w:rsid w:val="00F843F8"/>
    <w:rsid w:val="00F8462E"/>
    <w:rsid w:val="00F8470B"/>
    <w:rsid w:val="00F848B0"/>
    <w:rsid w:val="00F84BD3"/>
    <w:rsid w:val="00F84E11"/>
    <w:rsid w:val="00F85172"/>
    <w:rsid w:val="00F854B5"/>
    <w:rsid w:val="00F856E6"/>
    <w:rsid w:val="00F85A1F"/>
    <w:rsid w:val="00F85C4A"/>
    <w:rsid w:val="00F85D75"/>
    <w:rsid w:val="00F85E65"/>
    <w:rsid w:val="00F8641E"/>
    <w:rsid w:val="00F865A2"/>
    <w:rsid w:val="00F86886"/>
    <w:rsid w:val="00F86B2E"/>
    <w:rsid w:val="00F86CFC"/>
    <w:rsid w:val="00F86DB7"/>
    <w:rsid w:val="00F86ED4"/>
    <w:rsid w:val="00F86F10"/>
    <w:rsid w:val="00F8712D"/>
    <w:rsid w:val="00F87344"/>
    <w:rsid w:val="00F877F7"/>
    <w:rsid w:val="00F87E9B"/>
    <w:rsid w:val="00F87EA9"/>
    <w:rsid w:val="00F90A95"/>
    <w:rsid w:val="00F90BE4"/>
    <w:rsid w:val="00F91100"/>
    <w:rsid w:val="00F91B6F"/>
    <w:rsid w:val="00F91DBE"/>
    <w:rsid w:val="00F91EB9"/>
    <w:rsid w:val="00F9237E"/>
    <w:rsid w:val="00F92484"/>
    <w:rsid w:val="00F926F8"/>
    <w:rsid w:val="00F928C5"/>
    <w:rsid w:val="00F92BBA"/>
    <w:rsid w:val="00F931E8"/>
    <w:rsid w:val="00F93899"/>
    <w:rsid w:val="00F93E42"/>
    <w:rsid w:val="00F9434F"/>
    <w:rsid w:val="00F943B3"/>
    <w:rsid w:val="00F94753"/>
    <w:rsid w:val="00F94882"/>
    <w:rsid w:val="00F94A10"/>
    <w:rsid w:val="00F94C8A"/>
    <w:rsid w:val="00F94E6A"/>
    <w:rsid w:val="00F95260"/>
    <w:rsid w:val="00F9564D"/>
    <w:rsid w:val="00F95B64"/>
    <w:rsid w:val="00F965CC"/>
    <w:rsid w:val="00F967FC"/>
    <w:rsid w:val="00F969C4"/>
    <w:rsid w:val="00F96BE7"/>
    <w:rsid w:val="00F97169"/>
    <w:rsid w:val="00F9747E"/>
    <w:rsid w:val="00F97CC6"/>
    <w:rsid w:val="00F97F10"/>
    <w:rsid w:val="00F97F47"/>
    <w:rsid w:val="00FA0106"/>
    <w:rsid w:val="00FA01C7"/>
    <w:rsid w:val="00FA0CFF"/>
    <w:rsid w:val="00FA0D57"/>
    <w:rsid w:val="00FA0F44"/>
    <w:rsid w:val="00FA0F8A"/>
    <w:rsid w:val="00FA1593"/>
    <w:rsid w:val="00FA186B"/>
    <w:rsid w:val="00FA1930"/>
    <w:rsid w:val="00FA22D6"/>
    <w:rsid w:val="00FA23C0"/>
    <w:rsid w:val="00FA26D6"/>
    <w:rsid w:val="00FA28F7"/>
    <w:rsid w:val="00FA2929"/>
    <w:rsid w:val="00FA2A19"/>
    <w:rsid w:val="00FA2A9F"/>
    <w:rsid w:val="00FA3050"/>
    <w:rsid w:val="00FA3063"/>
    <w:rsid w:val="00FA333C"/>
    <w:rsid w:val="00FA3345"/>
    <w:rsid w:val="00FA3613"/>
    <w:rsid w:val="00FA37A0"/>
    <w:rsid w:val="00FA3987"/>
    <w:rsid w:val="00FA4169"/>
    <w:rsid w:val="00FA4287"/>
    <w:rsid w:val="00FA4385"/>
    <w:rsid w:val="00FA49A7"/>
    <w:rsid w:val="00FA49CA"/>
    <w:rsid w:val="00FA5005"/>
    <w:rsid w:val="00FA53F7"/>
    <w:rsid w:val="00FA5691"/>
    <w:rsid w:val="00FA56E8"/>
    <w:rsid w:val="00FA5D72"/>
    <w:rsid w:val="00FA680F"/>
    <w:rsid w:val="00FA6A95"/>
    <w:rsid w:val="00FA6EE8"/>
    <w:rsid w:val="00FA709A"/>
    <w:rsid w:val="00FA76E3"/>
    <w:rsid w:val="00FA78BC"/>
    <w:rsid w:val="00FB071D"/>
    <w:rsid w:val="00FB0918"/>
    <w:rsid w:val="00FB0B5A"/>
    <w:rsid w:val="00FB0DA2"/>
    <w:rsid w:val="00FB16FF"/>
    <w:rsid w:val="00FB1867"/>
    <w:rsid w:val="00FB1997"/>
    <w:rsid w:val="00FB199C"/>
    <w:rsid w:val="00FB1ACA"/>
    <w:rsid w:val="00FB1B5C"/>
    <w:rsid w:val="00FB1B5D"/>
    <w:rsid w:val="00FB1C68"/>
    <w:rsid w:val="00FB1DC9"/>
    <w:rsid w:val="00FB1E91"/>
    <w:rsid w:val="00FB2671"/>
    <w:rsid w:val="00FB26D9"/>
    <w:rsid w:val="00FB2A96"/>
    <w:rsid w:val="00FB2AE4"/>
    <w:rsid w:val="00FB2DA9"/>
    <w:rsid w:val="00FB30C7"/>
    <w:rsid w:val="00FB30E5"/>
    <w:rsid w:val="00FB311C"/>
    <w:rsid w:val="00FB31B0"/>
    <w:rsid w:val="00FB3526"/>
    <w:rsid w:val="00FB3600"/>
    <w:rsid w:val="00FB377E"/>
    <w:rsid w:val="00FB3B74"/>
    <w:rsid w:val="00FB3BF8"/>
    <w:rsid w:val="00FB3CF9"/>
    <w:rsid w:val="00FB4101"/>
    <w:rsid w:val="00FB426B"/>
    <w:rsid w:val="00FB4607"/>
    <w:rsid w:val="00FB4753"/>
    <w:rsid w:val="00FB4CEC"/>
    <w:rsid w:val="00FB5025"/>
    <w:rsid w:val="00FB5173"/>
    <w:rsid w:val="00FB5265"/>
    <w:rsid w:val="00FB52E3"/>
    <w:rsid w:val="00FB53E9"/>
    <w:rsid w:val="00FB540C"/>
    <w:rsid w:val="00FB5ACD"/>
    <w:rsid w:val="00FB5E1F"/>
    <w:rsid w:val="00FB5F88"/>
    <w:rsid w:val="00FB5FD9"/>
    <w:rsid w:val="00FB6040"/>
    <w:rsid w:val="00FB63DA"/>
    <w:rsid w:val="00FB6B6B"/>
    <w:rsid w:val="00FB7166"/>
    <w:rsid w:val="00FB7222"/>
    <w:rsid w:val="00FB7542"/>
    <w:rsid w:val="00FB76CF"/>
    <w:rsid w:val="00FB771A"/>
    <w:rsid w:val="00FB78DC"/>
    <w:rsid w:val="00FB7B89"/>
    <w:rsid w:val="00FB7C83"/>
    <w:rsid w:val="00FB7D12"/>
    <w:rsid w:val="00FB7D87"/>
    <w:rsid w:val="00FB7E04"/>
    <w:rsid w:val="00FC0130"/>
    <w:rsid w:val="00FC045D"/>
    <w:rsid w:val="00FC0536"/>
    <w:rsid w:val="00FC09CC"/>
    <w:rsid w:val="00FC0BEA"/>
    <w:rsid w:val="00FC0EDD"/>
    <w:rsid w:val="00FC0F7E"/>
    <w:rsid w:val="00FC12CF"/>
    <w:rsid w:val="00FC1414"/>
    <w:rsid w:val="00FC14D7"/>
    <w:rsid w:val="00FC1727"/>
    <w:rsid w:val="00FC17AB"/>
    <w:rsid w:val="00FC18A1"/>
    <w:rsid w:val="00FC1B8E"/>
    <w:rsid w:val="00FC1CBB"/>
    <w:rsid w:val="00FC207C"/>
    <w:rsid w:val="00FC2199"/>
    <w:rsid w:val="00FC2206"/>
    <w:rsid w:val="00FC223B"/>
    <w:rsid w:val="00FC238B"/>
    <w:rsid w:val="00FC2579"/>
    <w:rsid w:val="00FC2772"/>
    <w:rsid w:val="00FC2CBB"/>
    <w:rsid w:val="00FC3012"/>
    <w:rsid w:val="00FC32AA"/>
    <w:rsid w:val="00FC3421"/>
    <w:rsid w:val="00FC35B6"/>
    <w:rsid w:val="00FC36DE"/>
    <w:rsid w:val="00FC3A12"/>
    <w:rsid w:val="00FC3B65"/>
    <w:rsid w:val="00FC438D"/>
    <w:rsid w:val="00FC4580"/>
    <w:rsid w:val="00FC45CF"/>
    <w:rsid w:val="00FC4781"/>
    <w:rsid w:val="00FC48C3"/>
    <w:rsid w:val="00FC4A6A"/>
    <w:rsid w:val="00FC4BD1"/>
    <w:rsid w:val="00FC5281"/>
    <w:rsid w:val="00FC5A39"/>
    <w:rsid w:val="00FC6063"/>
    <w:rsid w:val="00FC679C"/>
    <w:rsid w:val="00FC6826"/>
    <w:rsid w:val="00FC6DD8"/>
    <w:rsid w:val="00FC6E2C"/>
    <w:rsid w:val="00FC7150"/>
    <w:rsid w:val="00FC7234"/>
    <w:rsid w:val="00FC7471"/>
    <w:rsid w:val="00FC755C"/>
    <w:rsid w:val="00FC77E9"/>
    <w:rsid w:val="00FC782E"/>
    <w:rsid w:val="00FC7A3B"/>
    <w:rsid w:val="00FC7B9C"/>
    <w:rsid w:val="00FC7C85"/>
    <w:rsid w:val="00FC7ED0"/>
    <w:rsid w:val="00FC7EE9"/>
    <w:rsid w:val="00FC7F68"/>
    <w:rsid w:val="00FD01EF"/>
    <w:rsid w:val="00FD07D8"/>
    <w:rsid w:val="00FD0AB3"/>
    <w:rsid w:val="00FD0B01"/>
    <w:rsid w:val="00FD0C35"/>
    <w:rsid w:val="00FD0D6A"/>
    <w:rsid w:val="00FD155C"/>
    <w:rsid w:val="00FD17CD"/>
    <w:rsid w:val="00FD17DC"/>
    <w:rsid w:val="00FD1C6E"/>
    <w:rsid w:val="00FD1EF0"/>
    <w:rsid w:val="00FD1F65"/>
    <w:rsid w:val="00FD229D"/>
    <w:rsid w:val="00FD22DD"/>
    <w:rsid w:val="00FD2839"/>
    <w:rsid w:val="00FD29F6"/>
    <w:rsid w:val="00FD29FB"/>
    <w:rsid w:val="00FD2D18"/>
    <w:rsid w:val="00FD31AA"/>
    <w:rsid w:val="00FD3278"/>
    <w:rsid w:val="00FD32C2"/>
    <w:rsid w:val="00FD3645"/>
    <w:rsid w:val="00FD3649"/>
    <w:rsid w:val="00FD3914"/>
    <w:rsid w:val="00FD3CC3"/>
    <w:rsid w:val="00FD3EC0"/>
    <w:rsid w:val="00FD42EE"/>
    <w:rsid w:val="00FD4310"/>
    <w:rsid w:val="00FD4344"/>
    <w:rsid w:val="00FD4669"/>
    <w:rsid w:val="00FD4974"/>
    <w:rsid w:val="00FD51C2"/>
    <w:rsid w:val="00FD5774"/>
    <w:rsid w:val="00FD58AC"/>
    <w:rsid w:val="00FD59B5"/>
    <w:rsid w:val="00FD5BAA"/>
    <w:rsid w:val="00FD5C12"/>
    <w:rsid w:val="00FD618B"/>
    <w:rsid w:val="00FD61A5"/>
    <w:rsid w:val="00FD6433"/>
    <w:rsid w:val="00FD64AE"/>
    <w:rsid w:val="00FD6944"/>
    <w:rsid w:val="00FD6C3C"/>
    <w:rsid w:val="00FD6EDE"/>
    <w:rsid w:val="00FD6F93"/>
    <w:rsid w:val="00FD70D4"/>
    <w:rsid w:val="00FD71C0"/>
    <w:rsid w:val="00FD72ED"/>
    <w:rsid w:val="00FD743F"/>
    <w:rsid w:val="00FD75C3"/>
    <w:rsid w:val="00FD7689"/>
    <w:rsid w:val="00FD7877"/>
    <w:rsid w:val="00FD795A"/>
    <w:rsid w:val="00FD798C"/>
    <w:rsid w:val="00FD7B3F"/>
    <w:rsid w:val="00FE0094"/>
    <w:rsid w:val="00FE06FF"/>
    <w:rsid w:val="00FE082D"/>
    <w:rsid w:val="00FE08F2"/>
    <w:rsid w:val="00FE0A43"/>
    <w:rsid w:val="00FE10D0"/>
    <w:rsid w:val="00FE1133"/>
    <w:rsid w:val="00FE1341"/>
    <w:rsid w:val="00FE150A"/>
    <w:rsid w:val="00FE1CE1"/>
    <w:rsid w:val="00FE1FD7"/>
    <w:rsid w:val="00FE25E6"/>
    <w:rsid w:val="00FE2EBD"/>
    <w:rsid w:val="00FE307F"/>
    <w:rsid w:val="00FE33EA"/>
    <w:rsid w:val="00FE3496"/>
    <w:rsid w:val="00FE42E1"/>
    <w:rsid w:val="00FE4546"/>
    <w:rsid w:val="00FE4B9B"/>
    <w:rsid w:val="00FE502F"/>
    <w:rsid w:val="00FE5365"/>
    <w:rsid w:val="00FE53E9"/>
    <w:rsid w:val="00FE5419"/>
    <w:rsid w:val="00FE552C"/>
    <w:rsid w:val="00FE58B9"/>
    <w:rsid w:val="00FE58DE"/>
    <w:rsid w:val="00FE5EF2"/>
    <w:rsid w:val="00FE5F9A"/>
    <w:rsid w:val="00FE6326"/>
    <w:rsid w:val="00FE6974"/>
    <w:rsid w:val="00FE6DC0"/>
    <w:rsid w:val="00FE711E"/>
    <w:rsid w:val="00FE7353"/>
    <w:rsid w:val="00FE7854"/>
    <w:rsid w:val="00FE791B"/>
    <w:rsid w:val="00FE7A8D"/>
    <w:rsid w:val="00FE7B8C"/>
    <w:rsid w:val="00FE7BFB"/>
    <w:rsid w:val="00FE7FE7"/>
    <w:rsid w:val="00FF0493"/>
    <w:rsid w:val="00FF0C98"/>
    <w:rsid w:val="00FF0EB1"/>
    <w:rsid w:val="00FF10B9"/>
    <w:rsid w:val="00FF1112"/>
    <w:rsid w:val="00FF1345"/>
    <w:rsid w:val="00FF153F"/>
    <w:rsid w:val="00FF16D9"/>
    <w:rsid w:val="00FF1A43"/>
    <w:rsid w:val="00FF1E98"/>
    <w:rsid w:val="00FF25AA"/>
    <w:rsid w:val="00FF28B4"/>
    <w:rsid w:val="00FF29BA"/>
    <w:rsid w:val="00FF2F9C"/>
    <w:rsid w:val="00FF3C2C"/>
    <w:rsid w:val="00FF3C74"/>
    <w:rsid w:val="00FF3DED"/>
    <w:rsid w:val="00FF3E00"/>
    <w:rsid w:val="00FF499A"/>
    <w:rsid w:val="00FF4A18"/>
    <w:rsid w:val="00FF4ACB"/>
    <w:rsid w:val="00FF4CD5"/>
    <w:rsid w:val="00FF505D"/>
    <w:rsid w:val="00FF50E3"/>
    <w:rsid w:val="00FF5767"/>
    <w:rsid w:val="00FF5F23"/>
    <w:rsid w:val="00FF63E3"/>
    <w:rsid w:val="00FF64BE"/>
    <w:rsid w:val="00FF64D7"/>
    <w:rsid w:val="00FF6986"/>
    <w:rsid w:val="00FF6D0C"/>
    <w:rsid w:val="00FF6DD9"/>
    <w:rsid w:val="00FF6E24"/>
    <w:rsid w:val="00FF7157"/>
    <w:rsid w:val="00FF715E"/>
    <w:rsid w:val="00FF71BC"/>
    <w:rsid w:val="00FF72C5"/>
    <w:rsid w:val="00FF7369"/>
    <w:rsid w:val="00FF73FE"/>
    <w:rsid w:val="00FF7711"/>
    <w:rsid w:val="00FF7949"/>
    <w:rsid w:val="00FF7BAA"/>
    <w:rsid w:val="00FF7BC6"/>
    <w:rsid w:val="00FF7CE5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0AB43C0C-4F66-484B-955E-1FFCD569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  <w:style w:type="paragraph" w:styleId="TOC2">
    <w:name w:val="toc 2"/>
    <w:basedOn w:val="Normal"/>
    <w:next w:val="Normal"/>
    <w:autoRedefine/>
    <w:unhideWhenUsed/>
    <w:rsid w:val="008D09AE"/>
    <w:pPr>
      <w:spacing w:after="100" w:afterAutospacing="1"/>
      <w:ind w:left="220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3713A589B31E42B5983526DA2934BD" ma:contentTypeVersion="13" ma:contentTypeDescription="Create a new document." ma:contentTypeScope="" ma:versionID="a37074f691e5c47dfc041db41adc923f">
  <xsd:schema xmlns:xsd="http://www.w3.org/2001/XMLSchema" xmlns:xs="http://www.w3.org/2001/XMLSchema" xmlns:p="http://schemas.microsoft.com/office/2006/metadata/properties" xmlns:ns2="4fe07bc8-92ea-4019-a34d-329a36a193ef" xmlns:ns3="f791cc85-132a-4985-b371-ebd4083a2b78" targetNamespace="http://schemas.microsoft.com/office/2006/metadata/properties" ma:root="true" ma:fieldsID="6c21f44df0deec13b6cd5e71d1c0b771" ns2:_="" ns3:_="">
    <xsd:import namespace="4fe07bc8-92ea-4019-a34d-329a36a193ef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07bc8-92ea-4019-a34d-329a36a193e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326e50d-1b09-4eeb-8a3c-0004b2f8cbbb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fe07bc8-92ea-4019-a34d-329a36a193ef" xsi:nil="true"/>
    <Reviewer_x0020_Sign_x002d_off xmlns="4fe07bc8-92ea-4019-a34d-329a36a193ef" xsi:nil="true"/>
    <TaxCatchAll xmlns="f791cc85-132a-4985-b371-ebd4083a2b78" xsi:nil="true"/>
    <lcf76f155ced4ddcb4097134ff3c332f xmlns="4fe07bc8-92ea-4019-a34d-329a36a193e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5D4BD8-84D6-42A5-B198-CFE22AE86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07bc8-92ea-4019-a34d-329a36a193ef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4fe07bc8-92ea-4019-a34d-329a36a193ef"/>
    <ds:schemaRef ds:uri="f791cc85-132a-4985-b371-ebd4083a2b78"/>
  </ds:schemaRefs>
</ds:datastoreItem>
</file>

<file path=customXml/itemProps4.xml><?xml version="1.0" encoding="utf-8"?>
<ds:datastoreItem xmlns:ds="http://schemas.openxmlformats.org/officeDocument/2006/customXml" ds:itemID="{5861F824-4A3B-4249-8F5A-3DF103288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15651</TotalTime>
  <Pages>42</Pages>
  <Words>9167</Words>
  <Characters>52253</Characters>
  <Application>Microsoft Office Word</Application>
  <DocSecurity>0</DocSecurity>
  <Lines>435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DIA</dc:creator>
  <cp:keywords/>
  <cp:lastModifiedBy>kannika sriavam</cp:lastModifiedBy>
  <cp:revision>3840</cp:revision>
  <cp:lastPrinted>2024-05-11T16:28:00Z</cp:lastPrinted>
  <dcterms:created xsi:type="dcterms:W3CDTF">2021-08-13T04:53:00Z</dcterms:created>
  <dcterms:modified xsi:type="dcterms:W3CDTF">2024-11-13T01:41:00Z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0x010100B03713A589B31E42B5983526DA2934BD</vt:lpwstr>
  </property>
  <property fmtid="{D5CDD505-2E9C-101B-9397-08002B2CF9AE}" pid="3" name="MediaServiceImageTags">
    <vt:lpwstr/>
  </property>
  <property fmtid="{D5CDD505-2E9C-101B-9397-08002B2CF9AE}" pid="4" name="Order">
    <vt:r8>57900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