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080"/>
        <w:gridCol w:w="712"/>
      </w:tblGrid>
      <w:tr w:rsidR="0065569F" w:rsidRPr="003E62AB" w14:paraId="0D762E2D" w14:textId="77777777" w:rsidTr="003A691D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510FA200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</w:t>
            </w:r>
            <w:r w:rsidR="00C66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12" w:type="dxa"/>
        </w:trPr>
        <w:tc>
          <w:tcPr>
            <w:tcW w:w="1096" w:type="dxa"/>
          </w:tcPr>
          <w:p w14:paraId="2EE3E5E9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</w:tcPr>
          <w:p w14:paraId="77F7F734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80" w:type="dxa"/>
          </w:tcPr>
          <w:p w14:paraId="7ED384BE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26EA9D2D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5569F" w:rsidRPr="003E62AB" w14:paraId="3489494A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3DFFACF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49BB55C" w14:textId="7B53121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</w:t>
            </w:r>
            <w:r w:rsidR="006D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65569F" w:rsidRPr="003E62AB" w14:paraId="6B87418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0EB1D3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718BFE9" w14:textId="32C26AA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65569F" w:rsidRPr="003E62AB" w14:paraId="7740071F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4550B5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5DA0A753" w14:textId="05C4EC67" w:rsidR="0065569F" w:rsidRPr="00C12F76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5569F" w:rsidRPr="003E62AB" w14:paraId="69EBFB3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2CFD87D8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55145B5" w14:textId="1F6F4750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5569F" w:rsidRPr="003E62AB" w14:paraId="227FA626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55004AA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73BF701" w14:textId="700E003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65569F" w:rsidRPr="003E62AB" w14:paraId="096F22F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1C244AE2" w:rsidR="0065569F" w:rsidRPr="00714B6B" w:rsidRDefault="000A76FB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6AA3A4E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2FAC548" w14:textId="394B2BF9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65569F" w:rsidRPr="003E62AB" w14:paraId="5C666BF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37597AC5" w:rsidR="0065569F" w:rsidRPr="00714B6B" w:rsidRDefault="000A76FB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0D3CBC71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E15FBB6" w14:textId="7D00E969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636AAC" w:rsidRPr="003E62AB" w14:paraId="5F863F8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7EC7BA05" w:rsidR="00636AAC" w:rsidRPr="00714B6B" w:rsidRDefault="00636AAC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4" w:type="dxa"/>
          </w:tcPr>
          <w:p w14:paraId="6500DFBB" w14:textId="77777777" w:rsidR="00636AAC" w:rsidRPr="00916D00" w:rsidRDefault="00636AAC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D93F0B5" w14:textId="61C39E0B" w:rsidR="00636AAC" w:rsidRPr="004D0D58" w:rsidRDefault="00636AAC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6AA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เงินลงทุนในบริษัทย่อยตามวิธีราคาทุน</w:t>
            </w:r>
          </w:p>
        </w:tc>
      </w:tr>
      <w:tr w:rsidR="0065569F" w:rsidRPr="003E62AB" w14:paraId="167D8BED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0484CC6" w14:textId="4F384594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50B63FAA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AB540A2" w14:textId="5EA1E25C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65569F" w:rsidRPr="003E62AB" w14:paraId="65BCE21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3CD23108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346BCFC3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270E2C0E" w14:textId="590F8C4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65569F" w:rsidRPr="003E62AB" w14:paraId="576D6E6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66AFD9D1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51F1FCDE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4B7EB834" w14:textId="5F7AD55D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 w:rsidR="009A0D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65569F" w:rsidRPr="003E62AB" w14:paraId="18C5B0E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034425EF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3FDD8995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30F3EC86" w14:textId="31BF38F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5569F" w:rsidRPr="003E62AB" w14:paraId="1FDD4A63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686FF0BA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2787C902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F371996" w14:textId="145BC3EF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091EE7" w:rsidRPr="003E62AB" w14:paraId="0D0E64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BF78FE3" w14:textId="2973048A" w:rsidR="00091EE7" w:rsidRPr="00714B6B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4357D773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1BF12468" w14:textId="62AF052B" w:rsidR="00091EE7" w:rsidRPr="004D0D58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91EE7" w:rsidRPr="003E62AB" w14:paraId="551D0CB2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3C81DB01" w:rsidR="00091EE7" w:rsidRPr="00714B6B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29422CC5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6ABC4E84" w14:textId="6AC5E2F0" w:rsidR="00091EE7" w:rsidRPr="0065569F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</w:t>
            </w:r>
          </w:p>
        </w:tc>
      </w:tr>
      <w:tr w:rsidR="00091EE7" w:rsidRPr="003E62AB" w14:paraId="64D8006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5CBB8A08" w:rsidR="00091EE7" w:rsidRPr="00714B6B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A76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4" w:type="dxa"/>
          </w:tcPr>
          <w:p w14:paraId="12B661C2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79D11322" w14:textId="4BD65A5A" w:rsidR="00091EE7" w:rsidRPr="0065569F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091EE7" w:rsidRPr="003E62AB" w14:paraId="64D1D0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21AB387D" w:rsidR="00091EE7" w:rsidRPr="00714B6B" w:rsidRDefault="000A76FB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3F6E6860" w14:textId="77777777" w:rsidR="00091EE7" w:rsidRPr="00916D00" w:rsidRDefault="00091EE7" w:rsidP="00091EE7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  <w:gridSpan w:val="2"/>
          </w:tcPr>
          <w:p w14:paraId="09A6F356" w14:textId="04564978" w:rsidR="00091EE7" w:rsidRPr="0065569F" w:rsidRDefault="00091EE7" w:rsidP="00091EE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C15533" w:rsidRPr="003E62AB" w14:paraId="27CA499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7E53AFA4" w:rsidR="00C15533" w:rsidRPr="003067DA" w:rsidRDefault="00C15533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4" w:type="dxa"/>
          </w:tcPr>
          <w:p w14:paraId="0D3EEA28" w14:textId="77777777" w:rsidR="00C15533" w:rsidRPr="003067DA" w:rsidRDefault="00C15533" w:rsidP="00D26F3A">
            <w:pPr>
              <w:pStyle w:val="TOC2"/>
              <w:spacing w:before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2" w:type="dxa"/>
            <w:gridSpan w:val="2"/>
          </w:tcPr>
          <w:p w14:paraId="41A9BD27" w14:textId="6B862F2C" w:rsidR="00C15533" w:rsidRPr="0065569F" w:rsidRDefault="00C15533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BF6A00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3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339ABAB1" w:rsidR="00D52F16" w:rsidRPr="009874D5" w:rsidRDefault="003D5177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7D4D308B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ถือหุ้นในบริษัทคิดเป็นร้อยละ </w:t>
      </w:r>
      <w:r w:rsidR="00882E84">
        <w:rPr>
          <w:rFonts w:asciiTheme="majorBidi" w:hAnsiTheme="majorBidi" w:cstheme="majorBidi"/>
          <w:sz w:val="30"/>
          <w:szCs w:val="30"/>
        </w:rPr>
        <w:t xml:space="preserve">78.82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5939A931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62710E">
        <w:rPr>
          <w:rFonts w:asciiTheme="majorBidi" w:hAnsiTheme="majorBidi" w:cstheme="majorBidi"/>
          <w:sz w:val="30"/>
          <w:szCs w:val="30"/>
        </w:rPr>
        <w:t>5</w:t>
      </w:r>
      <w:r w:rsidR="00CB4532">
        <w:rPr>
          <w:rFonts w:asciiTheme="majorBidi" w:hAnsiTheme="majorBidi" w:cstheme="majorBidi"/>
          <w:sz w:val="30"/>
          <w:szCs w:val="30"/>
        </w:rPr>
        <w:t xml:space="preserve"> </w:t>
      </w:r>
      <w:r w:rsidR="00CB4532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CB4532">
        <w:rPr>
          <w:rFonts w:asciiTheme="majorBidi" w:hAnsiTheme="majorBidi" w:cstheme="majorBidi"/>
          <w:sz w:val="30"/>
          <w:szCs w:val="30"/>
        </w:rPr>
        <w:t>2567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01D3E417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2566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9874D5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9874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9874D5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9874D5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38D37F" w14:textId="6913E7D1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</w:t>
      </w:r>
      <w:r w:rsidR="006D06D2">
        <w:rPr>
          <w:rFonts w:asciiTheme="majorBidi" w:hAnsiTheme="majorBidi" w:cs="Angsana New" w:hint="cs"/>
          <w:sz w:val="30"/>
          <w:szCs w:val="30"/>
          <w:u w:val="none"/>
          <w:cs/>
        </w:rPr>
        <w:t>มีสาระ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57423A83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2566</w:t>
      </w:r>
    </w:p>
    <w:p w14:paraId="6A6DAEFD" w14:textId="77777777" w:rsidR="000C55E2" w:rsidRPr="009874D5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Pr="009874D5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2E6FDE3" w14:textId="77777777" w:rsidR="00FD6508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DB6F4" w14:textId="4133764B" w:rsidR="007C6699" w:rsidRPr="009874D5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2566</w:t>
      </w:r>
    </w:p>
    <w:p w14:paraId="7F86A1A1" w14:textId="77777777" w:rsidR="00D15CCE" w:rsidRPr="009874D5" w:rsidRDefault="00D15CCE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A804C" w14:textId="6E4DEEF0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5852E8F" w14:textId="182B0935" w:rsidR="00973C22" w:rsidRPr="00BA1E6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1E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  <w:r w:rsidRPr="00BA1E6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Pr="009874D5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DE0EAE" w:rsidRPr="009874D5" w14:paraId="77A7E43F" w14:textId="77777777" w:rsidTr="00A62F7E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11D6B4" w14:textId="2AACD00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56D25716" w:rsidR="00DE0EAE" w:rsidRPr="003067DA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3067DA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3067DA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3067DA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9136576" w14:textId="73E75E30" w:rsidR="00DE0EAE" w:rsidRPr="003067DA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83FD9" w:rsidRPr="009874D5" w14:paraId="5943B1C4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129EFEF7" w:rsidR="00083FD9" w:rsidRPr="009874D5" w:rsidRDefault="0033745E" w:rsidP="00986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044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0F6D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044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F6D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44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F6D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320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BBC4E1D" w14:textId="023B3F86" w:rsidR="00083FD9" w:rsidRPr="003067DA" w:rsidRDefault="00083FD9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083FD9" w:rsidRPr="003067DA" w:rsidRDefault="00083FD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083FD9" w:rsidRPr="003067DA" w:rsidRDefault="00083FD9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083FD9" w:rsidRPr="003067DA" w:rsidRDefault="00083FD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D4E208E" w14:textId="0E1549C8" w:rsidR="00083FD9" w:rsidRPr="003067DA" w:rsidRDefault="00083FD9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E0EAE" w:rsidRPr="009874D5" w14:paraId="6B80C474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DE0EAE" w:rsidRPr="009874D5" w:rsidRDefault="00B41027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59BB7BA5" w14:textId="7466FE4A" w:rsidR="00DE0EAE" w:rsidRPr="009874D5" w:rsidRDefault="0089041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9041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12,476,863</w:t>
            </w:r>
          </w:p>
        </w:tc>
        <w:tc>
          <w:tcPr>
            <w:tcW w:w="204" w:type="dxa"/>
          </w:tcPr>
          <w:p w14:paraId="08835D4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29F568C" w14:textId="2EDCEDC2" w:rsidR="00DE0EAE" w:rsidRPr="009874D5" w:rsidRDefault="001D3B3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D3B3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268,080</w:t>
            </w:r>
          </w:p>
        </w:tc>
        <w:tc>
          <w:tcPr>
            <w:tcW w:w="202" w:type="dxa"/>
          </w:tcPr>
          <w:p w14:paraId="25C8113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0748B14A" w14:textId="4798CA46" w:rsidR="00DE0EAE" w:rsidRPr="009874D5" w:rsidRDefault="00CD278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D27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12,744,943</w:t>
            </w:r>
          </w:p>
        </w:tc>
      </w:tr>
      <w:tr w:rsidR="00DE0EAE" w:rsidRPr="009874D5" w14:paraId="0E5C9695" w14:textId="77777777" w:rsidTr="009E0A49">
        <w:trPr>
          <w:cantSplit/>
          <w:trHeight w:val="350"/>
        </w:trPr>
        <w:tc>
          <w:tcPr>
            <w:tcW w:w="4680" w:type="dxa"/>
          </w:tcPr>
          <w:p w14:paraId="45FD7EAA" w14:textId="06E53F27" w:rsidR="00DE0EAE" w:rsidRPr="009874D5" w:rsidRDefault="00ED5F25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28F12896" w14:textId="1398D67E" w:rsidR="00DE0EAE" w:rsidRPr="009874D5" w:rsidRDefault="00EA0A52" w:rsidP="003B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0A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3,669,661</w:t>
            </w:r>
          </w:p>
        </w:tc>
        <w:tc>
          <w:tcPr>
            <w:tcW w:w="204" w:type="dxa"/>
          </w:tcPr>
          <w:p w14:paraId="46AEBA63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8315523" w14:textId="788FF0A1" w:rsidR="00DE0EAE" w:rsidRPr="00775E0C" w:rsidRDefault="00EA0A5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579BEC2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3BF0569" w14:textId="5873A3DD" w:rsidR="00DE0EAE" w:rsidRPr="009874D5" w:rsidRDefault="00E42B6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2B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3,669,661</w:t>
            </w:r>
          </w:p>
        </w:tc>
      </w:tr>
      <w:tr w:rsidR="00DE0EAE" w:rsidRPr="009874D5" w14:paraId="3F28F0B8" w14:textId="77777777" w:rsidTr="009E0A49">
        <w:trPr>
          <w:cantSplit/>
          <w:trHeight w:val="350"/>
        </w:trPr>
        <w:tc>
          <w:tcPr>
            <w:tcW w:w="4680" w:type="dxa"/>
          </w:tcPr>
          <w:p w14:paraId="11097D37" w14:textId="59BB4D19" w:rsidR="00DE0EAE" w:rsidRPr="009874D5" w:rsidRDefault="00526A83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56B77" w14:textId="075B4CE3" w:rsidR="00DE0EAE" w:rsidRPr="009874D5" w:rsidRDefault="00DA6526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A652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(3,383,322)</w:t>
            </w:r>
          </w:p>
        </w:tc>
        <w:tc>
          <w:tcPr>
            <w:tcW w:w="204" w:type="dxa"/>
          </w:tcPr>
          <w:p w14:paraId="34C88ED2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1BD8EC" w14:textId="5F7BFF6D" w:rsidR="00DE0EAE" w:rsidRPr="009874D5" w:rsidRDefault="00DA652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005D85E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EE733FB" w14:textId="59A24C46" w:rsidR="00DE0EAE" w:rsidRPr="009874D5" w:rsidRDefault="00640CEE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40CE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(3,383,322)</w:t>
            </w:r>
          </w:p>
        </w:tc>
      </w:tr>
      <w:tr w:rsidR="009E0A49" w:rsidRPr="009874D5" w14:paraId="42E69FFE" w14:textId="77777777" w:rsidTr="009E0A49">
        <w:trPr>
          <w:cantSplit/>
          <w:trHeight w:val="350"/>
        </w:trPr>
        <w:tc>
          <w:tcPr>
            <w:tcW w:w="4680" w:type="dxa"/>
          </w:tcPr>
          <w:p w14:paraId="75B8AD9D" w14:textId="77777777" w:rsidR="009E0A49" w:rsidRPr="009874D5" w:rsidRDefault="009E0A49" w:rsidP="00526A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4029A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8B5DA01" w14:textId="77777777" w:rsidTr="009E0A49">
        <w:trPr>
          <w:cantSplit/>
          <w:trHeight w:val="350"/>
        </w:trPr>
        <w:tc>
          <w:tcPr>
            <w:tcW w:w="4680" w:type="dxa"/>
          </w:tcPr>
          <w:p w14:paraId="20A78F33" w14:textId="5ED4B0E7" w:rsidR="00DE0EAE" w:rsidRPr="009874D5" w:rsidRDefault="00454868" w:rsidP="004548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5B1A69C3" w:rsidR="00DE0EAE" w:rsidRPr="009874D5" w:rsidRDefault="00FC75D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C75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12,763,202</w:t>
            </w:r>
          </w:p>
        </w:tc>
        <w:tc>
          <w:tcPr>
            <w:tcW w:w="204" w:type="dxa"/>
          </w:tcPr>
          <w:p w14:paraId="002A50F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58D559DC" w:rsidR="00DE0EAE" w:rsidRPr="009874D5" w:rsidRDefault="00D478F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478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268,080</w:t>
            </w:r>
          </w:p>
        </w:tc>
        <w:tc>
          <w:tcPr>
            <w:tcW w:w="202" w:type="dxa"/>
          </w:tcPr>
          <w:p w14:paraId="657E3426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5A38A52" w14:textId="5CECF07F" w:rsidR="00DE0EAE" w:rsidRPr="009874D5" w:rsidRDefault="004E24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24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13,031,282</w:t>
            </w:r>
          </w:p>
        </w:tc>
      </w:tr>
      <w:tr w:rsidR="00DE0EAE" w:rsidRPr="009874D5" w14:paraId="26E9FBED" w14:textId="77777777" w:rsidTr="00FC2D70">
        <w:trPr>
          <w:cantSplit/>
          <w:trHeight w:val="350"/>
        </w:trPr>
        <w:tc>
          <w:tcPr>
            <w:tcW w:w="4680" w:type="dxa"/>
          </w:tcPr>
          <w:p w14:paraId="237956C5" w14:textId="31B8EC5B" w:rsidR="00DE0EAE" w:rsidRPr="009874D5" w:rsidRDefault="00DE0EAE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D6CF5B4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6D378356" w14:textId="77777777" w:rsidTr="00A62F7E">
        <w:trPr>
          <w:cantSplit/>
          <w:trHeight w:val="350"/>
        </w:trPr>
        <w:tc>
          <w:tcPr>
            <w:tcW w:w="4680" w:type="dxa"/>
          </w:tcPr>
          <w:p w14:paraId="79727CC0" w14:textId="65526D46" w:rsidR="00DE0EAE" w:rsidRPr="009874D5" w:rsidRDefault="0003348B" w:rsidP="006944E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758DBCF" w14:textId="77777777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E0EAE" w:rsidRPr="009874D5" w14:paraId="147E9F34" w14:textId="77777777" w:rsidTr="00A62F7E">
        <w:trPr>
          <w:cantSplit/>
          <w:trHeight w:val="350"/>
        </w:trPr>
        <w:tc>
          <w:tcPr>
            <w:tcW w:w="4680" w:type="dxa"/>
          </w:tcPr>
          <w:p w14:paraId="05B67906" w14:textId="4099CD0E" w:rsidR="00DE0EAE" w:rsidRPr="009874D5" w:rsidRDefault="00F16BAE" w:rsidP="00F16B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11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D118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D11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43517C61" w:rsidR="00DE0EAE" w:rsidRPr="009E0A49" w:rsidRDefault="001350A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350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3,742,799</w:t>
            </w:r>
          </w:p>
        </w:tc>
        <w:tc>
          <w:tcPr>
            <w:tcW w:w="204" w:type="dxa"/>
          </w:tcPr>
          <w:p w14:paraId="7054FE75" w14:textId="77777777" w:rsidR="00DE0EAE" w:rsidRPr="009E0A49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30BFBF4C" w:rsidR="00DE0EAE" w:rsidRPr="009E0A49" w:rsidRDefault="007046F6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46F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(19,679)</w:t>
            </w:r>
          </w:p>
        </w:tc>
        <w:tc>
          <w:tcPr>
            <w:tcW w:w="202" w:type="dxa"/>
          </w:tcPr>
          <w:p w14:paraId="6EE227D4" w14:textId="77777777" w:rsidR="00DE0EAE" w:rsidRPr="009E0A49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51EF130" w14:textId="3821ADA0" w:rsidR="00DE0EAE" w:rsidRPr="009E0A49" w:rsidRDefault="00EC391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39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3,723,120</w:t>
            </w:r>
          </w:p>
        </w:tc>
      </w:tr>
      <w:tr w:rsidR="006944EA" w:rsidRPr="009874D5" w14:paraId="7E2DD1DD" w14:textId="77777777" w:rsidTr="00A62F7E">
        <w:trPr>
          <w:cantSplit/>
          <w:trHeight w:val="350"/>
        </w:trPr>
        <w:tc>
          <w:tcPr>
            <w:tcW w:w="4680" w:type="dxa"/>
          </w:tcPr>
          <w:p w14:paraId="41D7C6A3" w14:textId="77777777" w:rsidR="006944EA" w:rsidRDefault="00DE666B" w:rsidP="009E42D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 w:rsidR="009E42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ab/>
            </w:r>
          </w:p>
          <w:p w14:paraId="1BADF39D" w14:textId="2179357D" w:rsidR="009E42D5" w:rsidRPr="009E42D5" w:rsidRDefault="009E42D5" w:rsidP="009B102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 w:rsidR="00744AD1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744AD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87CA4" w14:textId="77777777" w:rsidR="006042DA" w:rsidRDefault="006042DA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C5C545" w14:textId="7874045E" w:rsidR="006944EA" w:rsidRPr="009874D5" w:rsidRDefault="002A3FB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A3F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(1,124,534)</w:t>
            </w:r>
          </w:p>
        </w:tc>
      </w:tr>
      <w:tr w:rsidR="009E0A49" w:rsidRPr="009874D5" w14:paraId="68D37771" w14:textId="77777777" w:rsidTr="009E0A49">
        <w:trPr>
          <w:cantSplit/>
          <w:trHeight w:val="350"/>
        </w:trPr>
        <w:tc>
          <w:tcPr>
            <w:tcW w:w="4680" w:type="dxa"/>
          </w:tcPr>
          <w:p w14:paraId="729CB416" w14:textId="77777777" w:rsidR="009E0A49" w:rsidRPr="009874D5" w:rsidRDefault="009E0A49" w:rsidP="00DE666B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0F9C3A5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717B2100" w14:textId="77777777" w:rsidTr="009B102E">
        <w:trPr>
          <w:cantSplit/>
          <w:trHeight w:val="350"/>
        </w:trPr>
        <w:tc>
          <w:tcPr>
            <w:tcW w:w="4680" w:type="dxa"/>
          </w:tcPr>
          <w:p w14:paraId="40DF5D77" w14:textId="67449721" w:rsidR="006944EA" w:rsidRPr="009874D5" w:rsidRDefault="004A4266" w:rsidP="004A42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6944EA" w:rsidRPr="009B102E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67245B1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8C67B75" w14:textId="73E6C587" w:rsidR="006944EA" w:rsidRPr="009874D5" w:rsidRDefault="009303C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03C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2,598,586</w:t>
            </w:r>
          </w:p>
        </w:tc>
      </w:tr>
      <w:tr w:rsidR="00AB5B29" w:rsidRPr="009874D5" w14:paraId="48845484" w14:textId="77777777" w:rsidTr="009B102E">
        <w:trPr>
          <w:cantSplit/>
          <w:trHeight w:val="350"/>
        </w:trPr>
        <w:tc>
          <w:tcPr>
            <w:tcW w:w="4680" w:type="dxa"/>
          </w:tcPr>
          <w:p w14:paraId="0AE33A79" w14:textId="4191B68E" w:rsidR="00AB5B29" w:rsidRPr="009874D5" w:rsidRDefault="00AB5B29" w:rsidP="00AB5B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6F3A5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FDE9EB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03A235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7289D2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11E0A78" w14:textId="633817B0" w:rsidR="00AB5B29" w:rsidRPr="004A1B41" w:rsidRDefault="00795DC3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73ED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510,792</w:t>
            </w:r>
          </w:p>
        </w:tc>
      </w:tr>
      <w:tr w:rsidR="00AB5B29" w:rsidRPr="009874D5" w14:paraId="59F07729" w14:textId="77777777" w:rsidTr="00AB5B29">
        <w:trPr>
          <w:cantSplit/>
          <w:trHeight w:val="350"/>
        </w:trPr>
        <w:tc>
          <w:tcPr>
            <w:tcW w:w="4680" w:type="dxa"/>
          </w:tcPr>
          <w:p w14:paraId="7BE862A4" w14:textId="58FBF29D" w:rsidR="00AB5B29" w:rsidRPr="009874D5" w:rsidRDefault="00AB5B29" w:rsidP="00AB5B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D307B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D99EC0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BEAD7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5D11B3" w14:textId="77777777" w:rsidR="00AB5B29" w:rsidRPr="009874D5" w:rsidRDefault="00AB5B29" w:rsidP="00AB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17CC077" w14:textId="79F1AF99" w:rsidR="00AB5B29" w:rsidRPr="004A1B41" w:rsidRDefault="00795DC3" w:rsidP="009B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32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(206,660)</w:t>
            </w:r>
          </w:p>
        </w:tc>
      </w:tr>
      <w:tr w:rsidR="00406813" w:rsidRPr="009874D5" w14:paraId="222BF08B" w14:textId="77777777" w:rsidTr="009B102E">
        <w:trPr>
          <w:cantSplit/>
          <w:trHeight w:val="350"/>
        </w:trPr>
        <w:tc>
          <w:tcPr>
            <w:tcW w:w="4680" w:type="dxa"/>
          </w:tcPr>
          <w:p w14:paraId="7F0A4C35" w14:textId="77777777" w:rsidR="00406813" w:rsidRPr="009874D5" w:rsidRDefault="004068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A91E0" w14:textId="77777777" w:rsidR="00406813" w:rsidRPr="009874D5" w:rsidRDefault="0040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5B2BB3" w14:textId="77777777" w:rsidR="00406813" w:rsidRPr="009874D5" w:rsidRDefault="0040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3A82608" w14:textId="77777777" w:rsidR="00406813" w:rsidRPr="009874D5" w:rsidRDefault="0040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C7B6A1" w14:textId="77777777" w:rsidR="00406813" w:rsidRPr="009874D5" w:rsidRDefault="0040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CB62164" w14:textId="47EA79AA" w:rsidR="00406813" w:rsidRPr="009874D5" w:rsidRDefault="00795DC3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00"/>
                <w:tab w:val="decimal" w:pos="701"/>
                <w:tab w:val="decimal" w:pos="765"/>
                <w:tab w:val="right" w:pos="10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9115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(4,581)</w:t>
            </w:r>
          </w:p>
        </w:tc>
      </w:tr>
      <w:tr w:rsidR="009E0A49" w:rsidRPr="009874D5" w14:paraId="3419B4E9" w14:textId="77777777" w:rsidTr="00AB5B29">
        <w:trPr>
          <w:cantSplit/>
          <w:trHeight w:val="350"/>
        </w:trPr>
        <w:tc>
          <w:tcPr>
            <w:tcW w:w="4680" w:type="dxa"/>
          </w:tcPr>
          <w:p w14:paraId="5BD4C59D" w14:textId="77777777" w:rsidR="009E0A49" w:rsidRPr="009874D5" w:rsidRDefault="009E0A49" w:rsidP="006462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4A90E7C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1DB37676" w14:textId="77777777" w:rsidTr="009E0A49">
        <w:trPr>
          <w:cantSplit/>
          <w:trHeight w:val="350"/>
        </w:trPr>
        <w:tc>
          <w:tcPr>
            <w:tcW w:w="4680" w:type="dxa"/>
          </w:tcPr>
          <w:p w14:paraId="39E3FA08" w14:textId="0EA3D658" w:rsidR="006944EA" w:rsidRPr="009874D5" w:rsidRDefault="0029576D" w:rsidP="002957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0B292B8" w14:textId="6D71847F" w:rsidR="006944EA" w:rsidRPr="00FC2D70" w:rsidRDefault="0008008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00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2,898,137</w:t>
            </w:r>
          </w:p>
        </w:tc>
      </w:tr>
      <w:tr w:rsidR="006944EA" w:rsidRPr="009874D5" w14:paraId="2899E3FE" w14:textId="77777777" w:rsidTr="009E0A49">
        <w:trPr>
          <w:cantSplit/>
          <w:trHeight w:val="350"/>
        </w:trPr>
        <w:tc>
          <w:tcPr>
            <w:tcW w:w="4680" w:type="dxa"/>
          </w:tcPr>
          <w:p w14:paraId="08D449A3" w14:textId="5258F8EB" w:rsidR="006944EA" w:rsidRPr="009874D5" w:rsidRDefault="00F91C9F" w:rsidP="001A6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1A6B97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6944EA" w:rsidRPr="009B102E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4" w:type="dxa"/>
          </w:tcPr>
          <w:p w14:paraId="1BBF546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1AC568C5" w:rsidR="006944EA" w:rsidRPr="009874D5" w:rsidRDefault="00C51A57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51A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(91,549)</w:t>
            </w:r>
          </w:p>
        </w:tc>
      </w:tr>
      <w:tr w:rsidR="009E0A49" w:rsidRPr="009874D5" w14:paraId="2389DC3C" w14:textId="77777777" w:rsidTr="009E0A49">
        <w:trPr>
          <w:cantSplit/>
          <w:trHeight w:val="350"/>
        </w:trPr>
        <w:tc>
          <w:tcPr>
            <w:tcW w:w="4680" w:type="dxa"/>
          </w:tcPr>
          <w:p w14:paraId="4C18CD15" w14:textId="77777777" w:rsidR="009E0A49" w:rsidRPr="009874D5" w:rsidRDefault="009E0A49" w:rsidP="001A6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9E0A49" w:rsidRPr="009874D5" w:rsidRDefault="009E0A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47B7FF1C" w14:textId="77777777" w:rsidTr="009E0A49">
        <w:trPr>
          <w:cantSplit/>
          <w:trHeight w:val="350"/>
        </w:trPr>
        <w:tc>
          <w:tcPr>
            <w:tcW w:w="4680" w:type="dxa"/>
          </w:tcPr>
          <w:p w14:paraId="32CC5F17" w14:textId="5894486D" w:rsidR="006944EA" w:rsidRPr="009874D5" w:rsidRDefault="009B623A" w:rsidP="009B62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247667BB" w:rsidR="006944EA" w:rsidRPr="00FC2D70" w:rsidRDefault="000E431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E4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2,806,588</w:t>
            </w:r>
          </w:p>
        </w:tc>
      </w:tr>
      <w:tr w:rsidR="006944EA" w:rsidRPr="009874D5" w14:paraId="6EF536DC" w14:textId="77777777" w:rsidTr="00FC2D70">
        <w:trPr>
          <w:cantSplit/>
          <w:trHeight w:val="350"/>
        </w:trPr>
        <w:tc>
          <w:tcPr>
            <w:tcW w:w="4680" w:type="dxa"/>
          </w:tcPr>
          <w:p w14:paraId="78C2AB69" w14:textId="77777777" w:rsidR="006944EA" w:rsidRPr="009874D5" w:rsidRDefault="006944EA" w:rsidP="005B4E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6944EA" w:rsidRPr="009874D5" w:rsidRDefault="006944EA" w:rsidP="005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944EA" w:rsidRPr="009874D5" w14:paraId="359468D2" w14:textId="77777777" w:rsidTr="00FC2D70">
        <w:trPr>
          <w:cantSplit/>
          <w:trHeight w:val="350"/>
        </w:trPr>
        <w:tc>
          <w:tcPr>
            <w:tcW w:w="4680" w:type="dxa"/>
          </w:tcPr>
          <w:p w14:paraId="50468F28" w14:textId="36883945" w:rsidR="006944EA" w:rsidRPr="009874D5" w:rsidRDefault="00401208" w:rsidP="004012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ECFD111" w14:textId="77777777" w:rsidR="006944EA" w:rsidRPr="009874D5" w:rsidRDefault="006944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66623" w:rsidRPr="009874D5" w14:paraId="426B35D2" w14:textId="77777777" w:rsidTr="00FC2D70">
        <w:trPr>
          <w:cantSplit/>
          <w:trHeight w:val="350"/>
        </w:trPr>
        <w:tc>
          <w:tcPr>
            <w:tcW w:w="4680" w:type="dxa"/>
          </w:tcPr>
          <w:p w14:paraId="19421ABB" w14:textId="4413F612" w:rsidR="00B66623" w:rsidRPr="009874D5" w:rsidRDefault="00E638FD" w:rsidP="00B666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  <w:r w:rsidRPr="009874D5" w:rsidDel="00E638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11E89C" w14:textId="77777777" w:rsidR="00B66623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8082485" w14:textId="7B7AEE12" w:rsidR="00A46E54" w:rsidRPr="008060F0" w:rsidRDefault="00A46E54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46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12,763,202</w:t>
            </w:r>
          </w:p>
        </w:tc>
        <w:tc>
          <w:tcPr>
            <w:tcW w:w="204" w:type="dxa"/>
          </w:tcPr>
          <w:p w14:paraId="0B6DB8B8" w14:textId="77777777" w:rsidR="00B66623" w:rsidRPr="008060F0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449FBB" w14:textId="77777777" w:rsidR="00B66623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0B541961" w14:textId="7DD00D10" w:rsidR="00170543" w:rsidRPr="008060F0" w:rsidRDefault="0017054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70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268,080</w:t>
            </w:r>
          </w:p>
        </w:tc>
        <w:tc>
          <w:tcPr>
            <w:tcW w:w="202" w:type="dxa"/>
          </w:tcPr>
          <w:p w14:paraId="345E49FF" w14:textId="77777777" w:rsidR="00B66623" w:rsidRPr="008060F0" w:rsidRDefault="00B66623" w:rsidP="00B6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A08124" w14:textId="77777777" w:rsidR="007534D7" w:rsidRDefault="007534D7" w:rsidP="0030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049987A" w14:textId="56F0740A" w:rsidR="003066D9" w:rsidRPr="008060F0" w:rsidRDefault="003066D9" w:rsidP="0030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6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13,031,282</w:t>
            </w:r>
          </w:p>
        </w:tc>
      </w:tr>
    </w:tbl>
    <w:p w14:paraId="7A5FEEB0" w14:textId="77777777" w:rsidR="00197A4A" w:rsidRPr="009874D5" w:rsidRDefault="00197A4A" w:rsidP="009B1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10"/>
      </w:tblGrid>
      <w:tr w:rsidR="00197A4A" w:rsidRPr="009874D5" w14:paraId="74C95B09" w14:textId="77777777" w:rsidTr="00044486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92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72175BCA" w:rsidR="00197A4A" w:rsidRPr="003067DA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3067DA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3067DA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3067DA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37EE2EB5" w14:textId="7738789E" w:rsidR="00197A4A" w:rsidRPr="003067DA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D64EE" w:rsidRPr="009874D5" w14:paraId="04FAADF8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07569706" w:rsidR="00FD64EE" w:rsidRPr="009874D5" w:rsidRDefault="0033745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044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5929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044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929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444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929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320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6E8C1C9F" w14:textId="66E16E4B" w:rsidR="00FD64EE" w:rsidRPr="003067DA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FD64EE" w:rsidRPr="003067DA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FD64EE" w:rsidRPr="003067DA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FD64EE" w:rsidRPr="003067DA" w:rsidRDefault="00FD64E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85CA38A" w14:textId="4C784F6A" w:rsidR="00FD64EE" w:rsidRPr="003067DA" w:rsidRDefault="00FD64E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044486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92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87B22" w:rsidRPr="009874D5" w14:paraId="4B0CB26E" w14:textId="77777777" w:rsidTr="00044486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3D818193" w:rsidR="00787B22" w:rsidRPr="00166A1F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9,925,474</w:t>
            </w:r>
          </w:p>
        </w:tc>
        <w:tc>
          <w:tcPr>
            <w:tcW w:w="204" w:type="dxa"/>
          </w:tcPr>
          <w:p w14:paraId="7810F014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0CDFD63B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392,799</w:t>
            </w:r>
          </w:p>
        </w:tc>
        <w:tc>
          <w:tcPr>
            <w:tcW w:w="202" w:type="dxa"/>
          </w:tcPr>
          <w:p w14:paraId="263F209A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ED2762E" w14:textId="29EF32C2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10,318,273</w:t>
            </w:r>
          </w:p>
        </w:tc>
      </w:tr>
      <w:tr w:rsidR="00787B22" w:rsidRPr="009874D5" w14:paraId="5FA9C584" w14:textId="77777777" w:rsidTr="00044486">
        <w:trPr>
          <w:cantSplit/>
          <w:trHeight w:val="350"/>
        </w:trPr>
        <w:tc>
          <w:tcPr>
            <w:tcW w:w="4680" w:type="dxa"/>
          </w:tcPr>
          <w:p w14:paraId="4125F922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28CA90BC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hanging="85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2,959,655</w:t>
            </w:r>
          </w:p>
        </w:tc>
        <w:tc>
          <w:tcPr>
            <w:tcW w:w="204" w:type="dxa"/>
          </w:tcPr>
          <w:p w14:paraId="0EFCED91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022A3BBA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647AC038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42D0F1E" w14:textId="3E734F02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2,959,655</w:t>
            </w:r>
          </w:p>
        </w:tc>
      </w:tr>
      <w:tr w:rsidR="00787B22" w:rsidRPr="009874D5" w14:paraId="662B0629" w14:textId="77777777" w:rsidTr="00044486">
        <w:trPr>
          <w:cantSplit/>
          <w:trHeight w:val="350"/>
        </w:trPr>
        <w:tc>
          <w:tcPr>
            <w:tcW w:w="4680" w:type="dxa"/>
          </w:tcPr>
          <w:p w14:paraId="0F0B4E12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716713B8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(2,448,812)</w:t>
            </w:r>
          </w:p>
        </w:tc>
        <w:tc>
          <w:tcPr>
            <w:tcW w:w="204" w:type="dxa"/>
          </w:tcPr>
          <w:p w14:paraId="12B2DD77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31837356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(154)</w:t>
            </w:r>
          </w:p>
        </w:tc>
        <w:tc>
          <w:tcPr>
            <w:tcW w:w="202" w:type="dxa"/>
          </w:tcPr>
          <w:p w14:paraId="1D7AADBF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6830F6" w14:textId="768292C2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(2,448,966)</w:t>
            </w:r>
          </w:p>
        </w:tc>
      </w:tr>
      <w:tr w:rsidR="009E0A49" w:rsidRPr="009874D5" w14:paraId="2E4C947D" w14:textId="77777777" w:rsidTr="00044486">
        <w:trPr>
          <w:cantSplit/>
          <w:trHeight w:val="350"/>
        </w:trPr>
        <w:tc>
          <w:tcPr>
            <w:tcW w:w="4680" w:type="dxa"/>
          </w:tcPr>
          <w:p w14:paraId="72889C68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9E0A49" w:rsidRPr="00FC2D70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9E0A49" w:rsidRPr="001A40E2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76BD162" w14:textId="77777777" w:rsidR="009E0A49" w:rsidRPr="001A40E2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5615BC89" w14:textId="77777777" w:rsidTr="00044486">
        <w:trPr>
          <w:cantSplit/>
          <w:trHeight w:val="350"/>
        </w:trPr>
        <w:tc>
          <w:tcPr>
            <w:tcW w:w="4680" w:type="dxa"/>
          </w:tcPr>
          <w:p w14:paraId="1B9846F6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7D41412C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10,436,317</w:t>
            </w:r>
          </w:p>
        </w:tc>
        <w:tc>
          <w:tcPr>
            <w:tcW w:w="204" w:type="dxa"/>
          </w:tcPr>
          <w:p w14:paraId="29DF3E38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39CD22F5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392,645</w:t>
            </w:r>
          </w:p>
        </w:tc>
        <w:tc>
          <w:tcPr>
            <w:tcW w:w="202" w:type="dxa"/>
          </w:tcPr>
          <w:p w14:paraId="06F6EB56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49AEE861" w14:textId="6CA793D0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10,828,962</w:t>
            </w:r>
          </w:p>
        </w:tc>
      </w:tr>
      <w:tr w:rsidR="00197A4A" w:rsidRPr="009874D5" w14:paraId="28C9A500" w14:textId="77777777" w:rsidTr="00044486">
        <w:trPr>
          <w:cantSplit/>
          <w:trHeight w:val="350"/>
        </w:trPr>
        <w:tc>
          <w:tcPr>
            <w:tcW w:w="4680" w:type="dxa"/>
          </w:tcPr>
          <w:p w14:paraId="1AEEB1CF" w14:textId="77777777" w:rsidR="00197A4A" w:rsidRPr="009874D5" w:rsidRDefault="00197A4A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0637E144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97A4A" w:rsidRPr="009874D5" w14:paraId="5459EB21" w14:textId="77777777" w:rsidTr="00044486">
        <w:trPr>
          <w:cantSplit/>
          <w:trHeight w:val="350"/>
        </w:trPr>
        <w:tc>
          <w:tcPr>
            <w:tcW w:w="4680" w:type="dxa"/>
          </w:tcPr>
          <w:p w14:paraId="5ACBCCC9" w14:textId="77777777" w:rsidR="00197A4A" w:rsidRPr="009874D5" w:rsidRDefault="00197A4A" w:rsidP="005B4E4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4816DB0" w14:textId="77777777" w:rsidR="00197A4A" w:rsidRPr="009874D5" w:rsidRDefault="00197A4A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0AC3489D" w14:textId="77777777" w:rsidTr="00044486">
        <w:trPr>
          <w:cantSplit/>
          <w:trHeight w:val="350"/>
        </w:trPr>
        <w:tc>
          <w:tcPr>
            <w:tcW w:w="4680" w:type="dxa"/>
          </w:tcPr>
          <w:p w14:paraId="189E23F0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0CFC8074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2,001,258</w:t>
            </w:r>
          </w:p>
        </w:tc>
        <w:tc>
          <w:tcPr>
            <w:tcW w:w="204" w:type="dxa"/>
          </w:tcPr>
          <w:p w14:paraId="6680A362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5029C9AE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(10,137)</w:t>
            </w:r>
          </w:p>
        </w:tc>
        <w:tc>
          <w:tcPr>
            <w:tcW w:w="202" w:type="dxa"/>
          </w:tcPr>
          <w:p w14:paraId="1F632BD5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A953FF4" w14:textId="4277D15E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1,991,121</w:t>
            </w:r>
          </w:p>
        </w:tc>
      </w:tr>
      <w:tr w:rsidR="00787B22" w:rsidRPr="009874D5" w14:paraId="658277AC" w14:textId="77777777" w:rsidTr="00044486">
        <w:trPr>
          <w:cantSplit/>
          <w:trHeight w:val="350"/>
        </w:trPr>
        <w:tc>
          <w:tcPr>
            <w:tcW w:w="4680" w:type="dxa"/>
          </w:tcPr>
          <w:p w14:paraId="70ED2671" w14:textId="77777777" w:rsidR="00787B22" w:rsidRDefault="00787B22" w:rsidP="00787B2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  <w:p w14:paraId="00C561C4" w14:textId="4F294954" w:rsidR="00DA3886" w:rsidRPr="00DA3886" w:rsidRDefault="00DA3886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</w:t>
            </w:r>
            <w:r w:rsidR="0076746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ของ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87D0E" w14:textId="77777777" w:rsidR="00787B22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B2CD81" w14:textId="4F2D5E96" w:rsidR="00044486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(860,845)</w:t>
            </w:r>
          </w:p>
        </w:tc>
      </w:tr>
      <w:tr w:rsidR="009E0A49" w:rsidRPr="009874D5" w14:paraId="1E66762D" w14:textId="77777777" w:rsidTr="00044486">
        <w:trPr>
          <w:cantSplit/>
          <w:trHeight w:val="350"/>
        </w:trPr>
        <w:tc>
          <w:tcPr>
            <w:tcW w:w="4680" w:type="dxa"/>
          </w:tcPr>
          <w:p w14:paraId="6456B392" w14:textId="77777777" w:rsidR="009E0A49" w:rsidRPr="009874D5" w:rsidRDefault="009E0A49" w:rsidP="00787B22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6553887" w14:textId="77777777" w:rsidR="009E0A49" w:rsidRPr="00FC2D70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3B287F76" w14:textId="77777777" w:rsidTr="00044486">
        <w:trPr>
          <w:cantSplit/>
          <w:trHeight w:val="350"/>
        </w:trPr>
        <w:tc>
          <w:tcPr>
            <w:tcW w:w="4680" w:type="dxa"/>
          </w:tcPr>
          <w:p w14:paraId="5935E8F6" w14:textId="01B23DFF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F6685D2" w14:textId="08BA0D5F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1,130,276</w:t>
            </w:r>
          </w:p>
        </w:tc>
      </w:tr>
      <w:tr w:rsidR="00A764E0" w:rsidRPr="009874D5" w14:paraId="3933C178" w14:textId="77777777" w:rsidTr="00044486">
        <w:trPr>
          <w:cantSplit/>
          <w:trHeight w:val="350"/>
        </w:trPr>
        <w:tc>
          <w:tcPr>
            <w:tcW w:w="4680" w:type="dxa"/>
          </w:tcPr>
          <w:p w14:paraId="3A560968" w14:textId="7C7797FD" w:rsidR="00A764E0" w:rsidRPr="009874D5" w:rsidRDefault="00A764E0" w:rsidP="00A764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BA05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6F4001F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B588D7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44F894E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</w:tcPr>
          <w:p w14:paraId="0A535014" w14:textId="2106A226" w:rsidR="00A764E0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436,140</w:t>
            </w:r>
          </w:p>
        </w:tc>
      </w:tr>
      <w:tr w:rsidR="00A764E0" w:rsidRPr="009874D5" w14:paraId="48A4C8A2" w14:textId="77777777" w:rsidTr="00044486">
        <w:trPr>
          <w:cantSplit/>
          <w:trHeight w:val="350"/>
        </w:trPr>
        <w:tc>
          <w:tcPr>
            <w:tcW w:w="4680" w:type="dxa"/>
          </w:tcPr>
          <w:p w14:paraId="4BBEA041" w14:textId="4116BC5E" w:rsidR="00A764E0" w:rsidRPr="009874D5" w:rsidRDefault="00A764E0" w:rsidP="00A764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16B906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1C50C18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F6DEABB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6D2E4FF" w14:textId="77777777" w:rsidR="00A764E0" w:rsidRPr="009874D5" w:rsidRDefault="00A764E0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3A7D50B" w14:textId="5FC523A3" w:rsidR="00A764E0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10,781</w:t>
            </w:r>
          </w:p>
        </w:tc>
      </w:tr>
      <w:tr w:rsidR="00406813" w:rsidRPr="009874D5" w14:paraId="7FA97133" w14:textId="77777777" w:rsidTr="00044486">
        <w:trPr>
          <w:cantSplit/>
          <w:trHeight w:val="350"/>
        </w:trPr>
        <w:tc>
          <w:tcPr>
            <w:tcW w:w="4680" w:type="dxa"/>
          </w:tcPr>
          <w:p w14:paraId="121A6AFD" w14:textId="77777777" w:rsidR="00406813" w:rsidRPr="009874D5" w:rsidRDefault="004068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7315F" w14:textId="77777777" w:rsidR="00406813" w:rsidRPr="009874D5" w:rsidRDefault="00406813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7DCB99" w14:textId="77777777" w:rsidR="00406813" w:rsidRPr="009874D5" w:rsidRDefault="00406813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7F88E5E" w14:textId="77777777" w:rsidR="00406813" w:rsidRPr="009874D5" w:rsidRDefault="00406813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57A6134" w14:textId="77777777" w:rsidR="00406813" w:rsidRPr="009874D5" w:rsidRDefault="00406813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2EFAC15" w14:textId="00F06221" w:rsidR="00406813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(9,334)</w:t>
            </w:r>
          </w:p>
        </w:tc>
      </w:tr>
      <w:tr w:rsidR="009E0A49" w:rsidRPr="009874D5" w14:paraId="18ABFA39" w14:textId="77777777" w:rsidTr="00044486">
        <w:trPr>
          <w:cantSplit/>
          <w:trHeight w:val="350"/>
        </w:trPr>
        <w:tc>
          <w:tcPr>
            <w:tcW w:w="4680" w:type="dxa"/>
          </w:tcPr>
          <w:p w14:paraId="281B3B8D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432B73A" w14:textId="77777777" w:rsidR="009E0A49" w:rsidRPr="00FC2D70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67E375F1" w14:textId="77777777" w:rsidTr="00044486">
        <w:trPr>
          <w:cantSplit/>
          <w:trHeight w:val="350"/>
        </w:trPr>
        <w:tc>
          <w:tcPr>
            <w:tcW w:w="4680" w:type="dxa"/>
          </w:tcPr>
          <w:p w14:paraId="6A952CAB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794F0B7" w14:textId="238FEE31" w:rsidR="00787B22" w:rsidRPr="00FC2D70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1,567,863</w:t>
            </w:r>
          </w:p>
        </w:tc>
      </w:tr>
      <w:tr w:rsidR="00787B22" w:rsidRPr="009874D5" w14:paraId="64D0AF63" w14:textId="77777777" w:rsidTr="00044486">
        <w:trPr>
          <w:cantSplit/>
          <w:trHeight w:val="350"/>
        </w:trPr>
        <w:tc>
          <w:tcPr>
            <w:tcW w:w="4680" w:type="dxa"/>
          </w:tcPr>
          <w:p w14:paraId="1C309A1C" w14:textId="0B1886A3" w:rsidR="00787B22" w:rsidRPr="009874D5" w:rsidRDefault="00402E28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787B22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3A1C2348" w:rsidR="00787B22" w:rsidRPr="009874D5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(51,810)</w:t>
            </w:r>
          </w:p>
        </w:tc>
      </w:tr>
      <w:tr w:rsidR="009E0A49" w:rsidRPr="009874D5" w14:paraId="78193AB4" w14:textId="77777777" w:rsidTr="00044486">
        <w:trPr>
          <w:cantSplit/>
          <w:trHeight w:val="350"/>
        </w:trPr>
        <w:tc>
          <w:tcPr>
            <w:tcW w:w="4680" w:type="dxa"/>
          </w:tcPr>
          <w:p w14:paraId="644EB463" w14:textId="77777777" w:rsidR="009E0A49" w:rsidRPr="009874D5" w:rsidRDefault="009E0A49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9E0A49" w:rsidRPr="009874D5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77777777" w:rsidR="009E0A49" w:rsidRPr="00FC2D70" w:rsidRDefault="009E0A49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FC2D70" w14:paraId="6644FF0B" w14:textId="77777777" w:rsidTr="00044486">
        <w:trPr>
          <w:cantSplit/>
          <w:trHeight w:val="350"/>
        </w:trPr>
        <w:tc>
          <w:tcPr>
            <w:tcW w:w="4680" w:type="dxa"/>
          </w:tcPr>
          <w:p w14:paraId="34E54AE6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412235BB" w:rsidR="00787B22" w:rsidRPr="00FC2D70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1,516,053</w:t>
            </w:r>
          </w:p>
        </w:tc>
      </w:tr>
      <w:tr w:rsidR="00787B22" w:rsidRPr="009874D5" w14:paraId="56CBE650" w14:textId="77777777" w:rsidTr="00044486">
        <w:trPr>
          <w:cantSplit/>
          <w:trHeight w:val="350"/>
        </w:trPr>
        <w:tc>
          <w:tcPr>
            <w:tcW w:w="4680" w:type="dxa"/>
          </w:tcPr>
          <w:p w14:paraId="7FF92E12" w14:textId="77777777" w:rsidR="00787B22" w:rsidRPr="009874D5" w:rsidRDefault="00787B22" w:rsidP="00787B2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222993A1" w14:textId="77777777" w:rsidTr="00044486">
        <w:trPr>
          <w:cantSplit/>
          <w:trHeight w:val="350"/>
        </w:trPr>
        <w:tc>
          <w:tcPr>
            <w:tcW w:w="4680" w:type="dxa"/>
          </w:tcPr>
          <w:p w14:paraId="674F656D" w14:textId="77777777" w:rsidR="00787B22" w:rsidRPr="009874D5" w:rsidRDefault="00787B22" w:rsidP="00787B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6C3D75C" w14:textId="77777777" w:rsidR="00787B22" w:rsidRPr="009874D5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7B22" w:rsidRPr="009874D5" w14:paraId="0FBC1CA9" w14:textId="77777777" w:rsidTr="00044486">
        <w:trPr>
          <w:cantSplit/>
          <w:trHeight w:val="350"/>
        </w:trPr>
        <w:tc>
          <w:tcPr>
            <w:tcW w:w="4680" w:type="dxa"/>
          </w:tcPr>
          <w:p w14:paraId="30114B99" w14:textId="5AC8D91F" w:rsidR="00787B22" w:rsidRPr="009874D5" w:rsidRDefault="005749B7" w:rsidP="00787B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 w:rsidR="00E638FD"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 w:rsidR="00F922B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787B22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87B22"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7D510" w14:textId="77777777" w:rsidR="00787B22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28E0AB2" w14:textId="51F7CA84" w:rsidR="00044486" w:rsidRPr="006B08E9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10,436,317</w:t>
            </w:r>
          </w:p>
        </w:tc>
        <w:tc>
          <w:tcPr>
            <w:tcW w:w="204" w:type="dxa"/>
          </w:tcPr>
          <w:p w14:paraId="3E3D0789" w14:textId="77777777" w:rsidR="00787B22" w:rsidRPr="006B08E9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E3312F" w14:textId="77777777" w:rsidR="00787B22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656E770" w14:textId="0FA6E00B" w:rsidR="00044486" w:rsidRPr="006B08E9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392,645</w:t>
            </w:r>
          </w:p>
        </w:tc>
        <w:tc>
          <w:tcPr>
            <w:tcW w:w="202" w:type="dxa"/>
          </w:tcPr>
          <w:p w14:paraId="0EF99745" w14:textId="77777777" w:rsidR="00787B22" w:rsidRPr="006B08E9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533B41" w14:textId="77777777" w:rsidR="00787B22" w:rsidRDefault="00787B22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82CF4E8" w14:textId="05890EF9" w:rsidR="00044486" w:rsidRPr="006B08E9" w:rsidRDefault="00044486" w:rsidP="00044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10,828,962</w:t>
            </w:r>
          </w:p>
        </w:tc>
      </w:tr>
    </w:tbl>
    <w:p w14:paraId="1792411C" w14:textId="77777777" w:rsidR="00197A4A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BF433" w14:textId="77777777" w:rsidR="00846BB6" w:rsidRPr="009874D5" w:rsidRDefault="00846BB6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0EB3B" w14:textId="77777777" w:rsidR="006C1839" w:rsidRPr="009874D5" w:rsidRDefault="006C1839" w:rsidP="00973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19B479D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9874D5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593FFD" w:rsidRPr="009874D5" w14:paraId="54146930" w14:textId="77777777" w:rsidTr="00593FFD">
        <w:trPr>
          <w:cantSplit/>
          <w:trHeight w:val="363"/>
          <w:tblHeader/>
        </w:trPr>
        <w:tc>
          <w:tcPr>
            <w:tcW w:w="6300" w:type="dxa"/>
            <w:vAlign w:val="bottom"/>
          </w:tcPr>
          <w:p w14:paraId="1301C690" w14:textId="7C57A44C" w:rsidR="00593FFD" w:rsidRPr="00C43BCF" w:rsidRDefault="00593FFD" w:rsidP="00C4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2707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C43B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2707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16AEA" w:rsidRPr="00516A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C43B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707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43B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350" w:type="dxa"/>
            <w:vAlign w:val="bottom"/>
          </w:tcPr>
          <w:p w14:paraId="030054F4" w14:textId="2E100539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04" w:type="dxa"/>
            <w:vAlign w:val="bottom"/>
          </w:tcPr>
          <w:p w14:paraId="3EC7D7DA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0B8C4114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93FFD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593FFD" w:rsidRPr="009B102E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93FFD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593FFD" w:rsidRPr="009874D5" w:rsidRDefault="001569D2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93FFD" w:rsidRPr="009874D5" w14:paraId="3E16CE91" w14:textId="77777777" w:rsidTr="00B52B01">
        <w:trPr>
          <w:cantSplit/>
          <w:trHeight w:val="350"/>
        </w:trPr>
        <w:tc>
          <w:tcPr>
            <w:tcW w:w="6300" w:type="dxa"/>
          </w:tcPr>
          <w:p w14:paraId="5096C231" w14:textId="7DF6E759" w:rsidR="00593FFD" w:rsidRPr="009874D5" w:rsidRDefault="001D247B" w:rsidP="001D247B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 w:rsidR="00C46E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42A4B0A9" w14:textId="12E631B0" w:rsidR="00593FFD" w:rsidRPr="009874D5" w:rsidRDefault="001746E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746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4,228,016</w:t>
            </w:r>
          </w:p>
        </w:tc>
        <w:tc>
          <w:tcPr>
            <w:tcW w:w="204" w:type="dxa"/>
          </w:tcPr>
          <w:p w14:paraId="431A1B96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491F0080" w:rsidR="00593FFD" w:rsidRPr="000A2BCE" w:rsidRDefault="00FF3E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3,942,423</w:t>
            </w:r>
          </w:p>
        </w:tc>
      </w:tr>
      <w:tr w:rsidR="00593FFD" w:rsidRPr="009874D5" w14:paraId="414651E8" w14:textId="77777777" w:rsidTr="00B52B01">
        <w:trPr>
          <w:cantSplit/>
          <w:trHeight w:val="350"/>
        </w:trPr>
        <w:tc>
          <w:tcPr>
            <w:tcW w:w="6300" w:type="dxa"/>
          </w:tcPr>
          <w:p w14:paraId="0BFF559D" w14:textId="769CC02D" w:rsidR="00593FFD" w:rsidRPr="009874D5" w:rsidRDefault="00AF10D3" w:rsidP="00AF10D3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</w:tcPr>
          <w:p w14:paraId="5D841FB5" w14:textId="6CFBBB8F" w:rsidR="00593FFD" w:rsidRPr="009874D5" w:rsidRDefault="001746E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746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6,453,264</w:t>
            </w:r>
          </w:p>
        </w:tc>
        <w:tc>
          <w:tcPr>
            <w:tcW w:w="204" w:type="dxa"/>
          </w:tcPr>
          <w:p w14:paraId="30C13B05" w14:textId="77777777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45C8E5EB" w:rsidR="00593FFD" w:rsidRPr="009874D5" w:rsidRDefault="00FF3E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5,318,305</w:t>
            </w:r>
          </w:p>
        </w:tc>
      </w:tr>
      <w:tr w:rsidR="001569D2" w:rsidRPr="009874D5" w14:paraId="5EEF24FC" w14:textId="77777777" w:rsidTr="00140FDE">
        <w:trPr>
          <w:cantSplit/>
          <w:trHeight w:val="350"/>
        </w:trPr>
        <w:tc>
          <w:tcPr>
            <w:tcW w:w="6300" w:type="dxa"/>
          </w:tcPr>
          <w:p w14:paraId="711955AB" w14:textId="0F0C847F" w:rsidR="001569D2" w:rsidRPr="009874D5" w:rsidRDefault="000F102B" w:rsidP="000F102B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8739C" w14:textId="1AEA888C" w:rsidR="001569D2" w:rsidRPr="009874D5" w:rsidRDefault="00086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65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2,094,384</w:t>
            </w:r>
          </w:p>
        </w:tc>
        <w:tc>
          <w:tcPr>
            <w:tcW w:w="204" w:type="dxa"/>
          </w:tcPr>
          <w:p w14:paraId="1D78167E" w14:textId="77777777" w:rsidR="001569D2" w:rsidRPr="009874D5" w:rsidRDefault="001569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2031D5A3" w:rsidR="001569D2" w:rsidRPr="009874D5" w:rsidRDefault="00FF3E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1,191,864</w:t>
            </w:r>
          </w:p>
        </w:tc>
      </w:tr>
      <w:tr w:rsidR="001569D2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1569D2" w:rsidRPr="00C46E50" w:rsidRDefault="00BF4C4A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3C6CEC7B" w:rsidR="001569D2" w:rsidRPr="009C669D" w:rsidRDefault="00E1741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74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12,775,664</w:t>
            </w:r>
          </w:p>
        </w:tc>
        <w:tc>
          <w:tcPr>
            <w:tcW w:w="204" w:type="dxa"/>
          </w:tcPr>
          <w:p w14:paraId="47159474" w14:textId="77777777" w:rsidR="001569D2" w:rsidRPr="009C669D" w:rsidRDefault="001569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17771864" w:rsidR="001569D2" w:rsidRPr="009C669D" w:rsidRDefault="00FF3E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10,452,592</w:t>
            </w:r>
          </w:p>
        </w:tc>
      </w:tr>
      <w:tr w:rsidR="00593FFD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AD5056" w:rsidRPr="009874D5" w:rsidRDefault="00AD5056" w:rsidP="00AD50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</w:t>
            </w:r>
            <w:r w:rsidR="00546F14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กิจการอื่นที่อยู่ภายใต้การควบคุมเดียวกัน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1C0F8C3" w14:textId="094A5CFB" w:rsidR="00593FFD" w:rsidRPr="009874D5" w:rsidRDefault="00AD5056" w:rsidP="00AD50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156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33869C" w14:textId="77777777" w:rsidR="000D1EB6" w:rsidRDefault="000D1EB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14359F" w14:textId="6BC414F6" w:rsidR="00C66242" w:rsidRPr="00EF6080" w:rsidRDefault="00C6624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624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255,618</w:t>
            </w:r>
          </w:p>
        </w:tc>
        <w:tc>
          <w:tcPr>
            <w:tcW w:w="204" w:type="dxa"/>
          </w:tcPr>
          <w:p w14:paraId="5959D400" w14:textId="77777777" w:rsidR="000D1EB6" w:rsidRPr="009874D5" w:rsidRDefault="000D1EB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2683041" w14:textId="77777777" w:rsidR="009956A8" w:rsidRDefault="009956A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626E987" w14:textId="56E523A3" w:rsidR="00FF3ED2" w:rsidRPr="009874D5" w:rsidRDefault="00FF3E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376,370</w:t>
            </w:r>
          </w:p>
        </w:tc>
      </w:tr>
      <w:tr w:rsidR="00593FFD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593FFD" w:rsidRPr="009874D5" w:rsidRDefault="00593FFD" w:rsidP="005B4E4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5B465547" w:rsidR="00593FFD" w:rsidRPr="009C669D" w:rsidRDefault="00DD18B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D18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13,031,282</w:t>
            </w:r>
          </w:p>
        </w:tc>
        <w:tc>
          <w:tcPr>
            <w:tcW w:w="204" w:type="dxa"/>
          </w:tcPr>
          <w:p w14:paraId="5281CA8B" w14:textId="77777777" w:rsidR="00593FFD" w:rsidRPr="009C669D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4A5391BB" w:rsidR="00593FFD" w:rsidRPr="009C669D" w:rsidRDefault="00FF3ED2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10,828,962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7C7D0E" w:rsidRDefault="004523B6" w:rsidP="004523B6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7C7D0E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22"/>
          <w:szCs w:val="22"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7C7D0E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1E6903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7209C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0845D779" w:rsidR="00D7209C" w:rsidRPr="009874D5" w:rsidRDefault="007C7D0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="00FF3ED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80" w:type="dxa"/>
          </w:tcPr>
          <w:p w14:paraId="26EF65A2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D7209C" w:rsidRPr="009874D5" w:rsidRDefault="00D720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77777777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77777777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903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1DCD8FA4" w:rsidR="001E6903" w:rsidRPr="00946016" w:rsidRDefault="00946016" w:rsidP="00946016">
            <w:pPr>
              <w:pStyle w:val="acctfourfigures"/>
              <w:tabs>
                <w:tab w:val="decimal" w:pos="118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60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1,060,085</w:t>
            </w:r>
          </w:p>
        </w:tc>
        <w:tc>
          <w:tcPr>
            <w:tcW w:w="180" w:type="dxa"/>
          </w:tcPr>
          <w:p w14:paraId="1A90B004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310,752</w:t>
            </w:r>
          </w:p>
        </w:tc>
      </w:tr>
      <w:tr w:rsidR="0073537D" w:rsidRPr="009874D5" w14:paraId="2B132560" w14:textId="77777777" w:rsidTr="00E323D3">
        <w:trPr>
          <w:cantSplit/>
        </w:trPr>
        <w:tc>
          <w:tcPr>
            <w:tcW w:w="5202" w:type="dxa"/>
          </w:tcPr>
          <w:p w14:paraId="7A2C6BC2" w14:textId="77777777" w:rsidR="0073537D" w:rsidRPr="009874D5" w:rsidRDefault="0073537D" w:rsidP="001E69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73537D" w:rsidRPr="0045347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73537D" w:rsidRPr="009874D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73537D" w:rsidRPr="009874D5" w:rsidRDefault="0073537D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903" w:rsidRPr="009874D5" w14:paraId="168A4DBE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4EA92309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903" w:rsidRPr="009874D5" w14:paraId="4E05F097" w14:textId="77777777" w:rsidTr="00E323D3">
        <w:trPr>
          <w:cantSplit/>
        </w:trPr>
        <w:tc>
          <w:tcPr>
            <w:tcW w:w="5202" w:type="dxa"/>
            <w:shd w:val="clear" w:color="auto" w:fill="auto"/>
          </w:tcPr>
          <w:p w14:paraId="52D52C04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73BB9777" w:rsidR="001E6903" w:rsidRPr="00B13B01" w:rsidRDefault="00CD340D" w:rsidP="00B13B01">
            <w:pPr>
              <w:pStyle w:val="acctfourfigures"/>
              <w:tabs>
                <w:tab w:val="decimal" w:pos="118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4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     8,589 </w:t>
            </w:r>
          </w:p>
        </w:tc>
        <w:tc>
          <w:tcPr>
            <w:tcW w:w="180" w:type="dxa"/>
          </w:tcPr>
          <w:p w14:paraId="304C7ADD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85,489</w:t>
            </w:r>
          </w:p>
        </w:tc>
      </w:tr>
    </w:tbl>
    <w:p w14:paraId="54EBA898" w14:textId="77777777" w:rsidR="006B5D47" w:rsidRPr="007C7D0E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147F6B3A" w14:textId="2D553FB7" w:rsidR="007D7CC1" w:rsidRDefault="006B5D47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และคิด</w:t>
      </w:r>
      <w:r w:rsidR="00A07C7C">
        <w:rPr>
          <w:rFonts w:asciiTheme="majorBidi" w:hAnsiTheme="majorBidi" w:cstheme="majorBidi"/>
          <w:sz w:val="30"/>
          <w:szCs w:val="30"/>
          <w:lang w:bidi="th-TH"/>
        </w:rPr>
        <w:br/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มูลค่าที่ได้กลับมาเป็นมูลค่า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5A02AE8E" w14:textId="77777777" w:rsidR="007C7D0E" w:rsidRPr="007C7D0E" w:rsidRDefault="007C7D0E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7C7D0E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Cs w:val="22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7C7D0E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Cs w:val="22"/>
          <w:lang w:bidi="th-TH"/>
        </w:rPr>
      </w:pPr>
    </w:p>
    <w:p w14:paraId="28E2F271" w14:textId="539B3101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051E7" w:rsidRPr="003051E7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6F6CC4E" w14:textId="1CC48F16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ลูกหนี้การค้าและลูกหนี้อื่น</w:t>
      </w:r>
    </w:p>
    <w:p w14:paraId="05089F96" w14:textId="77777777" w:rsidR="006B5D47" w:rsidRPr="009874D5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78541391" w14:textId="10BC516D" w:rsidR="004D3904" w:rsidRPr="009874D5" w:rsidRDefault="004D3904" w:rsidP="004D3904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เงินกู้ยืมระยะสั้นจากบริษัทย่อย</w:t>
      </w:r>
    </w:p>
    <w:p w14:paraId="5D19F20F" w14:textId="63331EC9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สินทรัพย์และหนี้สินไม่หมุนเวียนอื่น</w:t>
      </w:r>
    </w:p>
    <w:p w14:paraId="75B99D9F" w14:textId="77777777" w:rsidR="007918A8" w:rsidRDefault="007918A8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5D1B54" w14:textId="1797140B" w:rsidR="00B9789C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3067DA" w:rsidRDefault="00691041" w:rsidP="00420C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0CAA9A1" w14:textId="51DD82C3" w:rsidR="00420CD8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BC2A43" w14:textId="77777777" w:rsidR="006B5D47" w:rsidRPr="003067DA" w:rsidRDefault="006B5D47" w:rsidP="003067DA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D6B5000" w14:textId="4E90E90C" w:rsidR="00641862" w:rsidRPr="007C7D0E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E69FBF" w14:textId="77777777" w:rsidR="007C7D0E" w:rsidRPr="003067DA" w:rsidRDefault="007C7D0E" w:rsidP="007C7D0E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2"/>
        </w:rPr>
      </w:pPr>
    </w:p>
    <w:tbl>
      <w:tblPr>
        <w:tblW w:w="908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170"/>
        <w:gridCol w:w="178"/>
        <w:gridCol w:w="1137"/>
        <w:gridCol w:w="180"/>
        <w:gridCol w:w="1205"/>
      </w:tblGrid>
      <w:tr w:rsidR="00276C8A" w:rsidRPr="00FB7780" w14:paraId="7DD71981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5723E4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FF3ED2" w:rsidRPr="00FB7780" w14:paraId="7F3DADF8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3FFA69B1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1101FF51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2150F82" w14:textId="77777777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0D8B3" w14:textId="2D6FB8C8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4FAD56B3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1AEF8F3" w14:textId="77777777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913F7F" w14:textId="5E3240CC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F3ED2" w:rsidRPr="00FB7780" w14:paraId="6827A8ED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7C480431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3E7E4D8E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1D2162E" w14:textId="77777777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B85A" w14:textId="4C0D6684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01124624" w14:textId="77777777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051D5522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F518700" w14:textId="77777777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5B4E7A6" w14:textId="2D685D5A" w:rsidR="00FF3ED2" w:rsidRPr="001C3D4E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F3ED2" w:rsidRPr="00FB7780" w14:paraId="60E1FA9E" w14:textId="77777777" w:rsidTr="009B102E">
        <w:trPr>
          <w:cantSplit/>
          <w:tblHeader/>
        </w:trPr>
        <w:tc>
          <w:tcPr>
            <w:tcW w:w="3869" w:type="dxa"/>
            <w:shd w:val="clear" w:color="auto" w:fill="auto"/>
            <w:vAlign w:val="bottom"/>
          </w:tcPr>
          <w:p w14:paraId="5488778B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25EFB79" w14:textId="1AE99D22" w:rsidR="00FF3ED2" w:rsidRPr="001C3D4E" w:rsidRDefault="00FF3ED2" w:rsidP="00FF3E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ED2" w:rsidRPr="00FB7780" w14:paraId="13F414CD" w14:textId="77777777" w:rsidTr="009B102E">
        <w:trPr>
          <w:cantSplit/>
        </w:trPr>
        <w:tc>
          <w:tcPr>
            <w:tcW w:w="3869" w:type="dxa"/>
          </w:tcPr>
          <w:p w14:paraId="585858F0" w14:textId="2D8126FE" w:rsidR="00FF3ED2" w:rsidRPr="00A848CF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3BB04690" w:rsidR="00FF3ED2" w:rsidRPr="004F15AB" w:rsidRDefault="00EB34CD" w:rsidP="00FF3ED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3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797DFF34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460FA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78" w:type="dxa"/>
          </w:tcPr>
          <w:p w14:paraId="2FF95706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59CF892F" w:rsidR="00FF3ED2" w:rsidRPr="001C3D4E" w:rsidRDefault="00412E4D" w:rsidP="00FF3ED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21562E75" w14:textId="77777777" w:rsidR="00FF3ED2" w:rsidRPr="001C3D4E" w:rsidRDefault="00FF3ED2" w:rsidP="00FF3E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241089D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FF3ED2" w:rsidRPr="00FB7780" w14:paraId="51F7CB70" w14:textId="77777777" w:rsidTr="009B102E">
        <w:trPr>
          <w:cantSplit/>
        </w:trPr>
        <w:tc>
          <w:tcPr>
            <w:tcW w:w="3869" w:type="dxa"/>
          </w:tcPr>
          <w:p w14:paraId="15CEC4EF" w14:textId="5D720305" w:rsidR="00FF3ED2" w:rsidRPr="00922A4C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1E17D2E0" w14:textId="77777777" w:rsidR="00FF3ED2" w:rsidRDefault="00FF3ED2" w:rsidP="00FF3ED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65C1BE" w14:textId="03DBDC17" w:rsidR="00415AD3" w:rsidRPr="00A70122" w:rsidRDefault="00415AD3" w:rsidP="00FF3ED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A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1,324,845</w:t>
            </w:r>
          </w:p>
        </w:tc>
        <w:tc>
          <w:tcPr>
            <w:tcW w:w="180" w:type="dxa"/>
          </w:tcPr>
          <w:p w14:paraId="32C6635A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E388D" w14:textId="7265F975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3D4E">
              <w:rPr>
                <w:rFonts w:asciiTheme="majorBidi" w:hAnsiTheme="majorBidi" w:cstheme="majorBidi"/>
                <w:sz w:val="30"/>
                <w:szCs w:val="30"/>
              </w:rPr>
              <w:t>601,724</w:t>
            </w:r>
          </w:p>
        </w:tc>
        <w:tc>
          <w:tcPr>
            <w:tcW w:w="178" w:type="dxa"/>
          </w:tcPr>
          <w:p w14:paraId="0B2C76A8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A015382" w14:textId="77777777" w:rsidR="00FF3ED2" w:rsidRDefault="00FF3ED2" w:rsidP="00FF3ED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0C134" w14:textId="2B4DA889" w:rsidR="00ED6648" w:rsidRPr="001C3D4E" w:rsidRDefault="00ED6648" w:rsidP="00FF3ED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6648">
              <w:rPr>
                <w:rFonts w:asciiTheme="majorBidi" w:hAnsiTheme="majorBidi" w:cstheme="majorBidi"/>
                <w:sz w:val="30"/>
                <w:szCs w:val="30"/>
              </w:rPr>
              <w:t>1,312,962</w:t>
            </w:r>
          </w:p>
        </w:tc>
        <w:tc>
          <w:tcPr>
            <w:tcW w:w="180" w:type="dxa"/>
          </w:tcPr>
          <w:p w14:paraId="3A90CE3E" w14:textId="77777777" w:rsidR="00FF3ED2" w:rsidRPr="001C3D4E" w:rsidRDefault="00FF3ED2" w:rsidP="00FF3E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044FF02" w14:textId="4D1FF743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3D4E">
              <w:rPr>
                <w:rFonts w:asciiTheme="majorBidi" w:hAnsiTheme="majorBidi" w:cstheme="majorBidi"/>
                <w:sz w:val="30"/>
                <w:szCs w:val="30"/>
              </w:rPr>
              <w:t>598,280</w:t>
            </w:r>
          </w:p>
        </w:tc>
      </w:tr>
      <w:tr w:rsidR="00FF3ED2" w:rsidRPr="00FB7780" w14:paraId="76882090" w14:textId="77777777" w:rsidTr="009B102E">
        <w:trPr>
          <w:cantSplit/>
        </w:trPr>
        <w:tc>
          <w:tcPr>
            <w:tcW w:w="3869" w:type="dxa"/>
          </w:tcPr>
          <w:p w14:paraId="2A446E1E" w14:textId="72CDF69E" w:rsidR="00FF3ED2" w:rsidRPr="00922A4C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เงินฝากประจำครบกำหนดภายใน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2A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4133FE" w14:textId="2825441E" w:rsidR="00FF3ED2" w:rsidRPr="001C3D4E" w:rsidRDefault="004E7D6D" w:rsidP="00FF3ED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7D6D">
              <w:rPr>
                <w:rFonts w:asciiTheme="majorBidi" w:hAnsiTheme="majorBidi" w:cstheme="majorBidi"/>
                <w:sz w:val="30"/>
                <w:szCs w:val="30"/>
              </w:rPr>
              <w:t>9,503,408</w:t>
            </w:r>
          </w:p>
        </w:tc>
        <w:tc>
          <w:tcPr>
            <w:tcW w:w="180" w:type="dxa"/>
          </w:tcPr>
          <w:p w14:paraId="46744880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3D4C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8,703,115</w:t>
            </w:r>
          </w:p>
        </w:tc>
        <w:tc>
          <w:tcPr>
            <w:tcW w:w="178" w:type="dxa"/>
          </w:tcPr>
          <w:p w14:paraId="1B5294E8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30AC83C4" w:rsidR="00FF3ED2" w:rsidRPr="001C3D4E" w:rsidRDefault="00914BCC" w:rsidP="00FF3ED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BCC">
              <w:rPr>
                <w:rFonts w:asciiTheme="majorBidi" w:hAnsiTheme="majorBidi" w:cstheme="majorBidi"/>
                <w:sz w:val="30"/>
                <w:szCs w:val="30"/>
              </w:rPr>
              <w:t>9,471,073</w:t>
            </w:r>
          </w:p>
        </w:tc>
        <w:tc>
          <w:tcPr>
            <w:tcW w:w="180" w:type="dxa"/>
          </w:tcPr>
          <w:p w14:paraId="6082383F" w14:textId="77777777" w:rsidR="00FF3ED2" w:rsidRPr="001C3D4E" w:rsidRDefault="00FF3ED2" w:rsidP="00FF3E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B4BB73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8,703,115</w:t>
            </w:r>
          </w:p>
        </w:tc>
      </w:tr>
      <w:tr w:rsidR="00FF3ED2" w:rsidRPr="00FB7780" w14:paraId="3984B751" w14:textId="77777777" w:rsidTr="009B102E">
        <w:trPr>
          <w:cantSplit/>
        </w:trPr>
        <w:tc>
          <w:tcPr>
            <w:tcW w:w="3869" w:type="dxa"/>
          </w:tcPr>
          <w:p w14:paraId="5F5622D5" w14:textId="246D90CC" w:rsidR="00FF3ED2" w:rsidRPr="00922A4C" w:rsidRDefault="00FF3ED2" w:rsidP="00FF3E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280C4EE5" w:rsidR="00FF3ED2" w:rsidRPr="001C3D4E" w:rsidRDefault="00D32FF2" w:rsidP="00FF3ED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F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10,828,474</w:t>
            </w:r>
          </w:p>
        </w:tc>
        <w:tc>
          <w:tcPr>
            <w:tcW w:w="180" w:type="dxa"/>
          </w:tcPr>
          <w:p w14:paraId="6EDE7E30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9BDC37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9,305,088</w:t>
            </w:r>
          </w:p>
        </w:tc>
        <w:tc>
          <w:tcPr>
            <w:tcW w:w="178" w:type="dxa"/>
          </w:tcPr>
          <w:p w14:paraId="3E5C0FA9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30D551F6" w:rsidR="00FF3ED2" w:rsidRPr="001C3D4E" w:rsidRDefault="00011552" w:rsidP="00FF3ED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10,784,256</w:t>
            </w:r>
          </w:p>
        </w:tc>
        <w:tc>
          <w:tcPr>
            <w:tcW w:w="180" w:type="dxa"/>
          </w:tcPr>
          <w:p w14:paraId="3E08F17B" w14:textId="77777777" w:rsidR="00FF3ED2" w:rsidRPr="001C3D4E" w:rsidRDefault="00FF3ED2" w:rsidP="00FF3ED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4DED0" w14:textId="77777777" w:rsidR="00FF3ED2" w:rsidRPr="001C3D4E" w:rsidRDefault="00FF3ED2" w:rsidP="00FF3E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9,301,644</w:t>
            </w:r>
          </w:p>
        </w:tc>
      </w:tr>
    </w:tbl>
    <w:p w14:paraId="125049C7" w14:textId="77777777" w:rsidR="00E370FA" w:rsidRPr="003067DA" w:rsidRDefault="00E370FA" w:rsidP="006970AC">
      <w:pPr>
        <w:pStyle w:val="Caption"/>
        <w:rPr>
          <w:sz w:val="22"/>
          <w:szCs w:val="22"/>
        </w:rPr>
      </w:pPr>
    </w:p>
    <w:p w14:paraId="293F7AC4" w14:textId="52CDEF43" w:rsidR="00F52A31" w:rsidRPr="009874D5" w:rsidRDefault="00F52A31" w:rsidP="00A529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376F0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9874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3067DA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6"/>
        <w:gridCol w:w="1164"/>
        <w:gridCol w:w="183"/>
        <w:gridCol w:w="16"/>
        <w:gridCol w:w="1151"/>
        <w:gridCol w:w="191"/>
        <w:gridCol w:w="1159"/>
      </w:tblGrid>
      <w:tr w:rsidR="00D641E6" w:rsidRPr="009874D5" w14:paraId="4CBBB19E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FF3ED2" w:rsidRPr="009874D5" w14:paraId="4DDC842C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799CDCB" w14:textId="52C5A220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C4F4" w14:textId="6C7FCD23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14:paraId="2E28A72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ABDC386" w14:textId="2D2E1226" w:rsidR="00FF3ED2" w:rsidRPr="009874D5" w:rsidRDefault="00FF3ED2" w:rsidP="00FF3ED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1" w:type="dxa"/>
            <w:vAlign w:val="bottom"/>
          </w:tcPr>
          <w:p w14:paraId="3D02C4E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F3ED2" w:rsidRPr="009874D5" w14:paraId="3505CDED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1FC77D9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9585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14:paraId="242E65E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3" w:type="dxa"/>
          </w:tcPr>
          <w:p w14:paraId="6D2104E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6C706B0" w14:textId="77777777" w:rsidR="00FF3ED2" w:rsidRPr="009874D5" w:rsidRDefault="00FF3ED2" w:rsidP="00FF3ED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1" w:type="dxa"/>
            <w:vAlign w:val="bottom"/>
          </w:tcPr>
          <w:p w14:paraId="3C585AE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FF3ED2" w:rsidRPr="009874D5" w14:paraId="12F73855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3AB9D79D" w14:textId="69FB9398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069165B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F3ED2" w:rsidRPr="009874D5" w14:paraId="17546CD9" w14:textId="77777777" w:rsidTr="00F81C06">
        <w:trPr>
          <w:cantSplit/>
        </w:trPr>
        <w:tc>
          <w:tcPr>
            <w:tcW w:w="3870" w:type="dxa"/>
          </w:tcPr>
          <w:p w14:paraId="3AD9AF69" w14:textId="735A2294" w:rsidR="00FF3ED2" w:rsidRPr="0039114C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2B2456" w14:textId="7BBBE9DD" w:rsidR="00FF3ED2" w:rsidRPr="009874D5" w:rsidRDefault="0031252F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2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3,173,471</w:t>
            </w:r>
          </w:p>
        </w:tc>
        <w:tc>
          <w:tcPr>
            <w:tcW w:w="186" w:type="dxa"/>
          </w:tcPr>
          <w:p w14:paraId="2E1DE53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4B2B1F86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3,572,505</w:t>
            </w:r>
          </w:p>
        </w:tc>
        <w:tc>
          <w:tcPr>
            <w:tcW w:w="183" w:type="dxa"/>
          </w:tcPr>
          <w:p w14:paraId="56427BF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4F99FF8E" w14:textId="6E0ED952" w:rsidR="00FF3ED2" w:rsidRPr="009874D5" w:rsidRDefault="00551A7E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51A7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2,965,056</w:t>
            </w:r>
          </w:p>
        </w:tc>
        <w:tc>
          <w:tcPr>
            <w:tcW w:w="191" w:type="dxa"/>
          </w:tcPr>
          <w:p w14:paraId="61EDC21A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25DA7DF4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2,979,579</w:t>
            </w:r>
          </w:p>
        </w:tc>
      </w:tr>
      <w:tr w:rsidR="005D534E" w:rsidRPr="009874D5" w14:paraId="0085CFE6" w14:textId="77777777" w:rsidTr="00F81C06">
        <w:trPr>
          <w:cantSplit/>
        </w:trPr>
        <w:tc>
          <w:tcPr>
            <w:tcW w:w="3870" w:type="dxa"/>
            <w:hideMark/>
          </w:tcPr>
          <w:p w14:paraId="3138C01D" w14:textId="03B3A061" w:rsidR="005D534E" w:rsidRPr="009874D5" w:rsidRDefault="005D534E" w:rsidP="005D53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EAF4" w14:textId="77AD835C" w:rsidR="005D534E" w:rsidRPr="009874D5" w:rsidRDefault="005D534E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17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  (11,521)</w:t>
            </w:r>
          </w:p>
        </w:tc>
        <w:tc>
          <w:tcPr>
            <w:tcW w:w="186" w:type="dxa"/>
          </w:tcPr>
          <w:p w14:paraId="47F88B5A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033A7A41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(7,523)</w:t>
            </w:r>
          </w:p>
        </w:tc>
        <w:tc>
          <w:tcPr>
            <w:tcW w:w="183" w:type="dxa"/>
          </w:tcPr>
          <w:p w14:paraId="100FF368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4EF9858B" w14:textId="4F0C4420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91" w:type="dxa"/>
          </w:tcPr>
          <w:p w14:paraId="5584F824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145AE7C2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</w:tr>
      <w:tr w:rsidR="005D534E" w:rsidRPr="009874D5" w14:paraId="3C49B916" w14:textId="77777777" w:rsidTr="00F81C06">
        <w:trPr>
          <w:cantSplit/>
        </w:trPr>
        <w:tc>
          <w:tcPr>
            <w:tcW w:w="3870" w:type="dxa"/>
            <w:hideMark/>
          </w:tcPr>
          <w:p w14:paraId="288554D1" w14:textId="338DAC71" w:rsidR="005D534E" w:rsidRPr="009874D5" w:rsidRDefault="005D534E" w:rsidP="005D53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139A7D" w14:textId="5B1754E0" w:rsidR="005D534E" w:rsidRPr="009874D5" w:rsidRDefault="009A4C1B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A4C1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3,161,950</w:t>
            </w:r>
          </w:p>
        </w:tc>
        <w:tc>
          <w:tcPr>
            <w:tcW w:w="186" w:type="dxa"/>
          </w:tcPr>
          <w:p w14:paraId="711A741A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1488D86E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3,564,982</w:t>
            </w:r>
          </w:p>
        </w:tc>
        <w:tc>
          <w:tcPr>
            <w:tcW w:w="183" w:type="dxa"/>
          </w:tcPr>
          <w:p w14:paraId="52FC4F2C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347623DA" w14:textId="2C9D7CEA" w:rsidR="005D534E" w:rsidRPr="009874D5" w:rsidRDefault="00501AB1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1A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2,963,753</w:t>
            </w:r>
          </w:p>
        </w:tc>
        <w:tc>
          <w:tcPr>
            <w:tcW w:w="191" w:type="dxa"/>
          </w:tcPr>
          <w:p w14:paraId="334A2602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5B196CA5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2,978,276</w:t>
            </w:r>
          </w:p>
        </w:tc>
      </w:tr>
      <w:tr w:rsidR="005D534E" w:rsidRPr="009874D5" w14:paraId="2F3C74F7" w14:textId="77777777" w:rsidTr="00F81C06">
        <w:trPr>
          <w:cantSplit/>
        </w:trPr>
        <w:tc>
          <w:tcPr>
            <w:tcW w:w="3870" w:type="dxa"/>
            <w:hideMark/>
          </w:tcPr>
          <w:p w14:paraId="734E5429" w14:textId="08DAB535" w:rsidR="005D534E" w:rsidRPr="009874D5" w:rsidRDefault="005D534E" w:rsidP="005D53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FF9A90" w14:textId="6FF55926" w:rsidR="005D534E" w:rsidRPr="009874D5" w:rsidRDefault="00D2128A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212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257,410</w:t>
            </w:r>
          </w:p>
        </w:tc>
        <w:tc>
          <w:tcPr>
            <w:tcW w:w="186" w:type="dxa"/>
          </w:tcPr>
          <w:p w14:paraId="4ED94EEB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01B56797" w14:textId="325A3D14" w:rsidR="005D534E" w:rsidRPr="00B05E28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295,238</w:t>
            </w:r>
          </w:p>
        </w:tc>
        <w:tc>
          <w:tcPr>
            <w:tcW w:w="183" w:type="dxa"/>
          </w:tcPr>
          <w:p w14:paraId="2753B3A5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511F85BA" w14:textId="60DCC558" w:rsidR="005D534E" w:rsidRPr="009874D5" w:rsidRDefault="000D3E6A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D3E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261,758</w:t>
            </w:r>
          </w:p>
        </w:tc>
        <w:tc>
          <w:tcPr>
            <w:tcW w:w="191" w:type="dxa"/>
          </w:tcPr>
          <w:p w14:paraId="415A17AC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84AF8ED" w14:textId="3466472F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288,284</w:t>
            </w:r>
          </w:p>
        </w:tc>
      </w:tr>
      <w:tr w:rsidR="005D534E" w:rsidRPr="009874D5" w14:paraId="2EF7952F" w14:textId="77777777" w:rsidTr="00F81C06">
        <w:trPr>
          <w:cantSplit/>
        </w:trPr>
        <w:tc>
          <w:tcPr>
            <w:tcW w:w="3870" w:type="dxa"/>
          </w:tcPr>
          <w:p w14:paraId="332EA6E4" w14:textId="1A787F2B" w:rsidR="005D534E" w:rsidRPr="009874D5" w:rsidRDefault="005D534E" w:rsidP="005D53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21C7E978" w:rsidR="005D534E" w:rsidRPr="009874D5" w:rsidRDefault="008E58A7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E58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3,419,360</w:t>
            </w:r>
          </w:p>
        </w:tc>
        <w:tc>
          <w:tcPr>
            <w:tcW w:w="186" w:type="dxa"/>
          </w:tcPr>
          <w:p w14:paraId="6E35507C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23CDC4C1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60,220</w:t>
            </w:r>
          </w:p>
        </w:tc>
        <w:tc>
          <w:tcPr>
            <w:tcW w:w="183" w:type="dxa"/>
          </w:tcPr>
          <w:p w14:paraId="34DC5093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02903D78" w:rsidR="005D534E" w:rsidRPr="009874D5" w:rsidRDefault="008F6B65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F6B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3,225,511</w:t>
            </w:r>
          </w:p>
        </w:tc>
        <w:tc>
          <w:tcPr>
            <w:tcW w:w="191" w:type="dxa"/>
          </w:tcPr>
          <w:p w14:paraId="7955AA2C" w14:textId="77777777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160B2EB4" w:rsidR="005D534E" w:rsidRPr="009874D5" w:rsidRDefault="005D534E" w:rsidP="005D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560</w:t>
            </w:r>
          </w:p>
        </w:tc>
      </w:tr>
    </w:tbl>
    <w:p w14:paraId="320E0AC7" w14:textId="082E3989" w:rsidR="00F52A31" w:rsidRDefault="000E6908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3067DA" w:rsidRDefault="00475315" w:rsidP="00475315">
      <w:pPr>
        <w:pStyle w:val="Caption"/>
        <w:rPr>
          <w:rFonts w:asciiTheme="majorBidi" w:hAnsiTheme="majorBidi" w:cstheme="majorBidi"/>
          <w:sz w:val="22"/>
          <w:szCs w:val="22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6"/>
        <w:gridCol w:w="1166"/>
      </w:tblGrid>
      <w:tr w:rsidR="00F52A31" w:rsidRPr="009874D5" w14:paraId="6A775FC4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FF3ED2" w:rsidRPr="009874D5" w14:paraId="70C350E0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B8F593E" w14:textId="4CA4A2D0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5F7AA3" w14:textId="7DB0A6D2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AF0944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59AD8715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91BE6" w14:textId="3D2527EB" w:rsidR="00FF3ED2" w:rsidRPr="009874D5" w:rsidRDefault="00FF3ED2" w:rsidP="00FF3ED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14:paraId="7CE00D8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2672C2DC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F3ED2" w:rsidRPr="009874D5" w14:paraId="64313DCE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00A1D1C7" w14:textId="10AE1691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95E2A" w14:textId="2B4CBB9D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2B9E44C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3654C2D1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0" w:type="dxa"/>
          </w:tcPr>
          <w:p w14:paraId="49D305E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96337A" w14:textId="052D15FF" w:rsidR="00FF3ED2" w:rsidRPr="009874D5" w:rsidRDefault="00FF3ED2" w:rsidP="00FF3ED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6" w:type="dxa"/>
            <w:vAlign w:val="bottom"/>
          </w:tcPr>
          <w:p w14:paraId="0041B0E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036C55B9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FF3ED2" w:rsidRPr="009874D5" w14:paraId="0B320256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01CE4AC" w14:textId="1022E4F0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7F7D7658" w14:textId="740797A0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F3ED2" w:rsidRPr="009874D5" w14:paraId="2BE61B7A" w14:textId="77777777" w:rsidTr="00F81C06">
        <w:trPr>
          <w:cantSplit/>
        </w:trPr>
        <w:tc>
          <w:tcPr>
            <w:tcW w:w="3870" w:type="dxa"/>
          </w:tcPr>
          <w:p w14:paraId="3F3F2292" w14:textId="512EB1FB" w:rsidR="00FF3ED2" w:rsidRPr="00703620" w:rsidRDefault="00FF3ED2" w:rsidP="00FF3ED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41E0A8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35C87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F3ED2" w:rsidRPr="009874D5" w14:paraId="25F855C0" w14:textId="77777777" w:rsidTr="00F81C06">
        <w:trPr>
          <w:cantSplit/>
        </w:trPr>
        <w:tc>
          <w:tcPr>
            <w:tcW w:w="3870" w:type="dxa"/>
            <w:hideMark/>
          </w:tcPr>
          <w:p w14:paraId="1890542B" w14:textId="2F6887A0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73F9AE90" w14:textId="0AB3E957" w:rsidR="00FF3ED2" w:rsidRPr="009874D5" w:rsidRDefault="00B45F4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5F4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3,051,526</w:t>
            </w:r>
          </w:p>
        </w:tc>
        <w:tc>
          <w:tcPr>
            <w:tcW w:w="180" w:type="dxa"/>
          </w:tcPr>
          <w:p w14:paraId="4CAACC50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5508B85B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250,659</w:t>
            </w:r>
          </w:p>
        </w:tc>
        <w:tc>
          <w:tcPr>
            <w:tcW w:w="180" w:type="dxa"/>
          </w:tcPr>
          <w:p w14:paraId="2289CFC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F43EF0" w14:textId="7042F9A1" w:rsidR="00FF3ED2" w:rsidRPr="009874D5" w:rsidRDefault="006A3CC7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A3C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2,829,239</w:t>
            </w:r>
          </w:p>
        </w:tc>
        <w:tc>
          <w:tcPr>
            <w:tcW w:w="186" w:type="dxa"/>
          </w:tcPr>
          <w:p w14:paraId="041F418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707BAB7B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2,760,202</w:t>
            </w:r>
          </w:p>
        </w:tc>
      </w:tr>
      <w:tr w:rsidR="00FF3ED2" w:rsidRPr="009874D5" w14:paraId="02C8BC04" w14:textId="77777777" w:rsidTr="00F81C06">
        <w:trPr>
          <w:cantSplit/>
        </w:trPr>
        <w:tc>
          <w:tcPr>
            <w:tcW w:w="3870" w:type="dxa"/>
            <w:hideMark/>
          </w:tcPr>
          <w:p w14:paraId="17E92A8D" w14:textId="5425DBF4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1217BF" w14:textId="4FD352C2" w:rsidR="00FF3ED2" w:rsidRPr="009874D5" w:rsidRDefault="00300ACB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0A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111,926</w:t>
            </w:r>
          </w:p>
        </w:tc>
        <w:tc>
          <w:tcPr>
            <w:tcW w:w="180" w:type="dxa"/>
          </w:tcPr>
          <w:p w14:paraId="3C25E0E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5AB185BB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306,293</w:t>
            </w:r>
          </w:p>
        </w:tc>
        <w:tc>
          <w:tcPr>
            <w:tcW w:w="180" w:type="dxa"/>
          </w:tcPr>
          <w:p w14:paraId="42F8E7EF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E6A300" w14:textId="25E463FC" w:rsidR="00FF3ED2" w:rsidRPr="009874D5" w:rsidRDefault="00555B47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55B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134,442</w:t>
            </w:r>
          </w:p>
        </w:tc>
        <w:tc>
          <w:tcPr>
            <w:tcW w:w="186" w:type="dxa"/>
          </w:tcPr>
          <w:p w14:paraId="6808156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4B06B628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214,698</w:t>
            </w:r>
          </w:p>
        </w:tc>
      </w:tr>
      <w:tr w:rsidR="00FF3ED2" w:rsidRPr="009874D5" w14:paraId="3B03D746" w14:textId="77777777" w:rsidTr="00F81C06">
        <w:trPr>
          <w:cantSplit/>
        </w:trPr>
        <w:tc>
          <w:tcPr>
            <w:tcW w:w="3870" w:type="dxa"/>
            <w:hideMark/>
          </w:tcPr>
          <w:p w14:paraId="69E1A42A" w14:textId="4B7403F8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063E0BD" w14:textId="7B15B245" w:rsidR="00FF3ED2" w:rsidRPr="009874D5" w:rsidRDefault="000A7A7F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A7A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1,356</w:t>
            </w:r>
          </w:p>
        </w:tc>
        <w:tc>
          <w:tcPr>
            <w:tcW w:w="180" w:type="dxa"/>
          </w:tcPr>
          <w:p w14:paraId="62B1785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148293CC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10,964</w:t>
            </w:r>
          </w:p>
        </w:tc>
        <w:tc>
          <w:tcPr>
            <w:tcW w:w="180" w:type="dxa"/>
          </w:tcPr>
          <w:p w14:paraId="5B7918C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B8B38E" w14:textId="6B0E5BE6" w:rsidR="00FF3ED2" w:rsidRPr="009874D5" w:rsidRDefault="00453990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39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69</w:t>
            </w:r>
          </w:p>
        </w:tc>
        <w:tc>
          <w:tcPr>
            <w:tcW w:w="186" w:type="dxa"/>
          </w:tcPr>
          <w:p w14:paraId="7BCD34EF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19739745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3,365</w:t>
            </w:r>
          </w:p>
        </w:tc>
      </w:tr>
      <w:tr w:rsidR="00FF3ED2" w:rsidRPr="009874D5" w14:paraId="1E971074" w14:textId="77777777" w:rsidTr="00F81C06">
        <w:trPr>
          <w:cantSplit/>
        </w:trPr>
        <w:tc>
          <w:tcPr>
            <w:tcW w:w="3870" w:type="dxa"/>
            <w:hideMark/>
          </w:tcPr>
          <w:p w14:paraId="1D665F77" w14:textId="3CC92340" w:rsidR="00FF3ED2" w:rsidRPr="009874D5" w:rsidRDefault="00FF3ED2" w:rsidP="00FF3ED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B691332" w14:textId="5F2F58FB" w:rsidR="00FF3ED2" w:rsidRPr="009874D5" w:rsidRDefault="00594923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492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5,337</w:t>
            </w:r>
          </w:p>
        </w:tc>
        <w:tc>
          <w:tcPr>
            <w:tcW w:w="180" w:type="dxa"/>
          </w:tcPr>
          <w:p w14:paraId="0912637F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02C4A5D9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1,604</w:t>
            </w:r>
          </w:p>
        </w:tc>
        <w:tc>
          <w:tcPr>
            <w:tcW w:w="180" w:type="dxa"/>
          </w:tcPr>
          <w:p w14:paraId="3C63F22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4DA526" w14:textId="087EB2A8" w:rsidR="00FF3ED2" w:rsidRPr="009874D5" w:rsidRDefault="00BA7105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710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6" w:type="dxa"/>
          </w:tcPr>
          <w:p w14:paraId="7AC57A9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5668718F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ED2" w:rsidRPr="009874D5" w14:paraId="6B8681D7" w14:textId="77777777" w:rsidTr="00F81C06">
        <w:trPr>
          <w:cantSplit/>
        </w:trPr>
        <w:tc>
          <w:tcPr>
            <w:tcW w:w="3870" w:type="dxa"/>
            <w:hideMark/>
          </w:tcPr>
          <w:p w14:paraId="1C1E768C" w14:textId="13CA9533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6890A" w14:textId="69AFB17D" w:rsidR="00FF3ED2" w:rsidRPr="009874D5" w:rsidRDefault="0014456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5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3,326</w:t>
            </w:r>
          </w:p>
        </w:tc>
        <w:tc>
          <w:tcPr>
            <w:tcW w:w="180" w:type="dxa"/>
          </w:tcPr>
          <w:p w14:paraId="10B4169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135A4D54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2,985</w:t>
            </w:r>
          </w:p>
        </w:tc>
        <w:tc>
          <w:tcPr>
            <w:tcW w:w="180" w:type="dxa"/>
          </w:tcPr>
          <w:p w14:paraId="4C25605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E76AC" w14:textId="178FA096" w:rsidR="00FF3ED2" w:rsidRPr="009874D5" w:rsidRDefault="00B97ECD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7EC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1,303</w:t>
            </w:r>
          </w:p>
        </w:tc>
        <w:tc>
          <w:tcPr>
            <w:tcW w:w="186" w:type="dxa"/>
          </w:tcPr>
          <w:p w14:paraId="674B88B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1DB568F6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1,314</w:t>
            </w:r>
          </w:p>
        </w:tc>
      </w:tr>
      <w:tr w:rsidR="00FF3ED2" w:rsidRPr="009874D5" w14:paraId="6EF2A25E" w14:textId="77777777" w:rsidTr="00F81C06">
        <w:trPr>
          <w:cantSplit/>
        </w:trPr>
        <w:tc>
          <w:tcPr>
            <w:tcW w:w="3870" w:type="dxa"/>
            <w:hideMark/>
          </w:tcPr>
          <w:p w14:paraId="22301768" w14:textId="524DB4FA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32621FC4" w:rsidR="00FF3ED2" w:rsidRPr="009874D5" w:rsidRDefault="0037599F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759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3,173,471</w:t>
            </w:r>
          </w:p>
        </w:tc>
        <w:tc>
          <w:tcPr>
            <w:tcW w:w="180" w:type="dxa"/>
          </w:tcPr>
          <w:p w14:paraId="2DF80FB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752172C5" w:rsidR="00FF3ED2" w:rsidRPr="0097562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3,572,505</w:t>
            </w:r>
          </w:p>
        </w:tc>
        <w:tc>
          <w:tcPr>
            <w:tcW w:w="180" w:type="dxa"/>
          </w:tcPr>
          <w:p w14:paraId="586C5BBA" w14:textId="77777777" w:rsidR="00FF3ED2" w:rsidRPr="0097562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069CB776" w:rsidR="00FF3ED2" w:rsidRPr="00975625" w:rsidRDefault="00B97ECD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97EC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2,965,056</w:t>
            </w:r>
          </w:p>
        </w:tc>
        <w:tc>
          <w:tcPr>
            <w:tcW w:w="186" w:type="dxa"/>
          </w:tcPr>
          <w:p w14:paraId="588B9431" w14:textId="77777777" w:rsidR="00FF3ED2" w:rsidRPr="0097562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55B3AD47" w:rsidR="00FF3ED2" w:rsidRPr="0097562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2,979,579</w:t>
            </w:r>
          </w:p>
        </w:tc>
      </w:tr>
      <w:tr w:rsidR="00FF3ED2" w:rsidRPr="009874D5" w14:paraId="7590DBA2" w14:textId="77777777" w:rsidTr="00F81C06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6D4BE75B" w14:textId="0E90565C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2A6E462E" w:rsidR="00FF3ED2" w:rsidRPr="009874D5" w:rsidRDefault="001D652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83" w:right="-6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D652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(11,521)</w:t>
            </w:r>
          </w:p>
        </w:tc>
        <w:tc>
          <w:tcPr>
            <w:tcW w:w="180" w:type="dxa"/>
            <w:vAlign w:val="bottom"/>
          </w:tcPr>
          <w:p w14:paraId="1B0DF29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0EECB" w14:textId="477C71DB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(7,523)</w:t>
            </w:r>
          </w:p>
        </w:tc>
        <w:tc>
          <w:tcPr>
            <w:tcW w:w="180" w:type="dxa"/>
            <w:vAlign w:val="bottom"/>
          </w:tcPr>
          <w:p w14:paraId="677583F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24876B44" w:rsidR="00FF3ED2" w:rsidRPr="009874D5" w:rsidRDefault="001D652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D652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  <w:tc>
          <w:tcPr>
            <w:tcW w:w="186" w:type="dxa"/>
            <w:vAlign w:val="bottom"/>
          </w:tcPr>
          <w:p w14:paraId="3F95B43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306B4A" w14:textId="45B5BEA5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(1,303)</w:t>
            </w:r>
          </w:p>
        </w:tc>
      </w:tr>
      <w:tr w:rsidR="00FF3ED2" w:rsidRPr="009874D5" w14:paraId="21922321" w14:textId="77777777" w:rsidTr="00F81C06">
        <w:trPr>
          <w:cantSplit/>
        </w:trPr>
        <w:tc>
          <w:tcPr>
            <w:tcW w:w="3870" w:type="dxa"/>
          </w:tcPr>
          <w:p w14:paraId="048D3F73" w14:textId="25282AB3" w:rsidR="00FF3ED2" w:rsidRPr="009874D5" w:rsidRDefault="00FF3ED2" w:rsidP="00FF3E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7DAA5" w14:textId="79A402D5" w:rsidR="00FF3ED2" w:rsidRPr="009874D5" w:rsidRDefault="004E02F8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E0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3,161,950</w:t>
            </w:r>
          </w:p>
        </w:tc>
        <w:tc>
          <w:tcPr>
            <w:tcW w:w="180" w:type="dxa"/>
          </w:tcPr>
          <w:p w14:paraId="431BCAC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FF2AA" w14:textId="1E6B6D01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3,564,982</w:t>
            </w:r>
          </w:p>
        </w:tc>
        <w:tc>
          <w:tcPr>
            <w:tcW w:w="180" w:type="dxa"/>
          </w:tcPr>
          <w:p w14:paraId="5C4D359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D5618" w14:textId="6CCAD5D5" w:rsidR="00FF3ED2" w:rsidRPr="009874D5" w:rsidRDefault="00275651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756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2,963,753</w:t>
            </w:r>
          </w:p>
        </w:tc>
        <w:tc>
          <w:tcPr>
            <w:tcW w:w="186" w:type="dxa"/>
          </w:tcPr>
          <w:p w14:paraId="2FAC9CB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C0471E5" w14:textId="0F61650E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2,978,276</w:t>
            </w: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534D0080" w14:textId="77777777" w:rsidR="00B36D8A" w:rsidRPr="00B36D8A" w:rsidRDefault="00B36D8A" w:rsidP="00B36D8A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78"/>
        <w:gridCol w:w="1172"/>
        <w:gridCol w:w="183"/>
        <w:gridCol w:w="1167"/>
        <w:gridCol w:w="178"/>
        <w:gridCol w:w="1172"/>
        <w:gridCol w:w="183"/>
        <w:gridCol w:w="1167"/>
      </w:tblGrid>
      <w:tr w:rsidR="00A3741C" w:rsidRPr="009874D5" w14:paraId="5B3BA249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F3ED2" w:rsidRPr="009874D5" w14:paraId="417DA4E4" w14:textId="77777777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2BC7CD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8757DFE" w14:textId="1722C330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6E6F37D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B3391A" w14:textId="4F6F61D1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2DA26DD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FF3ED2" w:rsidRPr="009874D5" w14:paraId="72383008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7EDA71CF" w14:textId="5CB1773F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EC2627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Pr="009874D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7247764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113CA7A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F84E70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3" w:type="dxa"/>
          </w:tcPr>
          <w:p w14:paraId="76E6154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FF3ED2" w:rsidRPr="009874D5" w14:paraId="1582CA3C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345475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2508171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F3ED2" w:rsidRPr="009874D5" w14:paraId="46E71862" w14:textId="77777777" w:rsidTr="00FD2BD4">
        <w:trPr>
          <w:cantSplit/>
          <w:trHeight w:val="20"/>
        </w:trPr>
        <w:tc>
          <w:tcPr>
            <w:tcW w:w="2970" w:type="dxa"/>
          </w:tcPr>
          <w:p w14:paraId="55950EC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5264BDD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F47FCD" w14:textId="0BF4255A" w:rsidR="00FF3ED2" w:rsidRPr="009874D5" w:rsidRDefault="00E20C50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0C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1,352,417</w:t>
            </w:r>
          </w:p>
        </w:tc>
        <w:tc>
          <w:tcPr>
            <w:tcW w:w="183" w:type="dxa"/>
            <w:vAlign w:val="bottom"/>
          </w:tcPr>
          <w:p w14:paraId="07D7BAB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A22866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1,266,780</w:t>
            </w:r>
          </w:p>
        </w:tc>
        <w:tc>
          <w:tcPr>
            <w:tcW w:w="178" w:type="dxa"/>
            <w:vAlign w:val="bottom"/>
          </w:tcPr>
          <w:p w14:paraId="198BC0D1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70D4D7" w14:textId="47D446D1" w:rsidR="00FF3ED2" w:rsidRPr="009874D5" w:rsidRDefault="00E20C50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0C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1,274,857</w:t>
            </w:r>
          </w:p>
        </w:tc>
        <w:tc>
          <w:tcPr>
            <w:tcW w:w="183" w:type="dxa"/>
            <w:vAlign w:val="bottom"/>
          </w:tcPr>
          <w:p w14:paraId="00A1F77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609ECB3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1,174,581</w:t>
            </w:r>
          </w:p>
        </w:tc>
      </w:tr>
      <w:tr w:rsidR="00FF3ED2" w:rsidRPr="009874D5" w14:paraId="652CBE10" w14:textId="77777777" w:rsidTr="00FD2BD4">
        <w:trPr>
          <w:cantSplit/>
          <w:trHeight w:val="20"/>
        </w:trPr>
        <w:tc>
          <w:tcPr>
            <w:tcW w:w="2970" w:type="dxa"/>
          </w:tcPr>
          <w:p w14:paraId="2A9F424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3ABDFC4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584E865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6D43D09" w14:textId="09E5B40B" w:rsidR="00FF3ED2" w:rsidRPr="009874D5" w:rsidRDefault="00F75049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7504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277</w:t>
            </w:r>
          </w:p>
        </w:tc>
        <w:tc>
          <w:tcPr>
            <w:tcW w:w="183" w:type="dxa"/>
            <w:vAlign w:val="bottom"/>
          </w:tcPr>
          <w:p w14:paraId="4736740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F0D66BE" w14:textId="77777777" w:rsidR="00FF3ED2" w:rsidRPr="003067DA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102B3DB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EBAC9C" w14:textId="3E30C2D3" w:rsidR="00FF3ED2" w:rsidRPr="009874D5" w:rsidRDefault="00F75049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7504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277</w:t>
            </w:r>
          </w:p>
        </w:tc>
        <w:tc>
          <w:tcPr>
            <w:tcW w:w="183" w:type="dxa"/>
            <w:vAlign w:val="bottom"/>
          </w:tcPr>
          <w:p w14:paraId="1D49C4A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320AD8D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FF3ED2" w:rsidRPr="009874D5" w14:paraId="5AD96F53" w14:textId="77777777" w:rsidTr="00FD2BD4">
        <w:trPr>
          <w:cantSplit/>
          <w:trHeight w:val="20"/>
        </w:trPr>
        <w:tc>
          <w:tcPr>
            <w:tcW w:w="2970" w:type="dxa"/>
          </w:tcPr>
          <w:p w14:paraId="00845A7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7090056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0B133D9" w14:textId="0C22EA85" w:rsidR="00FF3ED2" w:rsidRPr="009874D5" w:rsidRDefault="004D3046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D30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851,641</w:t>
            </w:r>
          </w:p>
        </w:tc>
        <w:tc>
          <w:tcPr>
            <w:tcW w:w="183" w:type="dxa"/>
          </w:tcPr>
          <w:p w14:paraId="291EC99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D27D9A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1,039,227</w:t>
            </w:r>
          </w:p>
        </w:tc>
        <w:tc>
          <w:tcPr>
            <w:tcW w:w="178" w:type="dxa"/>
          </w:tcPr>
          <w:p w14:paraId="1CD5CB6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0E9D812" w14:textId="1A21CD86" w:rsidR="00FF3ED2" w:rsidRPr="009874D5" w:rsidRDefault="00B24E3B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4E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851,641</w:t>
            </w:r>
          </w:p>
        </w:tc>
        <w:tc>
          <w:tcPr>
            <w:tcW w:w="183" w:type="dxa"/>
          </w:tcPr>
          <w:p w14:paraId="361306F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FEFA6A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1,039,227</w:t>
            </w:r>
          </w:p>
        </w:tc>
      </w:tr>
      <w:tr w:rsidR="00FF3ED2" w:rsidRPr="009874D5" w14:paraId="4ED705C5" w14:textId="77777777" w:rsidTr="00FD2BD4">
        <w:trPr>
          <w:cantSplit/>
          <w:trHeight w:val="20"/>
        </w:trPr>
        <w:tc>
          <w:tcPr>
            <w:tcW w:w="2970" w:type="dxa"/>
          </w:tcPr>
          <w:p w14:paraId="6290B38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720" w:type="dxa"/>
          </w:tcPr>
          <w:p w14:paraId="6444C70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BBB0997" w14:textId="46494FC5" w:rsidR="00FF3ED2" w:rsidRPr="009874D5" w:rsidRDefault="003D49C7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49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703,175</w:t>
            </w:r>
          </w:p>
        </w:tc>
        <w:tc>
          <w:tcPr>
            <w:tcW w:w="183" w:type="dxa"/>
          </w:tcPr>
          <w:p w14:paraId="016BE62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3687EF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805,452</w:t>
            </w:r>
          </w:p>
        </w:tc>
        <w:tc>
          <w:tcPr>
            <w:tcW w:w="178" w:type="dxa"/>
          </w:tcPr>
          <w:p w14:paraId="7ADCAB8A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EADCD98" w14:textId="514B7A05" w:rsidR="00FF3ED2" w:rsidRPr="009874D5" w:rsidRDefault="00F97F14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97F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703,175</w:t>
            </w:r>
          </w:p>
        </w:tc>
        <w:tc>
          <w:tcPr>
            <w:tcW w:w="183" w:type="dxa"/>
          </w:tcPr>
          <w:p w14:paraId="6CB53D9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000805E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805,452</w:t>
            </w:r>
          </w:p>
        </w:tc>
      </w:tr>
      <w:tr w:rsidR="00FF3ED2" w:rsidRPr="009874D5" w14:paraId="7DD88246" w14:textId="77777777" w:rsidTr="00FD2BD4">
        <w:trPr>
          <w:cantSplit/>
          <w:trHeight w:val="20"/>
        </w:trPr>
        <w:tc>
          <w:tcPr>
            <w:tcW w:w="2970" w:type="dxa"/>
          </w:tcPr>
          <w:p w14:paraId="2A053FC5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14:paraId="266C2A95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5FBEF4E" w14:textId="06920FD8" w:rsidR="00FF3ED2" w:rsidRPr="009874D5" w:rsidRDefault="00DA4B38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A4B3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737,078</w:t>
            </w:r>
          </w:p>
        </w:tc>
        <w:tc>
          <w:tcPr>
            <w:tcW w:w="183" w:type="dxa"/>
            <w:vAlign w:val="bottom"/>
          </w:tcPr>
          <w:p w14:paraId="2D18272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A2D64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370,817</w:t>
            </w:r>
          </w:p>
        </w:tc>
        <w:tc>
          <w:tcPr>
            <w:tcW w:w="178" w:type="dxa"/>
            <w:vAlign w:val="bottom"/>
          </w:tcPr>
          <w:p w14:paraId="0C02B30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9B5348" w14:textId="29BAAC0A" w:rsidR="00FF3ED2" w:rsidRPr="009874D5" w:rsidRDefault="0000506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506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300,192</w:t>
            </w:r>
          </w:p>
        </w:tc>
        <w:tc>
          <w:tcPr>
            <w:tcW w:w="183" w:type="dxa"/>
            <w:vAlign w:val="bottom"/>
          </w:tcPr>
          <w:p w14:paraId="07D6EA65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5AEAD41F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80,708</w:t>
            </w:r>
          </w:p>
        </w:tc>
      </w:tr>
      <w:tr w:rsidR="00FF3ED2" w:rsidRPr="009874D5" w14:paraId="72373F58" w14:textId="77777777" w:rsidTr="00FD2BD4">
        <w:trPr>
          <w:cantSplit/>
          <w:trHeight w:val="245"/>
        </w:trPr>
        <w:tc>
          <w:tcPr>
            <w:tcW w:w="2970" w:type="dxa"/>
          </w:tcPr>
          <w:p w14:paraId="760AAF8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720" w:type="dxa"/>
          </w:tcPr>
          <w:p w14:paraId="12FD219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076D5A2" w14:textId="0ADC8B1E" w:rsidR="00FF3ED2" w:rsidRPr="009874D5" w:rsidRDefault="00EC089F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C08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56,661</w:t>
            </w:r>
          </w:p>
        </w:tc>
        <w:tc>
          <w:tcPr>
            <w:tcW w:w="183" w:type="dxa"/>
            <w:vAlign w:val="bottom"/>
          </w:tcPr>
          <w:p w14:paraId="69EE4632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507DBA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54,942</w:t>
            </w:r>
          </w:p>
        </w:tc>
        <w:tc>
          <w:tcPr>
            <w:tcW w:w="178" w:type="dxa"/>
            <w:vAlign w:val="bottom"/>
          </w:tcPr>
          <w:p w14:paraId="4982AC20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121746" w14:textId="3181E27A" w:rsidR="00FF3ED2" w:rsidRPr="009874D5" w:rsidRDefault="006E234E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E234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56,661</w:t>
            </w:r>
          </w:p>
        </w:tc>
        <w:tc>
          <w:tcPr>
            <w:tcW w:w="183" w:type="dxa"/>
            <w:vAlign w:val="bottom"/>
          </w:tcPr>
          <w:p w14:paraId="1213B57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9266D2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54,942</w:t>
            </w:r>
          </w:p>
        </w:tc>
      </w:tr>
      <w:tr w:rsidR="00FF3ED2" w:rsidRPr="009874D5" w14:paraId="2DD894BB" w14:textId="77777777" w:rsidTr="00FD2BD4">
        <w:trPr>
          <w:cantSplit/>
          <w:trHeight w:val="20"/>
        </w:trPr>
        <w:tc>
          <w:tcPr>
            <w:tcW w:w="2970" w:type="dxa"/>
          </w:tcPr>
          <w:p w14:paraId="4C8617A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46C8F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333185" w14:textId="7964BABB" w:rsidR="00FF3ED2" w:rsidRPr="009874D5" w:rsidRDefault="00A21011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2101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3,701,249</w:t>
            </w:r>
          </w:p>
        </w:tc>
        <w:tc>
          <w:tcPr>
            <w:tcW w:w="183" w:type="dxa"/>
            <w:vAlign w:val="bottom"/>
          </w:tcPr>
          <w:p w14:paraId="37FF73F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E108A7E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3,537,218</w:t>
            </w:r>
          </w:p>
        </w:tc>
        <w:tc>
          <w:tcPr>
            <w:tcW w:w="178" w:type="dxa"/>
            <w:vAlign w:val="bottom"/>
          </w:tcPr>
          <w:p w14:paraId="3B9DF3B8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B9B8F" w14:textId="78A14B95" w:rsidR="00FF3ED2" w:rsidRPr="009874D5" w:rsidRDefault="000046E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46E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3,186,803</w:t>
            </w:r>
          </w:p>
        </w:tc>
        <w:tc>
          <w:tcPr>
            <w:tcW w:w="183" w:type="dxa"/>
            <w:vAlign w:val="bottom"/>
          </w:tcPr>
          <w:p w14:paraId="2DAB7BE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6BCA37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3,154,910</w:t>
            </w:r>
          </w:p>
        </w:tc>
      </w:tr>
      <w:tr w:rsidR="00FF3ED2" w:rsidRPr="009874D5" w14:paraId="61625860" w14:textId="77777777" w:rsidTr="00FD2BD4">
        <w:trPr>
          <w:cantSplit/>
          <w:trHeight w:val="20"/>
        </w:trPr>
        <w:tc>
          <w:tcPr>
            <w:tcW w:w="2970" w:type="dxa"/>
          </w:tcPr>
          <w:p w14:paraId="68CE84C0" w14:textId="54E22C06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สินค้าคงเหลือ</w:t>
            </w:r>
          </w:p>
        </w:tc>
        <w:tc>
          <w:tcPr>
            <w:tcW w:w="720" w:type="dxa"/>
          </w:tcPr>
          <w:p w14:paraId="55C7AA24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1BB666A" w14:textId="77777777" w:rsidR="0051509A" w:rsidRDefault="0051509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F16A86" w14:textId="3A545E88" w:rsidR="00FF3ED2" w:rsidRPr="009874D5" w:rsidRDefault="0051509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150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(170,425)</w:t>
            </w:r>
          </w:p>
        </w:tc>
        <w:tc>
          <w:tcPr>
            <w:tcW w:w="183" w:type="dxa"/>
          </w:tcPr>
          <w:p w14:paraId="0890629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622C80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(294,391)</w:t>
            </w:r>
          </w:p>
        </w:tc>
        <w:tc>
          <w:tcPr>
            <w:tcW w:w="178" w:type="dxa"/>
            <w:vAlign w:val="bottom"/>
          </w:tcPr>
          <w:p w14:paraId="1F6126A3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14107B" w14:textId="043D7F37" w:rsidR="00FF3ED2" w:rsidRPr="009874D5" w:rsidRDefault="00DB26DA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B26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(156,517)</w:t>
            </w:r>
          </w:p>
        </w:tc>
        <w:tc>
          <w:tcPr>
            <w:tcW w:w="183" w:type="dxa"/>
            <w:vAlign w:val="bottom"/>
          </w:tcPr>
          <w:p w14:paraId="35C933A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CF2F9D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(273,264)</w:t>
            </w:r>
          </w:p>
        </w:tc>
      </w:tr>
      <w:tr w:rsidR="00FF3ED2" w:rsidRPr="009874D5" w14:paraId="65D8D564" w14:textId="77777777" w:rsidTr="00FD2BD4">
        <w:trPr>
          <w:cantSplit/>
          <w:trHeight w:val="20"/>
        </w:trPr>
        <w:tc>
          <w:tcPr>
            <w:tcW w:w="2970" w:type="dxa"/>
          </w:tcPr>
          <w:p w14:paraId="14E53984" w14:textId="66CCFECE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สินค้าคงเหลือ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38DC30E1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32A426A8" w:rsidR="00FF3ED2" w:rsidRPr="009874D5" w:rsidRDefault="003E6980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E69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3,530,824</w:t>
            </w:r>
          </w:p>
        </w:tc>
        <w:tc>
          <w:tcPr>
            <w:tcW w:w="183" w:type="dxa"/>
          </w:tcPr>
          <w:p w14:paraId="1EC3FF0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C0696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3,242,827</w:t>
            </w:r>
          </w:p>
        </w:tc>
        <w:tc>
          <w:tcPr>
            <w:tcW w:w="178" w:type="dxa"/>
          </w:tcPr>
          <w:p w14:paraId="2E358E2C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3312BF58" w:rsidR="00FF3ED2" w:rsidRPr="009874D5" w:rsidRDefault="00DD54FC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D54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3,030,286</w:t>
            </w:r>
          </w:p>
        </w:tc>
        <w:tc>
          <w:tcPr>
            <w:tcW w:w="183" w:type="dxa"/>
          </w:tcPr>
          <w:p w14:paraId="14F0FD57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3AF4B" w14:textId="77777777" w:rsidR="00FF3ED2" w:rsidRPr="009874D5" w:rsidRDefault="00FF3ED2" w:rsidP="00FF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2,881,646</w:t>
            </w:r>
          </w:p>
        </w:tc>
      </w:tr>
    </w:tbl>
    <w:p w14:paraId="73ED888D" w14:textId="77777777" w:rsidR="00A3741C" w:rsidRPr="00B36D8A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0D719BCC" w14:textId="29696FEC" w:rsidR="005F339E" w:rsidRPr="00036A33" w:rsidRDefault="00EF3F1B" w:rsidP="005F339E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36A33">
        <w:rPr>
          <w:rFonts w:asciiTheme="majorBidi" w:hAnsiTheme="majorBidi" w:hint="cs"/>
          <w:b/>
          <w:bCs/>
          <w:sz w:val="30"/>
          <w:szCs w:val="30"/>
          <w:cs/>
        </w:rPr>
        <w:t>เงินลงทุนในบริษัทย่อยตามวิธีราคาทุน</w:t>
      </w:r>
    </w:p>
    <w:p w14:paraId="2CA1CA6B" w14:textId="77777777" w:rsidR="00EF3F1B" w:rsidRPr="00B36D8A" w:rsidRDefault="00EF3F1B">
      <w:pPr>
        <w:pStyle w:val="Caption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56D55F3" w14:textId="3B8DAB67" w:rsidR="00A749D5" w:rsidRDefault="006A59C5" w:rsidP="009B102E">
      <w:pPr>
        <w:tabs>
          <w:tab w:val="clear" w:pos="454"/>
          <w:tab w:val="clear" w:pos="680"/>
          <w:tab w:val="left" w:pos="522"/>
        </w:tabs>
        <w:rPr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749D5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>ในบริษัทย่อยระหว่างงวดมีดังต่อไปนี้</w:t>
      </w:r>
    </w:p>
    <w:p w14:paraId="2374B903" w14:textId="77777777" w:rsidR="00A749D5" w:rsidRPr="00B36D8A" w:rsidRDefault="00A749D5" w:rsidP="0097562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0"/>
        <w:gridCol w:w="1066"/>
        <w:gridCol w:w="178"/>
        <w:gridCol w:w="1070"/>
        <w:gridCol w:w="178"/>
        <w:gridCol w:w="1155"/>
        <w:gridCol w:w="178"/>
        <w:gridCol w:w="1155"/>
        <w:gridCol w:w="8"/>
      </w:tblGrid>
      <w:tr w:rsidR="00612D3D" w:rsidRPr="009874D5" w14:paraId="1DB41085" w14:textId="77777777" w:rsidTr="00E220E6">
        <w:trPr>
          <w:cantSplit/>
          <w:trHeight w:val="431"/>
          <w:tblHeader/>
        </w:trPr>
        <w:tc>
          <w:tcPr>
            <w:tcW w:w="4090" w:type="dxa"/>
            <w:vAlign w:val="bottom"/>
            <w:hideMark/>
          </w:tcPr>
          <w:p w14:paraId="55478C44" w14:textId="77777777" w:rsidR="00EF3F1B" w:rsidRPr="009874D5" w:rsidRDefault="00EF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14" w:type="dxa"/>
            <w:gridSpan w:val="3"/>
            <w:vAlign w:val="bottom"/>
          </w:tcPr>
          <w:p w14:paraId="34DCE32C" w14:textId="437AB5EE" w:rsidR="00EF3F1B" w:rsidRPr="009874D5" w:rsidRDefault="00EF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903D9FE" w14:textId="77777777" w:rsidR="00EF3F1B" w:rsidRPr="009874D5" w:rsidRDefault="00EF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6" w:type="dxa"/>
            <w:gridSpan w:val="4"/>
            <w:vAlign w:val="bottom"/>
          </w:tcPr>
          <w:p w14:paraId="43CE91EE" w14:textId="77777777" w:rsidR="00EF3F1B" w:rsidRPr="009874D5" w:rsidRDefault="00EF3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F504F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A1F66" w:rsidRPr="009874D5" w14:paraId="3D11102E" w14:textId="77777777" w:rsidTr="00E220E6">
        <w:trPr>
          <w:gridAfter w:val="1"/>
          <w:wAfter w:w="8" w:type="dxa"/>
          <w:cantSplit/>
          <w:trHeight w:val="451"/>
          <w:tblHeader/>
        </w:trPr>
        <w:tc>
          <w:tcPr>
            <w:tcW w:w="4090" w:type="dxa"/>
            <w:vAlign w:val="bottom"/>
          </w:tcPr>
          <w:p w14:paraId="1E089793" w14:textId="4C0F0199" w:rsidR="009A1F66" w:rsidRPr="009874D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B36D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="00247F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36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36D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066" w:type="dxa"/>
            <w:vAlign w:val="bottom"/>
          </w:tcPr>
          <w:p w14:paraId="4AABB4E6" w14:textId="193BF879" w:rsidR="009A1F66" w:rsidRPr="0097562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847B4DF" w14:textId="77777777" w:rsidR="009A1F66" w:rsidRPr="009874D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vAlign w:val="bottom"/>
          </w:tcPr>
          <w:p w14:paraId="31F29645" w14:textId="55A23BA2" w:rsidR="009A1F66" w:rsidRPr="009874D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7BA4F1" w14:textId="77777777" w:rsidR="009A1F66" w:rsidRPr="009874D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88" w:type="dxa"/>
            <w:gridSpan w:val="3"/>
            <w:vAlign w:val="bottom"/>
          </w:tcPr>
          <w:p w14:paraId="15CF3B2B" w14:textId="27A5FCC8" w:rsidR="009A1F66" w:rsidRPr="00975625" w:rsidRDefault="009A1F66" w:rsidP="00975625">
            <w:pPr>
              <w:tabs>
                <w:tab w:val="clear" w:pos="907"/>
                <w:tab w:val="left" w:pos="1081"/>
              </w:tabs>
              <w:spacing w:line="240" w:lineRule="auto"/>
              <w:ind w:left="-53" w:right="-55" w:firstLine="15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A1F66" w:rsidRPr="009A1F66" w14:paraId="3D11B299" w14:textId="77777777" w:rsidTr="00E220E6">
        <w:trPr>
          <w:gridAfter w:val="1"/>
          <w:wAfter w:w="8" w:type="dxa"/>
          <w:cantSplit/>
          <w:trHeight w:val="451"/>
          <w:tblHeader/>
        </w:trPr>
        <w:tc>
          <w:tcPr>
            <w:tcW w:w="4090" w:type="dxa"/>
            <w:vAlign w:val="bottom"/>
          </w:tcPr>
          <w:p w14:paraId="66EABBA1" w14:textId="77777777" w:rsidR="009A1F66" w:rsidRPr="0097562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562CFD42" w14:textId="77777777" w:rsidR="009A1F66" w:rsidRPr="0097562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16FCAACA" w14:textId="77777777" w:rsidR="009A1F66" w:rsidRPr="0097562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vAlign w:val="bottom"/>
          </w:tcPr>
          <w:p w14:paraId="7630CABE" w14:textId="77777777" w:rsidR="009A1F66" w:rsidRPr="0097562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8DEC02D" w14:textId="77777777" w:rsidR="009A1F66" w:rsidRPr="00975625" w:rsidRDefault="009A1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lang w:val="en-GB" w:bidi="ar-SA"/>
              </w:rPr>
            </w:pPr>
          </w:p>
        </w:tc>
        <w:tc>
          <w:tcPr>
            <w:tcW w:w="2488" w:type="dxa"/>
            <w:gridSpan w:val="3"/>
            <w:vAlign w:val="bottom"/>
          </w:tcPr>
          <w:p w14:paraId="7C8A8E50" w14:textId="540BDAB8" w:rsidR="009A1F66" w:rsidRPr="00975625" w:rsidRDefault="009A1F66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13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lang w:val="en-GB"/>
              </w:rPr>
            </w:pPr>
            <w:r w:rsidRPr="009756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B2062" w:rsidRPr="009874D5" w14:paraId="6A8925A8" w14:textId="77777777" w:rsidTr="00E220E6">
        <w:trPr>
          <w:gridAfter w:val="1"/>
          <w:wAfter w:w="8" w:type="dxa"/>
          <w:cantSplit/>
          <w:trHeight w:val="421"/>
        </w:trPr>
        <w:tc>
          <w:tcPr>
            <w:tcW w:w="4090" w:type="dxa"/>
            <w:hideMark/>
          </w:tcPr>
          <w:p w14:paraId="57CC214B" w14:textId="11D01F74" w:rsidR="006B2062" w:rsidRPr="009874D5" w:rsidRDefault="006B2062" w:rsidP="006B20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10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60610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06106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</w:tcPr>
          <w:p w14:paraId="4D262099" w14:textId="2CB7ED6F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ABD6C11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</w:tcPr>
          <w:p w14:paraId="5FE7A3E3" w14:textId="035E7370" w:rsidR="006B2062" w:rsidRPr="007C4649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8721E4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5F2C0D48" w14:textId="679977CE" w:rsidR="006B2062" w:rsidRPr="006B2062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8065AC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66D43830" w14:textId="7375188C" w:rsidR="006B2062" w:rsidRPr="009874D5" w:rsidRDefault="00A976FB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6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976FB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210</w:t>
            </w:r>
            <w:r w:rsidRPr="00A976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976FB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</w:tr>
      <w:tr w:rsidR="006B2062" w:rsidRPr="009874D5" w14:paraId="12DA30CC" w14:textId="77777777" w:rsidTr="00E220E6">
        <w:trPr>
          <w:gridAfter w:val="1"/>
          <w:wAfter w:w="8" w:type="dxa"/>
          <w:cantSplit/>
          <w:trHeight w:val="431"/>
        </w:trPr>
        <w:tc>
          <w:tcPr>
            <w:tcW w:w="4090" w:type="dxa"/>
            <w:hideMark/>
          </w:tcPr>
          <w:p w14:paraId="1E2FDE80" w14:textId="45903176" w:rsidR="006B2062" w:rsidRPr="009874D5" w:rsidRDefault="006B2062" w:rsidP="006B206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E26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6" w:type="dxa"/>
          </w:tcPr>
          <w:p w14:paraId="2D7796F6" w14:textId="271C8CFF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FE739A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</w:tcPr>
          <w:p w14:paraId="449A9C4C" w14:textId="597F53F2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A6ADC08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70882999" w14:textId="05961493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2B0B4D0" w14:textId="77777777" w:rsidR="006B2062" w:rsidRPr="009874D5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0156E7F" w14:textId="62CEBB2F" w:rsidR="006B2062" w:rsidRPr="009874D5" w:rsidRDefault="009E4E2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48,600</w:t>
            </w:r>
          </w:p>
        </w:tc>
      </w:tr>
      <w:tr w:rsidR="006B2062" w:rsidRPr="009874D5" w14:paraId="416C4D03" w14:textId="77777777" w:rsidTr="00E220E6">
        <w:trPr>
          <w:gridAfter w:val="1"/>
          <w:wAfter w:w="8" w:type="dxa"/>
          <w:cantSplit/>
          <w:trHeight w:val="441"/>
        </w:trPr>
        <w:tc>
          <w:tcPr>
            <w:tcW w:w="4090" w:type="dxa"/>
          </w:tcPr>
          <w:p w14:paraId="67027A4F" w14:textId="1E37A7E3" w:rsidR="006B2062" w:rsidRPr="009A1F66" w:rsidRDefault="006B2062" w:rsidP="006B20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F6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651B1066" w14:textId="0D59EC08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A5101E1" w14:textId="7777777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70C1F2FF" w14:textId="04C456F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B940DCE" w14:textId="77777777" w:rsidR="006B2062" w:rsidRPr="000126E7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9E28AB3" w14:textId="374A2EB5" w:rsidR="006B2062" w:rsidRPr="009A1F66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6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2EFE053" w14:textId="77777777" w:rsidR="006B2062" w:rsidRPr="009A1F66" w:rsidRDefault="006B2062" w:rsidP="006B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77DAE30" w14:textId="742727B9" w:rsidR="006B2062" w:rsidRPr="009A1F66" w:rsidRDefault="00DC4C5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83" w:right="-5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C4C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258,800</w:t>
            </w:r>
          </w:p>
        </w:tc>
      </w:tr>
    </w:tbl>
    <w:p w14:paraId="7AC2E1A1" w14:textId="77777777" w:rsidR="00C4449E" w:rsidRPr="00B36D8A" w:rsidRDefault="00C4449E" w:rsidP="00975625">
      <w:pPr>
        <w:rPr>
          <w:rFonts w:asciiTheme="majorBidi" w:hAnsiTheme="majorBidi" w:cstheme="majorBidi"/>
          <w:sz w:val="20"/>
          <w:szCs w:val="20"/>
        </w:rPr>
      </w:pPr>
    </w:p>
    <w:p w14:paraId="2F7DA5CD" w14:textId="73209F09" w:rsidR="00C47B99" w:rsidRDefault="00C4449E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1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024179" w:rsidRPr="0097562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625C6A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กลุ่มบริษัทได้จดทะเบียนจัดตั้งบริษัท </w:t>
      </w:r>
      <w:r w:rsidRPr="00975625">
        <w:rPr>
          <w:rFonts w:asciiTheme="majorBidi" w:hAnsiTheme="majorBidi" w:cstheme="majorBidi"/>
          <w:spacing w:val="-4"/>
          <w:sz w:val="30"/>
          <w:szCs w:val="30"/>
        </w:rPr>
        <w:t>i-Tail Pet Food (Shanghai) Co., Ltd.</w:t>
      </w:r>
      <w:r w:rsidR="0006321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6321D">
        <w:rPr>
          <w:rFonts w:asciiTheme="majorBidi" w:hAnsiTheme="majorBidi" w:cstheme="majorBidi"/>
          <w:spacing w:val="-4"/>
          <w:sz w:val="30"/>
          <w:szCs w:val="30"/>
        </w:rPr>
        <w:t>(“ITS”)</w:t>
      </w:r>
      <w:r w:rsidR="001F4BE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>ซึ่</w:t>
      </w:r>
      <w:r w:rsidR="001F4BEE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>เป็นบริษัทที่จดทะเบียนจัดตั้งที่สาธารณรัฐประชาชนจีน มีวัตถุประสงค์เพื่อการนำเข้าและกระจายผลิตภัณฑ์อาหาร</w:t>
      </w:r>
      <w:r w:rsidR="003D0789">
        <w:rPr>
          <w:rFonts w:asciiTheme="majorBidi" w:hAnsiTheme="majorBidi" w:cstheme="majorBidi"/>
          <w:spacing w:val="-4"/>
          <w:sz w:val="30"/>
          <w:szCs w:val="30"/>
        </w:rPr>
        <w:br/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>สัตว์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 xml:space="preserve">เลี้ยงและสินค้าที่เกี่ยวข้องอื่น ๆ </w:t>
      </w:r>
      <w:r w:rsidR="0006321D" w:rsidRPr="009B102E">
        <w:rPr>
          <w:rFonts w:asciiTheme="majorBidi" w:hAnsiTheme="majorBidi" w:cstheme="majorBidi"/>
          <w:spacing w:val="-7"/>
          <w:sz w:val="30"/>
          <w:szCs w:val="30"/>
        </w:rPr>
        <w:t>ITS</w:t>
      </w:r>
      <w:r w:rsidRPr="009B102E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 xml:space="preserve">มีทุนจดทะเบียนจำนวน </w:t>
      </w:r>
      <w:r w:rsidR="00024179" w:rsidRPr="009B102E">
        <w:rPr>
          <w:rFonts w:asciiTheme="majorBidi" w:hAnsiTheme="majorBidi" w:cstheme="majorBidi"/>
          <w:spacing w:val="-7"/>
          <w:sz w:val="30"/>
          <w:szCs w:val="30"/>
        </w:rPr>
        <w:t>10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 xml:space="preserve"> ล้านหยวน โดยกลุ่มบริษัทถือหุ้นใน </w:t>
      </w:r>
      <w:r w:rsidR="0015631D" w:rsidRPr="009B102E">
        <w:rPr>
          <w:rFonts w:asciiTheme="majorBidi" w:hAnsiTheme="majorBidi" w:cstheme="majorBidi"/>
          <w:spacing w:val="-7"/>
          <w:sz w:val="30"/>
          <w:szCs w:val="30"/>
        </w:rPr>
        <w:t xml:space="preserve">ITS </w:t>
      </w:r>
      <w:r w:rsidRPr="009B102E">
        <w:rPr>
          <w:rFonts w:asciiTheme="majorBidi" w:hAnsiTheme="majorBidi" w:cstheme="majorBidi"/>
          <w:spacing w:val="-7"/>
          <w:sz w:val="30"/>
          <w:szCs w:val="30"/>
          <w:cs/>
        </w:rPr>
        <w:t>ในอัตราร้อยละ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24179" w:rsidRPr="00975625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6321D">
        <w:rPr>
          <w:rFonts w:asciiTheme="majorBidi" w:hAnsiTheme="majorBidi" w:cstheme="majorBidi"/>
          <w:spacing w:val="-4"/>
          <w:sz w:val="30"/>
          <w:szCs w:val="30"/>
        </w:rPr>
        <w:t>ITS</w:t>
      </w:r>
      <w:r w:rsidRPr="0097562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จึงมีสถานะเป็นบริษัทย่อยของกลุ่มบริษัท </w:t>
      </w:r>
      <w:r w:rsidR="00E81ADE" w:rsidRPr="0096423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E81ADE" w:rsidRPr="00964239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="00E81ADE" w:rsidRPr="00964239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="00625C6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81ADE" w:rsidRPr="0096423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81AD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B0D92" w:rsidRPr="0097562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ชำระค่าหุ้นเต็ม</w:t>
      </w:r>
      <w:r w:rsidR="0006321D">
        <w:rPr>
          <w:rFonts w:asciiTheme="majorBidi" w:hAnsiTheme="majorBidi" w:cstheme="majorBidi" w:hint="cs"/>
          <w:spacing w:val="-4"/>
          <w:sz w:val="30"/>
          <w:szCs w:val="30"/>
          <w:cs/>
        </w:rPr>
        <w:t>แล้ว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จำนวนมูลค่า 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</w:rPr>
        <w:t xml:space="preserve">48.6 </w:t>
      </w:r>
      <w:r w:rsidR="005917EC" w:rsidRPr="00975625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="00B8011B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7E7E32" w:rsidRPr="0097562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47B99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AB260F7" w14:textId="3B0DD47A" w:rsidR="00875846" w:rsidRPr="001A693A" w:rsidRDefault="00B36D19" w:rsidP="00B36D1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A69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6FFD1404" w14:textId="77777777" w:rsidR="00C17FAA" w:rsidRPr="003067DA" w:rsidRDefault="00C17FAA" w:rsidP="00C17FAA">
      <w:pPr>
        <w:pStyle w:val="Caption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E00F90" w:rsidRPr="009874D5" w14:paraId="17453147" w14:textId="77777777" w:rsidTr="00E00F90">
        <w:trPr>
          <w:cantSplit/>
          <w:trHeight w:val="20"/>
          <w:tblHeader/>
        </w:trPr>
        <w:tc>
          <w:tcPr>
            <w:tcW w:w="3957" w:type="dxa"/>
          </w:tcPr>
          <w:p w14:paraId="183EA153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35BFAC78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5483DB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1235A6C9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F4C257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00F90" w:rsidRPr="009874D5" w14:paraId="1A6B448F" w14:textId="77777777" w:rsidTr="007164E5">
        <w:trPr>
          <w:cantSplit/>
          <w:trHeight w:val="20"/>
          <w:tblHeader/>
        </w:trPr>
        <w:tc>
          <w:tcPr>
            <w:tcW w:w="3957" w:type="dxa"/>
          </w:tcPr>
          <w:p w14:paraId="5480205F" w14:textId="0BEED310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5266C376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B6575BC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D709B1A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FB11CE" w14:textId="1B77C28B" w:rsidR="00E00F90" w:rsidRPr="009874D5" w:rsidRDefault="00B36D8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0B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11E6F21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E31A0D" w14:textId="3E5E77A9" w:rsidR="00E00F90" w:rsidRPr="009874D5" w:rsidRDefault="0049749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00F90"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0F90" w:rsidRPr="009874D5" w14:paraId="7328B7B2" w14:textId="77777777" w:rsidTr="007164E5">
        <w:trPr>
          <w:cantSplit/>
          <w:trHeight w:val="20"/>
          <w:tblHeader/>
        </w:trPr>
        <w:tc>
          <w:tcPr>
            <w:tcW w:w="3957" w:type="dxa"/>
          </w:tcPr>
          <w:p w14:paraId="2031E1A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34AA133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BAF04A1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83732F5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58AABD0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0" w:type="dxa"/>
          </w:tcPr>
          <w:p w14:paraId="29221E6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CF4B74D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E00F90" w:rsidRPr="009874D5" w14:paraId="0934703B" w14:textId="77777777" w:rsidTr="00E00F90">
        <w:trPr>
          <w:cantSplit/>
          <w:trHeight w:val="20"/>
          <w:tblHeader/>
        </w:trPr>
        <w:tc>
          <w:tcPr>
            <w:tcW w:w="3957" w:type="dxa"/>
          </w:tcPr>
          <w:p w14:paraId="7C1C26BD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5F072342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E08BE5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19B6E1F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180815A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00F90" w:rsidRPr="009874D5" w14:paraId="044F95F6" w14:textId="77777777" w:rsidTr="007164E5">
        <w:trPr>
          <w:cantSplit/>
          <w:trHeight w:val="20"/>
        </w:trPr>
        <w:tc>
          <w:tcPr>
            <w:tcW w:w="3957" w:type="dxa"/>
          </w:tcPr>
          <w:p w14:paraId="3BC24DD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780" w:type="dxa"/>
            <w:vAlign w:val="bottom"/>
          </w:tcPr>
          <w:p w14:paraId="28320D99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3407928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3C370014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50ACF11" w14:textId="1ECB3C6A" w:rsidR="00E00F90" w:rsidRPr="009874D5" w:rsidRDefault="00DD17E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D17E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773,206</w:t>
            </w:r>
          </w:p>
        </w:tc>
        <w:tc>
          <w:tcPr>
            <w:tcW w:w="180" w:type="dxa"/>
            <w:vAlign w:val="bottom"/>
          </w:tcPr>
          <w:p w14:paraId="2AB683D0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6EB84BA" w14:textId="324B03CE" w:rsidR="00E00F90" w:rsidRPr="009874D5" w:rsidRDefault="00C9405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1,760,811</w:t>
            </w:r>
          </w:p>
        </w:tc>
      </w:tr>
      <w:tr w:rsidR="00E00F90" w:rsidRPr="009874D5" w14:paraId="624BF287" w14:textId="77777777" w:rsidTr="0049749C">
        <w:trPr>
          <w:cantSplit/>
          <w:trHeight w:val="20"/>
        </w:trPr>
        <w:tc>
          <w:tcPr>
            <w:tcW w:w="3957" w:type="dxa"/>
          </w:tcPr>
          <w:p w14:paraId="7C38AF4B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780" w:type="dxa"/>
          </w:tcPr>
          <w:p w14:paraId="25A9C18A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C72972F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66DF34D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BFC1526" w14:textId="1101D484" w:rsidR="00E00F90" w:rsidRPr="009874D5" w:rsidRDefault="00E6498F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649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100,781</w:t>
            </w:r>
          </w:p>
        </w:tc>
        <w:tc>
          <w:tcPr>
            <w:tcW w:w="180" w:type="dxa"/>
            <w:vAlign w:val="bottom"/>
          </w:tcPr>
          <w:p w14:paraId="30C406E2" w14:textId="77777777" w:rsidR="00E00F90" w:rsidRPr="009874D5" w:rsidRDefault="00E00F90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48C8CB" w14:textId="2DC60520" w:rsidR="00E00F90" w:rsidRPr="009874D5" w:rsidRDefault="00C9405E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877,924</w:t>
            </w:r>
          </w:p>
        </w:tc>
      </w:tr>
      <w:tr w:rsidR="00E00F90" w:rsidRPr="009874D5" w14:paraId="38BF2801" w14:textId="77777777" w:rsidTr="0049749C">
        <w:trPr>
          <w:cantSplit/>
          <w:trHeight w:val="245"/>
        </w:trPr>
        <w:tc>
          <w:tcPr>
            <w:tcW w:w="4737" w:type="dxa"/>
            <w:gridSpan w:val="2"/>
          </w:tcPr>
          <w:p w14:paraId="16A41CB5" w14:textId="7B800C13" w:rsidR="00E00F90" w:rsidRPr="009874D5" w:rsidRDefault="00E00F90" w:rsidP="00E7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</w:t>
            </w:r>
            <w:r w:rsidR="00404C0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วิธีราคาทุนตัดจำหน่าย</w:t>
            </w:r>
          </w:p>
        </w:tc>
        <w:tc>
          <w:tcPr>
            <w:tcW w:w="178" w:type="dxa"/>
          </w:tcPr>
          <w:p w14:paraId="30EE024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70F4E8FE" w14:textId="77777777" w:rsidR="00E00F90" w:rsidRPr="009874D5" w:rsidRDefault="00E00F9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B49C9" w14:textId="48F277AA" w:rsidR="00E00F90" w:rsidRPr="00C9405E" w:rsidRDefault="008B2AAE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873,987</w:t>
            </w:r>
          </w:p>
        </w:tc>
        <w:tc>
          <w:tcPr>
            <w:tcW w:w="180" w:type="dxa"/>
            <w:vAlign w:val="bottom"/>
          </w:tcPr>
          <w:p w14:paraId="266AAB6B" w14:textId="77777777" w:rsidR="00E00F90" w:rsidRPr="009874D5" w:rsidRDefault="00E00F90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EE409" w14:textId="7940D24F" w:rsidR="00E00F90" w:rsidRPr="00C9405E" w:rsidRDefault="00C9405E" w:rsidP="00716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940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2,638,735</w:t>
            </w:r>
          </w:p>
        </w:tc>
      </w:tr>
    </w:tbl>
    <w:p w14:paraId="33FCCD84" w14:textId="77777777" w:rsidR="009443A7" w:rsidRPr="009874D5" w:rsidRDefault="009443A7" w:rsidP="00944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D7E27" w14:textId="7C8457AF" w:rsidR="00D61A29" w:rsidRDefault="009443A7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 </w:t>
      </w:r>
      <w:r w:rsidRPr="009874D5">
        <w:rPr>
          <w:rFonts w:asciiTheme="majorBidi" w:hAnsiTheme="majorBidi" w:cstheme="majorBidi"/>
          <w:sz w:val="30"/>
          <w:szCs w:val="30"/>
        </w:rPr>
        <w:t xml:space="preserve">A+ </w:t>
      </w:r>
      <w:r w:rsidRPr="009874D5">
        <w:rPr>
          <w:rFonts w:asciiTheme="majorBidi" w:hAnsiTheme="majorBidi" w:cstheme="majorBidi"/>
          <w:sz w:val="30"/>
          <w:szCs w:val="30"/>
          <w:cs/>
        </w:rPr>
        <w:t>ซึ่งมีอัตราดอกเบี้ยระหว่างร้อย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980EA0">
        <w:rPr>
          <w:rFonts w:asciiTheme="majorBidi" w:hAnsiTheme="majorBidi" w:cstheme="majorBidi"/>
          <w:sz w:val="30"/>
          <w:szCs w:val="30"/>
        </w:rPr>
        <w:t>1.79</w:t>
      </w:r>
      <w:r w:rsidR="004C3AB9" w:rsidRPr="00036A33">
        <w:rPr>
          <w:rFonts w:asciiTheme="majorBidi" w:hAnsiTheme="majorBidi" w:cstheme="majorBidi"/>
          <w:sz w:val="30"/>
          <w:szCs w:val="30"/>
        </w:rPr>
        <w:t xml:space="preserve"> </w:t>
      </w:r>
      <w:r w:rsidR="004659DF" w:rsidRPr="00036A33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081E94" w:rsidRPr="00036A33">
        <w:rPr>
          <w:rFonts w:asciiTheme="majorBidi" w:hAnsiTheme="majorBidi" w:cstheme="majorBidi"/>
          <w:sz w:val="30"/>
          <w:szCs w:val="30"/>
        </w:rPr>
        <w:t xml:space="preserve"> 3.98</w:t>
      </w:r>
      <w:r w:rsidR="004659DF" w:rsidRPr="00036A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59DF" w:rsidRPr="00036A33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91F16" w:rsidRPr="00036A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91F16" w:rsidRPr="00036A33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อัตราดอกเบี้ยระหว่างร้อยละ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0.96</w:t>
      </w:r>
      <w:r w:rsidR="00ED6FD4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3.98</w:t>
      </w:r>
      <w:r w:rsidR="005954FD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D6FD4" w:rsidRPr="00036A33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 ซึ่งหุ้นกู้ดังกล่าวมีวันครบกำหนดอายุระหว่าง </w:t>
      </w:r>
      <w:r w:rsidR="00894A6E">
        <w:rPr>
          <w:rFonts w:asciiTheme="majorBidi" w:hAnsiTheme="majorBidi" w:cstheme="majorBidi"/>
          <w:sz w:val="30"/>
          <w:szCs w:val="30"/>
        </w:rPr>
        <w:br/>
      </w:r>
      <w:r w:rsidR="00FA5346">
        <w:rPr>
          <w:rFonts w:asciiTheme="majorBidi" w:hAnsiTheme="majorBidi" w:cstheme="majorBidi"/>
          <w:sz w:val="30"/>
          <w:szCs w:val="30"/>
        </w:rPr>
        <w:t>5</w:t>
      </w:r>
      <w:r w:rsidR="00AD55B5" w:rsidRPr="00036A33">
        <w:rPr>
          <w:rFonts w:asciiTheme="majorBidi" w:hAnsiTheme="majorBidi" w:cstheme="majorBidi"/>
          <w:sz w:val="30"/>
          <w:szCs w:val="30"/>
        </w:rPr>
        <w:t xml:space="preserve"> 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35E5A" w:rsidRPr="00036A33">
        <w:rPr>
          <w:rFonts w:asciiTheme="majorBidi" w:hAnsiTheme="majorBidi" w:cstheme="majorBidi"/>
          <w:sz w:val="30"/>
          <w:szCs w:val="30"/>
        </w:rPr>
        <w:t>1</w:t>
      </w:r>
      <w:r w:rsidR="00FA5346">
        <w:rPr>
          <w:rFonts w:asciiTheme="majorBidi" w:hAnsiTheme="majorBidi" w:cstheme="majorBidi"/>
          <w:sz w:val="30"/>
          <w:szCs w:val="30"/>
        </w:rPr>
        <w:t>5</w:t>
      </w:r>
      <w:r w:rsidR="00635E5A" w:rsidRPr="00036A33">
        <w:rPr>
          <w:rFonts w:asciiTheme="majorBidi" w:hAnsiTheme="majorBidi" w:cstheme="majorBidi"/>
          <w:sz w:val="30"/>
          <w:szCs w:val="30"/>
        </w:rPr>
        <w:t xml:space="preserve"> 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BB72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วันครบกำหนดอายุระหว่าง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263DA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79223E" w:rsidRPr="00036A33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8263DA" w:rsidRPr="00036A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เดือน</w:t>
      </w:r>
      <w:r w:rsidRPr="00036A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36A33">
        <w:rPr>
          <w:rFonts w:asciiTheme="majorBidi" w:hAnsiTheme="majorBidi" w:cstheme="majorBidi"/>
          <w:sz w:val="30"/>
          <w:szCs w:val="30"/>
          <w:cs/>
        </w:rPr>
        <w:t xml:space="preserve"> นับจากวันที่ในรายงานทางการเงิน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4A6E">
        <w:rPr>
          <w:rFonts w:asciiTheme="majorBidi" w:hAnsiTheme="majorBidi" w:cstheme="majorBidi"/>
          <w:sz w:val="30"/>
          <w:szCs w:val="30"/>
        </w:rPr>
        <w:br/>
      </w: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กลุ่มบริษัทและบริษัทมีจุดประสงค์ที่จะถือหุ้นกู้ดังกล่าวไว้จนครบกำหนด และกระแสเงินสดที่จะได้จากหุ้นกู้ดังกล่าวประกอบด้วยเงินต้นและดอกเบี้ยเท่านั้น ดังนั้นเงินลงทุนดังกล่าวจึงถูกจัดประเภทเป็นราคาทุนตัดจำหน่าย</w:t>
      </w:r>
    </w:p>
    <w:p w14:paraId="01F63DB3" w14:textId="22EC0F14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280192" w14:textId="03CD5617" w:rsidR="00436EBD" w:rsidRPr="009874D5" w:rsidRDefault="00436EBD" w:rsidP="00D33BA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39BB732E" w14:textId="77777777" w:rsidR="00FB0D74" w:rsidRPr="00FB0D74" w:rsidRDefault="00FB0D74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ED1353F" w14:textId="553051B5" w:rsidR="00436EBD" w:rsidRPr="009874D5" w:rsidRDefault="00436EBD" w:rsidP="00975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FB0D74" w:rsidRDefault="00436EBD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90"/>
        <w:gridCol w:w="180"/>
        <w:gridCol w:w="1980"/>
      </w:tblGrid>
      <w:tr w:rsidR="00287022" w:rsidRPr="009874D5" w14:paraId="24B944E5" w14:textId="77777777" w:rsidTr="009B102E">
        <w:trPr>
          <w:cantSplit/>
          <w:trHeight w:val="317"/>
          <w:tblHeader/>
        </w:trPr>
        <w:tc>
          <w:tcPr>
            <w:tcW w:w="4770" w:type="dxa"/>
            <w:vAlign w:val="bottom"/>
          </w:tcPr>
          <w:p w14:paraId="48528ED3" w14:textId="27AB1323" w:rsidR="00287022" w:rsidRPr="009874D5" w:rsidRDefault="00287022" w:rsidP="00975625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AE6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AE6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AE6D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AE6D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23E0A4C" w14:textId="77777777" w:rsidR="00287022" w:rsidRPr="009874D5" w:rsidRDefault="00287022" w:rsidP="002870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287022" w:rsidRPr="009874D5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287022" w:rsidRPr="009874D5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287022" w:rsidRPr="00287022" w:rsidRDefault="00287022" w:rsidP="00287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9B102E">
        <w:trPr>
          <w:cantSplit/>
          <w:tblHeader/>
        </w:trPr>
        <w:tc>
          <w:tcPr>
            <w:tcW w:w="477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732" w:rsidRPr="009874D5" w14:paraId="0CEF678E" w14:textId="77777777" w:rsidTr="009B102E">
        <w:trPr>
          <w:cantSplit/>
        </w:trPr>
        <w:tc>
          <w:tcPr>
            <w:tcW w:w="4770" w:type="dxa"/>
          </w:tcPr>
          <w:p w14:paraId="533BE0B1" w14:textId="17B1A42C" w:rsidR="00084732" w:rsidRPr="009874D5" w:rsidRDefault="00084732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084732" w:rsidRPr="009874D5" w:rsidRDefault="00084732" w:rsidP="0008473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04ED087" w14:textId="3C19653D" w:rsidR="00084732" w:rsidRDefault="002540EA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0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5,481,935</w:t>
            </w:r>
          </w:p>
        </w:tc>
        <w:tc>
          <w:tcPr>
            <w:tcW w:w="180" w:type="dxa"/>
          </w:tcPr>
          <w:p w14:paraId="3D75118D" w14:textId="77777777" w:rsidR="00084732" w:rsidRDefault="00084732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F7C41A6" w14:textId="4BCA25FA" w:rsidR="00084732" w:rsidRPr="00230ABC" w:rsidRDefault="00052B14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B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5,481,935</w:t>
            </w:r>
          </w:p>
        </w:tc>
      </w:tr>
      <w:tr w:rsidR="00E854FC" w:rsidRPr="009874D5" w14:paraId="03C68280" w14:textId="77777777" w:rsidTr="009B102E">
        <w:trPr>
          <w:cantSplit/>
        </w:trPr>
        <w:tc>
          <w:tcPr>
            <w:tcW w:w="4770" w:type="dxa"/>
          </w:tcPr>
          <w:p w14:paraId="57647BF1" w14:textId="2C3855EC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92389A4" w14:textId="05469431" w:rsidR="00E854FC" w:rsidRPr="003D3E8E" w:rsidRDefault="00AD2586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782,401</w:t>
            </w:r>
          </w:p>
        </w:tc>
        <w:tc>
          <w:tcPr>
            <w:tcW w:w="180" w:type="dxa"/>
          </w:tcPr>
          <w:p w14:paraId="74105B65" w14:textId="77777777" w:rsidR="00E854FC" w:rsidRPr="009874D5" w:rsidRDefault="00E854FC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1B982" w14:textId="46AA15D9" w:rsidR="00E854FC" w:rsidRPr="009874D5" w:rsidRDefault="00FF360E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F360E">
              <w:rPr>
                <w:rFonts w:asciiTheme="majorBidi" w:hAnsiTheme="majorBidi" w:cstheme="majorBidi"/>
                <w:sz w:val="30"/>
                <w:szCs w:val="30"/>
              </w:rPr>
              <w:t>782,326</w:t>
            </w:r>
          </w:p>
        </w:tc>
      </w:tr>
      <w:tr w:rsidR="00E854FC" w:rsidRPr="009874D5" w14:paraId="1209844F" w14:textId="77777777" w:rsidTr="009B102E">
        <w:trPr>
          <w:cantSplit/>
        </w:trPr>
        <w:tc>
          <w:tcPr>
            <w:tcW w:w="4770" w:type="dxa"/>
          </w:tcPr>
          <w:p w14:paraId="71892CE8" w14:textId="2D6361DD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5D4504" w14:textId="2DE8CA68" w:rsidR="00E854FC" w:rsidRPr="009874D5" w:rsidRDefault="002C48F5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C48F5"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  <w:tc>
          <w:tcPr>
            <w:tcW w:w="180" w:type="dxa"/>
          </w:tcPr>
          <w:p w14:paraId="2278123F" w14:textId="77777777" w:rsidR="00E854FC" w:rsidRPr="009874D5" w:rsidRDefault="00E854FC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C3DD31" w14:textId="1D6733AE" w:rsidR="00E854FC" w:rsidRPr="009874D5" w:rsidRDefault="007B7352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B7352"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</w:tr>
      <w:tr w:rsidR="00E854FC" w:rsidRPr="009874D5" w14:paraId="0F0E1631" w14:textId="77777777" w:rsidTr="009B102E">
        <w:trPr>
          <w:cantSplit/>
        </w:trPr>
        <w:tc>
          <w:tcPr>
            <w:tcW w:w="4770" w:type="dxa"/>
          </w:tcPr>
          <w:p w14:paraId="12258692" w14:textId="4DC7462D" w:rsidR="00E854FC" w:rsidRPr="009874D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E854FC" w:rsidRPr="009874D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BAAB4" w14:textId="290546B3" w:rsidR="00E854FC" w:rsidRPr="009874D5" w:rsidRDefault="00585E99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85E99">
              <w:rPr>
                <w:rFonts w:asciiTheme="majorBidi" w:hAnsiTheme="majorBidi" w:cstheme="majorBidi"/>
                <w:sz w:val="30"/>
                <w:szCs w:val="30"/>
              </w:rPr>
              <w:t>(407,059)</w:t>
            </w:r>
          </w:p>
        </w:tc>
        <w:tc>
          <w:tcPr>
            <w:tcW w:w="180" w:type="dxa"/>
          </w:tcPr>
          <w:p w14:paraId="120A608B" w14:textId="77777777" w:rsidR="00E854FC" w:rsidRPr="009874D5" w:rsidRDefault="00E854FC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32A5C5" w14:textId="4ECC9206" w:rsidR="00E854FC" w:rsidRPr="009874D5" w:rsidRDefault="00AD11DC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D11DC">
              <w:rPr>
                <w:rFonts w:asciiTheme="majorBidi" w:hAnsiTheme="majorBidi" w:cstheme="majorBidi"/>
                <w:sz w:val="30"/>
                <w:szCs w:val="30"/>
              </w:rPr>
              <w:t>(407,032)</w:t>
            </w:r>
          </w:p>
        </w:tc>
      </w:tr>
      <w:tr w:rsidR="00E854FC" w:rsidRPr="009874D5" w14:paraId="23A44224" w14:textId="77777777" w:rsidTr="009B102E">
        <w:trPr>
          <w:cantSplit/>
        </w:trPr>
        <w:tc>
          <w:tcPr>
            <w:tcW w:w="4770" w:type="dxa"/>
          </w:tcPr>
          <w:p w14:paraId="10EDB944" w14:textId="69E0AB84" w:rsidR="00E854FC" w:rsidRPr="00975625" w:rsidRDefault="00E854FC" w:rsidP="00975625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E854FC" w:rsidRPr="00975625" w:rsidRDefault="00E854FC" w:rsidP="00E854F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1E56B000" w:rsidR="00E854FC" w:rsidRPr="00DE35A1" w:rsidRDefault="00DE1D0A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5,852,786</w:t>
            </w:r>
          </w:p>
        </w:tc>
        <w:tc>
          <w:tcPr>
            <w:tcW w:w="180" w:type="dxa"/>
          </w:tcPr>
          <w:p w14:paraId="0C3827E4" w14:textId="77777777" w:rsidR="00E854FC" w:rsidRPr="00DE35A1" w:rsidRDefault="00E854FC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0D544476" w:rsidR="00E854FC" w:rsidRPr="00DE35A1" w:rsidRDefault="004967A5" w:rsidP="00EE0B7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5,852,738</w:t>
            </w:r>
          </w:p>
        </w:tc>
      </w:tr>
    </w:tbl>
    <w:p w14:paraId="56AD5DFE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BCB35F6" w14:textId="172B8276" w:rsidR="005D248D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992CE8E" w14:textId="77777777" w:rsidR="00FB0D74" w:rsidRPr="00FB0D74" w:rsidRDefault="00FB0D74" w:rsidP="00FB0D74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9B10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05B2B" w:rsidRPr="009874D5" w14:paraId="1C85552A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2F7397D9" w14:textId="778282D8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3D3E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CC7CCB"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D3E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EE0B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</w:t>
            </w:r>
            <w:r w:rsidR="003D3E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951A0E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31543B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80" w:type="dxa"/>
          </w:tcPr>
          <w:p w14:paraId="171D9202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77777777" w:rsidR="00905B2B" w:rsidRPr="009874D5" w:rsidRDefault="00905B2B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8D47BC6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905B2B" w:rsidRPr="009874D5" w14:paraId="458F30DF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4220DD69" w14:textId="77777777" w:rsidR="00905B2B" w:rsidRPr="009874D5" w:rsidRDefault="00905B2B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DAE4FB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126E7" w:rsidRPr="009874D5" w14:paraId="03CCE350" w14:textId="77777777" w:rsidTr="009B102E">
        <w:trPr>
          <w:cantSplit/>
        </w:trPr>
        <w:tc>
          <w:tcPr>
            <w:tcW w:w="3960" w:type="dxa"/>
            <w:hideMark/>
          </w:tcPr>
          <w:p w14:paraId="5966170A" w14:textId="7B38B4D7" w:rsidR="000126E7" w:rsidRPr="009874D5" w:rsidRDefault="000126E7" w:rsidP="000126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170" w:type="dxa"/>
          </w:tcPr>
          <w:p w14:paraId="3C8EC6C1" w14:textId="4A3767C6" w:rsidR="000126E7" w:rsidRPr="009874D5" w:rsidRDefault="00FC5F65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C5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(757,075)</w:t>
            </w:r>
          </w:p>
        </w:tc>
        <w:tc>
          <w:tcPr>
            <w:tcW w:w="180" w:type="dxa"/>
          </w:tcPr>
          <w:p w14:paraId="4C6BB813" w14:textId="77777777" w:rsidR="000126E7" w:rsidRPr="009874D5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818233" w14:textId="54551B9B" w:rsidR="000126E7" w:rsidRPr="007C4649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75,616</w:t>
            </w:r>
          </w:p>
        </w:tc>
        <w:tc>
          <w:tcPr>
            <w:tcW w:w="180" w:type="dxa"/>
          </w:tcPr>
          <w:p w14:paraId="126CBB71" w14:textId="77777777" w:rsidR="000126E7" w:rsidRPr="009874D5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F9A84" w14:textId="1B9E48EB" w:rsidR="000126E7" w:rsidRPr="009874D5" w:rsidRDefault="00822A99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(754,898)</w:t>
            </w:r>
          </w:p>
        </w:tc>
        <w:tc>
          <w:tcPr>
            <w:tcW w:w="180" w:type="dxa"/>
          </w:tcPr>
          <w:p w14:paraId="1EB7AA33" w14:textId="77777777" w:rsidR="000126E7" w:rsidRPr="009874D5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03B60BDE" w:rsidR="000126E7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80,168</w:t>
            </w:r>
          </w:p>
        </w:tc>
      </w:tr>
      <w:tr w:rsidR="000126E7" w:rsidRPr="009874D5" w14:paraId="0EE1BEE3" w14:textId="77777777" w:rsidTr="009B102E">
        <w:trPr>
          <w:cantSplit/>
        </w:trPr>
        <w:tc>
          <w:tcPr>
            <w:tcW w:w="3960" w:type="dxa"/>
            <w:hideMark/>
          </w:tcPr>
          <w:p w14:paraId="76CD1CFD" w14:textId="2B725B7F" w:rsidR="000126E7" w:rsidRPr="009874D5" w:rsidRDefault="000126E7" w:rsidP="000126E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DE1FB5" w14:textId="4AC60AEE" w:rsidR="000126E7" w:rsidRPr="009874D5" w:rsidRDefault="00A15251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152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550,415</w:t>
            </w:r>
          </w:p>
        </w:tc>
        <w:tc>
          <w:tcPr>
            <w:tcW w:w="180" w:type="dxa"/>
          </w:tcPr>
          <w:p w14:paraId="25732345" w14:textId="77777777" w:rsidR="000126E7" w:rsidRPr="009874D5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4366BD39" w:rsidR="000126E7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(64,835)</w:t>
            </w:r>
          </w:p>
        </w:tc>
        <w:tc>
          <w:tcPr>
            <w:tcW w:w="180" w:type="dxa"/>
          </w:tcPr>
          <w:p w14:paraId="657B892C" w14:textId="77777777" w:rsidR="000126E7" w:rsidRPr="009874D5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A4609" w14:textId="17E0C1DF" w:rsidR="000126E7" w:rsidRPr="009874D5" w:rsidRDefault="00321DD4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21D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550,612</w:t>
            </w:r>
          </w:p>
        </w:tc>
        <w:tc>
          <w:tcPr>
            <w:tcW w:w="180" w:type="dxa"/>
          </w:tcPr>
          <w:p w14:paraId="6F6D9412" w14:textId="77777777" w:rsidR="000126E7" w:rsidRPr="009874D5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5D2CEE46" w:rsidR="000126E7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(64,936)</w:t>
            </w:r>
          </w:p>
        </w:tc>
      </w:tr>
      <w:tr w:rsidR="00CF6A25" w:rsidRPr="009874D5" w14:paraId="7C02D2C3" w14:textId="77777777" w:rsidTr="00BC5F53">
        <w:trPr>
          <w:cantSplit/>
        </w:trPr>
        <w:tc>
          <w:tcPr>
            <w:tcW w:w="3960" w:type="dxa"/>
          </w:tcPr>
          <w:p w14:paraId="0564BDDF" w14:textId="4B3C16B7" w:rsidR="000126E7" w:rsidRPr="009874D5" w:rsidRDefault="000126E7" w:rsidP="000126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08708B2B" w:rsidR="000126E7" w:rsidRPr="000126E7" w:rsidRDefault="0089608C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960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(206,660)</w:t>
            </w:r>
          </w:p>
        </w:tc>
        <w:tc>
          <w:tcPr>
            <w:tcW w:w="180" w:type="dxa"/>
          </w:tcPr>
          <w:p w14:paraId="6FB13234" w14:textId="77777777" w:rsidR="000126E7" w:rsidRPr="000126E7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4DADB8F2" w:rsidR="000126E7" w:rsidRPr="000126E7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10,781</w:t>
            </w:r>
          </w:p>
        </w:tc>
        <w:tc>
          <w:tcPr>
            <w:tcW w:w="180" w:type="dxa"/>
          </w:tcPr>
          <w:p w14:paraId="57FE8028" w14:textId="77777777" w:rsidR="000126E7" w:rsidRPr="000126E7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03100DAF" w:rsidR="000126E7" w:rsidRPr="000126E7" w:rsidRDefault="00D243F0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43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(204,286)</w:t>
            </w:r>
          </w:p>
        </w:tc>
        <w:tc>
          <w:tcPr>
            <w:tcW w:w="180" w:type="dxa"/>
          </w:tcPr>
          <w:p w14:paraId="3A66EE63" w14:textId="77777777" w:rsidR="000126E7" w:rsidRPr="009874D5" w:rsidRDefault="000126E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4F545A6B" w:rsidR="000126E7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15,232</w:t>
            </w:r>
          </w:p>
        </w:tc>
      </w:tr>
    </w:tbl>
    <w:p w14:paraId="4E8600C5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74950D" w14:textId="091A3C3F" w:rsidR="007C4649" w:rsidRDefault="007C4649" w:rsidP="0027645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FB0D74" w:rsidRDefault="007C4649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78"/>
        <w:gridCol w:w="1172"/>
        <w:gridCol w:w="180"/>
        <w:gridCol w:w="1170"/>
      </w:tblGrid>
      <w:tr w:rsidR="007C4649" w:rsidRPr="009874D5" w14:paraId="5508236F" w14:textId="77777777" w:rsidTr="009B102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EE0B7E" w:rsidRPr="009874D5" w14:paraId="39EF355F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34443483" w14:textId="1BC0C055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79F619A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78702CE1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6AF13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1E271EC8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77777777" w:rsidR="00EE0B7E" w:rsidRPr="009874D5" w:rsidRDefault="00EE0B7E" w:rsidP="00EE0B7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0E294E9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EE0B7E" w:rsidRPr="009874D5" w14:paraId="19798442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28DF54CE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C52DC4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E0B7E" w:rsidRPr="009874D5" w14:paraId="3BD17ADB" w14:textId="77777777" w:rsidTr="009B102E">
        <w:trPr>
          <w:cantSplit/>
        </w:trPr>
        <w:tc>
          <w:tcPr>
            <w:tcW w:w="3870" w:type="dxa"/>
            <w:hideMark/>
          </w:tcPr>
          <w:p w14:paraId="65D39976" w14:textId="77777777" w:rsidR="00EE0B7E" w:rsidRPr="009874D5" w:rsidRDefault="00EE0B7E" w:rsidP="00EE0B7E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1B33AA2" w14:textId="164BAA8D" w:rsidR="00EE0B7E" w:rsidRPr="00890843" w:rsidRDefault="002E5914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E591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39,534</w:t>
            </w:r>
          </w:p>
        </w:tc>
        <w:tc>
          <w:tcPr>
            <w:tcW w:w="180" w:type="dxa"/>
          </w:tcPr>
          <w:p w14:paraId="53DD0881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9C2AC9" w14:textId="383EEBE7" w:rsidR="00EE0B7E" w:rsidRPr="00634D43" w:rsidRDefault="0027645F" w:rsidP="00276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67,384</w:t>
            </w:r>
          </w:p>
        </w:tc>
        <w:tc>
          <w:tcPr>
            <w:tcW w:w="178" w:type="dxa"/>
          </w:tcPr>
          <w:p w14:paraId="3F223D68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F9A9733" w14:textId="1B293B14" w:rsidR="00EE0B7E" w:rsidRPr="009874D5" w:rsidRDefault="00300388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03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10,905</w:t>
            </w:r>
          </w:p>
        </w:tc>
        <w:tc>
          <w:tcPr>
            <w:tcW w:w="180" w:type="dxa"/>
          </w:tcPr>
          <w:p w14:paraId="08A73FE5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4AE8CB" w14:textId="53C5E41F" w:rsidR="00EE0B7E" w:rsidRPr="009874D5" w:rsidRDefault="0027645F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39,881</w:t>
            </w:r>
          </w:p>
        </w:tc>
      </w:tr>
      <w:tr w:rsidR="00EE0B7E" w:rsidRPr="009874D5" w14:paraId="71E2985E" w14:textId="77777777" w:rsidTr="009B102E">
        <w:trPr>
          <w:cantSplit/>
        </w:trPr>
        <w:tc>
          <w:tcPr>
            <w:tcW w:w="3870" w:type="dxa"/>
          </w:tcPr>
          <w:p w14:paraId="6E62E57E" w14:textId="77777777" w:rsidR="00EE0B7E" w:rsidRPr="009874D5" w:rsidRDefault="00EE0B7E" w:rsidP="00EE0B7E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494FFCAF" w:rsidR="00EE0B7E" w:rsidRPr="009874D5" w:rsidRDefault="00752681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5268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52,015</w:t>
            </w:r>
          </w:p>
        </w:tc>
        <w:tc>
          <w:tcPr>
            <w:tcW w:w="180" w:type="dxa"/>
          </w:tcPr>
          <w:p w14:paraId="39FDDCEA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0CDC7" w14:textId="5888659C" w:rsidR="00EE0B7E" w:rsidRPr="009874D5" w:rsidRDefault="0027645F" w:rsidP="00276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(15,574)</w:t>
            </w:r>
          </w:p>
        </w:tc>
        <w:tc>
          <w:tcPr>
            <w:tcW w:w="178" w:type="dxa"/>
          </w:tcPr>
          <w:p w14:paraId="2EB34427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3A095784" w:rsidR="00EE0B7E" w:rsidRPr="009874D5" w:rsidRDefault="000D4383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D438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74,485</w:t>
            </w:r>
          </w:p>
        </w:tc>
        <w:tc>
          <w:tcPr>
            <w:tcW w:w="180" w:type="dxa"/>
          </w:tcPr>
          <w:p w14:paraId="77240D4D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0EDFC917" w:rsidR="00EE0B7E" w:rsidRPr="009874D5" w:rsidRDefault="0027645F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(21,064)</w:t>
            </w:r>
          </w:p>
        </w:tc>
      </w:tr>
      <w:tr w:rsidR="00EE0B7E" w:rsidRPr="009874D5" w14:paraId="1761AE2B" w14:textId="77777777" w:rsidTr="009B102E">
        <w:trPr>
          <w:cantSplit/>
        </w:trPr>
        <w:tc>
          <w:tcPr>
            <w:tcW w:w="3870" w:type="dxa"/>
          </w:tcPr>
          <w:p w14:paraId="1CFC407E" w14:textId="7C24C26A" w:rsidR="00EE0B7E" w:rsidRPr="00475315" w:rsidRDefault="00EE0B7E" w:rsidP="00EE0B7E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3E6E3761" w:rsidR="00EE0B7E" w:rsidRPr="00890843" w:rsidRDefault="00FC4F37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C4F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91,549</w:t>
            </w:r>
          </w:p>
        </w:tc>
        <w:tc>
          <w:tcPr>
            <w:tcW w:w="180" w:type="dxa"/>
          </w:tcPr>
          <w:p w14:paraId="640FBD81" w14:textId="77777777" w:rsidR="00EE0B7E" w:rsidRPr="00890843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469A944B" w:rsidR="00EE0B7E" w:rsidRPr="00890843" w:rsidRDefault="0027645F" w:rsidP="00276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51,810</w:t>
            </w:r>
          </w:p>
        </w:tc>
        <w:tc>
          <w:tcPr>
            <w:tcW w:w="178" w:type="dxa"/>
          </w:tcPr>
          <w:p w14:paraId="72737950" w14:textId="77777777" w:rsidR="00EE0B7E" w:rsidRPr="00890843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46ACF126" w:rsidR="00EE0B7E" w:rsidRPr="00890843" w:rsidRDefault="00A975C5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975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85,390</w:t>
            </w:r>
          </w:p>
        </w:tc>
        <w:tc>
          <w:tcPr>
            <w:tcW w:w="180" w:type="dxa"/>
          </w:tcPr>
          <w:p w14:paraId="0BAF785A" w14:textId="77777777" w:rsidR="00EE0B7E" w:rsidRPr="0047531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636FC809" w:rsidR="00EE0B7E" w:rsidRPr="00475315" w:rsidRDefault="0027645F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18,817</w:t>
            </w:r>
          </w:p>
        </w:tc>
      </w:tr>
    </w:tbl>
    <w:p w14:paraId="19635E79" w14:textId="77777777" w:rsidR="007C4649" w:rsidRPr="00FB0D74" w:rsidRDefault="007C4649" w:rsidP="00FB0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47EC906" w14:textId="19F1F0BA" w:rsidR="00615D44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อัตราภาษีเงินได้ถัวเฉลี่ยของกลุ่มบริษัทและบริษัทเท่ากับร้อย</w:t>
      </w:r>
      <w:r w:rsidRPr="00201876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ละ </w:t>
      </w:r>
      <w:r w:rsidR="00FD158B" w:rsidRPr="003067DA">
        <w:rPr>
          <w:rFonts w:asciiTheme="majorBidi" w:hAnsiTheme="majorBidi" w:cstheme="majorBidi"/>
          <w:sz w:val="30"/>
          <w:szCs w:val="30"/>
          <w:lang w:val="en-GB"/>
        </w:rPr>
        <w:t>3.16</w:t>
      </w:r>
      <w:r w:rsidRPr="00201876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="001F4BEE" w:rsidRPr="00201876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20187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D158B" w:rsidRPr="003067DA">
        <w:rPr>
          <w:rFonts w:asciiTheme="majorBidi" w:hAnsiTheme="majorBidi" w:cstheme="majorBidi"/>
          <w:sz w:val="30"/>
          <w:szCs w:val="30"/>
          <w:lang w:val="en-GB"/>
        </w:rPr>
        <w:t>2.85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0A4773">
        <w:rPr>
          <w:rFonts w:asciiTheme="majorBidi" w:hAnsiTheme="majorBidi" w:cstheme="majorBidi"/>
          <w:i/>
          <w:iCs/>
          <w:sz w:val="30"/>
          <w:szCs w:val="30"/>
          <w:lang w:val="en-GB"/>
        </w:rPr>
        <w:t>0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27645F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กันยา</w:t>
      </w:r>
      <w:r w:rsidR="000A477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ยน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2566</w:t>
      </w:r>
      <w:r w:rsidR="005A7B94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27645F">
        <w:rPr>
          <w:rFonts w:asciiTheme="majorBidi" w:hAnsiTheme="majorBidi" w:cstheme="majorBidi"/>
          <w:i/>
          <w:iCs/>
          <w:sz w:val="30"/>
          <w:szCs w:val="30"/>
        </w:rPr>
        <w:t>3.30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และ</w:t>
      </w:r>
      <w:r w:rsidR="00BC309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ร้อยละ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27645F">
        <w:rPr>
          <w:rFonts w:asciiTheme="majorBidi" w:hAnsiTheme="majorBidi" w:cstheme="majorBidi"/>
          <w:i/>
          <w:iCs/>
          <w:sz w:val="30"/>
          <w:szCs w:val="30"/>
          <w:lang w:val="en-GB"/>
        </w:rPr>
        <w:t>1.30</w:t>
      </w:r>
      <w:r w:rsidR="00BC309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ตามลำดับ)</w:t>
      </w:r>
    </w:p>
    <w:p w14:paraId="7446869F" w14:textId="3B479729" w:rsidR="00615D44" w:rsidRDefault="00615D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sectPr w:rsidR="00615D44" w:rsidSect="005E58C3">
          <w:footerReference w:type="default" r:id="rId13"/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p w14:paraId="3CE50E86" w14:textId="40A164CC" w:rsidR="00802F74" w:rsidRPr="009874D5" w:rsidRDefault="00802F74" w:rsidP="00802F74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230"/>
        <w:gridCol w:w="1203"/>
        <w:gridCol w:w="269"/>
        <w:gridCol w:w="1081"/>
        <w:gridCol w:w="270"/>
        <w:gridCol w:w="1080"/>
        <w:gridCol w:w="270"/>
        <w:gridCol w:w="1080"/>
      </w:tblGrid>
      <w:tr w:rsidR="00802F74" w:rsidRPr="009874D5" w14:paraId="42879FEE" w14:textId="77777777" w:rsidTr="00E0242F">
        <w:trPr>
          <w:tblHeader/>
        </w:trPr>
        <w:tc>
          <w:tcPr>
            <w:tcW w:w="423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F74" w:rsidRPr="009874D5" w14:paraId="2626222C" w14:textId="77777777" w:rsidTr="00E0242F">
        <w:trPr>
          <w:tblHeader/>
        </w:trPr>
        <w:tc>
          <w:tcPr>
            <w:tcW w:w="4230" w:type="dxa"/>
          </w:tcPr>
          <w:p w14:paraId="680F4EF1" w14:textId="23CB2E4C" w:rsidR="00802F74" w:rsidRPr="00EF7D1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092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C175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092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C175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92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175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921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03" w:type="dxa"/>
            <w:vAlign w:val="center"/>
          </w:tcPr>
          <w:p w14:paraId="2E54597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74F8922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F0CBCC8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B34F5A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F7EB90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D14D22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CFBA2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59A0" w:rsidRPr="009874D5" w14:paraId="7BBF5324" w14:textId="77777777" w:rsidTr="00475315">
        <w:trPr>
          <w:trHeight w:val="155"/>
          <w:tblHeader/>
        </w:trPr>
        <w:tc>
          <w:tcPr>
            <w:tcW w:w="4230" w:type="dxa"/>
          </w:tcPr>
          <w:p w14:paraId="6C3B145E" w14:textId="77777777" w:rsidR="002659A0" w:rsidRPr="002659A0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center"/>
          </w:tcPr>
          <w:p w14:paraId="31893B7B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8BBB5B9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4376474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5A5DB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88BC18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A4B02C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075E73" w14:textId="77777777" w:rsidR="002659A0" w:rsidRPr="009874D5" w:rsidRDefault="002659A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F74" w:rsidRPr="009874D5" w14:paraId="5C846D42" w14:textId="77777777" w:rsidTr="00E0242F">
        <w:tc>
          <w:tcPr>
            <w:tcW w:w="4230" w:type="dxa"/>
          </w:tcPr>
          <w:p w14:paraId="780E7ACF" w14:textId="612BD51E" w:rsidR="00802F74" w:rsidRPr="00872097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EF7D15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ผู้เป็นเจ้าของ</w:t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24721D"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ใหญ่</w:t>
            </w:r>
            <w:r w:rsidR="008720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720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720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203" w:type="dxa"/>
            <w:vAlign w:val="bottom"/>
          </w:tcPr>
          <w:p w14:paraId="5E8A5EE5" w14:textId="25BF6494" w:rsidR="00802F74" w:rsidRPr="009874D5" w:rsidRDefault="0080387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0387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2,806,814</w:t>
            </w:r>
          </w:p>
        </w:tc>
        <w:tc>
          <w:tcPr>
            <w:tcW w:w="269" w:type="dxa"/>
          </w:tcPr>
          <w:p w14:paraId="7D674F3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F5774AE" w14:textId="580F8145" w:rsidR="00802F74" w:rsidRPr="007956D1" w:rsidRDefault="007B1C2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1,514,549</w:t>
            </w:r>
          </w:p>
        </w:tc>
        <w:tc>
          <w:tcPr>
            <w:tcW w:w="270" w:type="dxa"/>
          </w:tcPr>
          <w:p w14:paraId="592426E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F64BB4" w14:textId="4C48D216" w:rsidR="00802F74" w:rsidRPr="009874D5" w:rsidRDefault="00A65C3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65C3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2,907,183</w:t>
            </w:r>
          </w:p>
        </w:tc>
        <w:tc>
          <w:tcPr>
            <w:tcW w:w="270" w:type="dxa"/>
          </w:tcPr>
          <w:p w14:paraId="35C33107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C9DF4" w14:textId="0FF73E6B" w:rsidR="00802F74" w:rsidRPr="009874D5" w:rsidRDefault="00D10BE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1,428,797</w:t>
            </w:r>
          </w:p>
        </w:tc>
      </w:tr>
      <w:tr w:rsidR="00802F74" w:rsidRPr="009874D5" w14:paraId="73DE425F" w14:textId="77777777" w:rsidTr="00E0242F">
        <w:trPr>
          <w:trHeight w:val="269"/>
        </w:trPr>
        <w:tc>
          <w:tcPr>
            <w:tcW w:w="4230" w:type="dxa"/>
          </w:tcPr>
          <w:p w14:paraId="5F607216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1205B287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7F9E942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A73F7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3B80A5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C2F270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DB966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4E7D3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F74" w:rsidRPr="009874D5" w14:paraId="5632AF11" w14:textId="77777777" w:rsidTr="00E0242F">
        <w:tc>
          <w:tcPr>
            <w:tcW w:w="4230" w:type="dxa"/>
          </w:tcPr>
          <w:p w14:paraId="30A5239C" w14:textId="27692C83" w:rsidR="00F57AD1" w:rsidRPr="00227181" w:rsidRDefault="00802F74" w:rsidP="00227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="002472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="003F0892"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F0892"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4A53DD21" w14:textId="5895C503" w:rsidR="00802F74" w:rsidRPr="009874D5" w:rsidRDefault="00A65C3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69" w:type="dxa"/>
          </w:tcPr>
          <w:p w14:paraId="0E57237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FF76178" w14:textId="7CCB7584" w:rsidR="00802F74" w:rsidRPr="009874D5" w:rsidRDefault="00E0540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10631402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035B48" w14:textId="1B9A5C29" w:rsidR="00802F74" w:rsidRPr="009874D5" w:rsidRDefault="00A65C3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4FD1A8B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2E407" w14:textId="3C6208A5" w:rsidR="00802F74" w:rsidRPr="009874D5" w:rsidRDefault="00E0540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802F74" w:rsidRPr="009874D5" w14:paraId="5E0919C9" w14:textId="77777777" w:rsidTr="00475315">
        <w:tc>
          <w:tcPr>
            <w:tcW w:w="4230" w:type="dxa"/>
          </w:tcPr>
          <w:p w14:paraId="717306C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64D8C85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</w:tcPr>
          <w:p w14:paraId="6B8A210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D229DB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9D6C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81E4A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D389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E046CD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2F74" w:rsidRPr="009874D5" w14:paraId="200E8D62" w14:textId="77777777" w:rsidTr="00475315">
        <w:tc>
          <w:tcPr>
            <w:tcW w:w="4230" w:type="dxa"/>
          </w:tcPr>
          <w:p w14:paraId="1E2F22C4" w14:textId="1E352723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27D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627D6D"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</w:t>
            </w:r>
            <w:r w:rsidR="00F57AD1"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11557E84" w14:textId="4589E273" w:rsidR="00802F74" w:rsidRPr="009874D5" w:rsidRDefault="0090127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127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0.94</w:t>
            </w:r>
          </w:p>
        </w:tc>
        <w:tc>
          <w:tcPr>
            <w:tcW w:w="269" w:type="dxa"/>
          </w:tcPr>
          <w:p w14:paraId="17E3421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46BC979" w14:textId="3C2C4FD6" w:rsidR="00802F74" w:rsidRPr="009874D5" w:rsidRDefault="00E0540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0.50</w:t>
            </w:r>
          </w:p>
        </w:tc>
        <w:tc>
          <w:tcPr>
            <w:tcW w:w="270" w:type="dxa"/>
          </w:tcPr>
          <w:p w14:paraId="361CDB42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144494" w14:textId="53AE11A0" w:rsidR="00802F74" w:rsidRPr="009874D5" w:rsidRDefault="0090127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127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0.9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00978DD4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28A9FF" w14:textId="0DD81F47" w:rsidR="00802F74" w:rsidRPr="009874D5" w:rsidRDefault="00E0540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0.48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4883D2D5" w14:textId="77777777" w:rsidR="00EE3AC4" w:rsidRPr="00975625" w:rsidRDefault="00EE3AC4" w:rsidP="00DF7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2772E9F" w14:textId="7C4112F7" w:rsidR="00950551" w:rsidRDefault="00950551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E2C52A5" w14:textId="77777777" w:rsidR="00950551" w:rsidRDefault="00950551" w:rsidP="00950551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2DF2503" w14:textId="75DA9950" w:rsidR="00950551" w:rsidRDefault="00950551" w:rsidP="009B102E">
      <w:pPr>
        <w:tabs>
          <w:tab w:val="clear" w:pos="227"/>
          <w:tab w:val="clear" w:pos="454"/>
          <w:tab w:val="clear" w:pos="680"/>
          <w:tab w:val="clear" w:pos="907"/>
        </w:tabs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  <w:r w:rsidRPr="006A3D5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 xml:space="preserve">5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ที่ประชุมผู้ถือหุ้นสามัญประจำปี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ได้อนุมัติให้จ่ายเงินปันผลจากกำไร</w:t>
      </w:r>
      <w:r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ของบริษัทสำหรับปี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6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ให้กับผู้ถือหุ้นสามัญ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1,800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เนื่องจากมติที่ประชุมคณะกรรมการบริษัทระหว่างปีได้อนุมัติการจ่ายเงินปันผลระหว่างกาล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5E254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="Angsana New"/>
          <w:sz w:val="30"/>
          <w:szCs w:val="30"/>
        </w:rPr>
        <w:t>256</w:t>
      </w:r>
      <w:r w:rsidR="00391E18">
        <w:rPr>
          <w:rFonts w:asciiTheme="majorBidi" w:hAnsiTheme="majorBidi" w:cs="Angsana New"/>
          <w:sz w:val="30"/>
          <w:szCs w:val="30"/>
        </w:rPr>
        <w:t>7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1B46">
        <w:rPr>
          <w:rFonts w:asciiTheme="majorBidi" w:hAnsiTheme="majorBidi" w:cs="Angsana New"/>
          <w:sz w:val="30"/>
          <w:szCs w:val="30"/>
        </w:rPr>
        <w:br/>
      </w:r>
      <w:r w:rsidRPr="006A3D5B">
        <w:rPr>
          <w:rFonts w:asciiTheme="majorBidi" w:hAnsiTheme="majorBidi" w:cs="Angsana New" w:hint="cs"/>
          <w:sz w:val="30"/>
          <w:szCs w:val="30"/>
          <w:cs/>
        </w:rPr>
        <w:t>จึงคงเหลือเงินปันผลจ่ายในอัตราหุ้นละ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0.</w:t>
      </w:r>
      <w:r>
        <w:rPr>
          <w:rFonts w:asciiTheme="majorBidi" w:hAnsiTheme="majorBidi" w:cs="Angsana New"/>
          <w:sz w:val="30"/>
          <w:szCs w:val="30"/>
        </w:rPr>
        <w:t>35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1,0</w:t>
      </w:r>
      <w:r w:rsidR="00A11F78">
        <w:rPr>
          <w:rFonts w:asciiTheme="majorBidi" w:hAnsiTheme="majorBidi" w:cs="Angsana New"/>
          <w:sz w:val="30"/>
          <w:szCs w:val="30"/>
        </w:rPr>
        <w:t>50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โดยบริษัทได้จ่าย</w:t>
      </w:r>
      <w:r>
        <w:rPr>
          <w:rFonts w:asciiTheme="majorBidi" w:hAnsiTheme="majorBidi" w:cs="Angsana New"/>
          <w:sz w:val="30"/>
          <w:szCs w:val="30"/>
        </w:rPr>
        <w:t xml:space="preserve">   </w:t>
      </w:r>
      <w:r w:rsidR="00401B46">
        <w:rPr>
          <w:rFonts w:asciiTheme="majorBidi" w:hAnsiTheme="majorBidi" w:cs="Angsana New"/>
          <w:sz w:val="30"/>
          <w:szCs w:val="30"/>
        </w:rPr>
        <w:br/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เงินปันผลดังกล่าวแล้วเมื่อวันที่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24</w:t>
      </w:r>
      <w:r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3D5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</w:p>
    <w:p w14:paraId="28346E38" w14:textId="77777777" w:rsidR="007B1C2A" w:rsidRDefault="007B1C2A" w:rsidP="009B102E">
      <w:pPr>
        <w:tabs>
          <w:tab w:val="clear" w:pos="227"/>
          <w:tab w:val="clear" w:pos="454"/>
          <w:tab w:val="clear" w:pos="680"/>
          <w:tab w:val="clear" w:pos="907"/>
        </w:tabs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</w:p>
    <w:p w14:paraId="27C531EA" w14:textId="0D53030F" w:rsidR="007B1C2A" w:rsidRDefault="007B1C2A" w:rsidP="003067DA">
      <w:pPr>
        <w:ind w:left="540" w:right="-360"/>
        <w:jc w:val="thaiDistribute"/>
        <w:rPr>
          <w:rFonts w:asciiTheme="majorBidi" w:hAnsiTheme="majorBidi" w:cs="Angsana New"/>
          <w:sz w:val="30"/>
          <w:szCs w:val="30"/>
        </w:rPr>
      </w:pPr>
      <w:r w:rsidRPr="003067DA">
        <w:rPr>
          <w:rFonts w:asciiTheme="majorBidi" w:hAnsiTheme="majorBidi" w:cs="Angsana New"/>
          <w:spacing w:val="-2"/>
          <w:sz w:val="30"/>
          <w:szCs w:val="30"/>
          <w:cs/>
        </w:rPr>
        <w:t xml:space="preserve">เมื่อวันที่ </w:t>
      </w:r>
      <w:r w:rsidRPr="003067DA">
        <w:rPr>
          <w:rFonts w:asciiTheme="majorBidi" w:hAnsiTheme="majorBidi" w:cs="Angsana New"/>
          <w:spacing w:val="-2"/>
          <w:sz w:val="30"/>
          <w:szCs w:val="30"/>
        </w:rPr>
        <w:t>6</w:t>
      </w:r>
      <w:r w:rsidRPr="003067DA">
        <w:rPr>
          <w:rFonts w:asciiTheme="majorBidi" w:hAnsiTheme="majorBidi" w:cs="Angsana New"/>
          <w:spacing w:val="-2"/>
          <w:sz w:val="30"/>
          <w:szCs w:val="30"/>
          <w:cs/>
        </w:rPr>
        <w:t xml:space="preserve"> สิงหาคม </w:t>
      </w:r>
      <w:r w:rsidRPr="003067DA">
        <w:rPr>
          <w:rFonts w:asciiTheme="majorBidi" w:hAnsiTheme="majorBidi" w:cs="Angsana New"/>
          <w:spacing w:val="-2"/>
          <w:sz w:val="30"/>
          <w:szCs w:val="30"/>
        </w:rPr>
        <w:t xml:space="preserve">2567 </w:t>
      </w:r>
      <w:r w:rsidRPr="003067DA">
        <w:rPr>
          <w:rFonts w:asciiTheme="majorBidi" w:hAnsiTheme="majorBidi" w:cs="Angsana New"/>
          <w:spacing w:val="-2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ที่ประชุมคณะกรรมการของบริษัทได้มีมติอนุมัติการจ่ายเงินปันผลระหว่างกาลในอัตราหุ้นละ</w:t>
      </w:r>
      <w:r w:rsidR="00C94BB8" w:rsidRPr="003067D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94BB8" w:rsidRPr="003067DA"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Pr="003067DA">
        <w:rPr>
          <w:rFonts w:asciiTheme="majorBidi" w:hAnsiTheme="majorBidi" w:cs="Angsana New"/>
          <w:sz w:val="30"/>
          <w:szCs w:val="30"/>
        </w:rPr>
        <w:t xml:space="preserve">0.40 </w:t>
      </w:r>
      <w:r w:rsidRPr="003067DA">
        <w:rPr>
          <w:rFonts w:asciiTheme="majorBidi" w:hAnsiTheme="majorBidi" w:cs="Angsana New"/>
          <w:sz w:val="30"/>
          <w:szCs w:val="30"/>
          <w:cs/>
        </w:rPr>
        <w:t xml:space="preserve">บาทต่อหุ้น คิดเป็นจํานวนรวม </w:t>
      </w:r>
      <w:r w:rsidRPr="003067DA">
        <w:rPr>
          <w:rFonts w:asciiTheme="majorBidi" w:hAnsiTheme="majorBidi" w:cs="Angsana New"/>
          <w:sz w:val="30"/>
          <w:szCs w:val="30"/>
        </w:rPr>
        <w:t xml:space="preserve">1,200 </w:t>
      </w:r>
      <w:r w:rsidRPr="003067DA">
        <w:rPr>
          <w:rFonts w:asciiTheme="majorBidi" w:hAnsiTheme="majorBidi" w:cs="Angsana New"/>
          <w:sz w:val="30"/>
          <w:szCs w:val="30"/>
          <w:cs/>
        </w:rPr>
        <w:t>ล้านบาท ให้แก่ผู้ถือหุ้นสามัญ โดย</w:t>
      </w:r>
      <w:r w:rsidR="00995D03" w:rsidRPr="003067DA">
        <w:rPr>
          <w:rFonts w:asciiTheme="majorBidi" w:hAnsiTheme="majorBidi" w:cs="Angsana New"/>
          <w:sz w:val="30"/>
          <w:szCs w:val="30"/>
          <w:cs/>
        </w:rPr>
        <w:t>บริษัทได้</w:t>
      </w:r>
      <w:r w:rsidRPr="003067DA">
        <w:rPr>
          <w:rFonts w:asciiTheme="majorBidi" w:hAnsiTheme="majorBidi" w:cs="Angsana New"/>
          <w:sz w:val="30"/>
          <w:szCs w:val="30"/>
          <w:cs/>
        </w:rPr>
        <w:t>จ่ายเงินปันผลระหว่างกา</w:t>
      </w:r>
      <w:r w:rsidR="00E5284F">
        <w:rPr>
          <w:rFonts w:asciiTheme="majorBidi" w:hAnsiTheme="majorBidi" w:cs="Angsana New" w:hint="cs"/>
          <w:sz w:val="30"/>
          <w:szCs w:val="30"/>
          <w:cs/>
        </w:rPr>
        <w:t>ล</w:t>
      </w:r>
      <w:r w:rsidR="00995D03" w:rsidRPr="003067DA">
        <w:rPr>
          <w:rFonts w:asciiTheme="majorBidi" w:hAnsiTheme="majorBidi" w:cs="Angsana New"/>
          <w:sz w:val="30"/>
          <w:szCs w:val="30"/>
          <w:cs/>
        </w:rPr>
        <w:t>ดังกล่าวแล้ว</w:t>
      </w:r>
      <w:r w:rsidR="00995D03"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Pr="00954AF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Pr="00954AF3">
        <w:rPr>
          <w:rFonts w:asciiTheme="majorBidi" w:hAnsiTheme="majorBidi" w:cs="Angsana New"/>
          <w:sz w:val="30"/>
          <w:szCs w:val="30"/>
        </w:rPr>
        <w:t>3</w:t>
      </w:r>
      <w:r w:rsidRPr="00954AF3">
        <w:rPr>
          <w:rFonts w:asciiTheme="majorBidi" w:hAnsiTheme="majorBidi" w:cs="Angsana New" w:hint="cs"/>
          <w:sz w:val="30"/>
          <w:szCs w:val="30"/>
          <w:cs/>
        </w:rPr>
        <w:t xml:space="preserve"> กันยายน </w:t>
      </w:r>
      <w:r w:rsidRPr="00954AF3">
        <w:rPr>
          <w:rFonts w:asciiTheme="majorBidi" w:hAnsiTheme="majorBidi" w:cs="Angsana New"/>
          <w:sz w:val="30"/>
          <w:szCs w:val="30"/>
        </w:rPr>
        <w:t>2567</w:t>
      </w:r>
    </w:p>
    <w:p w14:paraId="73B38E22" w14:textId="77777777" w:rsidR="007B1C2A" w:rsidRDefault="007B1C2A" w:rsidP="007B1C2A">
      <w:pPr>
        <w:ind w:left="540"/>
        <w:jc w:val="both"/>
        <w:rPr>
          <w:rFonts w:asciiTheme="majorBidi" w:hAnsiTheme="majorBidi" w:cs="Angsana New"/>
          <w:sz w:val="30"/>
          <w:szCs w:val="30"/>
        </w:rPr>
      </w:pPr>
    </w:p>
    <w:p w14:paraId="69CE280F" w14:textId="77777777" w:rsidR="007B1C2A" w:rsidRDefault="007B1C2A" w:rsidP="007B1C2A">
      <w:pPr>
        <w:ind w:left="540"/>
        <w:jc w:val="both"/>
        <w:rPr>
          <w:rFonts w:asciiTheme="majorBidi" w:hAnsiTheme="majorBidi" w:cs="Angsana New"/>
          <w:sz w:val="30"/>
          <w:szCs w:val="30"/>
        </w:rPr>
      </w:pPr>
    </w:p>
    <w:p w14:paraId="4EE58091" w14:textId="77777777" w:rsidR="007B1C2A" w:rsidRPr="00DF6C73" w:rsidRDefault="007B1C2A" w:rsidP="007B1C2A">
      <w:pPr>
        <w:ind w:left="540"/>
        <w:jc w:val="both"/>
        <w:rPr>
          <w:rFonts w:asciiTheme="majorBidi" w:hAnsiTheme="majorBidi" w:cs="Angsana New"/>
          <w:sz w:val="30"/>
          <w:szCs w:val="30"/>
        </w:rPr>
      </w:pPr>
    </w:p>
    <w:p w14:paraId="4F81E44A" w14:textId="2E8EAC5D" w:rsidR="0080633C" w:rsidRPr="00014E29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4E2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51FC7A5" w14:textId="77777777" w:rsidR="0080633C" w:rsidRPr="009874D5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CC32" w14:textId="4DD30D44" w:rsidR="00B650E6" w:rsidRDefault="000054FA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9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บริษัทร่วม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2566</w:t>
      </w:r>
    </w:p>
    <w:p w14:paraId="34B0CBA3" w14:textId="77777777" w:rsidR="000054FA" w:rsidRPr="00975625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7847A0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80633C" w:rsidRPr="009874D5" w14:paraId="7B1A23E6" w14:textId="77777777" w:rsidTr="003067DA">
        <w:trPr>
          <w:cantSplit/>
          <w:tblHeader/>
        </w:trPr>
        <w:tc>
          <w:tcPr>
            <w:tcW w:w="4230" w:type="dxa"/>
          </w:tcPr>
          <w:p w14:paraId="58FB71CD" w14:textId="7893D9D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สำหรับ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D361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374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D361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2923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74E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="00D361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</w:t>
            </w:r>
            <w:r w:rsidR="00374E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990" w:type="dxa"/>
            <w:vAlign w:val="bottom"/>
          </w:tcPr>
          <w:p w14:paraId="4149B7B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41AA79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6331FA4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77777777" w:rsidR="0080633C" w:rsidRPr="009874D5" w:rsidRDefault="0080633C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2A1C659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80633C" w:rsidRPr="009874D5" w14:paraId="38F4CA86" w14:textId="77777777" w:rsidTr="007847A0">
        <w:trPr>
          <w:cantSplit/>
          <w:tblHeader/>
        </w:trPr>
        <w:tc>
          <w:tcPr>
            <w:tcW w:w="4230" w:type="dxa"/>
          </w:tcPr>
          <w:p w14:paraId="34E017D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0633C" w:rsidRPr="009874D5" w14:paraId="08B49B97" w14:textId="77777777" w:rsidTr="003067DA">
        <w:trPr>
          <w:cantSplit/>
        </w:trPr>
        <w:tc>
          <w:tcPr>
            <w:tcW w:w="4230" w:type="dxa"/>
          </w:tcPr>
          <w:p w14:paraId="220A413C" w14:textId="1790581F" w:rsidR="00D01C90" w:rsidRPr="00AA541D" w:rsidRDefault="007847A0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จากการขาย</w:t>
            </w:r>
            <w:r w:rsidR="0026479F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26479F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การให้</w:t>
            </w:r>
            <w:r w:rsidR="00D01C90"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</w:tcPr>
          <w:p w14:paraId="7E756A5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F4F91" w:rsidRPr="009874D5" w14:paraId="7255BB69" w14:textId="77777777" w:rsidTr="003067DA">
        <w:trPr>
          <w:cantSplit/>
        </w:trPr>
        <w:tc>
          <w:tcPr>
            <w:tcW w:w="4230" w:type="dxa"/>
          </w:tcPr>
          <w:p w14:paraId="13C1AFB3" w14:textId="54D1C6F0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87E1037" w14:textId="07598282" w:rsidR="00FF4F91" w:rsidRPr="009874D5" w:rsidRDefault="004727FC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27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65,436</w:t>
            </w:r>
          </w:p>
        </w:tc>
        <w:tc>
          <w:tcPr>
            <w:tcW w:w="180" w:type="dxa"/>
          </w:tcPr>
          <w:p w14:paraId="6740CB92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25A24F91" w:rsidR="00FF4F91" w:rsidRPr="00225362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88,403</w:t>
            </w:r>
          </w:p>
        </w:tc>
        <w:tc>
          <w:tcPr>
            <w:tcW w:w="178" w:type="dxa"/>
          </w:tcPr>
          <w:p w14:paraId="7CECA9F9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41B643" w14:textId="78A9A040" w:rsidR="00FF4F91" w:rsidRPr="009874D5" w:rsidRDefault="002342FE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42F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65,436</w:t>
            </w:r>
          </w:p>
        </w:tc>
        <w:tc>
          <w:tcPr>
            <w:tcW w:w="180" w:type="dxa"/>
          </w:tcPr>
          <w:p w14:paraId="59F9E51B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D7228F" w14:textId="335B4DAD" w:rsidR="00FF4F91" w:rsidRPr="009874D5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88,403</w:t>
            </w:r>
          </w:p>
        </w:tc>
      </w:tr>
      <w:tr w:rsidR="00FF4F91" w:rsidRPr="009874D5" w14:paraId="06CF6EE7" w14:textId="77777777" w:rsidTr="003067DA">
        <w:trPr>
          <w:cantSplit/>
        </w:trPr>
        <w:tc>
          <w:tcPr>
            <w:tcW w:w="4230" w:type="dxa"/>
          </w:tcPr>
          <w:p w14:paraId="5E03A7D3" w14:textId="24E7C2EC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D4A2D15" w14:textId="2DABD8E9" w:rsidR="00FF4F91" w:rsidRPr="009874D5" w:rsidRDefault="00CE3A6C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1B059E5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5ED33DEC" w:rsidR="00FF4F91" w:rsidRPr="009874D5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5C7705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D4EA9CC" w14:textId="3C9A5D81" w:rsidR="00FF4F91" w:rsidRPr="009874D5" w:rsidRDefault="00CE3A6C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E3A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3,344,939</w:t>
            </w:r>
          </w:p>
        </w:tc>
        <w:tc>
          <w:tcPr>
            <w:tcW w:w="180" w:type="dxa"/>
          </w:tcPr>
          <w:p w14:paraId="2DD4CCAE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BCF352" w14:textId="4388031C" w:rsidR="00FF4F91" w:rsidRPr="009874D5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2,430,598</w:t>
            </w:r>
          </w:p>
        </w:tc>
      </w:tr>
      <w:tr w:rsidR="00FF4F91" w:rsidRPr="009874D5" w14:paraId="67E0380A" w14:textId="77777777" w:rsidTr="003067DA">
        <w:trPr>
          <w:cantSplit/>
        </w:trPr>
        <w:tc>
          <w:tcPr>
            <w:tcW w:w="4230" w:type="dxa"/>
          </w:tcPr>
          <w:p w14:paraId="5EDE4CC9" w14:textId="56B8F3AE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1134B60E" w14:textId="112FAA56" w:rsidR="00FF4F91" w:rsidRPr="009874D5" w:rsidRDefault="00C05F56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5F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143,327</w:t>
            </w:r>
          </w:p>
        </w:tc>
        <w:tc>
          <w:tcPr>
            <w:tcW w:w="180" w:type="dxa"/>
          </w:tcPr>
          <w:p w14:paraId="2E38F44E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01172C" w14:textId="32805114" w:rsidR="00FF4F91" w:rsidRPr="009874D5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239,624</w:t>
            </w:r>
          </w:p>
        </w:tc>
        <w:tc>
          <w:tcPr>
            <w:tcW w:w="178" w:type="dxa"/>
          </w:tcPr>
          <w:p w14:paraId="76E2CDB8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5FB0AC5" w14:textId="0F15F970" w:rsidR="00FF4F91" w:rsidRPr="009874D5" w:rsidRDefault="00C05F56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05F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143,327</w:t>
            </w:r>
          </w:p>
        </w:tc>
        <w:tc>
          <w:tcPr>
            <w:tcW w:w="180" w:type="dxa"/>
          </w:tcPr>
          <w:p w14:paraId="3AD91C61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2295F9" w14:textId="3AFFDC20" w:rsidR="00FF4F91" w:rsidRPr="009874D5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239,624</w:t>
            </w:r>
          </w:p>
        </w:tc>
      </w:tr>
      <w:tr w:rsidR="00FF4F91" w:rsidRPr="009874D5" w14:paraId="7D5A3582" w14:textId="77777777" w:rsidTr="003067DA">
        <w:trPr>
          <w:cantSplit/>
        </w:trPr>
        <w:tc>
          <w:tcPr>
            <w:tcW w:w="4230" w:type="dxa"/>
          </w:tcPr>
          <w:p w14:paraId="1FD2B585" w14:textId="422EBBCC" w:rsidR="00FF4F91" w:rsidRPr="009874D5" w:rsidRDefault="00FF4F91" w:rsidP="00FF4F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718A79A4" w14:textId="20264DA7" w:rsidR="00FF4F91" w:rsidRPr="009874D5" w:rsidRDefault="0076663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663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46,855</w:t>
            </w:r>
          </w:p>
        </w:tc>
        <w:tc>
          <w:tcPr>
            <w:tcW w:w="180" w:type="dxa"/>
          </w:tcPr>
          <w:p w14:paraId="68698FF9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C525FD" w14:textId="3C42399F" w:rsidR="00FF4F91" w:rsidRPr="009874D5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48,343</w:t>
            </w:r>
          </w:p>
        </w:tc>
        <w:tc>
          <w:tcPr>
            <w:tcW w:w="178" w:type="dxa"/>
          </w:tcPr>
          <w:p w14:paraId="0A4F2F48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AD5A4DD" w14:textId="4710DF43" w:rsidR="00FF4F91" w:rsidRPr="009874D5" w:rsidRDefault="0076663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6663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46,855</w:t>
            </w:r>
          </w:p>
        </w:tc>
        <w:tc>
          <w:tcPr>
            <w:tcW w:w="180" w:type="dxa"/>
          </w:tcPr>
          <w:p w14:paraId="1122859C" w14:textId="77777777" w:rsidR="00FF4F91" w:rsidRPr="009874D5" w:rsidRDefault="00FF4F91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6C648C" w14:textId="3C41F2B9" w:rsidR="00FF4F91" w:rsidRPr="009874D5" w:rsidRDefault="00FD4467" w:rsidP="00F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48,343</w:t>
            </w:r>
          </w:p>
        </w:tc>
      </w:tr>
      <w:tr w:rsidR="0080633C" w:rsidRPr="009874D5" w14:paraId="6068FBFB" w14:textId="77777777" w:rsidTr="003067DA">
        <w:trPr>
          <w:cantSplit/>
          <w:trHeight w:hRule="exact" w:val="288"/>
        </w:trPr>
        <w:tc>
          <w:tcPr>
            <w:tcW w:w="4230" w:type="dxa"/>
          </w:tcPr>
          <w:p w14:paraId="040150BD" w14:textId="1C0FDC2D" w:rsidR="0080633C" w:rsidRPr="007B1C2A" w:rsidRDefault="0080633C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831C0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51FD1" w:rsidRPr="009874D5" w14:paraId="31DF78D0" w14:textId="77777777" w:rsidTr="003067DA">
        <w:trPr>
          <w:cantSplit/>
        </w:trPr>
        <w:tc>
          <w:tcPr>
            <w:tcW w:w="4230" w:type="dxa"/>
          </w:tcPr>
          <w:p w14:paraId="5CFAAB66" w14:textId="2FA8C14C" w:rsidR="00751FD1" w:rsidRPr="00292362" w:rsidRDefault="00751FD1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8E54C7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A571F46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579720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4D602C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6F3EA4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C2FE6E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7AE88" w14:textId="77777777" w:rsidR="00751FD1" w:rsidRPr="009874D5" w:rsidRDefault="00751FD1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C782E" w:rsidRPr="009874D5" w14:paraId="488A66BC" w14:textId="77777777" w:rsidTr="003067DA">
        <w:trPr>
          <w:cantSplit/>
        </w:trPr>
        <w:tc>
          <w:tcPr>
            <w:tcW w:w="4230" w:type="dxa"/>
          </w:tcPr>
          <w:p w14:paraId="13042F3F" w14:textId="7DBD815C" w:rsidR="001C782E" w:rsidRPr="00292362" w:rsidRDefault="001C782E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22954839" w14:textId="263A1CD2" w:rsidR="001C782E" w:rsidRPr="009874D5" w:rsidRDefault="00EA6C0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4007F5C" w14:textId="5E388E5E" w:rsidR="001C782E" w:rsidRPr="009874D5" w:rsidRDefault="001C78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22BF4B" w14:textId="0A81A0EF" w:rsidR="001C782E" w:rsidRPr="009874D5" w:rsidRDefault="00FD446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178" w:type="dxa"/>
          </w:tcPr>
          <w:p w14:paraId="7A117609" w14:textId="77777777" w:rsidR="001C782E" w:rsidRPr="009874D5" w:rsidRDefault="001C78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EA36A7" w14:textId="181ACE95" w:rsidR="001C782E" w:rsidRPr="009874D5" w:rsidRDefault="00BC1B5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63F500D" w14:textId="77777777" w:rsidR="001C782E" w:rsidRPr="009874D5" w:rsidRDefault="001C782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5EEE314" w14:textId="5BA3F5C3" w:rsidR="001C782E" w:rsidRPr="009874D5" w:rsidRDefault="00FD446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</w:t>
            </w:r>
          </w:p>
        </w:tc>
      </w:tr>
      <w:tr w:rsidR="0080633C" w:rsidRPr="009874D5" w14:paraId="434D7DED" w14:textId="77777777" w:rsidTr="003067DA">
        <w:trPr>
          <w:cantSplit/>
        </w:trPr>
        <w:tc>
          <w:tcPr>
            <w:tcW w:w="4230" w:type="dxa"/>
          </w:tcPr>
          <w:p w14:paraId="39061F8B" w14:textId="0219D0D2" w:rsidR="0080633C" w:rsidRPr="009874D5" w:rsidRDefault="00CA7555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AF4F9A7" w14:textId="4CC854E1" w:rsidR="0080633C" w:rsidRPr="0014182B" w:rsidRDefault="00EA6C0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A538F" w14:textId="3ABA932D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4047144" w14:textId="2A079FE1" w:rsidR="0080633C" w:rsidRPr="009874D5" w:rsidRDefault="00FD446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979E8C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4E451DF" w14:textId="57220315" w:rsidR="0080633C" w:rsidRPr="009874D5" w:rsidRDefault="00BC1B5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C1B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49,120</w:t>
            </w:r>
          </w:p>
        </w:tc>
        <w:tc>
          <w:tcPr>
            <w:tcW w:w="180" w:type="dxa"/>
          </w:tcPr>
          <w:p w14:paraId="16258C3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81CACA" w14:textId="730F71A8" w:rsidR="0080633C" w:rsidRPr="009874D5" w:rsidRDefault="00FD446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33,189</w:t>
            </w:r>
          </w:p>
        </w:tc>
      </w:tr>
      <w:tr w:rsidR="0080633C" w:rsidRPr="009874D5" w14:paraId="7D628A7A" w14:textId="77777777" w:rsidTr="003067DA">
        <w:trPr>
          <w:cantSplit/>
        </w:trPr>
        <w:tc>
          <w:tcPr>
            <w:tcW w:w="4230" w:type="dxa"/>
          </w:tcPr>
          <w:p w14:paraId="0EE4BF13" w14:textId="43B466A4" w:rsidR="0080633C" w:rsidRPr="009874D5" w:rsidRDefault="002E2B2F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882E46F" w14:textId="450F1D97" w:rsidR="0080633C" w:rsidRPr="009874D5" w:rsidRDefault="00EA6C0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6C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34,324</w:t>
            </w:r>
          </w:p>
        </w:tc>
        <w:tc>
          <w:tcPr>
            <w:tcW w:w="180" w:type="dxa"/>
          </w:tcPr>
          <w:p w14:paraId="508280CA" w14:textId="4525DE95" w:rsidR="0080633C" w:rsidRPr="009874D5" w:rsidRDefault="0080633C" w:rsidP="00754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93B8FF" w14:textId="758068EE" w:rsidR="0080633C" w:rsidRPr="00CA7555" w:rsidRDefault="00FD446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33,700</w:t>
            </w:r>
          </w:p>
        </w:tc>
        <w:tc>
          <w:tcPr>
            <w:tcW w:w="178" w:type="dxa"/>
          </w:tcPr>
          <w:p w14:paraId="732CF2E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6EF005" w14:textId="32B6249E" w:rsidR="0080633C" w:rsidRPr="009874D5" w:rsidRDefault="00EA6C0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6C0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34,324</w:t>
            </w:r>
          </w:p>
        </w:tc>
        <w:tc>
          <w:tcPr>
            <w:tcW w:w="180" w:type="dxa"/>
          </w:tcPr>
          <w:p w14:paraId="20FAA58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AD820A" w14:textId="7DEF37BC" w:rsidR="0080633C" w:rsidRPr="009874D5" w:rsidRDefault="00FD4467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33,700</w:t>
            </w:r>
          </w:p>
        </w:tc>
      </w:tr>
      <w:tr w:rsidR="0080633C" w:rsidRPr="009874D5" w14:paraId="21C7D734" w14:textId="77777777" w:rsidTr="003067DA">
        <w:trPr>
          <w:cantSplit/>
          <w:trHeight w:hRule="exact" w:val="288"/>
        </w:trPr>
        <w:tc>
          <w:tcPr>
            <w:tcW w:w="4230" w:type="dxa"/>
          </w:tcPr>
          <w:p w14:paraId="48676A26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AD3B35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478456E7" w14:textId="77777777" w:rsidTr="003067DA">
        <w:trPr>
          <w:cantSplit/>
          <w:trHeight w:val="42"/>
        </w:trPr>
        <w:tc>
          <w:tcPr>
            <w:tcW w:w="4230" w:type="dxa"/>
          </w:tcPr>
          <w:p w14:paraId="0A97AF79" w14:textId="22ACF5D3" w:rsidR="0080633C" w:rsidRPr="00292362" w:rsidRDefault="0055605B" w:rsidP="005B4E4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916A7" w:rsidRPr="009874D5" w14:paraId="3191CD30" w14:textId="77777777" w:rsidTr="003067DA">
        <w:trPr>
          <w:cantSplit/>
        </w:trPr>
        <w:tc>
          <w:tcPr>
            <w:tcW w:w="4230" w:type="dxa"/>
          </w:tcPr>
          <w:p w14:paraId="3B06A7D2" w14:textId="76F35FC8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960FD35" w14:textId="7B7FE1D6" w:rsidR="002916A7" w:rsidRPr="00BA5EB8" w:rsidRDefault="001E437A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437A">
              <w:rPr>
                <w:rFonts w:asciiTheme="majorBidi" w:hAnsiTheme="majorBidi" w:cstheme="majorBidi"/>
                <w:sz w:val="30"/>
                <w:szCs w:val="30"/>
              </w:rPr>
              <w:t>192,949</w:t>
            </w:r>
          </w:p>
        </w:tc>
        <w:tc>
          <w:tcPr>
            <w:tcW w:w="180" w:type="dxa"/>
          </w:tcPr>
          <w:p w14:paraId="68DE8C87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C212AD" w14:textId="7F003F9C" w:rsidR="002916A7" w:rsidRPr="00552568" w:rsidRDefault="00A41CE2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184,219</w:t>
            </w:r>
          </w:p>
        </w:tc>
        <w:tc>
          <w:tcPr>
            <w:tcW w:w="178" w:type="dxa"/>
          </w:tcPr>
          <w:p w14:paraId="7C534572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9C1503" w14:textId="49B3A909" w:rsidR="002916A7" w:rsidRPr="002916A7" w:rsidRDefault="00C33DCD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3DCD">
              <w:rPr>
                <w:rFonts w:asciiTheme="majorBidi" w:hAnsiTheme="majorBidi" w:cstheme="majorBidi"/>
                <w:sz w:val="30"/>
                <w:szCs w:val="30"/>
              </w:rPr>
              <w:t>186,742</w:t>
            </w:r>
          </w:p>
        </w:tc>
        <w:tc>
          <w:tcPr>
            <w:tcW w:w="180" w:type="dxa"/>
          </w:tcPr>
          <w:p w14:paraId="7BDECB75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3050A0" w14:textId="25872B1F" w:rsidR="002916A7" w:rsidRPr="009874D5" w:rsidRDefault="00A41CE2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182,907</w:t>
            </w:r>
          </w:p>
        </w:tc>
      </w:tr>
      <w:tr w:rsidR="002916A7" w:rsidRPr="009874D5" w14:paraId="308F7BC2" w14:textId="77777777" w:rsidTr="003067DA">
        <w:trPr>
          <w:cantSplit/>
        </w:trPr>
        <w:tc>
          <w:tcPr>
            <w:tcW w:w="4230" w:type="dxa"/>
          </w:tcPr>
          <w:p w14:paraId="417973B8" w14:textId="4B8AF2D9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B59260B" w14:textId="1ABD9842" w:rsidR="002916A7" w:rsidRPr="00BA5EB8" w:rsidRDefault="006A1DC6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1569C8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880C2E" w14:textId="36324C55" w:rsidR="002916A7" w:rsidRPr="009874D5" w:rsidRDefault="007B1C2A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447F11E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6F9CC6A" w14:textId="11B2A1E7" w:rsidR="002916A7" w:rsidRPr="002916A7" w:rsidRDefault="006A1DC6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DC6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80" w:type="dxa"/>
          </w:tcPr>
          <w:p w14:paraId="5823C10B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B1A839" w14:textId="42A7326B" w:rsidR="002916A7" w:rsidRPr="009874D5" w:rsidRDefault="007B1C2A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2916A7" w:rsidRPr="009874D5" w14:paraId="482F38EC" w14:textId="77777777" w:rsidTr="003067DA">
        <w:trPr>
          <w:cantSplit/>
        </w:trPr>
        <w:tc>
          <w:tcPr>
            <w:tcW w:w="4230" w:type="dxa"/>
          </w:tcPr>
          <w:p w14:paraId="0B8B8E6E" w14:textId="70493E72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03E3DA58" w14:textId="022580DE" w:rsidR="002916A7" w:rsidRPr="00BA5EB8" w:rsidRDefault="00B67583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7583">
              <w:rPr>
                <w:rFonts w:asciiTheme="majorBidi" w:hAnsiTheme="majorBidi" w:cstheme="majorBidi"/>
                <w:sz w:val="30"/>
                <w:szCs w:val="30"/>
              </w:rPr>
              <w:t>2,105,944</w:t>
            </w:r>
          </w:p>
        </w:tc>
        <w:tc>
          <w:tcPr>
            <w:tcW w:w="180" w:type="dxa"/>
          </w:tcPr>
          <w:p w14:paraId="573C2747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BA94F" w14:textId="2209E1F3" w:rsidR="002916A7" w:rsidRPr="009874D5" w:rsidRDefault="00956E6A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2,169,787</w:t>
            </w:r>
          </w:p>
        </w:tc>
        <w:tc>
          <w:tcPr>
            <w:tcW w:w="178" w:type="dxa"/>
          </w:tcPr>
          <w:p w14:paraId="6F5AFF5B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1034717" w14:textId="46757400" w:rsidR="002916A7" w:rsidRPr="002916A7" w:rsidRDefault="00463C2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C27">
              <w:rPr>
                <w:rFonts w:asciiTheme="majorBidi" w:hAnsiTheme="majorBidi" w:cstheme="majorBidi"/>
                <w:sz w:val="30"/>
                <w:szCs w:val="30"/>
              </w:rPr>
              <w:t>2,098,180</w:t>
            </w:r>
          </w:p>
        </w:tc>
        <w:tc>
          <w:tcPr>
            <w:tcW w:w="180" w:type="dxa"/>
          </w:tcPr>
          <w:p w14:paraId="45CAE8BD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4F7B05" w14:textId="44A90C2C" w:rsidR="002916A7" w:rsidRPr="009874D5" w:rsidRDefault="00956E6A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2,16</w:t>
            </w:r>
            <w:r w:rsidR="009F50E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,782</w:t>
            </w:r>
          </w:p>
        </w:tc>
      </w:tr>
      <w:tr w:rsidR="002916A7" w:rsidRPr="009874D5" w14:paraId="2C0F58AF" w14:textId="77777777" w:rsidTr="003067DA">
        <w:trPr>
          <w:cantSplit/>
        </w:trPr>
        <w:tc>
          <w:tcPr>
            <w:tcW w:w="4230" w:type="dxa"/>
          </w:tcPr>
          <w:p w14:paraId="56A781DC" w14:textId="2346B6FE" w:rsidR="002916A7" w:rsidRPr="009874D5" w:rsidRDefault="002916A7" w:rsidP="002916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732DC3BD" w14:textId="0F6FFA2A" w:rsidR="002916A7" w:rsidRPr="00BA5EB8" w:rsidRDefault="004213FC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3FC">
              <w:rPr>
                <w:rFonts w:asciiTheme="majorBidi" w:hAnsiTheme="majorBidi" w:cstheme="majorBidi"/>
                <w:sz w:val="30"/>
                <w:szCs w:val="30"/>
              </w:rPr>
              <w:t>92,627</w:t>
            </w:r>
          </w:p>
        </w:tc>
        <w:tc>
          <w:tcPr>
            <w:tcW w:w="180" w:type="dxa"/>
          </w:tcPr>
          <w:p w14:paraId="3DBB1C4D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398C84" w14:textId="217FC53F" w:rsidR="002916A7" w:rsidRPr="009874D5" w:rsidRDefault="00956E6A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73,888</w:t>
            </w:r>
          </w:p>
        </w:tc>
        <w:tc>
          <w:tcPr>
            <w:tcW w:w="178" w:type="dxa"/>
          </w:tcPr>
          <w:p w14:paraId="10D075EE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848D400" w14:textId="69FD7781" w:rsidR="002916A7" w:rsidRPr="002916A7" w:rsidRDefault="004213FC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3FC">
              <w:rPr>
                <w:rFonts w:asciiTheme="majorBidi" w:hAnsiTheme="majorBidi" w:cstheme="majorBidi"/>
                <w:sz w:val="30"/>
                <w:szCs w:val="30"/>
              </w:rPr>
              <w:t>92,627</w:t>
            </w:r>
          </w:p>
        </w:tc>
        <w:tc>
          <w:tcPr>
            <w:tcW w:w="180" w:type="dxa"/>
          </w:tcPr>
          <w:p w14:paraId="0CF9C1BF" w14:textId="77777777" w:rsidR="002916A7" w:rsidRPr="009874D5" w:rsidRDefault="002916A7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8A6346" w14:textId="5CC6E58D" w:rsidR="002916A7" w:rsidRPr="009874D5" w:rsidRDefault="00956E6A" w:rsidP="002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73,888</w:t>
            </w:r>
          </w:p>
        </w:tc>
      </w:tr>
      <w:tr w:rsidR="0080633C" w:rsidRPr="009874D5" w14:paraId="2E1F8A73" w14:textId="77777777" w:rsidTr="003067DA">
        <w:trPr>
          <w:cantSplit/>
          <w:trHeight w:hRule="exact" w:val="288"/>
        </w:trPr>
        <w:tc>
          <w:tcPr>
            <w:tcW w:w="4230" w:type="dxa"/>
          </w:tcPr>
          <w:p w14:paraId="63CA0CC3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31E96327" w14:textId="77777777" w:rsidTr="003067DA">
        <w:trPr>
          <w:cantSplit/>
        </w:trPr>
        <w:tc>
          <w:tcPr>
            <w:tcW w:w="4230" w:type="dxa"/>
          </w:tcPr>
          <w:p w14:paraId="0B0F37FF" w14:textId="2444D6E4" w:rsidR="0080633C" w:rsidRPr="00292362" w:rsidRDefault="006C5E0F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E3D96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0633C" w:rsidRPr="009874D5" w14:paraId="158CC956" w14:textId="77777777" w:rsidTr="003067DA">
        <w:trPr>
          <w:cantSplit/>
        </w:trPr>
        <w:tc>
          <w:tcPr>
            <w:tcW w:w="4230" w:type="dxa"/>
          </w:tcPr>
          <w:p w14:paraId="618D8E1B" w14:textId="78BFFCE8" w:rsidR="0080633C" w:rsidRPr="009874D5" w:rsidRDefault="00552568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1F4BEE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0E9191D4" w14:textId="2109E3AD" w:rsidR="0080633C" w:rsidRPr="009874D5" w:rsidRDefault="003D679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43AB3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9C9FD9" w14:textId="6B000C5C" w:rsidR="0080633C" w:rsidRPr="00552568" w:rsidRDefault="00CA171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AD11D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931BF3" w14:textId="07593C99" w:rsidR="0080633C" w:rsidRPr="009874D5" w:rsidRDefault="003D6799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7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451</w:t>
            </w:r>
          </w:p>
        </w:tc>
        <w:tc>
          <w:tcPr>
            <w:tcW w:w="180" w:type="dxa"/>
          </w:tcPr>
          <w:p w14:paraId="19A3EE2E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F51754" w14:textId="224E57AD" w:rsidR="0080633C" w:rsidRPr="009874D5" w:rsidRDefault="00CA171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0633C" w:rsidRPr="009874D5" w14:paraId="08961747" w14:textId="77777777" w:rsidTr="003067DA">
        <w:trPr>
          <w:cantSplit/>
        </w:trPr>
        <w:tc>
          <w:tcPr>
            <w:tcW w:w="4230" w:type="dxa"/>
          </w:tcPr>
          <w:p w14:paraId="55149739" w14:textId="7AB06F23" w:rsidR="0080633C" w:rsidRPr="009874D5" w:rsidRDefault="002E2B2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1FA3B47" w14:textId="7C923C1A" w:rsidR="0080633C" w:rsidRPr="009874D5" w:rsidRDefault="00244F35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F3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403</w:t>
            </w:r>
          </w:p>
        </w:tc>
        <w:tc>
          <w:tcPr>
            <w:tcW w:w="180" w:type="dxa"/>
          </w:tcPr>
          <w:p w14:paraId="47C0D6E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013A07" w14:textId="3A6F72F5" w:rsidR="0080633C" w:rsidRPr="009874D5" w:rsidRDefault="00956E6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389</w:t>
            </w:r>
          </w:p>
        </w:tc>
        <w:tc>
          <w:tcPr>
            <w:tcW w:w="178" w:type="dxa"/>
          </w:tcPr>
          <w:p w14:paraId="661BFDC6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E38FF6" w14:textId="499429F7" w:rsidR="0080633C" w:rsidRPr="009874D5" w:rsidRDefault="00244F35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44F3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403</w:t>
            </w:r>
          </w:p>
        </w:tc>
        <w:tc>
          <w:tcPr>
            <w:tcW w:w="180" w:type="dxa"/>
          </w:tcPr>
          <w:p w14:paraId="6716B3F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D02341C" w14:textId="281CCF1C" w:rsidR="0080633C" w:rsidRPr="009874D5" w:rsidRDefault="00956E6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389</w:t>
            </w:r>
          </w:p>
        </w:tc>
      </w:tr>
      <w:tr w:rsidR="0080633C" w:rsidRPr="009874D5" w14:paraId="3632BA28" w14:textId="77777777" w:rsidTr="003067DA">
        <w:trPr>
          <w:cantSplit/>
          <w:trHeight w:hRule="exact" w:val="288"/>
        </w:trPr>
        <w:tc>
          <w:tcPr>
            <w:tcW w:w="4230" w:type="dxa"/>
          </w:tcPr>
          <w:p w14:paraId="7210A779" w14:textId="77777777" w:rsidR="0080633C" w:rsidRPr="009874D5" w:rsidRDefault="0080633C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694A" w:rsidRPr="009874D5" w14:paraId="36816C04" w14:textId="77777777" w:rsidTr="003067DA">
        <w:trPr>
          <w:cantSplit/>
        </w:trPr>
        <w:tc>
          <w:tcPr>
            <w:tcW w:w="4230" w:type="dxa"/>
          </w:tcPr>
          <w:p w14:paraId="61211836" w14:textId="06229BE9" w:rsidR="00A1694A" w:rsidRPr="00292362" w:rsidRDefault="000054FA" w:rsidP="005B4E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DAAA748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77777777" w:rsidR="00A1694A" w:rsidRPr="009874D5" w:rsidRDefault="00A169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10F08" w:rsidRPr="009874D5" w14:paraId="2874C28D" w14:textId="77777777" w:rsidTr="003067DA">
        <w:trPr>
          <w:cantSplit/>
        </w:trPr>
        <w:tc>
          <w:tcPr>
            <w:tcW w:w="4230" w:type="dxa"/>
          </w:tcPr>
          <w:p w14:paraId="795342A3" w14:textId="58E75350" w:rsidR="00310F08" w:rsidRPr="00292362" w:rsidRDefault="00310F08" w:rsidP="005B4E47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0A306699" w14:textId="41CAB3DF" w:rsidR="00310F08" w:rsidRPr="009874D5" w:rsidRDefault="00BC72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C72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80" w:type="dxa"/>
          </w:tcPr>
          <w:p w14:paraId="7DDCA6F6" w14:textId="77777777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FE3217" w14:textId="08862AC6" w:rsidR="00310F08" w:rsidRPr="009874D5" w:rsidRDefault="007B1C2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6D4669B" w14:textId="77777777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7148BC" w14:textId="51E8FD03" w:rsidR="00310F08" w:rsidRPr="009874D5" w:rsidRDefault="00BC728F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C72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117</w:t>
            </w:r>
          </w:p>
        </w:tc>
        <w:tc>
          <w:tcPr>
            <w:tcW w:w="180" w:type="dxa"/>
          </w:tcPr>
          <w:p w14:paraId="0E003B07" w14:textId="77777777" w:rsidR="00310F08" w:rsidRPr="009874D5" w:rsidRDefault="00310F08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9E53025" w14:textId="1E23A53B" w:rsidR="00310F08" w:rsidRPr="009874D5" w:rsidRDefault="007B1C2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82C90" w:rsidRPr="009874D5" w14:paraId="77327FF4" w14:textId="77777777" w:rsidTr="003067DA">
        <w:trPr>
          <w:cantSplit/>
        </w:trPr>
        <w:tc>
          <w:tcPr>
            <w:tcW w:w="4230" w:type="dxa"/>
          </w:tcPr>
          <w:p w14:paraId="14852F3E" w14:textId="440E0802" w:rsidR="00982C90" w:rsidRPr="009874D5" w:rsidRDefault="00982C90" w:rsidP="00982C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54722CB9" w14:textId="79B12791" w:rsidR="00982C90" w:rsidRPr="009874D5" w:rsidRDefault="00D15A1C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15A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180" w:type="dxa"/>
          </w:tcPr>
          <w:p w14:paraId="3B2A8ED2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3A9727F4" w:rsidR="00982C90" w:rsidRPr="009874D5" w:rsidRDefault="007B1C2A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</w:t>
            </w:r>
          </w:p>
        </w:tc>
        <w:tc>
          <w:tcPr>
            <w:tcW w:w="178" w:type="dxa"/>
          </w:tcPr>
          <w:p w14:paraId="60FB7B9F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AC2763A" w14:textId="6BD51AF3" w:rsidR="00982C90" w:rsidRPr="009874D5" w:rsidRDefault="00D15A1C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15A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180" w:type="dxa"/>
          </w:tcPr>
          <w:p w14:paraId="013E6564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0870F1D0" w:rsidR="00982C90" w:rsidRPr="009874D5" w:rsidRDefault="007B1C2A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</w:t>
            </w:r>
          </w:p>
        </w:tc>
      </w:tr>
      <w:tr w:rsidR="00982C90" w:rsidRPr="009874D5" w14:paraId="1ABE06A5" w14:textId="77777777" w:rsidTr="003067DA">
        <w:trPr>
          <w:cantSplit/>
        </w:trPr>
        <w:tc>
          <w:tcPr>
            <w:tcW w:w="4230" w:type="dxa"/>
          </w:tcPr>
          <w:p w14:paraId="4C294E54" w14:textId="3524D35D" w:rsidR="00982C90" w:rsidRPr="009874D5" w:rsidRDefault="00982C90" w:rsidP="00982C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7AECD65" w14:textId="30F1AA88" w:rsidR="00982C90" w:rsidRPr="009874D5" w:rsidRDefault="00474CE2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4C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15,046</w:t>
            </w:r>
          </w:p>
        </w:tc>
        <w:tc>
          <w:tcPr>
            <w:tcW w:w="180" w:type="dxa"/>
          </w:tcPr>
          <w:p w14:paraId="380A9693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024CCE86" w:rsidR="00982C90" w:rsidRPr="009874D5" w:rsidRDefault="007B1C2A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28,061</w:t>
            </w:r>
          </w:p>
        </w:tc>
        <w:tc>
          <w:tcPr>
            <w:tcW w:w="178" w:type="dxa"/>
          </w:tcPr>
          <w:p w14:paraId="5E94A670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C1F0AE" w14:textId="6D0986AC" w:rsidR="00982C90" w:rsidRPr="009874D5" w:rsidRDefault="00474CE2" w:rsidP="0030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74CE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15,046</w:t>
            </w:r>
          </w:p>
        </w:tc>
        <w:tc>
          <w:tcPr>
            <w:tcW w:w="180" w:type="dxa"/>
          </w:tcPr>
          <w:p w14:paraId="363AFC75" w14:textId="77777777" w:rsidR="00982C90" w:rsidRPr="009874D5" w:rsidRDefault="00982C90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2486A2DD" w:rsidR="00982C90" w:rsidRPr="009874D5" w:rsidRDefault="007B1C2A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28,061</w:t>
            </w:r>
          </w:p>
        </w:tc>
      </w:tr>
    </w:tbl>
    <w:p w14:paraId="17B3DEAC" w14:textId="359F2A9B" w:rsidR="006D5E89" w:rsidRDefault="006D5E89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6D5E89" w:rsidRPr="009874D5" w14:paraId="42560DF3" w14:textId="77777777" w:rsidTr="003067DA">
        <w:trPr>
          <w:cantSplit/>
          <w:tblHeader/>
        </w:trPr>
        <w:tc>
          <w:tcPr>
            <w:tcW w:w="4230" w:type="dxa"/>
          </w:tcPr>
          <w:p w14:paraId="49B53821" w14:textId="7BEEEAD5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48372972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73DE3FE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C603820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D5E89" w:rsidRPr="009874D5" w14:paraId="7C60DE7A" w14:textId="77777777" w:rsidTr="003067DA">
        <w:trPr>
          <w:cantSplit/>
          <w:tblHeader/>
        </w:trPr>
        <w:tc>
          <w:tcPr>
            <w:tcW w:w="4230" w:type="dxa"/>
          </w:tcPr>
          <w:p w14:paraId="7A61F386" w14:textId="4294EF3F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>สำหรับ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104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104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="00104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990" w:type="dxa"/>
            <w:vAlign w:val="bottom"/>
          </w:tcPr>
          <w:p w14:paraId="1AC84A20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0D07D94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6E42FA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060C2ABE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BD07E29" w14:textId="77777777" w:rsidR="006D5E89" w:rsidRPr="009874D5" w:rsidRDefault="006D5E8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2884BB25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70C4287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6D5E89" w:rsidRPr="009874D5" w14:paraId="2166B307" w14:textId="77777777" w:rsidTr="003067DA">
        <w:trPr>
          <w:cantSplit/>
          <w:tblHeader/>
        </w:trPr>
        <w:tc>
          <w:tcPr>
            <w:tcW w:w="4230" w:type="dxa"/>
          </w:tcPr>
          <w:p w14:paraId="2B43D952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64F4E0F3" w14:textId="77777777" w:rsidR="006D5E89" w:rsidRPr="009874D5" w:rsidRDefault="006D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E52B8" w:rsidRPr="009874D5" w14:paraId="5885230B" w14:textId="77777777" w:rsidTr="003067DA">
        <w:trPr>
          <w:cantSplit/>
        </w:trPr>
        <w:tc>
          <w:tcPr>
            <w:tcW w:w="4230" w:type="dxa"/>
          </w:tcPr>
          <w:p w14:paraId="34ABACB7" w14:textId="4DD45657" w:rsidR="003E52B8" w:rsidRPr="002E2B2F" w:rsidRDefault="003E52B8" w:rsidP="00982C90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21A0C9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3E52B8" w:rsidRPr="00982C90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3E52B8" w:rsidRPr="009874D5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3E52B8" w:rsidRDefault="003E52B8" w:rsidP="0098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878EB" w:rsidRPr="009874D5" w14:paraId="0C4CA671" w14:textId="77777777" w:rsidTr="003067DA">
        <w:trPr>
          <w:cantSplit/>
        </w:trPr>
        <w:tc>
          <w:tcPr>
            <w:tcW w:w="4230" w:type="dxa"/>
          </w:tcPr>
          <w:p w14:paraId="509EFE52" w14:textId="0E0B212F" w:rsidR="005878EB" w:rsidRPr="002E2B2F" w:rsidRDefault="005878EB" w:rsidP="005878EB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E8F5FF5" w14:textId="015E4B8F" w:rsidR="005878EB" w:rsidRPr="00982C90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841F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37,086</w:t>
            </w:r>
          </w:p>
        </w:tc>
        <w:tc>
          <w:tcPr>
            <w:tcW w:w="180" w:type="dxa"/>
          </w:tcPr>
          <w:p w14:paraId="5D6147D7" w14:textId="77777777" w:rsidR="005878EB" w:rsidRPr="009874D5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0DFD76" w14:textId="69403678" w:rsidR="005878EB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34,717</w:t>
            </w:r>
          </w:p>
        </w:tc>
        <w:tc>
          <w:tcPr>
            <w:tcW w:w="178" w:type="dxa"/>
          </w:tcPr>
          <w:p w14:paraId="4BC18975" w14:textId="77777777" w:rsidR="005878EB" w:rsidRPr="009874D5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3356E" w14:textId="4A55D911" w:rsidR="005878EB" w:rsidRPr="00982C90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841F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37,086</w:t>
            </w:r>
          </w:p>
        </w:tc>
        <w:tc>
          <w:tcPr>
            <w:tcW w:w="180" w:type="dxa"/>
          </w:tcPr>
          <w:p w14:paraId="0DE59455" w14:textId="77777777" w:rsidR="005878EB" w:rsidRPr="009874D5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7FF4B9AC" w:rsidR="005878EB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34,717</w:t>
            </w:r>
          </w:p>
        </w:tc>
      </w:tr>
      <w:tr w:rsidR="005878EB" w:rsidRPr="009874D5" w14:paraId="023170EA" w14:textId="77777777" w:rsidTr="003067DA">
        <w:trPr>
          <w:cantSplit/>
        </w:trPr>
        <w:tc>
          <w:tcPr>
            <w:tcW w:w="4230" w:type="dxa"/>
          </w:tcPr>
          <w:p w14:paraId="24353391" w14:textId="382DBADF" w:rsidR="005878EB" w:rsidRPr="002E2B2F" w:rsidRDefault="005878EB" w:rsidP="005878EB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7FBD2" w14:textId="19855989" w:rsidR="005878EB" w:rsidRPr="00982C90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059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3,014</w:t>
            </w:r>
          </w:p>
        </w:tc>
        <w:tc>
          <w:tcPr>
            <w:tcW w:w="180" w:type="dxa"/>
          </w:tcPr>
          <w:p w14:paraId="55547F54" w14:textId="77777777" w:rsidR="005878EB" w:rsidRPr="009874D5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A3C4" w14:textId="6EF1A3BC" w:rsidR="005878EB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2,666</w:t>
            </w:r>
          </w:p>
        </w:tc>
        <w:tc>
          <w:tcPr>
            <w:tcW w:w="178" w:type="dxa"/>
          </w:tcPr>
          <w:p w14:paraId="5E885F68" w14:textId="77777777" w:rsidR="005878EB" w:rsidRPr="009874D5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0461" w14:textId="42177220" w:rsidR="005878EB" w:rsidRPr="00982C90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059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3,014</w:t>
            </w:r>
          </w:p>
        </w:tc>
        <w:tc>
          <w:tcPr>
            <w:tcW w:w="180" w:type="dxa"/>
          </w:tcPr>
          <w:p w14:paraId="77D1D0C8" w14:textId="77777777" w:rsidR="005878EB" w:rsidRPr="009874D5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6A83FB4F" w:rsidR="005878EB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2,666</w:t>
            </w:r>
          </w:p>
        </w:tc>
      </w:tr>
      <w:tr w:rsidR="005878EB" w:rsidRPr="009874D5" w14:paraId="782A8F23" w14:textId="77777777" w:rsidTr="003067DA">
        <w:trPr>
          <w:cantSplit/>
        </w:trPr>
        <w:tc>
          <w:tcPr>
            <w:tcW w:w="4230" w:type="dxa"/>
          </w:tcPr>
          <w:p w14:paraId="23012DC5" w14:textId="459E8665" w:rsidR="005878EB" w:rsidRPr="002E2B2F" w:rsidRDefault="005878EB" w:rsidP="005878EB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459496" w14:textId="644D0167" w:rsidR="005878EB" w:rsidRPr="008657F8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40,10</w:t>
            </w:r>
            <w:r w:rsidR="00957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180" w:type="dxa"/>
          </w:tcPr>
          <w:p w14:paraId="2B623D46" w14:textId="77777777" w:rsidR="005878EB" w:rsidRPr="008657F8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566CA" w14:textId="740F5B48" w:rsidR="005878EB" w:rsidRPr="008657F8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37,383</w:t>
            </w:r>
          </w:p>
        </w:tc>
        <w:tc>
          <w:tcPr>
            <w:tcW w:w="178" w:type="dxa"/>
          </w:tcPr>
          <w:p w14:paraId="7FD554B5" w14:textId="77777777" w:rsidR="005878EB" w:rsidRPr="008657F8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F9160" w14:textId="793BC859" w:rsidR="005878EB" w:rsidRPr="008657F8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40,10</w:t>
            </w:r>
            <w:r w:rsidR="00957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180" w:type="dxa"/>
          </w:tcPr>
          <w:p w14:paraId="7418DFD2" w14:textId="77777777" w:rsidR="005878EB" w:rsidRPr="008657F8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0581E8CF" w:rsidR="005878EB" w:rsidRPr="008657F8" w:rsidRDefault="005878EB" w:rsidP="00587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37,383</w:t>
            </w:r>
          </w:p>
        </w:tc>
      </w:tr>
    </w:tbl>
    <w:p w14:paraId="1E0CAC29" w14:textId="77777777" w:rsidR="001E1287" w:rsidRDefault="001E1287" w:rsidP="00975625">
      <w:pPr>
        <w:ind w:firstLine="450"/>
        <w:rPr>
          <w:rFonts w:asciiTheme="majorBidi" w:hAnsiTheme="majorBidi" w:cs="Angsana New"/>
          <w:b/>
          <w:sz w:val="30"/>
          <w:szCs w:val="30"/>
        </w:rPr>
      </w:pPr>
    </w:p>
    <w:p w14:paraId="7F03FC20" w14:textId="3D30D7D7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tab/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ยอดคงเหลือกับบุ</w:t>
      </w:r>
      <w:r w:rsidR="004836AD">
        <w:rPr>
          <w:rFonts w:asciiTheme="majorBidi" w:hAnsiTheme="majorBidi" w:cs="Angsana New" w:hint="cs"/>
          <w:sz w:val="30"/>
          <w:szCs w:val="30"/>
          <w:cs/>
        </w:rPr>
        <w:t>ค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คลหรือกิจการที่เกี่ยวข้องกัน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ณ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3</w:t>
      </w:r>
      <w:r w:rsidR="008657F8">
        <w:rPr>
          <w:rFonts w:asciiTheme="majorBidi" w:hAnsiTheme="majorBidi" w:cs="Angsana New"/>
          <w:sz w:val="30"/>
          <w:szCs w:val="30"/>
        </w:rPr>
        <w:t>0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104B72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8657F8">
        <w:rPr>
          <w:rFonts w:asciiTheme="majorBidi" w:hAnsiTheme="majorBidi" w:cs="Angsana New" w:hint="cs"/>
          <w:sz w:val="30"/>
          <w:szCs w:val="30"/>
          <w:cs/>
        </w:rPr>
        <w:t>ยน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2567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2566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8657F8" w:rsidRDefault="000054FA" w:rsidP="000054F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104B72" w:rsidRPr="009874D5" w14:paraId="1ADEEF9D" w14:textId="77777777" w:rsidTr="003067DA">
        <w:trPr>
          <w:cantSplit/>
          <w:tblHeader/>
        </w:trPr>
        <w:tc>
          <w:tcPr>
            <w:tcW w:w="4140" w:type="dxa"/>
          </w:tcPr>
          <w:p w14:paraId="637D8659" w14:textId="35E62966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97FFF6" w14:textId="49BDE6E2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F43755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012CD081" w:rsidR="00104B72" w:rsidRPr="009874D5" w:rsidRDefault="00104B72" w:rsidP="00104B7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82FB26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104B72" w:rsidRPr="009874D5" w14:paraId="3C415E04" w14:textId="77777777" w:rsidTr="003067DA">
        <w:trPr>
          <w:cantSplit/>
          <w:tblHeader/>
        </w:trPr>
        <w:tc>
          <w:tcPr>
            <w:tcW w:w="4140" w:type="dxa"/>
          </w:tcPr>
          <w:p w14:paraId="759B2C2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F9D75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  <w:vAlign w:val="bottom"/>
          </w:tcPr>
          <w:p w14:paraId="77C80D1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45788B9B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77777777" w:rsidR="00104B72" w:rsidRPr="009874D5" w:rsidRDefault="00104B72" w:rsidP="00104B7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1355745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104B72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04B72" w:rsidRPr="009874D5" w14:paraId="50093789" w14:textId="77777777" w:rsidTr="003067DA">
        <w:trPr>
          <w:cantSplit/>
        </w:trPr>
        <w:tc>
          <w:tcPr>
            <w:tcW w:w="4140" w:type="dxa"/>
          </w:tcPr>
          <w:p w14:paraId="3BAD7B60" w14:textId="2BE6EECA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0962DED4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0B336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04B72" w:rsidRPr="009874D5" w14:paraId="1B551B7C" w14:textId="77777777" w:rsidTr="003067DA">
        <w:trPr>
          <w:cantSplit/>
        </w:trPr>
        <w:tc>
          <w:tcPr>
            <w:tcW w:w="4140" w:type="dxa"/>
          </w:tcPr>
          <w:p w14:paraId="0CA4557E" w14:textId="617A8D20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17708AA2" w14:textId="672AE5C6" w:rsidR="00104B72" w:rsidRPr="004B0EDC" w:rsidRDefault="00C41F45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1F45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C41F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1F45">
              <w:rPr>
                <w:rFonts w:asciiTheme="majorBidi" w:hAnsiTheme="majorBidi" w:cs="Angsana New"/>
                <w:sz w:val="30"/>
                <w:szCs w:val="30"/>
                <w:cs/>
              </w:rPr>
              <w:t>419</w:t>
            </w:r>
          </w:p>
        </w:tc>
        <w:tc>
          <w:tcPr>
            <w:tcW w:w="270" w:type="dxa"/>
          </w:tcPr>
          <w:p w14:paraId="538323B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FF2762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  <w:tc>
          <w:tcPr>
            <w:tcW w:w="178" w:type="dxa"/>
          </w:tcPr>
          <w:p w14:paraId="1F96C201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59D6D50" w14:textId="2E50BA94" w:rsidR="00104B72" w:rsidRPr="009874D5" w:rsidRDefault="004709D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09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3,419</w:t>
            </w:r>
          </w:p>
        </w:tc>
        <w:tc>
          <w:tcPr>
            <w:tcW w:w="180" w:type="dxa"/>
          </w:tcPr>
          <w:p w14:paraId="337784C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2EBEA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</w:tr>
      <w:tr w:rsidR="00104B72" w:rsidRPr="009874D5" w14:paraId="328BC645" w14:textId="77777777" w:rsidTr="003067DA">
        <w:trPr>
          <w:cantSplit/>
          <w:trHeight w:val="353"/>
        </w:trPr>
        <w:tc>
          <w:tcPr>
            <w:tcW w:w="4140" w:type="dxa"/>
          </w:tcPr>
          <w:p w14:paraId="2B0C1F77" w14:textId="428E4E21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B1FF3A6" w14:textId="004C27FF" w:rsidR="00104B72" w:rsidRPr="003067DA" w:rsidRDefault="005301BC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2CB7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D596B6" w14:textId="5FF423AF" w:rsidR="00104B72" w:rsidRPr="00B64F0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63FD825" w14:textId="653F5FB8" w:rsidR="00104B72" w:rsidRPr="009874D5" w:rsidRDefault="005301BC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301B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770,532</w:t>
            </w:r>
          </w:p>
        </w:tc>
        <w:tc>
          <w:tcPr>
            <w:tcW w:w="180" w:type="dxa"/>
          </w:tcPr>
          <w:p w14:paraId="2A53C4B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AE0F3F" w14:textId="79A2A199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861,662</w:t>
            </w:r>
          </w:p>
        </w:tc>
      </w:tr>
      <w:tr w:rsidR="00104B72" w:rsidRPr="009874D5" w14:paraId="3A2BFC82" w14:textId="77777777" w:rsidTr="003067DA">
        <w:trPr>
          <w:cantSplit/>
          <w:trHeight w:val="353"/>
        </w:trPr>
        <w:tc>
          <w:tcPr>
            <w:tcW w:w="4140" w:type="dxa"/>
          </w:tcPr>
          <w:p w14:paraId="37420B80" w14:textId="5EEB180F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BBFFD72" w14:textId="205E407B" w:rsidR="00104B72" w:rsidRPr="009874D5" w:rsidRDefault="009E4F59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E4F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1,021</w:t>
            </w:r>
          </w:p>
        </w:tc>
        <w:tc>
          <w:tcPr>
            <w:tcW w:w="270" w:type="dxa"/>
          </w:tcPr>
          <w:p w14:paraId="0F6AF75A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9FF1C5" w14:textId="4B634CDE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  <w:tc>
          <w:tcPr>
            <w:tcW w:w="178" w:type="dxa"/>
          </w:tcPr>
          <w:p w14:paraId="340ABD4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0C14CD" w14:textId="02005849" w:rsidR="00104B72" w:rsidRPr="009874D5" w:rsidRDefault="009E4F59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E4F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1,021</w:t>
            </w:r>
          </w:p>
        </w:tc>
        <w:tc>
          <w:tcPr>
            <w:tcW w:w="180" w:type="dxa"/>
          </w:tcPr>
          <w:p w14:paraId="3986C54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4C0A18" w14:textId="10FC4111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</w:tr>
      <w:tr w:rsidR="00104B72" w:rsidRPr="009874D5" w14:paraId="7A12F886" w14:textId="77777777" w:rsidTr="003067DA">
        <w:trPr>
          <w:cantSplit/>
          <w:trHeight w:val="353"/>
        </w:trPr>
        <w:tc>
          <w:tcPr>
            <w:tcW w:w="4140" w:type="dxa"/>
          </w:tcPr>
          <w:p w14:paraId="4482CD23" w14:textId="5EC80701" w:rsidR="00104B72" w:rsidRPr="009874D5" w:rsidRDefault="00104B72" w:rsidP="00104B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9049440" w14:textId="7BD0932D" w:rsidR="00104B72" w:rsidRPr="009874D5" w:rsidRDefault="00FB1873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B187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2,346</w:t>
            </w:r>
          </w:p>
        </w:tc>
        <w:tc>
          <w:tcPr>
            <w:tcW w:w="270" w:type="dxa"/>
          </w:tcPr>
          <w:p w14:paraId="6FB8419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B98F6F" w14:textId="7762FD5C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  <w:tc>
          <w:tcPr>
            <w:tcW w:w="178" w:type="dxa"/>
          </w:tcPr>
          <w:p w14:paraId="0BC04AC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B006EC8" w14:textId="1F3F7666" w:rsidR="00104B72" w:rsidRPr="009874D5" w:rsidRDefault="00FB1873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B187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2,346</w:t>
            </w:r>
          </w:p>
        </w:tc>
        <w:tc>
          <w:tcPr>
            <w:tcW w:w="180" w:type="dxa"/>
          </w:tcPr>
          <w:p w14:paraId="0AA6CFF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85F4F4" w14:textId="559C820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</w:tr>
      <w:tr w:rsidR="00104B72" w:rsidRPr="009874D5" w14:paraId="65D175F2" w14:textId="77777777" w:rsidTr="003067DA">
        <w:trPr>
          <w:cantSplit/>
          <w:trHeight w:val="353"/>
        </w:trPr>
        <w:tc>
          <w:tcPr>
            <w:tcW w:w="4140" w:type="dxa"/>
          </w:tcPr>
          <w:p w14:paraId="45D30349" w14:textId="77777777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31D6A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2044A9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AE43B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D69B56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B61010A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371C78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01742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04B72" w:rsidRPr="009874D5" w14:paraId="0F850A2E" w14:textId="77777777" w:rsidTr="003067DA">
        <w:trPr>
          <w:cantSplit/>
        </w:trPr>
        <w:tc>
          <w:tcPr>
            <w:tcW w:w="4140" w:type="dxa"/>
          </w:tcPr>
          <w:p w14:paraId="2FA6C232" w14:textId="2B554216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74C69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F455B1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84D4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52486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3B1622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0F42D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104B72" w:rsidRPr="009874D5" w14:paraId="413CC36C" w14:textId="77777777" w:rsidTr="003067DA">
        <w:trPr>
          <w:cantSplit/>
        </w:trPr>
        <w:tc>
          <w:tcPr>
            <w:tcW w:w="4140" w:type="dxa"/>
          </w:tcPr>
          <w:p w14:paraId="7DE43DC8" w14:textId="1EF97A02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8230EE7" w14:textId="2750B7EE" w:rsidR="00104B72" w:rsidRPr="009874D5" w:rsidRDefault="00AE459D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E45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33FF877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CA802" w14:textId="3EE780CC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  <w:tc>
          <w:tcPr>
            <w:tcW w:w="178" w:type="dxa"/>
          </w:tcPr>
          <w:p w14:paraId="33C65561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63F6E" w14:textId="03E39454" w:rsidR="00104B72" w:rsidRPr="009874D5" w:rsidRDefault="00AE459D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E45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0" w:type="dxa"/>
          </w:tcPr>
          <w:p w14:paraId="027C4CF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A11F5A" w14:textId="678670FF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3,813</w:t>
            </w:r>
          </w:p>
        </w:tc>
      </w:tr>
      <w:tr w:rsidR="00104B72" w:rsidRPr="009874D5" w14:paraId="0DF10262" w14:textId="77777777" w:rsidTr="003067DA">
        <w:trPr>
          <w:cantSplit/>
        </w:trPr>
        <w:tc>
          <w:tcPr>
            <w:tcW w:w="4140" w:type="dxa"/>
          </w:tcPr>
          <w:p w14:paraId="5321DD3A" w14:textId="64AEFBD4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30CF7D" w14:textId="743BF949" w:rsidR="00104B72" w:rsidRPr="009874D5" w:rsidRDefault="002F4199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C94CAF2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3A8C4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823EB2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5026C28" w14:textId="474813CB" w:rsidR="00104B72" w:rsidRPr="009874D5" w:rsidRDefault="002F4199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F41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11,844</w:t>
            </w:r>
          </w:p>
        </w:tc>
        <w:tc>
          <w:tcPr>
            <w:tcW w:w="180" w:type="dxa"/>
          </w:tcPr>
          <w:p w14:paraId="18FBEB5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7F190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11,990</w:t>
            </w:r>
          </w:p>
        </w:tc>
      </w:tr>
      <w:tr w:rsidR="00104B72" w:rsidRPr="009874D5" w14:paraId="44FE905F" w14:textId="77777777" w:rsidTr="003067DA">
        <w:trPr>
          <w:cantSplit/>
        </w:trPr>
        <w:tc>
          <w:tcPr>
            <w:tcW w:w="4140" w:type="dxa"/>
          </w:tcPr>
          <w:p w14:paraId="71F52A56" w14:textId="21BE8EE3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6566230B" w14:textId="525F976B" w:rsidR="00104B72" w:rsidRPr="009874D5" w:rsidRDefault="00CE696F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E696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24,633</w:t>
            </w:r>
          </w:p>
        </w:tc>
        <w:tc>
          <w:tcPr>
            <w:tcW w:w="270" w:type="dxa"/>
          </w:tcPr>
          <w:p w14:paraId="1A5B5C4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0C0C0" w14:textId="09793864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21,179</w:t>
            </w:r>
          </w:p>
        </w:tc>
        <w:tc>
          <w:tcPr>
            <w:tcW w:w="178" w:type="dxa"/>
          </w:tcPr>
          <w:p w14:paraId="581F6A3A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83B232A" w14:textId="712170DB" w:rsidR="00104B72" w:rsidRPr="009874D5" w:rsidRDefault="00CE696F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E696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24,633</w:t>
            </w:r>
          </w:p>
        </w:tc>
        <w:tc>
          <w:tcPr>
            <w:tcW w:w="180" w:type="dxa"/>
          </w:tcPr>
          <w:p w14:paraId="1FC0D1E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18E58" w14:textId="25B530A2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21,179</w:t>
            </w:r>
          </w:p>
        </w:tc>
      </w:tr>
      <w:tr w:rsidR="00104B72" w:rsidRPr="009874D5" w14:paraId="7DB07AF7" w14:textId="77777777" w:rsidTr="003067DA">
        <w:trPr>
          <w:cantSplit/>
        </w:trPr>
        <w:tc>
          <w:tcPr>
            <w:tcW w:w="4140" w:type="dxa"/>
          </w:tcPr>
          <w:p w14:paraId="74F57482" w14:textId="77777777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83A3E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03488F2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76A18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4207EC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DAD83D8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4A7DB9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A0462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04B72" w:rsidRPr="009874D5" w14:paraId="5E8A21AD" w14:textId="77777777" w:rsidTr="003067DA">
        <w:trPr>
          <w:cantSplit/>
        </w:trPr>
        <w:tc>
          <w:tcPr>
            <w:tcW w:w="4140" w:type="dxa"/>
          </w:tcPr>
          <w:p w14:paraId="766A6178" w14:textId="379CA4A3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6A2A2FA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F730BA2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922A42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16BE8B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3CC6E6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4B54EA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97043C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104B72" w:rsidRPr="009874D5" w14:paraId="02857DA1" w14:textId="77777777" w:rsidTr="003067DA">
        <w:trPr>
          <w:cantSplit/>
        </w:trPr>
        <w:tc>
          <w:tcPr>
            <w:tcW w:w="4140" w:type="dxa"/>
          </w:tcPr>
          <w:p w14:paraId="743AC64E" w14:textId="2AF6E2D4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DD6A416" w14:textId="00932132" w:rsidR="00104B72" w:rsidRPr="009874D5" w:rsidRDefault="00150E15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619C4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B66502" w14:textId="4C57CECD" w:rsidR="00104B72" w:rsidRPr="00E60A53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D4DBD31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A5FD4E0" w14:textId="6DC3E157" w:rsidR="00104B72" w:rsidRPr="009874D5" w:rsidRDefault="00150E15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50E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472,484</w:t>
            </w:r>
          </w:p>
        </w:tc>
        <w:tc>
          <w:tcPr>
            <w:tcW w:w="180" w:type="dxa"/>
          </w:tcPr>
          <w:p w14:paraId="0976583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22EA5C" w14:textId="25B8762D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559,268</w:t>
            </w:r>
          </w:p>
        </w:tc>
      </w:tr>
      <w:tr w:rsidR="00104B72" w:rsidRPr="009874D5" w14:paraId="0893AD1F" w14:textId="77777777" w:rsidTr="003067DA">
        <w:trPr>
          <w:cantSplit/>
        </w:trPr>
        <w:tc>
          <w:tcPr>
            <w:tcW w:w="4140" w:type="dxa"/>
          </w:tcPr>
          <w:p w14:paraId="23668A28" w14:textId="77777777" w:rsidR="00104B72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CEF1AE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11A6F3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84925" w14:textId="77777777" w:rsidR="00104B72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A8AFFE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1895874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1331CF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6A999C" w14:textId="77777777" w:rsidR="00104B72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04B72" w:rsidRPr="009874D5" w14:paraId="6D95189C" w14:textId="77777777" w:rsidTr="003067DA">
        <w:trPr>
          <w:cantSplit/>
        </w:trPr>
        <w:tc>
          <w:tcPr>
            <w:tcW w:w="4140" w:type="dxa"/>
          </w:tcPr>
          <w:p w14:paraId="615CB678" w14:textId="4D94AF41" w:rsidR="00104B72" w:rsidRPr="00A90237" w:rsidRDefault="00104B72" w:rsidP="00104B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3CD109D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A733454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104B72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104B72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04B72" w:rsidRPr="009874D5" w14:paraId="336A1523" w14:textId="77777777" w:rsidTr="003067DA">
        <w:trPr>
          <w:cantSplit/>
          <w:trHeight w:val="60"/>
        </w:trPr>
        <w:tc>
          <w:tcPr>
            <w:tcW w:w="4140" w:type="dxa"/>
          </w:tcPr>
          <w:p w14:paraId="181B0A33" w14:textId="135892E4" w:rsidR="00104B72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0630FA8" w14:textId="5674358C" w:rsidR="00104B72" w:rsidRPr="009874D5" w:rsidRDefault="0013732C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3732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11,399</w:t>
            </w:r>
          </w:p>
        </w:tc>
        <w:tc>
          <w:tcPr>
            <w:tcW w:w="270" w:type="dxa"/>
          </w:tcPr>
          <w:p w14:paraId="535C84A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347CCA2D" w:rsidR="00104B72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3,842</w:t>
            </w:r>
          </w:p>
        </w:tc>
        <w:tc>
          <w:tcPr>
            <w:tcW w:w="178" w:type="dxa"/>
          </w:tcPr>
          <w:p w14:paraId="5F667038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19481F3D" w:rsidR="00104B72" w:rsidRPr="009874D5" w:rsidRDefault="0013732C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3732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11,399</w:t>
            </w:r>
          </w:p>
        </w:tc>
        <w:tc>
          <w:tcPr>
            <w:tcW w:w="180" w:type="dxa"/>
          </w:tcPr>
          <w:p w14:paraId="31B5ABE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341C2D29" w:rsidR="00104B72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3,842</w:t>
            </w:r>
          </w:p>
        </w:tc>
      </w:tr>
      <w:tr w:rsidR="00104B72" w:rsidRPr="009874D5" w14:paraId="66B71525" w14:textId="77777777" w:rsidTr="003067DA">
        <w:trPr>
          <w:cantSplit/>
        </w:trPr>
        <w:tc>
          <w:tcPr>
            <w:tcW w:w="4140" w:type="dxa"/>
          </w:tcPr>
          <w:p w14:paraId="2917F8AF" w14:textId="77777777" w:rsidR="00104B72" w:rsidRPr="001B03D1" w:rsidRDefault="00104B72" w:rsidP="00104B72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AC22C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1BFC20D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8453AC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38ADD5B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15AA6E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C0CFC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EF7DBB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104B72" w:rsidRPr="009874D5" w14:paraId="22E09BCF" w14:textId="77777777" w:rsidTr="003067DA">
        <w:trPr>
          <w:cantSplit/>
        </w:trPr>
        <w:tc>
          <w:tcPr>
            <w:tcW w:w="4140" w:type="dxa"/>
          </w:tcPr>
          <w:p w14:paraId="15C6AFD7" w14:textId="1E07B631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3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เงินให้กู้ยืมระยะยาวแก่บริษัทย่อย</w:t>
            </w:r>
          </w:p>
        </w:tc>
        <w:tc>
          <w:tcPr>
            <w:tcW w:w="990" w:type="dxa"/>
          </w:tcPr>
          <w:p w14:paraId="0254969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220C26C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F4DE1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54EB746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DD19B6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303ED9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E7DB9A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104B72" w:rsidRPr="009874D5" w14:paraId="1BD8F0C2" w14:textId="77777777" w:rsidTr="003067DA">
        <w:trPr>
          <w:cantSplit/>
        </w:trPr>
        <w:tc>
          <w:tcPr>
            <w:tcW w:w="4140" w:type="dxa"/>
          </w:tcPr>
          <w:p w14:paraId="1DC60727" w14:textId="20D69392" w:rsidR="00104B72" w:rsidRPr="009874D5" w:rsidRDefault="00104B72" w:rsidP="00104B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59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10D2A6D" w14:textId="48A8D2C5" w:rsidR="00104B72" w:rsidRPr="00152072" w:rsidRDefault="001543F8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1677A" w14:textId="55CE3A74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8B588E" w14:textId="726A7918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1D14A5A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51E535D" w14:textId="31C25100" w:rsidR="00104B72" w:rsidRPr="009874D5" w:rsidRDefault="001A5C21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A5C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96,379</w:t>
            </w:r>
          </w:p>
        </w:tc>
        <w:tc>
          <w:tcPr>
            <w:tcW w:w="180" w:type="dxa"/>
          </w:tcPr>
          <w:p w14:paraId="7770C337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E0A2B" w14:textId="6A463A75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102,177</w:t>
            </w:r>
          </w:p>
        </w:tc>
      </w:tr>
      <w:tr w:rsidR="00104B72" w:rsidRPr="00774373" w14:paraId="38D6354B" w14:textId="77777777" w:rsidTr="003067DA">
        <w:trPr>
          <w:cantSplit/>
        </w:trPr>
        <w:tc>
          <w:tcPr>
            <w:tcW w:w="4140" w:type="dxa"/>
          </w:tcPr>
          <w:p w14:paraId="696C18A7" w14:textId="77777777" w:rsidR="00104B72" w:rsidRPr="009B102E" w:rsidRDefault="00104B72" w:rsidP="00104B72">
            <w:pPr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FAAAB6" w14:textId="77777777" w:rsidR="00104B72" w:rsidRPr="009B102E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574057A" w14:textId="77777777" w:rsidR="00104B72" w:rsidRPr="009B102E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F02C874" w14:textId="77777777" w:rsidR="00104B72" w:rsidRPr="009B102E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8D0C748" w14:textId="77777777" w:rsidR="00104B72" w:rsidRPr="009B102E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C79F764" w14:textId="77777777" w:rsidR="00104B72" w:rsidRPr="009B102E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E146FD3" w14:textId="77777777" w:rsidR="00104B72" w:rsidRPr="009B102E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112C9D8" w14:textId="77777777" w:rsidR="00104B72" w:rsidRPr="009B102E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04B72" w:rsidRPr="009874D5" w14:paraId="10CD6362" w14:textId="77777777" w:rsidTr="003067DA">
        <w:trPr>
          <w:cantSplit/>
        </w:trPr>
        <w:tc>
          <w:tcPr>
            <w:tcW w:w="4140" w:type="dxa"/>
          </w:tcPr>
          <w:p w14:paraId="4A008398" w14:textId="137F53DD" w:rsidR="00104B72" w:rsidRPr="00561B21" w:rsidRDefault="00104B72" w:rsidP="00104B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10C5284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6A5E468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104B72" w:rsidRPr="001135D7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104B72" w:rsidRPr="009874D5" w:rsidRDefault="00104B72" w:rsidP="001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543F8" w:rsidRPr="009874D5" w14:paraId="68DC309E" w14:textId="77777777" w:rsidTr="003067DA">
        <w:trPr>
          <w:cantSplit/>
        </w:trPr>
        <w:tc>
          <w:tcPr>
            <w:tcW w:w="4140" w:type="dxa"/>
          </w:tcPr>
          <w:p w14:paraId="674499EB" w14:textId="32ED05ED" w:rsidR="001543F8" w:rsidRPr="00561B21" w:rsidRDefault="001543F8" w:rsidP="001543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4DD1CB73" w14:textId="264AA746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B7D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270" w:type="dxa"/>
          </w:tcPr>
          <w:p w14:paraId="0476D705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62E07D69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78" w:type="dxa"/>
          </w:tcPr>
          <w:p w14:paraId="12C95F6F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25ED92C" w14:textId="7B8A98E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CB7D9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80" w:type="dxa"/>
          </w:tcPr>
          <w:p w14:paraId="1BBE6180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427CFD69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</w:tr>
      <w:tr w:rsidR="001543F8" w:rsidRPr="009874D5" w14:paraId="20211588" w14:textId="77777777" w:rsidTr="003067DA">
        <w:trPr>
          <w:cantSplit/>
        </w:trPr>
        <w:tc>
          <w:tcPr>
            <w:tcW w:w="4140" w:type="dxa"/>
          </w:tcPr>
          <w:p w14:paraId="0DB5F68B" w14:textId="34A0DD6E" w:rsidR="001543F8" w:rsidRPr="00D36975" w:rsidRDefault="001543F8" w:rsidP="001543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18BFF5DC" w14:textId="18FFF1CA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637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223,833</w:t>
            </w:r>
          </w:p>
        </w:tc>
        <w:tc>
          <w:tcPr>
            <w:tcW w:w="270" w:type="dxa"/>
          </w:tcPr>
          <w:p w14:paraId="1747B7B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5984DE6F" w:rsidR="001543F8" w:rsidRPr="001135D7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  <w:tc>
          <w:tcPr>
            <w:tcW w:w="178" w:type="dxa"/>
          </w:tcPr>
          <w:p w14:paraId="3104AC73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589836" w14:textId="7E636AFA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637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223,833</w:t>
            </w:r>
          </w:p>
        </w:tc>
        <w:tc>
          <w:tcPr>
            <w:tcW w:w="180" w:type="dxa"/>
          </w:tcPr>
          <w:p w14:paraId="30D420B1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50128F64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</w:tr>
      <w:tr w:rsidR="001543F8" w:rsidRPr="009874D5" w14:paraId="446236DD" w14:textId="77777777" w:rsidTr="003067DA">
        <w:trPr>
          <w:cantSplit/>
        </w:trPr>
        <w:tc>
          <w:tcPr>
            <w:tcW w:w="4140" w:type="dxa"/>
          </w:tcPr>
          <w:p w14:paraId="67D5DE91" w14:textId="24430DFD" w:rsidR="001543F8" w:rsidRPr="00D36975" w:rsidRDefault="001543F8" w:rsidP="001543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2C85DF5" w14:textId="2DEB7F31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543F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270" w:type="dxa"/>
          </w:tcPr>
          <w:p w14:paraId="2BC94E75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59563558" w:rsidR="001543F8" w:rsidRPr="001135D7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2499B01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7051E00" w14:textId="47012FCF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1543F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80" w:type="dxa"/>
          </w:tcPr>
          <w:p w14:paraId="5A5CAFF4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7313DEE5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35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1543F8" w:rsidRPr="00774373" w14:paraId="0081DF1B" w14:textId="77777777" w:rsidTr="003067DA">
        <w:trPr>
          <w:cantSplit/>
        </w:trPr>
        <w:tc>
          <w:tcPr>
            <w:tcW w:w="4140" w:type="dxa"/>
          </w:tcPr>
          <w:p w14:paraId="0B98AABB" w14:textId="77777777" w:rsidR="001543F8" w:rsidRPr="009B102E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DA8DD7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D805D01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07CB86B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BBBBE88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2C894332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E39C33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EEC0B7F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543F8" w:rsidRPr="009874D5" w14:paraId="43306CCD" w14:textId="77777777" w:rsidTr="003067DA">
        <w:trPr>
          <w:cantSplit/>
        </w:trPr>
        <w:tc>
          <w:tcPr>
            <w:tcW w:w="4140" w:type="dxa"/>
          </w:tcPr>
          <w:p w14:paraId="5C085169" w14:textId="6FF2F4BE" w:rsidR="001543F8" w:rsidRPr="00C75402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281C02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BC7640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543F8" w:rsidRPr="009874D5" w14:paraId="2417EE36" w14:textId="77777777" w:rsidTr="003067DA">
        <w:trPr>
          <w:cantSplit/>
        </w:trPr>
        <w:tc>
          <w:tcPr>
            <w:tcW w:w="4140" w:type="dxa"/>
          </w:tcPr>
          <w:p w14:paraId="08F7877B" w14:textId="42B71AF4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1B152140" w14:textId="6A35C00B" w:rsidR="001543F8" w:rsidRPr="00D55B3C" w:rsidRDefault="009C3976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9C397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23,183</w:t>
            </w:r>
          </w:p>
        </w:tc>
        <w:tc>
          <w:tcPr>
            <w:tcW w:w="270" w:type="dxa"/>
          </w:tcPr>
          <w:p w14:paraId="14A94422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3B4276DE" w:rsidR="001543F8" w:rsidRPr="00D632C6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</w:rPr>
              <w:t>26,975</w:t>
            </w:r>
          </w:p>
        </w:tc>
        <w:tc>
          <w:tcPr>
            <w:tcW w:w="178" w:type="dxa"/>
          </w:tcPr>
          <w:p w14:paraId="0144552A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583E880" w14:textId="006FB6EE" w:rsidR="001543F8" w:rsidRPr="009874D5" w:rsidRDefault="009C3976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C397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23,183</w:t>
            </w:r>
          </w:p>
        </w:tc>
        <w:tc>
          <w:tcPr>
            <w:tcW w:w="180" w:type="dxa"/>
          </w:tcPr>
          <w:p w14:paraId="207B51D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5CF19291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24,192</w:t>
            </w:r>
          </w:p>
        </w:tc>
      </w:tr>
      <w:tr w:rsidR="001543F8" w:rsidRPr="009874D5" w14:paraId="23867360" w14:textId="77777777" w:rsidTr="003067DA">
        <w:trPr>
          <w:cantSplit/>
        </w:trPr>
        <w:tc>
          <w:tcPr>
            <w:tcW w:w="4140" w:type="dxa"/>
          </w:tcPr>
          <w:p w14:paraId="77C5602E" w14:textId="0591CA80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6A07C642" w14:textId="2A4E8A58" w:rsidR="001543F8" w:rsidRPr="00D55B3C" w:rsidRDefault="0084465F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84465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320,880</w:t>
            </w:r>
          </w:p>
        </w:tc>
        <w:tc>
          <w:tcPr>
            <w:tcW w:w="270" w:type="dxa"/>
          </w:tcPr>
          <w:p w14:paraId="474DD46D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4C83528C" w:rsidR="001543F8" w:rsidRPr="00D632C6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344,423</w:t>
            </w:r>
          </w:p>
        </w:tc>
        <w:tc>
          <w:tcPr>
            <w:tcW w:w="178" w:type="dxa"/>
          </w:tcPr>
          <w:p w14:paraId="68ACF1B5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C1AC95" w14:textId="48679FE0" w:rsidR="001543F8" w:rsidRPr="009874D5" w:rsidRDefault="00B73005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7300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318,589</w:t>
            </w:r>
          </w:p>
        </w:tc>
        <w:tc>
          <w:tcPr>
            <w:tcW w:w="180" w:type="dxa"/>
          </w:tcPr>
          <w:p w14:paraId="1A06A553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6620AA2A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333,855</w:t>
            </w:r>
          </w:p>
        </w:tc>
      </w:tr>
      <w:tr w:rsidR="001543F8" w:rsidRPr="009874D5" w14:paraId="492FB830" w14:textId="77777777" w:rsidTr="003067DA">
        <w:trPr>
          <w:cantSplit/>
        </w:trPr>
        <w:tc>
          <w:tcPr>
            <w:tcW w:w="4140" w:type="dxa"/>
          </w:tcPr>
          <w:p w14:paraId="44923F4F" w14:textId="45124B65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399397F6" w14:textId="085462C2" w:rsidR="001543F8" w:rsidRPr="00D55B3C" w:rsidRDefault="003D7BCF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3D7BC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12,698</w:t>
            </w:r>
          </w:p>
        </w:tc>
        <w:tc>
          <w:tcPr>
            <w:tcW w:w="270" w:type="dxa"/>
          </w:tcPr>
          <w:p w14:paraId="6E397F2C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71410F32" w:rsidR="001543F8" w:rsidRPr="00D632C6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  <w:tc>
          <w:tcPr>
            <w:tcW w:w="178" w:type="dxa"/>
          </w:tcPr>
          <w:p w14:paraId="16A76943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F7DEB22" w14:textId="1C573123" w:rsidR="001543F8" w:rsidRPr="009874D5" w:rsidRDefault="003D7BCF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D7BC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12,698</w:t>
            </w:r>
          </w:p>
        </w:tc>
        <w:tc>
          <w:tcPr>
            <w:tcW w:w="180" w:type="dxa"/>
          </w:tcPr>
          <w:p w14:paraId="0CB24F3F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5DFBFDA0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632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</w:tr>
      <w:tr w:rsidR="001543F8" w:rsidRPr="00774373" w14:paraId="43D1AAD8" w14:textId="77777777" w:rsidTr="003067DA">
        <w:trPr>
          <w:cantSplit/>
        </w:trPr>
        <w:tc>
          <w:tcPr>
            <w:tcW w:w="4140" w:type="dxa"/>
          </w:tcPr>
          <w:p w14:paraId="74F89569" w14:textId="77777777" w:rsidR="001543F8" w:rsidRPr="009B102E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88D673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F97FCFA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4D0DEC2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FE8D73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F852782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95895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2D80200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543F8" w:rsidRPr="009874D5" w14:paraId="1A275DA7" w14:textId="77777777" w:rsidTr="003067DA">
        <w:trPr>
          <w:cantSplit/>
        </w:trPr>
        <w:tc>
          <w:tcPr>
            <w:tcW w:w="4140" w:type="dxa"/>
          </w:tcPr>
          <w:p w14:paraId="42E26888" w14:textId="77777777" w:rsidR="001543F8" w:rsidRPr="003250F0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90" w:type="dxa"/>
          </w:tcPr>
          <w:p w14:paraId="02D1006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7091E7A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3E2E47F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264B321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C38CE6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A534852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0A31DA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543F8" w:rsidRPr="009874D5" w14:paraId="138AD8F7" w14:textId="77777777" w:rsidTr="003067DA">
        <w:trPr>
          <w:cantSplit/>
        </w:trPr>
        <w:tc>
          <w:tcPr>
            <w:tcW w:w="4140" w:type="dxa"/>
          </w:tcPr>
          <w:p w14:paraId="734080E5" w14:textId="77777777" w:rsidR="001543F8" w:rsidRPr="003250F0" w:rsidRDefault="001543F8" w:rsidP="001543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C9DB7FF" w14:textId="2CA643B1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A86D35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724D3D" w14:textId="77777777" w:rsidR="001543F8" w:rsidRPr="003250F0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0F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50A05D6" w14:textId="77777777" w:rsidR="001543F8" w:rsidRPr="003250F0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C8EB323" w14:textId="28C86423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57CF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8,084</w:t>
            </w:r>
          </w:p>
        </w:tc>
        <w:tc>
          <w:tcPr>
            <w:tcW w:w="180" w:type="dxa"/>
          </w:tcPr>
          <w:p w14:paraId="097B4219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A380A3" w14:textId="77777777" w:rsidR="001543F8" w:rsidRPr="00006E3D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6E3D">
              <w:rPr>
                <w:rFonts w:asciiTheme="majorBidi" w:hAnsiTheme="majorBidi" w:cstheme="majorBidi"/>
                <w:sz w:val="30"/>
                <w:szCs w:val="30"/>
              </w:rPr>
              <w:t>35,167</w:t>
            </w:r>
          </w:p>
        </w:tc>
      </w:tr>
      <w:tr w:rsidR="001543F8" w:rsidRPr="00774373" w14:paraId="7D3CA68F" w14:textId="77777777" w:rsidTr="003067DA">
        <w:trPr>
          <w:cantSplit/>
        </w:trPr>
        <w:tc>
          <w:tcPr>
            <w:tcW w:w="4140" w:type="dxa"/>
          </w:tcPr>
          <w:p w14:paraId="32D8EA57" w14:textId="77777777" w:rsidR="001543F8" w:rsidRPr="009B102E" w:rsidRDefault="001543F8" w:rsidP="001543F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A2E824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0936D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B14C171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64E0E33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5B83A7FF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4D0C9EF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8DFD008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43F8" w:rsidRPr="009874D5" w14:paraId="760945D8" w14:textId="77777777" w:rsidTr="003067DA">
        <w:trPr>
          <w:cantSplit/>
        </w:trPr>
        <w:tc>
          <w:tcPr>
            <w:tcW w:w="4140" w:type="dxa"/>
          </w:tcPr>
          <w:p w14:paraId="6ECF8A80" w14:textId="50B236D9" w:rsidR="001543F8" w:rsidRPr="00C75402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990" w:type="dxa"/>
          </w:tcPr>
          <w:p w14:paraId="2B01463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AEF6D3E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BBE602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543F8" w:rsidRPr="009874D5" w14:paraId="059E78CA" w14:textId="77777777" w:rsidTr="003067DA">
        <w:trPr>
          <w:cantSplit/>
        </w:trPr>
        <w:tc>
          <w:tcPr>
            <w:tcW w:w="4140" w:type="dxa"/>
          </w:tcPr>
          <w:p w14:paraId="5367E1A2" w14:textId="2B68856D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5347EC73" w14:textId="77C327F3" w:rsidR="001543F8" w:rsidRPr="009874D5" w:rsidRDefault="00A668A2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668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40,827</w:t>
            </w:r>
          </w:p>
        </w:tc>
        <w:tc>
          <w:tcPr>
            <w:tcW w:w="270" w:type="dxa"/>
          </w:tcPr>
          <w:p w14:paraId="0946E780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7ED8FCD9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30,695</w:t>
            </w:r>
          </w:p>
        </w:tc>
        <w:tc>
          <w:tcPr>
            <w:tcW w:w="178" w:type="dxa"/>
          </w:tcPr>
          <w:p w14:paraId="2A639001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8983EE5" w14:textId="0E6D1A8D" w:rsidR="001543F8" w:rsidRPr="00607DBB" w:rsidRDefault="00BF6094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F609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36,334</w:t>
            </w:r>
          </w:p>
        </w:tc>
        <w:tc>
          <w:tcPr>
            <w:tcW w:w="180" w:type="dxa"/>
          </w:tcPr>
          <w:p w14:paraId="13B1B8D3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43E10218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30,667</w:t>
            </w:r>
          </w:p>
        </w:tc>
      </w:tr>
      <w:tr w:rsidR="001543F8" w:rsidRPr="009874D5" w14:paraId="1837FF1B" w14:textId="77777777" w:rsidTr="003067DA">
        <w:trPr>
          <w:cantSplit/>
        </w:trPr>
        <w:tc>
          <w:tcPr>
            <w:tcW w:w="4140" w:type="dxa"/>
          </w:tcPr>
          <w:p w14:paraId="777DEEC3" w14:textId="63D37C8A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53DA993" w14:textId="669BED41" w:rsidR="001543F8" w:rsidRPr="00BE0BB3" w:rsidRDefault="00A668A2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F3443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65691348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AB8DA25" w14:textId="5599CE3E" w:rsidR="001543F8" w:rsidRPr="00607DBB" w:rsidRDefault="002C57DF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C57D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766</w:t>
            </w:r>
          </w:p>
        </w:tc>
        <w:tc>
          <w:tcPr>
            <w:tcW w:w="180" w:type="dxa"/>
          </w:tcPr>
          <w:p w14:paraId="2095B0C2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56DCD1B5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</w:t>
            </w:r>
          </w:p>
        </w:tc>
      </w:tr>
      <w:tr w:rsidR="001543F8" w:rsidRPr="009874D5" w14:paraId="0F473394" w14:textId="77777777" w:rsidTr="003067DA">
        <w:trPr>
          <w:cantSplit/>
        </w:trPr>
        <w:tc>
          <w:tcPr>
            <w:tcW w:w="4140" w:type="dxa"/>
          </w:tcPr>
          <w:p w14:paraId="47ED7FFB" w14:textId="435DA116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D53A209" w14:textId="34FFEBAA" w:rsidR="001543F8" w:rsidRPr="009874D5" w:rsidRDefault="0027519D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751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46,292</w:t>
            </w:r>
          </w:p>
        </w:tc>
        <w:tc>
          <w:tcPr>
            <w:tcW w:w="270" w:type="dxa"/>
          </w:tcPr>
          <w:p w14:paraId="0C7C3C04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2B6EC9BE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57,869</w:t>
            </w:r>
          </w:p>
        </w:tc>
        <w:tc>
          <w:tcPr>
            <w:tcW w:w="178" w:type="dxa"/>
          </w:tcPr>
          <w:p w14:paraId="34FE5349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BCDE5F9" w14:textId="04B38D40" w:rsidR="001543F8" w:rsidRPr="00607DBB" w:rsidRDefault="0088383F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88383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41,510</w:t>
            </w:r>
          </w:p>
        </w:tc>
        <w:tc>
          <w:tcPr>
            <w:tcW w:w="180" w:type="dxa"/>
          </w:tcPr>
          <w:p w14:paraId="44FC3BC0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031D73A2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43,870</w:t>
            </w:r>
          </w:p>
        </w:tc>
      </w:tr>
      <w:tr w:rsidR="001543F8" w:rsidRPr="009874D5" w14:paraId="055F43DD" w14:textId="77777777" w:rsidTr="003067DA">
        <w:trPr>
          <w:cantSplit/>
        </w:trPr>
        <w:tc>
          <w:tcPr>
            <w:tcW w:w="4140" w:type="dxa"/>
          </w:tcPr>
          <w:p w14:paraId="0E400532" w14:textId="79F9927E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49141901" w14:textId="5DD5BF45" w:rsidR="001543F8" w:rsidRPr="009874D5" w:rsidRDefault="009A6AE1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A6A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2,741</w:t>
            </w:r>
          </w:p>
        </w:tc>
        <w:tc>
          <w:tcPr>
            <w:tcW w:w="270" w:type="dxa"/>
          </w:tcPr>
          <w:p w14:paraId="231028A6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22B5C7D3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  <w:tc>
          <w:tcPr>
            <w:tcW w:w="178" w:type="dxa"/>
          </w:tcPr>
          <w:p w14:paraId="5B4A5D43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EE8C72E" w14:textId="375C2EFA" w:rsidR="001543F8" w:rsidRPr="00607DBB" w:rsidRDefault="00D06A2E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06A2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2,741</w:t>
            </w:r>
          </w:p>
        </w:tc>
        <w:tc>
          <w:tcPr>
            <w:tcW w:w="180" w:type="dxa"/>
          </w:tcPr>
          <w:p w14:paraId="532E0281" w14:textId="77777777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3A509BF1" w:rsidR="001543F8" w:rsidRPr="00607DBB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07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</w:tr>
      <w:tr w:rsidR="001543F8" w:rsidRPr="00774373" w14:paraId="7A4A4B16" w14:textId="77777777" w:rsidTr="003067DA">
        <w:trPr>
          <w:cantSplit/>
        </w:trPr>
        <w:tc>
          <w:tcPr>
            <w:tcW w:w="4140" w:type="dxa"/>
          </w:tcPr>
          <w:p w14:paraId="7AF4874F" w14:textId="77777777" w:rsidR="001543F8" w:rsidRPr="009B102E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F7D012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AF60B71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C21E422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B39F6BF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9BBC3BF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3513F5D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0EF8CFD8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543F8" w:rsidRPr="009874D5" w14:paraId="7EBBD397" w14:textId="77777777" w:rsidTr="003067DA">
        <w:trPr>
          <w:cantSplit/>
        </w:trPr>
        <w:tc>
          <w:tcPr>
            <w:tcW w:w="4140" w:type="dxa"/>
          </w:tcPr>
          <w:p w14:paraId="295F7F96" w14:textId="5D2F31AD" w:rsidR="001543F8" w:rsidRPr="00C75402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990" w:type="dxa"/>
          </w:tcPr>
          <w:p w14:paraId="4FAE7588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2DFCCA7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543F8" w:rsidRPr="009874D5" w14:paraId="2AB80DA7" w14:textId="77777777" w:rsidTr="003067DA">
        <w:trPr>
          <w:cantSplit/>
        </w:trPr>
        <w:tc>
          <w:tcPr>
            <w:tcW w:w="4140" w:type="dxa"/>
          </w:tcPr>
          <w:p w14:paraId="45DC0457" w14:textId="30C7CAA8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249F5A72" w14:textId="240EFF83" w:rsidR="001543F8" w:rsidRPr="009874D5" w:rsidRDefault="00A74C8C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5D7CEB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DEB01" w14:textId="0DC7804A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87D88EF" w14:textId="77777777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2FB3788" w14:textId="0735477B" w:rsidR="001543F8" w:rsidRPr="00C75402" w:rsidRDefault="00A74C8C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A8E15DF" w14:textId="77777777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7EA186E" w14:textId="44464961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543F8" w:rsidRPr="009874D5" w14:paraId="0E9083B2" w14:textId="77777777" w:rsidTr="003067DA">
        <w:trPr>
          <w:cantSplit/>
        </w:trPr>
        <w:tc>
          <w:tcPr>
            <w:tcW w:w="4140" w:type="dxa"/>
          </w:tcPr>
          <w:p w14:paraId="3F89B418" w14:textId="7BB65190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20CEC075" w14:textId="4CF49407" w:rsidR="001543F8" w:rsidRPr="009874D5" w:rsidRDefault="00A74C8C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74C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2,625</w:t>
            </w:r>
          </w:p>
        </w:tc>
        <w:tc>
          <w:tcPr>
            <w:tcW w:w="270" w:type="dxa"/>
          </w:tcPr>
          <w:p w14:paraId="36BA03C6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53546E66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  <w:tc>
          <w:tcPr>
            <w:tcW w:w="178" w:type="dxa"/>
          </w:tcPr>
          <w:p w14:paraId="50C3B894" w14:textId="77777777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11F59D47" w:rsidR="001543F8" w:rsidRPr="00C75402" w:rsidRDefault="00A74C8C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74C8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2,625</w:t>
            </w:r>
          </w:p>
        </w:tc>
        <w:tc>
          <w:tcPr>
            <w:tcW w:w="180" w:type="dxa"/>
          </w:tcPr>
          <w:p w14:paraId="58C481FD" w14:textId="77777777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5779F377" w:rsidR="001543F8" w:rsidRPr="00C75402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7540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</w:tr>
      <w:tr w:rsidR="001543F8" w:rsidRPr="00774373" w14:paraId="533D98BB" w14:textId="77777777" w:rsidTr="003067DA">
        <w:trPr>
          <w:cantSplit/>
        </w:trPr>
        <w:tc>
          <w:tcPr>
            <w:tcW w:w="4140" w:type="dxa"/>
          </w:tcPr>
          <w:p w14:paraId="60CE538E" w14:textId="61DBF61A" w:rsidR="001543F8" w:rsidRPr="009B102E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6684713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97B9199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48D716D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1452A14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56C260C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0FC599A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C06281C" w14:textId="77777777" w:rsidR="001543F8" w:rsidRPr="009B102E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543F8" w:rsidRPr="009874D5" w14:paraId="014AE666" w14:textId="77777777" w:rsidTr="003067DA">
        <w:trPr>
          <w:cantSplit/>
        </w:trPr>
        <w:tc>
          <w:tcPr>
            <w:tcW w:w="4140" w:type="dxa"/>
          </w:tcPr>
          <w:p w14:paraId="758A9D38" w14:textId="1C7078BD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61BE5CFC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F022243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036F4" w:rsidRPr="009874D5" w14:paraId="7E9602AD" w14:textId="77777777" w:rsidTr="006A5C06">
        <w:trPr>
          <w:cantSplit/>
        </w:trPr>
        <w:tc>
          <w:tcPr>
            <w:tcW w:w="4140" w:type="dxa"/>
          </w:tcPr>
          <w:p w14:paraId="083DF641" w14:textId="759A0B45" w:rsidR="003036F4" w:rsidRPr="00C75402" w:rsidRDefault="003036F4" w:rsidP="003036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DA">
              <w:rPr>
                <w:rFonts w:asciiTheme="majorBidi" w:hAnsiTheme="majorBidi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4C1CD29C" w14:textId="09906413" w:rsidR="003036F4" w:rsidRPr="009874D5" w:rsidRDefault="003036F4" w:rsidP="0030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270" w:type="dxa"/>
          </w:tcPr>
          <w:p w14:paraId="08C890F4" w14:textId="77777777" w:rsidR="003036F4" w:rsidRPr="009874D5" w:rsidRDefault="003036F4" w:rsidP="0030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6D91CC" w14:textId="0C86DEA3" w:rsidR="003036F4" w:rsidRPr="009874D5" w:rsidRDefault="003036F4" w:rsidP="0030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37EF895" w14:textId="77777777" w:rsidR="003036F4" w:rsidRPr="009874D5" w:rsidRDefault="003036F4" w:rsidP="0030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9132BD2" w14:textId="10CC3938" w:rsidR="003036F4" w:rsidRPr="009874D5" w:rsidRDefault="003036F4" w:rsidP="0030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180" w:type="dxa"/>
          </w:tcPr>
          <w:p w14:paraId="5F84D9E6" w14:textId="77777777" w:rsidR="003036F4" w:rsidRPr="009874D5" w:rsidRDefault="003036F4" w:rsidP="0030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6A838C1" w14:textId="17DA05AE" w:rsidR="003036F4" w:rsidRPr="009874D5" w:rsidRDefault="003036F4" w:rsidP="00303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543F8" w:rsidRPr="009874D5" w14:paraId="1D0BA24E" w14:textId="77777777" w:rsidTr="003067DA">
        <w:trPr>
          <w:cantSplit/>
        </w:trPr>
        <w:tc>
          <w:tcPr>
            <w:tcW w:w="4140" w:type="dxa"/>
          </w:tcPr>
          <w:p w14:paraId="543CF12A" w14:textId="21D49F56" w:rsidR="001543F8" w:rsidRPr="009874D5" w:rsidRDefault="001543F8" w:rsidP="001543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40FCB339" w14:textId="76CF6A91" w:rsidR="001543F8" w:rsidRPr="009874D5" w:rsidRDefault="004D1BE6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D1B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14,926</w:t>
            </w:r>
          </w:p>
        </w:tc>
        <w:tc>
          <w:tcPr>
            <w:tcW w:w="270" w:type="dxa"/>
          </w:tcPr>
          <w:p w14:paraId="397458D1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6E082B9A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  <w:tc>
          <w:tcPr>
            <w:tcW w:w="178" w:type="dxa"/>
          </w:tcPr>
          <w:p w14:paraId="2E53F122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5662A4" w14:textId="35644332" w:rsidR="001543F8" w:rsidRPr="009874D5" w:rsidRDefault="004D1BE6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D1B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14,926</w:t>
            </w:r>
          </w:p>
        </w:tc>
        <w:tc>
          <w:tcPr>
            <w:tcW w:w="180" w:type="dxa"/>
          </w:tcPr>
          <w:p w14:paraId="3E131DBF" w14:textId="77777777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5279D41F" w:rsidR="001543F8" w:rsidRPr="009874D5" w:rsidRDefault="001543F8" w:rsidP="0015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65AC1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</w:tr>
    </w:tbl>
    <w:p w14:paraId="56F6681E" w14:textId="61C712B4" w:rsidR="00C0131E" w:rsidRPr="009B102E" w:rsidRDefault="00C0131E" w:rsidP="009B102E">
      <w:pPr>
        <w:spacing w:line="240" w:lineRule="auto"/>
        <w:rPr>
          <w:sz w:val="2"/>
          <w:szCs w:val="2"/>
        </w:rPr>
      </w:pPr>
    </w:p>
    <w:p w14:paraId="24ECE7A1" w14:textId="77777777" w:rsidR="000A1580" w:rsidRPr="000A1580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7122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9B102E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07"/>
        <w:gridCol w:w="1080"/>
        <w:gridCol w:w="181"/>
        <w:gridCol w:w="1115"/>
        <w:gridCol w:w="180"/>
        <w:gridCol w:w="1125"/>
      </w:tblGrid>
      <w:tr w:rsidR="00785BEE" w:rsidRPr="009874D5" w14:paraId="11832233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9FDB31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64CCC01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1DF11AE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5A2CC4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85BEE" w:rsidRPr="009874D5" w14:paraId="788C1B20" w14:textId="77777777" w:rsidTr="003067DA">
        <w:trPr>
          <w:cantSplit/>
          <w:tblHeader/>
        </w:trPr>
        <w:tc>
          <w:tcPr>
            <w:tcW w:w="4140" w:type="dxa"/>
            <w:vAlign w:val="bottom"/>
          </w:tcPr>
          <w:p w14:paraId="6EC3BBAB" w14:textId="77777777" w:rsidR="00785BEE" w:rsidRPr="00B753A9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เก้า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6603715A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07" w:type="dxa"/>
            <w:vAlign w:val="bottom"/>
          </w:tcPr>
          <w:p w14:paraId="2D2068A2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5AC7A6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  <w:tc>
          <w:tcPr>
            <w:tcW w:w="181" w:type="dxa"/>
          </w:tcPr>
          <w:p w14:paraId="68A9F901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5BC28310" w14:textId="77777777" w:rsidR="00785BEE" w:rsidRPr="00975625" w:rsidRDefault="00785BE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502AE5A3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18B87C7A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2566</w:t>
            </w:r>
          </w:p>
        </w:tc>
      </w:tr>
      <w:tr w:rsidR="00785BEE" w:rsidRPr="009874D5" w14:paraId="670D96E5" w14:textId="77777777">
        <w:trPr>
          <w:cantSplit/>
          <w:tblHeader/>
        </w:trPr>
        <w:tc>
          <w:tcPr>
            <w:tcW w:w="4140" w:type="dxa"/>
            <w:vAlign w:val="bottom"/>
          </w:tcPr>
          <w:p w14:paraId="31F98D6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68" w:type="dxa"/>
            <w:gridSpan w:val="7"/>
            <w:vAlign w:val="bottom"/>
            <w:hideMark/>
          </w:tcPr>
          <w:p w14:paraId="4DB2FFD6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85BEE" w:rsidRPr="009874D5" w14:paraId="55DCF412" w14:textId="77777777" w:rsidTr="003067DA">
        <w:trPr>
          <w:cantSplit/>
        </w:trPr>
        <w:tc>
          <w:tcPr>
            <w:tcW w:w="4140" w:type="dxa"/>
            <w:hideMark/>
          </w:tcPr>
          <w:p w14:paraId="0F62CD73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06AB9" w14:textId="7ABC8907" w:rsidR="00785BEE" w:rsidRPr="00975625" w:rsidRDefault="002C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C14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2,898,137</w:t>
            </w:r>
          </w:p>
        </w:tc>
        <w:tc>
          <w:tcPr>
            <w:tcW w:w="207" w:type="dxa"/>
          </w:tcPr>
          <w:p w14:paraId="5FBB330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10B4D" w14:textId="77777777" w:rsidR="00785BEE" w:rsidRPr="00ED79A6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1,567,863</w:t>
            </w:r>
          </w:p>
        </w:tc>
        <w:tc>
          <w:tcPr>
            <w:tcW w:w="181" w:type="dxa"/>
          </w:tcPr>
          <w:p w14:paraId="5C3B638F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D6755F0" w14:textId="3F95DECF" w:rsidR="00785BEE" w:rsidRPr="00975625" w:rsidRDefault="006A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A33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2,992,573</w:t>
            </w:r>
          </w:p>
        </w:tc>
        <w:tc>
          <w:tcPr>
            <w:tcW w:w="180" w:type="dxa"/>
          </w:tcPr>
          <w:p w14:paraId="3058D518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AF3CBC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1,447,614</w:t>
            </w:r>
          </w:p>
        </w:tc>
      </w:tr>
      <w:tr w:rsidR="00785BEE" w:rsidRPr="009874D5" w14:paraId="12C35397" w14:textId="77777777" w:rsidTr="003067DA">
        <w:trPr>
          <w:cantSplit/>
        </w:trPr>
        <w:tc>
          <w:tcPr>
            <w:tcW w:w="4140" w:type="dxa"/>
          </w:tcPr>
          <w:p w14:paraId="188C3686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4804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B8B1111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1AA61F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0663D14D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6128E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069F22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7C1876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85BEE" w:rsidRPr="009874D5" w14:paraId="4A73A29A" w14:textId="77777777" w:rsidTr="003067DA">
        <w:trPr>
          <w:cantSplit/>
        </w:trPr>
        <w:tc>
          <w:tcPr>
            <w:tcW w:w="4140" w:type="dxa"/>
            <w:vAlign w:val="bottom"/>
          </w:tcPr>
          <w:p w14:paraId="6A6A90E9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</w:tcPr>
          <w:p w14:paraId="1546184F" w14:textId="4AB6D507" w:rsidR="00785BEE" w:rsidRPr="00975625" w:rsidRDefault="00E97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97C4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417,598</w:t>
            </w:r>
          </w:p>
        </w:tc>
        <w:tc>
          <w:tcPr>
            <w:tcW w:w="207" w:type="dxa"/>
          </w:tcPr>
          <w:p w14:paraId="3D1F442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8546A7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400,345</w:t>
            </w:r>
          </w:p>
        </w:tc>
        <w:tc>
          <w:tcPr>
            <w:tcW w:w="181" w:type="dxa"/>
          </w:tcPr>
          <w:p w14:paraId="5AF47C5D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053D3D3" w14:textId="2CA22C33" w:rsidR="00785BEE" w:rsidRPr="00975625" w:rsidRDefault="001A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A14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417,571</w:t>
            </w:r>
          </w:p>
        </w:tc>
        <w:tc>
          <w:tcPr>
            <w:tcW w:w="180" w:type="dxa"/>
          </w:tcPr>
          <w:p w14:paraId="5AF22FE6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8247A47" w14:textId="3785A89B" w:rsidR="00785BEE" w:rsidRPr="00975625" w:rsidRDefault="002F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400,345</w:t>
            </w:r>
          </w:p>
        </w:tc>
      </w:tr>
      <w:tr w:rsidR="00785BEE" w:rsidRPr="009874D5" w14:paraId="1CCC1FF7" w14:textId="77777777" w:rsidTr="003067DA">
        <w:trPr>
          <w:cantSplit/>
        </w:trPr>
        <w:tc>
          <w:tcPr>
            <w:tcW w:w="4140" w:type="dxa"/>
            <w:vAlign w:val="bottom"/>
          </w:tcPr>
          <w:p w14:paraId="5131B93F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</w:tcPr>
          <w:p w14:paraId="7B9C94C7" w14:textId="431D3EFE" w:rsidR="00785BEE" w:rsidRPr="00975625" w:rsidRDefault="0077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73B9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1,752</w:t>
            </w:r>
          </w:p>
        </w:tc>
        <w:tc>
          <w:tcPr>
            <w:tcW w:w="207" w:type="dxa"/>
          </w:tcPr>
          <w:p w14:paraId="41048FE7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16343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1,363</w:t>
            </w:r>
          </w:p>
        </w:tc>
        <w:tc>
          <w:tcPr>
            <w:tcW w:w="181" w:type="dxa"/>
          </w:tcPr>
          <w:p w14:paraId="2119F315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B8F3C20" w14:textId="4448BFAD" w:rsidR="00785BEE" w:rsidRPr="00975625" w:rsidRDefault="00912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222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1,726</w:t>
            </w:r>
          </w:p>
        </w:tc>
        <w:tc>
          <w:tcPr>
            <w:tcW w:w="180" w:type="dxa"/>
          </w:tcPr>
          <w:p w14:paraId="41028D1D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9EC642F" w14:textId="6054837E" w:rsidR="00785BEE" w:rsidRPr="00975625" w:rsidRDefault="002F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1,363</w:t>
            </w:r>
          </w:p>
        </w:tc>
      </w:tr>
      <w:tr w:rsidR="00785BEE" w:rsidRPr="009874D5" w14:paraId="164614A0" w14:textId="77777777" w:rsidTr="003067DA">
        <w:trPr>
          <w:cantSplit/>
        </w:trPr>
        <w:tc>
          <w:tcPr>
            <w:tcW w:w="4140" w:type="dxa"/>
            <w:vAlign w:val="bottom"/>
          </w:tcPr>
          <w:p w14:paraId="5DF305BE" w14:textId="3F27E5B0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="004E4A3A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การด้อยค่า</w:t>
            </w:r>
            <w:r w:rsidR="00604DA3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F304102" w14:textId="21DC80EB" w:rsidR="00785BEE" w:rsidRPr="00975625" w:rsidRDefault="0038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8428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15,124</w:t>
            </w:r>
          </w:p>
        </w:tc>
        <w:tc>
          <w:tcPr>
            <w:tcW w:w="207" w:type="dxa"/>
          </w:tcPr>
          <w:p w14:paraId="093AD4A7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FCC5DD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(3,763)</w:t>
            </w:r>
          </w:p>
        </w:tc>
        <w:tc>
          <w:tcPr>
            <w:tcW w:w="181" w:type="dxa"/>
          </w:tcPr>
          <w:p w14:paraId="6C3F75CA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996C3A9" w14:textId="738AE27A" w:rsidR="00785BEE" w:rsidRPr="003067DA" w:rsidRDefault="0068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  <w:r w:rsidRPr="00604D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</w:t>
            </w:r>
          </w:p>
        </w:tc>
        <w:tc>
          <w:tcPr>
            <w:tcW w:w="180" w:type="dxa"/>
          </w:tcPr>
          <w:p w14:paraId="07DD1F36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90314E9" w14:textId="2C4E4814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2F11B7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785BEE" w:rsidRPr="009874D5" w14:paraId="190BE822" w14:textId="77777777" w:rsidTr="003067DA">
        <w:trPr>
          <w:cantSplit/>
        </w:trPr>
        <w:tc>
          <w:tcPr>
            <w:tcW w:w="4140" w:type="dxa"/>
            <w:vAlign w:val="bottom"/>
          </w:tcPr>
          <w:p w14:paraId="1991F9C5" w14:textId="1957DFA8" w:rsidR="00785BEE" w:rsidRPr="00E94808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กลับรายการ) ค่าเผื่อการลดมูลค่าของสินค้า</w:t>
            </w:r>
            <w:r w:rsidR="003C60A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br/>
            </w:r>
            <w:r w:rsidR="003C60A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1080" w:type="dxa"/>
          </w:tcPr>
          <w:p w14:paraId="1027C486" w14:textId="1FD0415A" w:rsidR="00785BEE" w:rsidRPr="00975625" w:rsidRDefault="0092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/>
            </w:r>
            <w:r w:rsidR="008B7F17" w:rsidRPr="008B7F1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(122,900)</w:t>
            </w:r>
          </w:p>
        </w:tc>
        <w:tc>
          <w:tcPr>
            <w:tcW w:w="207" w:type="dxa"/>
          </w:tcPr>
          <w:p w14:paraId="60AB06D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C3369B6" w14:textId="350B76BF" w:rsidR="00785BEE" w:rsidRPr="00975625" w:rsidRDefault="0092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/>
            </w:r>
            <w:r w:rsidR="00785BE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171,108</w:t>
            </w:r>
          </w:p>
        </w:tc>
        <w:tc>
          <w:tcPr>
            <w:tcW w:w="181" w:type="dxa"/>
          </w:tcPr>
          <w:p w14:paraId="7B6B36A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B1C3560" w14:textId="78A3642E" w:rsidR="00785BEE" w:rsidRPr="00975625" w:rsidRDefault="0092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br/>
            </w:r>
            <w:r w:rsidR="006A7103" w:rsidRPr="006A710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(116,74</w:t>
            </w:r>
            <w:r w:rsidR="002B0A6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A7103" w:rsidRPr="006A710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4389132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9270587" w14:textId="542AD30D" w:rsidR="00785BEE" w:rsidRPr="00975625" w:rsidRDefault="0092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85BEE">
              <w:rPr>
                <w:rFonts w:asciiTheme="majorBidi" w:hAnsiTheme="majorBidi" w:cstheme="majorBidi"/>
                <w:sz w:val="28"/>
                <w:szCs w:val="28"/>
              </w:rPr>
              <w:t>167,019</w:t>
            </w:r>
          </w:p>
        </w:tc>
      </w:tr>
      <w:tr w:rsidR="00785BEE" w:rsidRPr="009874D5" w14:paraId="2C8DC3B8" w14:textId="77777777" w:rsidTr="003067DA">
        <w:trPr>
          <w:cantSplit/>
        </w:trPr>
        <w:tc>
          <w:tcPr>
            <w:tcW w:w="4140" w:type="dxa"/>
            <w:vAlign w:val="bottom"/>
          </w:tcPr>
          <w:p w14:paraId="78D51CE4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2C24E0B" w14:textId="7BC6D6B5" w:rsidR="00785BEE" w:rsidRPr="00975625" w:rsidRDefault="007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050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41,101</w:t>
            </w:r>
          </w:p>
        </w:tc>
        <w:tc>
          <w:tcPr>
            <w:tcW w:w="207" w:type="dxa"/>
          </w:tcPr>
          <w:p w14:paraId="1338AF2D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A50726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37,700</w:t>
            </w:r>
          </w:p>
        </w:tc>
        <w:tc>
          <w:tcPr>
            <w:tcW w:w="181" w:type="dxa"/>
          </w:tcPr>
          <w:p w14:paraId="5610005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E8F027" w14:textId="4835115B" w:rsidR="00785BEE" w:rsidRPr="00975625" w:rsidRDefault="007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050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41,101</w:t>
            </w:r>
          </w:p>
        </w:tc>
        <w:tc>
          <w:tcPr>
            <w:tcW w:w="180" w:type="dxa"/>
          </w:tcPr>
          <w:p w14:paraId="0951ED7A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710049D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37,700</w:t>
            </w:r>
          </w:p>
        </w:tc>
      </w:tr>
      <w:tr w:rsidR="00785BEE" w:rsidRPr="009874D5" w14:paraId="3DCDB197" w14:textId="77777777" w:rsidTr="003067DA">
        <w:trPr>
          <w:cantSplit/>
        </w:trPr>
        <w:tc>
          <w:tcPr>
            <w:tcW w:w="4140" w:type="dxa"/>
            <w:vAlign w:val="bottom"/>
          </w:tcPr>
          <w:p w14:paraId="559A24A9" w14:textId="77777777" w:rsidR="00785BEE" w:rsidRPr="00A91236" w:rsidRDefault="00785BEE">
            <w:pPr>
              <w:ind w:left="-108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กำไรจากการจำหน่ายและตัดจำหน่ายที่ดิน </w:t>
            </w:r>
          </w:p>
          <w:p w14:paraId="157D57CA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080" w:type="dxa"/>
          </w:tcPr>
          <w:p w14:paraId="2BD34548" w14:textId="77777777" w:rsid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49DA58C" w14:textId="63C18215" w:rsidR="001904E6" w:rsidRPr="00975625" w:rsidRDefault="0019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904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(1,681)</w:t>
            </w:r>
          </w:p>
        </w:tc>
        <w:tc>
          <w:tcPr>
            <w:tcW w:w="207" w:type="dxa"/>
          </w:tcPr>
          <w:p w14:paraId="2EE49213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1C4AECF" w14:textId="77777777" w:rsid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172EEC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(5,903)</w:t>
            </w:r>
          </w:p>
        </w:tc>
        <w:tc>
          <w:tcPr>
            <w:tcW w:w="181" w:type="dxa"/>
          </w:tcPr>
          <w:p w14:paraId="713E1463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08210B80" w14:textId="77777777" w:rsid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5A11598" w14:textId="67985AF7" w:rsidR="001904E6" w:rsidRPr="00975625" w:rsidRDefault="00190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904E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(1,681)</w:t>
            </w:r>
          </w:p>
        </w:tc>
        <w:tc>
          <w:tcPr>
            <w:tcW w:w="180" w:type="dxa"/>
          </w:tcPr>
          <w:p w14:paraId="3FC65D55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7F75C1F" w14:textId="77777777" w:rsid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95EDBA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(5,903)</w:t>
            </w:r>
          </w:p>
        </w:tc>
      </w:tr>
      <w:tr w:rsidR="00785BEE" w:rsidRPr="009874D5" w14:paraId="70BF91B7" w14:textId="77777777" w:rsidTr="003067DA">
        <w:trPr>
          <w:cantSplit/>
        </w:trPr>
        <w:tc>
          <w:tcPr>
            <w:tcW w:w="4140" w:type="dxa"/>
            <w:vAlign w:val="bottom"/>
          </w:tcPr>
          <w:p w14:paraId="1722D077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080" w:type="dxa"/>
          </w:tcPr>
          <w:p w14:paraId="2DA41A35" w14:textId="2C993F67" w:rsidR="00785BEE" w:rsidRPr="00975625" w:rsidRDefault="0070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070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(639,333)</w:t>
            </w:r>
          </w:p>
        </w:tc>
        <w:tc>
          <w:tcPr>
            <w:tcW w:w="207" w:type="dxa"/>
          </w:tcPr>
          <w:p w14:paraId="0B8E26D8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74D9CC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98,285</w:t>
            </w:r>
          </w:p>
        </w:tc>
        <w:tc>
          <w:tcPr>
            <w:tcW w:w="181" w:type="dxa"/>
          </w:tcPr>
          <w:p w14:paraId="08D46332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6EE20D9" w14:textId="0FEAEFD2" w:rsidR="00785BEE" w:rsidRPr="00975625" w:rsidRDefault="0010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05C8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(677,667)</w:t>
            </w:r>
          </w:p>
        </w:tc>
        <w:tc>
          <w:tcPr>
            <w:tcW w:w="180" w:type="dxa"/>
          </w:tcPr>
          <w:p w14:paraId="086EFAB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4948503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79,818</w:t>
            </w:r>
          </w:p>
        </w:tc>
      </w:tr>
      <w:tr w:rsidR="00785BEE" w:rsidRPr="009874D5" w14:paraId="70D760AC" w14:textId="77777777" w:rsidTr="003067DA">
        <w:trPr>
          <w:cantSplit/>
        </w:trPr>
        <w:tc>
          <w:tcPr>
            <w:tcW w:w="4140" w:type="dxa"/>
            <w:vAlign w:val="bottom"/>
          </w:tcPr>
          <w:p w14:paraId="0045FA38" w14:textId="2F473159" w:rsidR="00785BEE" w:rsidRPr="00975625" w:rsidRDefault="009C49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) </w:t>
            </w:r>
            <w:r w:rsidR="005E431D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ขาดทุน</w:t>
            </w:r>
            <w:r w:rsidR="00785BEE"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จากอัตราแลกเปลี่ยน</w:t>
            </w:r>
            <w:r w:rsidR="00C6546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65463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179CD6A4" w14:textId="75500C08" w:rsidR="00785BEE" w:rsidRPr="00975625" w:rsidRDefault="001F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F78C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640,115</w:t>
            </w:r>
          </w:p>
        </w:tc>
        <w:tc>
          <w:tcPr>
            <w:tcW w:w="207" w:type="dxa"/>
          </w:tcPr>
          <w:p w14:paraId="76E31011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FEC571C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(173,140)</w:t>
            </w:r>
          </w:p>
        </w:tc>
        <w:tc>
          <w:tcPr>
            <w:tcW w:w="181" w:type="dxa"/>
          </w:tcPr>
          <w:p w14:paraId="28D6D80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529DB42" w14:textId="5CA7218A" w:rsidR="00785BEE" w:rsidRPr="00975625" w:rsidRDefault="00C1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61A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603,396</w:t>
            </w:r>
          </w:p>
        </w:tc>
        <w:tc>
          <w:tcPr>
            <w:tcW w:w="180" w:type="dxa"/>
          </w:tcPr>
          <w:p w14:paraId="41CD4998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B8D2528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(146,765)</w:t>
            </w:r>
          </w:p>
        </w:tc>
      </w:tr>
      <w:tr w:rsidR="00785BEE" w:rsidRPr="009874D5" w14:paraId="3BC8BD96" w14:textId="77777777" w:rsidTr="003067DA">
        <w:trPr>
          <w:cantSplit/>
        </w:trPr>
        <w:tc>
          <w:tcPr>
            <w:tcW w:w="4140" w:type="dxa"/>
            <w:vAlign w:val="bottom"/>
          </w:tcPr>
          <w:p w14:paraId="71E8FFF8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0C49C" w14:textId="2371AE46" w:rsidR="00785BEE" w:rsidRPr="00975625" w:rsidRDefault="0033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317A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4,581</w:t>
            </w:r>
          </w:p>
        </w:tc>
        <w:tc>
          <w:tcPr>
            <w:tcW w:w="207" w:type="dxa"/>
          </w:tcPr>
          <w:p w14:paraId="22733D5C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A05BE1A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9,334</w:t>
            </w:r>
          </w:p>
        </w:tc>
        <w:tc>
          <w:tcPr>
            <w:tcW w:w="181" w:type="dxa"/>
          </w:tcPr>
          <w:p w14:paraId="095AB075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7303724" w14:textId="2EDBFB1E" w:rsidR="00785BEE" w:rsidRPr="00975625" w:rsidRDefault="00FA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A635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5,016</w:t>
            </w:r>
          </w:p>
        </w:tc>
        <w:tc>
          <w:tcPr>
            <w:tcW w:w="180" w:type="dxa"/>
          </w:tcPr>
          <w:p w14:paraId="0FC05A97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16005B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9,334</w:t>
            </w:r>
          </w:p>
        </w:tc>
      </w:tr>
      <w:tr w:rsidR="00785BEE" w:rsidRPr="009874D5" w14:paraId="4C277963" w14:textId="77777777" w:rsidTr="003067DA">
        <w:trPr>
          <w:cantSplit/>
        </w:trPr>
        <w:tc>
          <w:tcPr>
            <w:tcW w:w="4140" w:type="dxa"/>
            <w:vAlign w:val="bottom"/>
          </w:tcPr>
          <w:p w14:paraId="1F1DF77D" w14:textId="77777777" w:rsidR="00785BEE" w:rsidRPr="00975625" w:rsidRDefault="00785B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5BAC41A3" w14:textId="7C1B62A5" w:rsidR="00785BEE" w:rsidRPr="00975625" w:rsidRDefault="007A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0DF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(317,508)</w:t>
            </w:r>
          </w:p>
        </w:tc>
        <w:tc>
          <w:tcPr>
            <w:tcW w:w="207" w:type="dxa"/>
          </w:tcPr>
          <w:p w14:paraId="7A5EF223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C2672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(127,570)</w:t>
            </w:r>
          </w:p>
        </w:tc>
        <w:tc>
          <w:tcPr>
            <w:tcW w:w="181" w:type="dxa"/>
          </w:tcPr>
          <w:p w14:paraId="60DBB575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67CD45BC" w14:textId="281BBB51" w:rsidR="00785BEE" w:rsidRPr="00975625" w:rsidRDefault="00AC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C16A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(356,745)</w:t>
            </w:r>
          </w:p>
        </w:tc>
        <w:tc>
          <w:tcPr>
            <w:tcW w:w="180" w:type="dxa"/>
          </w:tcPr>
          <w:p w14:paraId="48F91D48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7E520C9" w14:textId="77777777" w:rsidR="00785BEE" w:rsidRPr="007D2E48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2E4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(153,381)</w:t>
            </w:r>
          </w:p>
        </w:tc>
      </w:tr>
      <w:tr w:rsidR="00785BEE" w:rsidRPr="009874D5" w14:paraId="5B301AA4" w14:textId="77777777" w:rsidTr="003067DA">
        <w:trPr>
          <w:cantSplit/>
        </w:trPr>
        <w:tc>
          <w:tcPr>
            <w:tcW w:w="4140" w:type="dxa"/>
            <w:vAlign w:val="bottom"/>
          </w:tcPr>
          <w:p w14:paraId="68A81AB1" w14:textId="77777777" w:rsidR="00785BEE" w:rsidRPr="00975625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14ED44" w14:textId="168EF75B" w:rsidR="00785BEE" w:rsidRPr="00423DA2" w:rsidRDefault="005A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A53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2,936,986</w:t>
            </w:r>
          </w:p>
        </w:tc>
        <w:tc>
          <w:tcPr>
            <w:tcW w:w="207" w:type="dxa"/>
          </w:tcPr>
          <w:p w14:paraId="01DF11F0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FDB8F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1,975,622</w:t>
            </w:r>
          </w:p>
        </w:tc>
        <w:tc>
          <w:tcPr>
            <w:tcW w:w="181" w:type="dxa"/>
          </w:tcPr>
          <w:p w14:paraId="0C56DFB6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BD0FCAA" w14:textId="593CE7E4" w:rsidR="00785BEE" w:rsidRPr="00423DA2" w:rsidRDefault="002B6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B63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2,908,55</w:t>
            </w:r>
            <w:r w:rsidR="002B0A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1B7A04C4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15822F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1,838,448</w:t>
            </w:r>
          </w:p>
        </w:tc>
      </w:tr>
      <w:tr w:rsidR="00785BEE" w:rsidRPr="009874D5" w14:paraId="5264585B" w14:textId="77777777" w:rsidTr="003067DA">
        <w:trPr>
          <w:cantSplit/>
        </w:trPr>
        <w:tc>
          <w:tcPr>
            <w:tcW w:w="4140" w:type="dxa"/>
          </w:tcPr>
          <w:p w14:paraId="5F7AF00D" w14:textId="77777777" w:rsidR="00785BEE" w:rsidRPr="00975625" w:rsidRDefault="00785BEE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</w:tcPr>
          <w:p w14:paraId="0A5800D6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D24CA9C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7DBDB4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DE3861E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4C9D2409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37C3FEA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ACDB43" w14:textId="77777777" w:rsidR="00785BEE" w:rsidRPr="00423DA2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785BEE" w:rsidRPr="00961B1C" w14:paraId="76BCB017" w14:textId="77777777" w:rsidTr="003067DA">
        <w:trPr>
          <w:cantSplit/>
        </w:trPr>
        <w:tc>
          <w:tcPr>
            <w:tcW w:w="4140" w:type="dxa"/>
            <w:vAlign w:val="bottom"/>
          </w:tcPr>
          <w:p w14:paraId="6E9E6BAE" w14:textId="1098F763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ลูกหนี้การค้าและลูกหนี้อื่นลดลง</w:t>
            </w:r>
            <w:r w:rsidR="00C83DFF"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(เพิ่มขึ้น)</w:t>
            </w:r>
          </w:p>
        </w:tc>
        <w:tc>
          <w:tcPr>
            <w:tcW w:w="1080" w:type="dxa"/>
          </w:tcPr>
          <w:p w14:paraId="4E95DD22" w14:textId="76CD3AA9" w:rsidR="00785BEE" w:rsidRPr="00961B1C" w:rsidRDefault="0003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3263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285,696</w:t>
            </w:r>
          </w:p>
        </w:tc>
        <w:tc>
          <w:tcPr>
            <w:tcW w:w="207" w:type="dxa"/>
          </w:tcPr>
          <w:p w14:paraId="665142FB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6838B06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529,240</w:t>
            </w:r>
          </w:p>
        </w:tc>
        <w:tc>
          <w:tcPr>
            <w:tcW w:w="181" w:type="dxa"/>
          </w:tcPr>
          <w:p w14:paraId="0F7937FB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86540A5" w14:textId="4E41AC31" w:rsidR="00785BEE" w:rsidRPr="00961B1C" w:rsidRDefault="00526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2646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(51,283)</w:t>
            </w:r>
          </w:p>
        </w:tc>
        <w:tc>
          <w:tcPr>
            <w:tcW w:w="180" w:type="dxa"/>
          </w:tcPr>
          <w:p w14:paraId="1F6DD714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3E0EBA3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351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514</w:t>
            </w:r>
          </w:p>
        </w:tc>
      </w:tr>
      <w:tr w:rsidR="00785BEE" w:rsidRPr="00961B1C" w14:paraId="3AFAC138" w14:textId="77777777" w:rsidTr="003067DA">
        <w:trPr>
          <w:cantSplit/>
        </w:trPr>
        <w:tc>
          <w:tcPr>
            <w:tcW w:w="4140" w:type="dxa"/>
            <w:vAlign w:val="bottom"/>
          </w:tcPr>
          <w:p w14:paraId="3FBC676E" w14:textId="77777777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 ลดลง</w:t>
            </w:r>
          </w:p>
        </w:tc>
        <w:tc>
          <w:tcPr>
            <w:tcW w:w="1080" w:type="dxa"/>
          </w:tcPr>
          <w:p w14:paraId="39D8B137" w14:textId="1FE5EC3F" w:rsidR="00785BEE" w:rsidRPr="00961B1C" w:rsidRDefault="006E4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430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(218,559)</w:t>
            </w:r>
          </w:p>
        </w:tc>
        <w:tc>
          <w:tcPr>
            <w:tcW w:w="207" w:type="dxa"/>
          </w:tcPr>
          <w:p w14:paraId="4913650B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8183D94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148,621</w:t>
            </w:r>
          </w:p>
        </w:tc>
        <w:tc>
          <w:tcPr>
            <w:tcW w:w="181" w:type="dxa"/>
          </w:tcPr>
          <w:p w14:paraId="24FEFD6E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654D344F" w14:textId="57575779" w:rsidR="00785BEE" w:rsidRPr="00961B1C" w:rsidRDefault="00A1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16F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(31,89</w:t>
            </w:r>
            <w:r w:rsidR="000A2D9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  <w:r w:rsidRPr="00A16F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DDCA240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4494C23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204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637</w:t>
            </w:r>
          </w:p>
        </w:tc>
      </w:tr>
      <w:tr w:rsidR="00785BEE" w:rsidRPr="00961B1C" w14:paraId="06B4516B" w14:textId="77777777" w:rsidTr="003067DA">
        <w:trPr>
          <w:cantSplit/>
        </w:trPr>
        <w:tc>
          <w:tcPr>
            <w:tcW w:w="4140" w:type="dxa"/>
            <w:vAlign w:val="bottom"/>
          </w:tcPr>
          <w:p w14:paraId="40D34767" w14:textId="77777777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สินทรัพย์หมุนเวียนอื่น (เพิ่มขึ้น) ลดลง</w:t>
            </w:r>
          </w:p>
        </w:tc>
        <w:tc>
          <w:tcPr>
            <w:tcW w:w="1080" w:type="dxa"/>
          </w:tcPr>
          <w:p w14:paraId="04670DE4" w14:textId="5E596C85" w:rsidR="00785BEE" w:rsidRPr="00961B1C" w:rsidRDefault="00E5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5411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(36,061)</w:t>
            </w:r>
          </w:p>
        </w:tc>
        <w:tc>
          <w:tcPr>
            <w:tcW w:w="207" w:type="dxa"/>
          </w:tcPr>
          <w:p w14:paraId="008CA4A5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9505FD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65,634</w:t>
            </w:r>
          </w:p>
        </w:tc>
        <w:tc>
          <w:tcPr>
            <w:tcW w:w="181" w:type="dxa"/>
          </w:tcPr>
          <w:p w14:paraId="26138FA8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77AEFB7" w14:textId="4CEF8822" w:rsidR="00785BEE" w:rsidRPr="00961B1C" w:rsidRDefault="00B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CB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(39,146)</w:t>
            </w:r>
          </w:p>
        </w:tc>
        <w:tc>
          <w:tcPr>
            <w:tcW w:w="180" w:type="dxa"/>
          </w:tcPr>
          <w:p w14:paraId="224B3336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9F853D1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634</w:t>
            </w:r>
          </w:p>
        </w:tc>
      </w:tr>
      <w:tr w:rsidR="00785BEE" w:rsidRPr="00961B1C" w14:paraId="338D27B7" w14:textId="77777777" w:rsidTr="003067DA">
        <w:trPr>
          <w:cantSplit/>
        </w:trPr>
        <w:tc>
          <w:tcPr>
            <w:tcW w:w="4140" w:type="dxa"/>
            <w:vAlign w:val="bottom"/>
          </w:tcPr>
          <w:p w14:paraId="4EA43D34" w14:textId="33346D50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1080" w:type="dxa"/>
          </w:tcPr>
          <w:p w14:paraId="0DCCCABC" w14:textId="7B360F2F" w:rsidR="00785BEE" w:rsidRPr="00961B1C" w:rsidRDefault="00DC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210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415</w:t>
            </w:r>
          </w:p>
        </w:tc>
        <w:tc>
          <w:tcPr>
            <w:tcW w:w="207" w:type="dxa"/>
          </w:tcPr>
          <w:p w14:paraId="048A55C8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099812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5,915</w:t>
            </w:r>
          </w:p>
        </w:tc>
        <w:tc>
          <w:tcPr>
            <w:tcW w:w="181" w:type="dxa"/>
          </w:tcPr>
          <w:p w14:paraId="6D1BD024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F0CDA9B" w14:textId="1C56C462" w:rsidR="00785BEE" w:rsidRPr="00961B1C" w:rsidRDefault="00DC2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210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415</w:t>
            </w:r>
          </w:p>
        </w:tc>
        <w:tc>
          <w:tcPr>
            <w:tcW w:w="180" w:type="dxa"/>
          </w:tcPr>
          <w:p w14:paraId="0B2B4AF2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6E6E934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915</w:t>
            </w:r>
          </w:p>
        </w:tc>
      </w:tr>
      <w:tr w:rsidR="00785BEE" w:rsidRPr="00961B1C" w14:paraId="405EBD26" w14:textId="77777777" w:rsidTr="003067DA">
        <w:trPr>
          <w:cantSplit/>
        </w:trPr>
        <w:tc>
          <w:tcPr>
            <w:tcW w:w="4140" w:type="dxa"/>
            <w:vAlign w:val="bottom"/>
          </w:tcPr>
          <w:p w14:paraId="49395752" w14:textId="77777777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 (ลดลง)</w:t>
            </w:r>
          </w:p>
        </w:tc>
        <w:tc>
          <w:tcPr>
            <w:tcW w:w="1080" w:type="dxa"/>
          </w:tcPr>
          <w:p w14:paraId="37D7B556" w14:textId="30971AE9" w:rsidR="00785BEE" w:rsidRPr="00961B1C" w:rsidRDefault="00683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8317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280,901</w:t>
            </w:r>
          </w:p>
        </w:tc>
        <w:tc>
          <w:tcPr>
            <w:tcW w:w="207" w:type="dxa"/>
          </w:tcPr>
          <w:p w14:paraId="69548832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F9CBD7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(696,251)</w:t>
            </w:r>
          </w:p>
        </w:tc>
        <w:tc>
          <w:tcPr>
            <w:tcW w:w="181" w:type="dxa"/>
          </w:tcPr>
          <w:p w14:paraId="0C0DE39B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0BE16563" w14:textId="7C46DEE1" w:rsidR="00785BEE" w:rsidRPr="00961B1C" w:rsidRDefault="0015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51B3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344,392</w:t>
            </w:r>
          </w:p>
        </w:tc>
        <w:tc>
          <w:tcPr>
            <w:tcW w:w="180" w:type="dxa"/>
          </w:tcPr>
          <w:p w14:paraId="60FB43A8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25F62D1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620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363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5BEE" w:rsidRPr="00961B1C" w14:paraId="3C806AB5" w14:textId="77777777" w:rsidTr="003067DA">
        <w:trPr>
          <w:cantSplit/>
        </w:trPr>
        <w:tc>
          <w:tcPr>
            <w:tcW w:w="4140" w:type="dxa"/>
            <w:vAlign w:val="bottom"/>
          </w:tcPr>
          <w:p w14:paraId="0D8B30C0" w14:textId="77777777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080" w:type="dxa"/>
          </w:tcPr>
          <w:p w14:paraId="2FD9F657" w14:textId="74A94E7D" w:rsidR="00785BEE" w:rsidRPr="00961B1C" w:rsidRDefault="00025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25B8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(1,463)</w:t>
            </w:r>
          </w:p>
        </w:tc>
        <w:tc>
          <w:tcPr>
            <w:tcW w:w="207" w:type="dxa"/>
          </w:tcPr>
          <w:p w14:paraId="57CC311C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F84E047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(25,797)</w:t>
            </w:r>
          </w:p>
        </w:tc>
        <w:tc>
          <w:tcPr>
            <w:tcW w:w="181" w:type="dxa"/>
          </w:tcPr>
          <w:p w14:paraId="379CED38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1A4546A0" w14:textId="67862DB0" w:rsidR="00785BEE" w:rsidRPr="00961B1C" w:rsidRDefault="00672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72ED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(7,237)</w:t>
            </w:r>
          </w:p>
        </w:tc>
        <w:tc>
          <w:tcPr>
            <w:tcW w:w="180" w:type="dxa"/>
          </w:tcPr>
          <w:p w14:paraId="6EB33453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EB49F0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797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5BEE" w:rsidRPr="00961B1C" w14:paraId="4987D1F8" w14:textId="77777777" w:rsidTr="003067DA">
        <w:trPr>
          <w:cantSplit/>
        </w:trPr>
        <w:tc>
          <w:tcPr>
            <w:tcW w:w="4140" w:type="dxa"/>
            <w:vAlign w:val="bottom"/>
          </w:tcPr>
          <w:p w14:paraId="258A7899" w14:textId="7D5255AC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="005618E3"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(ลดลง)</w:t>
            </w:r>
            <w:r w:rsidR="005618E3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080" w:type="dxa"/>
          </w:tcPr>
          <w:p w14:paraId="4C414D10" w14:textId="1F413289" w:rsidR="00785BEE" w:rsidRPr="00961B1C" w:rsidRDefault="00BB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51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(15,180)</w:t>
            </w:r>
          </w:p>
        </w:tc>
        <w:tc>
          <w:tcPr>
            <w:tcW w:w="207" w:type="dxa"/>
          </w:tcPr>
          <w:p w14:paraId="00364398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CCBDD75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36,976</w:t>
            </w:r>
          </w:p>
        </w:tc>
        <w:tc>
          <w:tcPr>
            <w:tcW w:w="181" w:type="dxa"/>
          </w:tcPr>
          <w:p w14:paraId="73FBB708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1AA99ADB" w14:textId="46BF7773" w:rsidR="00785BEE" w:rsidRPr="00961B1C" w:rsidRDefault="00BB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B51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(15,180)</w:t>
            </w:r>
          </w:p>
        </w:tc>
        <w:tc>
          <w:tcPr>
            <w:tcW w:w="180" w:type="dxa"/>
          </w:tcPr>
          <w:p w14:paraId="77A67B3A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8D25EB3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976</w:t>
            </w:r>
          </w:p>
        </w:tc>
      </w:tr>
      <w:tr w:rsidR="00785BEE" w:rsidRPr="00961B1C" w14:paraId="2B754586" w14:textId="77777777" w:rsidTr="003067DA">
        <w:trPr>
          <w:cantSplit/>
        </w:trPr>
        <w:tc>
          <w:tcPr>
            <w:tcW w:w="4140" w:type="dxa"/>
            <w:vAlign w:val="bottom"/>
          </w:tcPr>
          <w:p w14:paraId="7A8EE1DE" w14:textId="77777777" w:rsidR="00785BEE" w:rsidRPr="00961B1C" w:rsidRDefault="00785BE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7C0C7D" w14:textId="4C12397D" w:rsidR="00785BEE" w:rsidRPr="00961B1C" w:rsidRDefault="0053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7BB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  <w:tc>
          <w:tcPr>
            <w:tcW w:w="207" w:type="dxa"/>
          </w:tcPr>
          <w:p w14:paraId="6FF80793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478F63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(5,467)</w:t>
            </w:r>
          </w:p>
        </w:tc>
        <w:tc>
          <w:tcPr>
            <w:tcW w:w="181" w:type="dxa"/>
          </w:tcPr>
          <w:p w14:paraId="69547B8A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9144E46" w14:textId="1DAE0E6C" w:rsidR="00785BEE" w:rsidRPr="00961B1C" w:rsidRDefault="0053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37BB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(861)</w:t>
            </w:r>
          </w:p>
        </w:tc>
        <w:tc>
          <w:tcPr>
            <w:tcW w:w="180" w:type="dxa"/>
          </w:tcPr>
          <w:p w14:paraId="4B0BB7E8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B9B2F60" w14:textId="77777777" w:rsidR="00785BEE" w:rsidRPr="00961B1C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61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1B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467</w:t>
            </w:r>
            <w:r w:rsidRPr="00961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85BEE" w:rsidRPr="009874D5" w14:paraId="6459B244" w14:textId="77777777" w:rsidTr="003067DA">
        <w:trPr>
          <w:cantSplit/>
        </w:trPr>
        <w:tc>
          <w:tcPr>
            <w:tcW w:w="4140" w:type="dxa"/>
            <w:vAlign w:val="bottom"/>
          </w:tcPr>
          <w:p w14:paraId="4CF902BD" w14:textId="77777777" w:rsidR="00785BEE" w:rsidRPr="00975625" w:rsidRDefault="00785BEE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AFD6E" w14:textId="277D804E" w:rsidR="00785BEE" w:rsidRPr="00975625" w:rsidRDefault="008F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F53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3,231,874</w:t>
            </w:r>
          </w:p>
        </w:tc>
        <w:tc>
          <w:tcPr>
            <w:tcW w:w="207" w:type="dxa"/>
          </w:tcPr>
          <w:p w14:paraId="5D092699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1A99E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2,034,493</w:t>
            </w:r>
          </w:p>
        </w:tc>
        <w:tc>
          <w:tcPr>
            <w:tcW w:w="181" w:type="dxa"/>
          </w:tcPr>
          <w:p w14:paraId="6E8F9A25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6196C1D" w14:textId="7782D652" w:rsidR="00785BEE" w:rsidRPr="00975625" w:rsidRDefault="00BE2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C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3,107,761</w:t>
            </w:r>
          </w:p>
        </w:tc>
        <w:tc>
          <w:tcPr>
            <w:tcW w:w="180" w:type="dxa"/>
          </w:tcPr>
          <w:p w14:paraId="685552F3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5C19E2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1,851,497</w:t>
            </w:r>
          </w:p>
        </w:tc>
      </w:tr>
      <w:tr w:rsidR="00785BEE" w:rsidRPr="009874D5" w14:paraId="07272B13" w14:textId="77777777" w:rsidTr="003067DA">
        <w:trPr>
          <w:cantSplit/>
        </w:trPr>
        <w:tc>
          <w:tcPr>
            <w:tcW w:w="4140" w:type="dxa"/>
            <w:vAlign w:val="bottom"/>
          </w:tcPr>
          <w:p w14:paraId="35B4365F" w14:textId="77777777" w:rsidR="00785BEE" w:rsidRPr="00785BEE" w:rsidRDefault="00785BEE">
            <w:pPr>
              <w:spacing w:line="240" w:lineRule="auto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785BE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080" w:type="dxa"/>
          </w:tcPr>
          <w:p w14:paraId="5D969A20" w14:textId="614B999E" w:rsidR="00785BEE" w:rsidRPr="003067DA" w:rsidRDefault="00C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3067DA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(182,301)</w:t>
            </w:r>
          </w:p>
        </w:tc>
        <w:tc>
          <w:tcPr>
            <w:tcW w:w="207" w:type="dxa"/>
          </w:tcPr>
          <w:p w14:paraId="75A39FA1" w14:textId="77777777" w:rsidR="00785BEE" w:rsidRPr="003067DA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12FD3CF" w14:textId="77777777" w:rsidR="00785BEE" w:rsidRPr="003067DA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2F7382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(61,184)</w:t>
            </w:r>
          </w:p>
        </w:tc>
        <w:tc>
          <w:tcPr>
            <w:tcW w:w="181" w:type="dxa"/>
            <w:vAlign w:val="bottom"/>
          </w:tcPr>
          <w:p w14:paraId="42DD6A77" w14:textId="77777777" w:rsidR="00785BEE" w:rsidRPr="003067DA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434A2EE6" w14:textId="065FA587" w:rsidR="00785BEE" w:rsidRPr="003067DA" w:rsidRDefault="007F7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3067DA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(109,442)</w:t>
            </w:r>
          </w:p>
        </w:tc>
        <w:tc>
          <w:tcPr>
            <w:tcW w:w="180" w:type="dxa"/>
            <w:vAlign w:val="bottom"/>
          </w:tcPr>
          <w:p w14:paraId="0FF5F4F7" w14:textId="77777777" w:rsidR="00785BEE" w:rsidRP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69C35F2D" w14:textId="77777777" w:rsidR="00785BEE" w:rsidRP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785BEE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(18,837)</w:t>
            </w:r>
          </w:p>
        </w:tc>
      </w:tr>
      <w:tr w:rsidR="00785BEE" w:rsidRPr="009874D5" w14:paraId="2D8E266C" w14:textId="77777777" w:rsidTr="003067DA">
        <w:trPr>
          <w:cantSplit/>
        </w:trPr>
        <w:tc>
          <w:tcPr>
            <w:tcW w:w="4140" w:type="dxa"/>
            <w:vAlign w:val="bottom"/>
          </w:tcPr>
          <w:p w14:paraId="3BE57C7D" w14:textId="77777777" w:rsidR="00785BEE" w:rsidRPr="00785BEE" w:rsidRDefault="00785BEE">
            <w:pPr>
              <w:spacing w:line="240" w:lineRule="auto"/>
              <w:ind w:left="283" w:hanging="27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E598B4" w14:textId="6B03113F" w:rsidR="00785BEE" w:rsidRPr="00785BEE" w:rsidRDefault="00F0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F02F70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3,049,573</w:t>
            </w:r>
          </w:p>
        </w:tc>
        <w:tc>
          <w:tcPr>
            <w:tcW w:w="207" w:type="dxa"/>
          </w:tcPr>
          <w:p w14:paraId="1C2034AB" w14:textId="77777777" w:rsidR="00785BEE" w:rsidRP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914097" w14:textId="77777777" w:rsidR="00785BEE" w:rsidRP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785BEE">
              <w:rPr>
                <w:rFonts w:ascii="Angsana New" w:eastAsia="Arial" w:hAnsi="Angsana New" w:cs="Angsana New"/>
                <w:b/>
                <w:bCs/>
                <w:sz w:val="28"/>
                <w:szCs w:val="28"/>
                <w:lang w:val="en-GB"/>
              </w:rPr>
              <w:t>1,973,309</w:t>
            </w:r>
          </w:p>
        </w:tc>
        <w:tc>
          <w:tcPr>
            <w:tcW w:w="181" w:type="dxa"/>
            <w:vAlign w:val="bottom"/>
          </w:tcPr>
          <w:p w14:paraId="5167AABC" w14:textId="77777777" w:rsidR="00785BEE" w:rsidRP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CBE3" w14:textId="7CA60817" w:rsidR="00785BEE" w:rsidRPr="00785BEE" w:rsidRDefault="00F0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F02F70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2,998,319</w:t>
            </w:r>
          </w:p>
        </w:tc>
        <w:tc>
          <w:tcPr>
            <w:tcW w:w="180" w:type="dxa"/>
            <w:vAlign w:val="bottom"/>
          </w:tcPr>
          <w:p w14:paraId="595371EB" w14:textId="77777777" w:rsidR="00785BEE" w:rsidRP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14635E3" w14:textId="77777777" w:rsidR="00785BEE" w:rsidRPr="00785BEE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785BEE">
              <w:rPr>
                <w:rFonts w:ascii="Angsana New" w:eastAsia="Arial" w:hAnsi="Angsana New" w:cs="Angsana New"/>
                <w:b/>
                <w:bCs/>
                <w:sz w:val="28"/>
                <w:szCs w:val="28"/>
                <w:lang w:val="en-GB"/>
              </w:rPr>
              <w:t>1,832,660</w:t>
            </w:r>
          </w:p>
        </w:tc>
      </w:tr>
    </w:tbl>
    <w:p w14:paraId="583DD76F" w14:textId="77777777" w:rsidR="00785BEE" w:rsidRPr="00785BEE" w:rsidRDefault="00785BEE" w:rsidP="00785BEE"/>
    <w:p w14:paraId="662472EA" w14:textId="2B9AAFB2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9874D5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312FAC35" w:rsidR="00280F85" w:rsidRPr="002F374F" w:rsidRDefault="001263DA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19</w:t>
      </w:r>
      <w:r w:rsidR="00280F85"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9874D5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287022" w:rsidRPr="009874D5" w14:paraId="08134956" w14:textId="77777777" w:rsidTr="00975625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0ABE54AE" w14:textId="666343C2" w:rsidR="00287022" w:rsidRPr="00E9158F" w:rsidRDefault="00F82E8F" w:rsidP="0097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E9158F"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A530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85B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530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915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E915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512" w:type="dxa"/>
            <w:vAlign w:val="bottom"/>
          </w:tcPr>
          <w:p w14:paraId="3A2A6938" w14:textId="4E3B26F0" w:rsidR="00287022" w:rsidRPr="00251CF7" w:rsidRDefault="00443157" w:rsidP="00E9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975625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66F1205D" w14:textId="4A0F9D65" w:rsidR="00E9158F" w:rsidRPr="003067DA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58F" w:rsidRPr="009874D5" w14:paraId="4A9759F1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1D9415C2" w14:textId="014F40A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523C7304" w:rsidR="00E9158F" w:rsidRPr="009874D5" w:rsidRDefault="00980340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034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449,689</w:t>
            </w:r>
          </w:p>
        </w:tc>
      </w:tr>
      <w:tr w:rsidR="00E9158F" w:rsidRPr="009874D5" w14:paraId="2CDE5023" w14:textId="77777777" w:rsidTr="00975625">
        <w:trPr>
          <w:cantSplit/>
          <w:trHeight w:val="409"/>
        </w:trPr>
        <w:tc>
          <w:tcPr>
            <w:tcW w:w="5580" w:type="dxa"/>
            <w:hideMark/>
          </w:tcPr>
          <w:p w14:paraId="2B6252D6" w14:textId="7B28BD58" w:rsidR="00E9158F" w:rsidRPr="009874D5" w:rsidRDefault="00E9158F" w:rsidP="005B4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71974DEB" w:rsidR="00E9158F" w:rsidRPr="009874D5" w:rsidRDefault="001D23D3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D23D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340,181</w:t>
            </w:r>
          </w:p>
        </w:tc>
      </w:tr>
    </w:tbl>
    <w:p w14:paraId="5E66BB11" w14:textId="77777777" w:rsidR="00F92000" w:rsidRPr="004D4E88" w:rsidDel="007B4721" w:rsidRDefault="00F92000" w:rsidP="005C4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0E6A51D" w14:textId="0CEE30FE" w:rsidR="00160F54" w:rsidRPr="002F374F" w:rsidRDefault="001263DA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19</w:t>
      </w:r>
      <w:r w:rsidR="00160F54"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9874D5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3E406AF7" w14:textId="2A36F341" w:rsidR="005C4A3E" w:rsidRPr="000370E8" w:rsidRDefault="00431BAB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0"/>
          <w:szCs w:val="30"/>
        </w:rPr>
      </w:pP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53061" w:rsidRPr="00F27FC6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="00785BEE">
        <w:rPr>
          <w:rFonts w:asciiTheme="majorBidi" w:hAnsiTheme="majorBidi" w:cs="Angsana New" w:hint="cs"/>
          <w:spacing w:val="-4"/>
          <w:sz w:val="30"/>
          <w:szCs w:val="30"/>
          <w:cs/>
        </w:rPr>
        <w:t>กันยา</w:t>
      </w:r>
      <w:r w:rsidR="00A53061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ยน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27FC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F37A1A" w:rsidRPr="00F27FC6">
        <w:rPr>
          <w:rFonts w:asciiTheme="majorBidi" w:hAnsiTheme="majorBidi" w:cs="Angsana New"/>
          <w:spacing w:val="-4"/>
          <w:sz w:val="30"/>
          <w:szCs w:val="30"/>
        </w:rPr>
        <w:t>7</w:t>
      </w:r>
      <w:r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="00093C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A810EF">
        <w:rPr>
          <w:rFonts w:asciiTheme="majorBidi" w:hAnsiTheme="majorBidi" w:cs="Angsana New"/>
          <w:spacing w:val="-4"/>
          <w:sz w:val="30"/>
          <w:szCs w:val="30"/>
        </w:rPr>
        <w:t>8.0</w:t>
      </w:r>
      <w:r w:rsidR="00F44EA4" w:rsidRPr="00F27FC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ล้า</w:t>
      </w:r>
      <w:r w:rsidR="00892B56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น</w:t>
      </w:r>
      <w:r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บาท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7E85E89E" w14:textId="77777777" w:rsidR="008F0AE5" w:rsidRPr="000370E8" w:rsidRDefault="008F0AE5" w:rsidP="002A6A6E">
      <w:pPr>
        <w:pStyle w:val="BodyText2"/>
        <w:ind w:left="54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26CDBD12" w14:textId="191ED371" w:rsidR="00972D67" w:rsidRPr="000370E8" w:rsidRDefault="001263DA" w:rsidP="002A6A6E">
      <w:pPr>
        <w:pStyle w:val="BodyText2"/>
        <w:ind w:left="54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19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0370E8">
        <w:rPr>
          <w:rFonts w:asciiTheme="majorBidi" w:hAnsiTheme="majorBidi" w:cs="Angsana New"/>
          <w:bCs/>
          <w:sz w:val="30"/>
          <w:szCs w:val="30"/>
        </w:rPr>
        <w:t>3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 w:rsidRPr="000370E8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0370E8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0370E8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</w:p>
    <w:p w14:paraId="1F46DF99" w14:textId="4EA24CD3" w:rsidR="000851F4" w:rsidRDefault="00BE677D" w:rsidP="00C43AD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70E8">
        <w:rPr>
          <w:rFonts w:asciiTheme="majorBidi" w:hAnsiTheme="majorBidi" w:cs="Angsana New" w:hint="cs"/>
          <w:sz w:val="30"/>
          <w:szCs w:val="30"/>
          <w:cs/>
        </w:rPr>
        <w:t>ณ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A0E38" w:rsidRPr="000370E8">
        <w:rPr>
          <w:rFonts w:asciiTheme="majorBidi" w:hAnsiTheme="majorBidi" w:cs="Angsana New"/>
          <w:sz w:val="30"/>
          <w:szCs w:val="30"/>
        </w:rPr>
        <w:t xml:space="preserve">30 </w:t>
      </w:r>
      <w:r w:rsidR="00785BEE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0A0E38" w:rsidRPr="000370E8">
        <w:rPr>
          <w:rFonts w:asciiTheme="majorBidi" w:hAnsiTheme="majorBidi" w:cs="Angsana New" w:hint="cs"/>
          <w:sz w:val="30"/>
          <w:szCs w:val="30"/>
          <w:cs/>
        </w:rPr>
        <w:t>ยน</w:t>
      </w:r>
      <w:r w:rsidR="00776B67" w:rsidRPr="000370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76B67" w:rsidRPr="000370E8">
        <w:rPr>
          <w:rFonts w:asciiTheme="majorBidi" w:hAnsiTheme="majorBidi" w:cs="Angsana New"/>
          <w:sz w:val="30"/>
          <w:szCs w:val="30"/>
        </w:rPr>
        <w:t>2567</w:t>
      </w:r>
      <w:r w:rsidRPr="000370E8">
        <w:rPr>
          <w:rFonts w:asciiTheme="majorBidi" w:hAnsiTheme="majorBidi" w:cs="Angsana New"/>
          <w:sz w:val="30"/>
          <w:szCs w:val="30"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และวงเงินอื่นที่ยังไม่ได้ใช้กับสถาบันการเงินจำนวน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2ED8" w:rsidRPr="003067DA">
        <w:rPr>
          <w:rFonts w:asciiTheme="majorBidi" w:hAnsiTheme="majorBidi" w:cs="Angsana New"/>
          <w:sz w:val="30"/>
          <w:szCs w:val="30"/>
        </w:rPr>
        <w:t>7,179</w:t>
      </w:r>
      <w:r w:rsidR="00A810EF">
        <w:rPr>
          <w:rFonts w:asciiTheme="majorBidi" w:hAnsiTheme="majorBidi" w:cs="Angsana New"/>
          <w:sz w:val="30"/>
          <w:szCs w:val="30"/>
        </w:rPr>
        <w:t>.0</w:t>
      </w:r>
      <w:r w:rsidR="005F0FC4" w:rsidRPr="0091776E">
        <w:rPr>
          <w:rFonts w:asciiTheme="majorBidi" w:hAnsiTheme="majorBidi" w:cs="Angsana New"/>
          <w:sz w:val="30"/>
          <w:szCs w:val="30"/>
        </w:rPr>
        <w:t xml:space="preserve"> </w:t>
      </w:r>
      <w:r w:rsidRPr="0091776E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บาท</w:t>
      </w:r>
    </w:p>
    <w:p w14:paraId="0DBA9E4F" w14:textId="3874E3AB" w:rsidR="000A0E38" w:rsidRPr="002F11B7" w:rsidRDefault="000A0E38" w:rsidP="00184B31">
      <w:pPr>
        <w:ind w:left="540"/>
        <w:jc w:val="both"/>
        <w:rPr>
          <w:rFonts w:asciiTheme="majorBidi" w:hAnsiTheme="majorBidi" w:cs="Angsana New"/>
          <w:b/>
          <w:bCs/>
          <w:sz w:val="30"/>
          <w:szCs w:val="30"/>
        </w:rPr>
      </w:pPr>
    </w:p>
    <w:sectPr w:rsidR="000A0E38" w:rsidRPr="002F11B7" w:rsidSect="005E58C3"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903CB" w14:textId="77777777" w:rsidR="006950A0" w:rsidRDefault="006950A0">
      <w:r>
        <w:separator/>
      </w:r>
    </w:p>
  </w:endnote>
  <w:endnote w:type="continuationSeparator" w:id="0">
    <w:p w14:paraId="4CDD20C6" w14:textId="77777777" w:rsidR="006950A0" w:rsidRDefault="006950A0">
      <w:r>
        <w:continuationSeparator/>
      </w:r>
    </w:p>
  </w:endnote>
  <w:endnote w:type="continuationNotice" w:id="1">
    <w:p w14:paraId="41FADADD" w14:textId="77777777" w:rsidR="006950A0" w:rsidRDefault="006950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8D0DC" w14:textId="1B31BC5E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</w:t>
    </w:r>
    <w:r w:rsidR="00BF6A00">
      <w:rPr>
        <w:rFonts w:asciiTheme="majorBidi" w:hAnsiTheme="majorBidi" w:cstheme="majorBidi"/>
        <w:caps/>
        <w:sz w:val="30"/>
        <w:szCs w:val="3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FA0E6" w14:textId="77777777" w:rsidR="006950A0" w:rsidRDefault="006950A0">
      <w:r>
        <w:separator/>
      </w:r>
    </w:p>
  </w:footnote>
  <w:footnote w:type="continuationSeparator" w:id="0">
    <w:p w14:paraId="6069EBA3" w14:textId="77777777" w:rsidR="006950A0" w:rsidRDefault="006950A0">
      <w:r>
        <w:continuationSeparator/>
      </w:r>
    </w:p>
  </w:footnote>
  <w:footnote w:type="continuationNotice" w:id="1">
    <w:p w14:paraId="3A75FCA3" w14:textId="77777777" w:rsidR="006950A0" w:rsidRDefault="006950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5BEA55A7" w:rsidR="0043443E" w:rsidRPr="0016535D" w:rsidRDefault="0043443E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16535D">
      <w:rPr>
        <w:rFonts w:ascii="Angsana New" w:hAnsi="Angsana New" w:cs="Angsana New"/>
        <w:bCs/>
        <w:sz w:val="32"/>
        <w:szCs w:val="32"/>
        <w:cs/>
        <w:lang w:bidi="th-TH"/>
      </w:rPr>
      <w:t>สำหรับงวดสามเดือน</w:t>
    </w:r>
    <w:r w:rsidR="00533DC6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EE12E8">
      <w:rPr>
        <w:rFonts w:ascii="Angsana New" w:hAnsi="Angsana New" w:cs="Angsana New" w:hint="cs"/>
        <w:bCs/>
        <w:sz w:val="32"/>
        <w:szCs w:val="32"/>
        <w:cs/>
        <w:lang w:bidi="th-TH"/>
      </w:rPr>
      <w:t>เ</w:t>
    </w:r>
    <w:r w:rsidR="00533DC6">
      <w:rPr>
        <w:rFonts w:ascii="Angsana New" w:hAnsi="Angsana New" w:cs="Angsana New" w:hint="cs"/>
        <w:bCs/>
        <w:sz w:val="32"/>
        <w:szCs w:val="32"/>
        <w:cs/>
        <w:lang w:bidi="th-TH"/>
      </w:rPr>
      <w:t>ก</w:t>
    </w:r>
    <w:r w:rsidR="00EE12E8">
      <w:rPr>
        <w:rFonts w:ascii="Angsana New" w:hAnsi="Angsana New" w:cs="Angsana New" w:hint="cs"/>
        <w:bCs/>
        <w:sz w:val="32"/>
        <w:szCs w:val="32"/>
        <w:cs/>
        <w:lang w:bidi="th-TH"/>
      </w:rPr>
      <w:t>้า</w:t>
    </w:r>
    <w:r w:rsidR="00533DC6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 w:rsidRPr="0016535D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B94111" w:rsidRPr="0016535D">
      <w:rPr>
        <w:rFonts w:asciiTheme="majorBidi" w:hAnsiTheme="majorBidi" w:cstheme="majorBidi"/>
        <w:bCs/>
        <w:sz w:val="32"/>
        <w:szCs w:val="32"/>
      </w:rPr>
      <w:t>3</w:t>
    </w:r>
    <w:r w:rsidR="00533DC6">
      <w:rPr>
        <w:rFonts w:asciiTheme="majorBidi" w:hAnsiTheme="majorBidi" w:cstheme="majorBidi"/>
        <w:bCs/>
        <w:sz w:val="32"/>
        <w:szCs w:val="32"/>
        <w:lang w:val="en-US"/>
      </w:rPr>
      <w:t>0</w:t>
    </w:r>
    <w:r w:rsidR="00935D48" w:rsidRPr="0016535D"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="00EE12E8">
      <w:rPr>
        <w:rFonts w:ascii="Angsana New" w:hAnsi="Angsana New" w:cs="Angsana New" w:hint="cs"/>
        <w:bCs/>
        <w:sz w:val="32"/>
        <w:szCs w:val="32"/>
        <w:cs/>
        <w:lang w:bidi="th-TH"/>
      </w:rPr>
      <w:t>กันยา</w:t>
    </w:r>
    <w:r w:rsidR="00533DC6">
      <w:rPr>
        <w:rFonts w:ascii="Angsana New" w:hAnsi="Angsana New" w:cs="Angsana New" w:hint="cs"/>
        <w:bCs/>
        <w:sz w:val="32"/>
        <w:szCs w:val="32"/>
        <w:cs/>
        <w:lang w:bidi="th-TH"/>
      </w:rPr>
      <w:t>ยน</w:t>
    </w:r>
    <w:r w:rsidR="00935D48" w:rsidRPr="0016535D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</w:t>
    </w:r>
    <w:r w:rsidR="00B94111" w:rsidRPr="0016535D">
      <w:rPr>
        <w:rFonts w:asciiTheme="majorBidi" w:hAnsiTheme="majorBidi" w:cstheme="majorBidi"/>
        <w:bCs/>
        <w:sz w:val="32"/>
        <w:szCs w:val="32"/>
      </w:rPr>
      <w:t>2567</w:t>
    </w:r>
    <w:r w:rsidRPr="0016535D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16535D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16535D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1D57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A9D"/>
    <w:rsid w:val="00003F24"/>
    <w:rsid w:val="00004024"/>
    <w:rsid w:val="0000435C"/>
    <w:rsid w:val="0000464A"/>
    <w:rsid w:val="000046EA"/>
    <w:rsid w:val="000047EA"/>
    <w:rsid w:val="00004819"/>
    <w:rsid w:val="00004A86"/>
    <w:rsid w:val="0000506A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1B4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52"/>
    <w:rsid w:val="000115FB"/>
    <w:rsid w:val="0001192B"/>
    <w:rsid w:val="000126E7"/>
    <w:rsid w:val="00012E83"/>
    <w:rsid w:val="00013031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4E29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5C"/>
    <w:rsid w:val="00022BB4"/>
    <w:rsid w:val="00022CE8"/>
    <w:rsid w:val="000230C0"/>
    <w:rsid w:val="000239FA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5B81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0CC9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63B"/>
    <w:rsid w:val="00032ABF"/>
    <w:rsid w:val="0003340E"/>
    <w:rsid w:val="00033483"/>
    <w:rsid w:val="0003348B"/>
    <w:rsid w:val="000339D5"/>
    <w:rsid w:val="00033D3C"/>
    <w:rsid w:val="00033EFB"/>
    <w:rsid w:val="000340A5"/>
    <w:rsid w:val="0003464D"/>
    <w:rsid w:val="00034D7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A33"/>
    <w:rsid w:val="00036C21"/>
    <w:rsid w:val="00036C24"/>
    <w:rsid w:val="00036D73"/>
    <w:rsid w:val="00036E95"/>
    <w:rsid w:val="00036EEE"/>
    <w:rsid w:val="00036F52"/>
    <w:rsid w:val="000370A7"/>
    <w:rsid w:val="000370E8"/>
    <w:rsid w:val="00037609"/>
    <w:rsid w:val="00037853"/>
    <w:rsid w:val="000378C7"/>
    <w:rsid w:val="00037979"/>
    <w:rsid w:val="00037FDC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86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B14"/>
    <w:rsid w:val="00052EB3"/>
    <w:rsid w:val="00052FF6"/>
    <w:rsid w:val="00053483"/>
    <w:rsid w:val="0005396D"/>
    <w:rsid w:val="00053BC1"/>
    <w:rsid w:val="00054433"/>
    <w:rsid w:val="00054663"/>
    <w:rsid w:val="000549C5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3FF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718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5D8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4C4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28C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088"/>
    <w:rsid w:val="0008090C"/>
    <w:rsid w:val="00080960"/>
    <w:rsid w:val="00080A5F"/>
    <w:rsid w:val="0008106E"/>
    <w:rsid w:val="000810DD"/>
    <w:rsid w:val="0008157C"/>
    <w:rsid w:val="00081824"/>
    <w:rsid w:val="00081947"/>
    <w:rsid w:val="00081985"/>
    <w:rsid w:val="000819B2"/>
    <w:rsid w:val="00081B52"/>
    <w:rsid w:val="00081E94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8E8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567"/>
    <w:rsid w:val="0008658F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ECD"/>
    <w:rsid w:val="00090F48"/>
    <w:rsid w:val="0009110B"/>
    <w:rsid w:val="000911C3"/>
    <w:rsid w:val="000913A0"/>
    <w:rsid w:val="00091EE7"/>
    <w:rsid w:val="000920C4"/>
    <w:rsid w:val="000921E4"/>
    <w:rsid w:val="00092203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CDE"/>
    <w:rsid w:val="00093D93"/>
    <w:rsid w:val="000941C0"/>
    <w:rsid w:val="00094617"/>
    <w:rsid w:val="0009470A"/>
    <w:rsid w:val="00094BAF"/>
    <w:rsid w:val="00094C44"/>
    <w:rsid w:val="00094D1B"/>
    <w:rsid w:val="00094D83"/>
    <w:rsid w:val="00094E2F"/>
    <w:rsid w:val="00094FB4"/>
    <w:rsid w:val="00095597"/>
    <w:rsid w:val="0009571D"/>
    <w:rsid w:val="00095A5F"/>
    <w:rsid w:val="00095B3D"/>
    <w:rsid w:val="00095E09"/>
    <w:rsid w:val="00095E95"/>
    <w:rsid w:val="00096268"/>
    <w:rsid w:val="0009647C"/>
    <w:rsid w:val="000967D6"/>
    <w:rsid w:val="00096A7A"/>
    <w:rsid w:val="00096A8E"/>
    <w:rsid w:val="00096CD8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E38"/>
    <w:rsid w:val="000A0FBB"/>
    <w:rsid w:val="000A12A1"/>
    <w:rsid w:val="000A12F5"/>
    <w:rsid w:val="000A1386"/>
    <w:rsid w:val="000A1458"/>
    <w:rsid w:val="000A1580"/>
    <w:rsid w:val="000A15E3"/>
    <w:rsid w:val="000A171A"/>
    <w:rsid w:val="000A18B8"/>
    <w:rsid w:val="000A1E4E"/>
    <w:rsid w:val="000A1F12"/>
    <w:rsid w:val="000A203C"/>
    <w:rsid w:val="000A2225"/>
    <w:rsid w:val="000A26A7"/>
    <w:rsid w:val="000A28AB"/>
    <w:rsid w:val="000A29F1"/>
    <w:rsid w:val="000A2BCE"/>
    <w:rsid w:val="000A2C2E"/>
    <w:rsid w:val="000A2D95"/>
    <w:rsid w:val="000A2F4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77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6F5D"/>
    <w:rsid w:val="000A706D"/>
    <w:rsid w:val="000A74A7"/>
    <w:rsid w:val="000A7635"/>
    <w:rsid w:val="000A76FB"/>
    <w:rsid w:val="000A78E1"/>
    <w:rsid w:val="000A79CC"/>
    <w:rsid w:val="000A7A7F"/>
    <w:rsid w:val="000A7B48"/>
    <w:rsid w:val="000A7C89"/>
    <w:rsid w:val="000A7CD7"/>
    <w:rsid w:val="000A7DB4"/>
    <w:rsid w:val="000B00A5"/>
    <w:rsid w:val="000B0956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A6C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5B"/>
    <w:rsid w:val="000C5376"/>
    <w:rsid w:val="000C539F"/>
    <w:rsid w:val="000C55E2"/>
    <w:rsid w:val="000C5801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EB6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6A"/>
    <w:rsid w:val="000D3EDE"/>
    <w:rsid w:val="000D3F3E"/>
    <w:rsid w:val="000D3F5A"/>
    <w:rsid w:val="000D4383"/>
    <w:rsid w:val="000D4881"/>
    <w:rsid w:val="000D4AED"/>
    <w:rsid w:val="000D4CC2"/>
    <w:rsid w:val="000D4CEA"/>
    <w:rsid w:val="000D4D38"/>
    <w:rsid w:val="000D4E2B"/>
    <w:rsid w:val="000D51E8"/>
    <w:rsid w:val="000D5251"/>
    <w:rsid w:val="000D52EC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59A"/>
    <w:rsid w:val="000E28E6"/>
    <w:rsid w:val="000E2C49"/>
    <w:rsid w:val="000E2EAF"/>
    <w:rsid w:val="000E2F85"/>
    <w:rsid w:val="000E3283"/>
    <w:rsid w:val="000E3890"/>
    <w:rsid w:val="000E39D3"/>
    <w:rsid w:val="000E42B7"/>
    <w:rsid w:val="000E4316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A33"/>
    <w:rsid w:val="000F3B0A"/>
    <w:rsid w:val="000F3B1D"/>
    <w:rsid w:val="000F3FC5"/>
    <w:rsid w:val="000F412F"/>
    <w:rsid w:val="000F48BF"/>
    <w:rsid w:val="000F4C5F"/>
    <w:rsid w:val="000F4D71"/>
    <w:rsid w:val="000F59B5"/>
    <w:rsid w:val="000F5C18"/>
    <w:rsid w:val="000F6169"/>
    <w:rsid w:val="000F6231"/>
    <w:rsid w:val="000F65F5"/>
    <w:rsid w:val="000F66D6"/>
    <w:rsid w:val="000F6DBA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222"/>
    <w:rsid w:val="001046F0"/>
    <w:rsid w:val="001046FC"/>
    <w:rsid w:val="00104960"/>
    <w:rsid w:val="00104B72"/>
    <w:rsid w:val="00104BE9"/>
    <w:rsid w:val="0010503C"/>
    <w:rsid w:val="00105105"/>
    <w:rsid w:val="00105C8D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A37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24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955"/>
    <w:rsid w:val="00116AA6"/>
    <w:rsid w:val="00116EC2"/>
    <w:rsid w:val="00116F60"/>
    <w:rsid w:val="00117562"/>
    <w:rsid w:val="001179E6"/>
    <w:rsid w:val="00117A65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774"/>
    <w:rsid w:val="0012182C"/>
    <w:rsid w:val="00121944"/>
    <w:rsid w:val="001222AE"/>
    <w:rsid w:val="0012295A"/>
    <w:rsid w:val="001229DE"/>
    <w:rsid w:val="00122A8E"/>
    <w:rsid w:val="00122B08"/>
    <w:rsid w:val="00122BAF"/>
    <w:rsid w:val="00122C0B"/>
    <w:rsid w:val="00122C19"/>
    <w:rsid w:val="00122D3A"/>
    <w:rsid w:val="00122FB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1CA"/>
    <w:rsid w:val="001263DA"/>
    <w:rsid w:val="00126C48"/>
    <w:rsid w:val="00126D86"/>
    <w:rsid w:val="00127385"/>
    <w:rsid w:val="001278C2"/>
    <w:rsid w:val="0012795F"/>
    <w:rsid w:val="00127973"/>
    <w:rsid w:val="00130028"/>
    <w:rsid w:val="0013011B"/>
    <w:rsid w:val="00130588"/>
    <w:rsid w:val="001305BB"/>
    <w:rsid w:val="00130698"/>
    <w:rsid w:val="001310FF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0A1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32C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90B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40"/>
    <w:rsid w:val="00142C71"/>
    <w:rsid w:val="001430E7"/>
    <w:rsid w:val="0014329A"/>
    <w:rsid w:val="001435C0"/>
    <w:rsid w:val="00143A1A"/>
    <w:rsid w:val="00143A89"/>
    <w:rsid w:val="00143F40"/>
    <w:rsid w:val="001441A1"/>
    <w:rsid w:val="0014456A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0E15"/>
    <w:rsid w:val="0015132C"/>
    <w:rsid w:val="0015162A"/>
    <w:rsid w:val="00151AD7"/>
    <w:rsid w:val="00151B3C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3F8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57D78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A1F"/>
    <w:rsid w:val="00166A43"/>
    <w:rsid w:val="00166D3C"/>
    <w:rsid w:val="00167101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43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A94"/>
    <w:rsid w:val="00173D47"/>
    <w:rsid w:val="00173E2D"/>
    <w:rsid w:val="00173ED6"/>
    <w:rsid w:val="00174060"/>
    <w:rsid w:val="00174161"/>
    <w:rsid w:val="0017439B"/>
    <w:rsid w:val="00174558"/>
    <w:rsid w:val="001746E5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B31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4E6"/>
    <w:rsid w:val="00190501"/>
    <w:rsid w:val="00190538"/>
    <w:rsid w:val="001906D8"/>
    <w:rsid w:val="00190CD1"/>
    <w:rsid w:val="00190D01"/>
    <w:rsid w:val="00190D9F"/>
    <w:rsid w:val="0019101D"/>
    <w:rsid w:val="001910E9"/>
    <w:rsid w:val="0019122B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0C7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4E45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45B"/>
    <w:rsid w:val="001A14E9"/>
    <w:rsid w:val="001A1FC0"/>
    <w:rsid w:val="001A269D"/>
    <w:rsid w:val="001A2749"/>
    <w:rsid w:val="001A28C2"/>
    <w:rsid w:val="001A2944"/>
    <w:rsid w:val="001A2ACE"/>
    <w:rsid w:val="001A3281"/>
    <w:rsid w:val="001A35BC"/>
    <w:rsid w:val="001A39B9"/>
    <w:rsid w:val="001A40E2"/>
    <w:rsid w:val="001A428E"/>
    <w:rsid w:val="001A442F"/>
    <w:rsid w:val="001A4825"/>
    <w:rsid w:val="001A485D"/>
    <w:rsid w:val="001A48F4"/>
    <w:rsid w:val="001A4929"/>
    <w:rsid w:val="001A4A19"/>
    <w:rsid w:val="001A4EFC"/>
    <w:rsid w:val="001A5ABA"/>
    <w:rsid w:val="001A5C21"/>
    <w:rsid w:val="001A5CAA"/>
    <w:rsid w:val="001A5E35"/>
    <w:rsid w:val="001A65B3"/>
    <w:rsid w:val="001A67F2"/>
    <w:rsid w:val="001A693A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36E"/>
    <w:rsid w:val="001B24DE"/>
    <w:rsid w:val="001B27CE"/>
    <w:rsid w:val="001B28B1"/>
    <w:rsid w:val="001B2922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DC1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1D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AAA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4F08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82E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3D3"/>
    <w:rsid w:val="001D247B"/>
    <w:rsid w:val="001D2824"/>
    <w:rsid w:val="001D2C80"/>
    <w:rsid w:val="001D2CE6"/>
    <w:rsid w:val="001D2D9F"/>
    <w:rsid w:val="001D2FEC"/>
    <w:rsid w:val="001D38AB"/>
    <w:rsid w:val="001D3B32"/>
    <w:rsid w:val="001D3DA4"/>
    <w:rsid w:val="001D3DFA"/>
    <w:rsid w:val="001D4174"/>
    <w:rsid w:val="001D47B2"/>
    <w:rsid w:val="001D522E"/>
    <w:rsid w:val="001D5645"/>
    <w:rsid w:val="001D568B"/>
    <w:rsid w:val="001D5D1F"/>
    <w:rsid w:val="001D5D99"/>
    <w:rsid w:val="001D652A"/>
    <w:rsid w:val="001D65D0"/>
    <w:rsid w:val="001D65E4"/>
    <w:rsid w:val="001D6F41"/>
    <w:rsid w:val="001D73E2"/>
    <w:rsid w:val="001D75E0"/>
    <w:rsid w:val="001D792D"/>
    <w:rsid w:val="001D7DA1"/>
    <w:rsid w:val="001D7E98"/>
    <w:rsid w:val="001E05B0"/>
    <w:rsid w:val="001E076C"/>
    <w:rsid w:val="001E0976"/>
    <w:rsid w:val="001E0CE4"/>
    <w:rsid w:val="001E1287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96B"/>
    <w:rsid w:val="001E3A83"/>
    <w:rsid w:val="001E3F31"/>
    <w:rsid w:val="001E437A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470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201"/>
    <w:rsid w:val="001F3A53"/>
    <w:rsid w:val="001F3CD1"/>
    <w:rsid w:val="001F3D49"/>
    <w:rsid w:val="001F487F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8C4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876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D1C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406"/>
    <w:rsid w:val="002249DE"/>
    <w:rsid w:val="00224BB2"/>
    <w:rsid w:val="00224D67"/>
    <w:rsid w:val="00225197"/>
    <w:rsid w:val="00225362"/>
    <w:rsid w:val="002254D7"/>
    <w:rsid w:val="00225627"/>
    <w:rsid w:val="002256F3"/>
    <w:rsid w:val="00225D4D"/>
    <w:rsid w:val="002264FF"/>
    <w:rsid w:val="002265D8"/>
    <w:rsid w:val="002268EA"/>
    <w:rsid w:val="002269D4"/>
    <w:rsid w:val="00226BA3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2FE"/>
    <w:rsid w:val="002343DA"/>
    <w:rsid w:val="00234B12"/>
    <w:rsid w:val="00234E29"/>
    <w:rsid w:val="00234FD5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4A1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4F35"/>
    <w:rsid w:val="00245271"/>
    <w:rsid w:val="00245379"/>
    <w:rsid w:val="002457C4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47F7B"/>
    <w:rsid w:val="00250290"/>
    <w:rsid w:val="00250423"/>
    <w:rsid w:val="00250607"/>
    <w:rsid w:val="00250A7F"/>
    <w:rsid w:val="00250B66"/>
    <w:rsid w:val="0025105F"/>
    <w:rsid w:val="0025142D"/>
    <w:rsid w:val="0025164D"/>
    <w:rsid w:val="0025179F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0EA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865"/>
    <w:rsid w:val="0025694E"/>
    <w:rsid w:val="00256A19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270"/>
    <w:rsid w:val="00262497"/>
    <w:rsid w:val="0026256A"/>
    <w:rsid w:val="00262586"/>
    <w:rsid w:val="002626C0"/>
    <w:rsid w:val="00262ADE"/>
    <w:rsid w:val="00262AFD"/>
    <w:rsid w:val="00263041"/>
    <w:rsid w:val="00263417"/>
    <w:rsid w:val="00263CC1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77D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19D"/>
    <w:rsid w:val="00275651"/>
    <w:rsid w:val="0027593B"/>
    <w:rsid w:val="002759A8"/>
    <w:rsid w:val="00275B69"/>
    <w:rsid w:val="00275D10"/>
    <w:rsid w:val="00275E19"/>
    <w:rsid w:val="0027604B"/>
    <w:rsid w:val="0027615D"/>
    <w:rsid w:val="00276171"/>
    <w:rsid w:val="00276423"/>
    <w:rsid w:val="0027645F"/>
    <w:rsid w:val="00276C8A"/>
    <w:rsid w:val="00276F0F"/>
    <w:rsid w:val="0027703D"/>
    <w:rsid w:val="00277097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2CFB"/>
    <w:rsid w:val="00283130"/>
    <w:rsid w:val="00283275"/>
    <w:rsid w:val="0028327B"/>
    <w:rsid w:val="002835F6"/>
    <w:rsid w:val="00283721"/>
    <w:rsid w:val="002838F0"/>
    <w:rsid w:val="00284E05"/>
    <w:rsid w:val="00284FE0"/>
    <w:rsid w:val="002853AD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15E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45"/>
    <w:rsid w:val="00297BE8"/>
    <w:rsid w:val="00297D6B"/>
    <w:rsid w:val="00297D7A"/>
    <w:rsid w:val="002A000B"/>
    <w:rsid w:val="002A0019"/>
    <w:rsid w:val="002A0047"/>
    <w:rsid w:val="002A03F0"/>
    <w:rsid w:val="002A0508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168"/>
    <w:rsid w:val="002A27D5"/>
    <w:rsid w:val="002A28E1"/>
    <w:rsid w:val="002A2B26"/>
    <w:rsid w:val="002A2D02"/>
    <w:rsid w:val="002A2D24"/>
    <w:rsid w:val="002A2DBB"/>
    <w:rsid w:val="002A370B"/>
    <w:rsid w:val="002A37CB"/>
    <w:rsid w:val="002A3DA2"/>
    <w:rsid w:val="002A3FB6"/>
    <w:rsid w:val="002A443C"/>
    <w:rsid w:val="002A4469"/>
    <w:rsid w:val="002A447F"/>
    <w:rsid w:val="002A495F"/>
    <w:rsid w:val="002A4B3E"/>
    <w:rsid w:val="002A4C02"/>
    <w:rsid w:val="002A5647"/>
    <w:rsid w:val="002A5DC9"/>
    <w:rsid w:val="002A6302"/>
    <w:rsid w:val="002A644B"/>
    <w:rsid w:val="002A689B"/>
    <w:rsid w:val="002A6908"/>
    <w:rsid w:val="002A6930"/>
    <w:rsid w:val="002A6A6E"/>
    <w:rsid w:val="002A6B9A"/>
    <w:rsid w:val="002A6C0B"/>
    <w:rsid w:val="002A6C24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0A6D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323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B7FBD"/>
    <w:rsid w:val="002C03D9"/>
    <w:rsid w:val="002C0607"/>
    <w:rsid w:val="002C08A2"/>
    <w:rsid w:val="002C0C44"/>
    <w:rsid w:val="002C0E74"/>
    <w:rsid w:val="002C0EED"/>
    <w:rsid w:val="002C100E"/>
    <w:rsid w:val="002C10B9"/>
    <w:rsid w:val="002C14B9"/>
    <w:rsid w:val="002C155B"/>
    <w:rsid w:val="002C17F3"/>
    <w:rsid w:val="002C1BCF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8F5"/>
    <w:rsid w:val="002C49EC"/>
    <w:rsid w:val="002C4AF6"/>
    <w:rsid w:val="002C519B"/>
    <w:rsid w:val="002C5359"/>
    <w:rsid w:val="002C57C6"/>
    <w:rsid w:val="002C57DF"/>
    <w:rsid w:val="002C583E"/>
    <w:rsid w:val="002C5DD9"/>
    <w:rsid w:val="002C60A7"/>
    <w:rsid w:val="002C69CC"/>
    <w:rsid w:val="002C6A9B"/>
    <w:rsid w:val="002C7217"/>
    <w:rsid w:val="002C7546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43E"/>
    <w:rsid w:val="002D369B"/>
    <w:rsid w:val="002D3C55"/>
    <w:rsid w:val="002D3D94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53"/>
    <w:rsid w:val="002E2762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914"/>
    <w:rsid w:val="002E5D6C"/>
    <w:rsid w:val="002E5D7C"/>
    <w:rsid w:val="002E5E04"/>
    <w:rsid w:val="002E5E86"/>
    <w:rsid w:val="002E61E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1B7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199"/>
    <w:rsid w:val="002F4668"/>
    <w:rsid w:val="002F4881"/>
    <w:rsid w:val="002F48A4"/>
    <w:rsid w:val="002F4B48"/>
    <w:rsid w:val="002F4C49"/>
    <w:rsid w:val="002F516A"/>
    <w:rsid w:val="002F51D9"/>
    <w:rsid w:val="002F5220"/>
    <w:rsid w:val="002F54D6"/>
    <w:rsid w:val="002F573C"/>
    <w:rsid w:val="002F5E95"/>
    <w:rsid w:val="002F6148"/>
    <w:rsid w:val="002F65EA"/>
    <w:rsid w:val="002F664E"/>
    <w:rsid w:val="002F665E"/>
    <w:rsid w:val="002F66F0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382"/>
    <w:rsid w:val="002F755F"/>
    <w:rsid w:val="002F78A1"/>
    <w:rsid w:val="002F7E78"/>
    <w:rsid w:val="002F7EA5"/>
    <w:rsid w:val="00300388"/>
    <w:rsid w:val="00300750"/>
    <w:rsid w:val="0030077F"/>
    <w:rsid w:val="00300904"/>
    <w:rsid w:val="00300ACB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6F4"/>
    <w:rsid w:val="00303D18"/>
    <w:rsid w:val="00303D29"/>
    <w:rsid w:val="00303D44"/>
    <w:rsid w:val="00303DFD"/>
    <w:rsid w:val="0030490B"/>
    <w:rsid w:val="00304997"/>
    <w:rsid w:val="00304D2A"/>
    <w:rsid w:val="00304D39"/>
    <w:rsid w:val="00304F7F"/>
    <w:rsid w:val="003051E7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6D9"/>
    <w:rsid w:val="00306793"/>
    <w:rsid w:val="003067DA"/>
    <w:rsid w:val="0030698E"/>
    <w:rsid w:val="00306B7C"/>
    <w:rsid w:val="00306CFA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0F08"/>
    <w:rsid w:val="0031116E"/>
    <w:rsid w:val="003114C7"/>
    <w:rsid w:val="0031155B"/>
    <w:rsid w:val="003116A8"/>
    <w:rsid w:val="00311E00"/>
    <w:rsid w:val="00311F22"/>
    <w:rsid w:val="00312238"/>
    <w:rsid w:val="0031252F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6E79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1DD4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7AC"/>
    <w:rsid w:val="00331B38"/>
    <w:rsid w:val="00331BDC"/>
    <w:rsid w:val="0033276F"/>
    <w:rsid w:val="00332962"/>
    <w:rsid w:val="00332D2E"/>
    <w:rsid w:val="00332D3F"/>
    <w:rsid w:val="0033342A"/>
    <w:rsid w:val="00333482"/>
    <w:rsid w:val="00333895"/>
    <w:rsid w:val="0033398C"/>
    <w:rsid w:val="00333CEF"/>
    <w:rsid w:val="00333E34"/>
    <w:rsid w:val="00334125"/>
    <w:rsid w:val="00334526"/>
    <w:rsid w:val="00334556"/>
    <w:rsid w:val="0033481B"/>
    <w:rsid w:val="00334E00"/>
    <w:rsid w:val="003350C2"/>
    <w:rsid w:val="003353E4"/>
    <w:rsid w:val="00335D0D"/>
    <w:rsid w:val="00335EC8"/>
    <w:rsid w:val="003363E9"/>
    <w:rsid w:val="003365E6"/>
    <w:rsid w:val="003365F7"/>
    <w:rsid w:val="003367A9"/>
    <w:rsid w:val="00336A5E"/>
    <w:rsid w:val="0033728F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3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A87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3EC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680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D6B"/>
    <w:rsid w:val="00365F41"/>
    <w:rsid w:val="00366510"/>
    <w:rsid w:val="00366869"/>
    <w:rsid w:val="00366CF3"/>
    <w:rsid w:val="00366D1D"/>
    <w:rsid w:val="00366FA0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3C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4E60"/>
    <w:rsid w:val="003752ED"/>
    <w:rsid w:val="00375371"/>
    <w:rsid w:val="00375392"/>
    <w:rsid w:val="0037559B"/>
    <w:rsid w:val="0037599F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1C00"/>
    <w:rsid w:val="00382179"/>
    <w:rsid w:val="003821E0"/>
    <w:rsid w:val="00382848"/>
    <w:rsid w:val="00382906"/>
    <w:rsid w:val="00382C43"/>
    <w:rsid w:val="00382D49"/>
    <w:rsid w:val="003830F0"/>
    <w:rsid w:val="00383184"/>
    <w:rsid w:val="00383390"/>
    <w:rsid w:val="00383858"/>
    <w:rsid w:val="00383A98"/>
    <w:rsid w:val="003841DC"/>
    <w:rsid w:val="00384283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8F9"/>
    <w:rsid w:val="003869CF"/>
    <w:rsid w:val="00386C2C"/>
    <w:rsid w:val="0038715F"/>
    <w:rsid w:val="0038759D"/>
    <w:rsid w:val="0038767C"/>
    <w:rsid w:val="00387720"/>
    <w:rsid w:val="0038798D"/>
    <w:rsid w:val="00387E46"/>
    <w:rsid w:val="00387E76"/>
    <w:rsid w:val="00387FBD"/>
    <w:rsid w:val="00390103"/>
    <w:rsid w:val="0039026D"/>
    <w:rsid w:val="00390523"/>
    <w:rsid w:val="00390725"/>
    <w:rsid w:val="003907DD"/>
    <w:rsid w:val="00390943"/>
    <w:rsid w:val="0039094B"/>
    <w:rsid w:val="00390979"/>
    <w:rsid w:val="00390F6C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1E18"/>
    <w:rsid w:val="00392195"/>
    <w:rsid w:val="003923AC"/>
    <w:rsid w:val="003928DD"/>
    <w:rsid w:val="00392AA4"/>
    <w:rsid w:val="00392AC0"/>
    <w:rsid w:val="00392BAB"/>
    <w:rsid w:val="00392CF7"/>
    <w:rsid w:val="0039387A"/>
    <w:rsid w:val="00393A6D"/>
    <w:rsid w:val="00393D73"/>
    <w:rsid w:val="00394291"/>
    <w:rsid w:val="0039456C"/>
    <w:rsid w:val="003946E4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23E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B42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2F84"/>
    <w:rsid w:val="003B314F"/>
    <w:rsid w:val="003B37EC"/>
    <w:rsid w:val="003B3918"/>
    <w:rsid w:val="003B392D"/>
    <w:rsid w:val="003B3FDB"/>
    <w:rsid w:val="003B5005"/>
    <w:rsid w:val="003B507A"/>
    <w:rsid w:val="003B50D2"/>
    <w:rsid w:val="003B5254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CD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5A4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696"/>
    <w:rsid w:val="003C4CE9"/>
    <w:rsid w:val="003C5931"/>
    <w:rsid w:val="003C5F0F"/>
    <w:rsid w:val="003C5F7F"/>
    <w:rsid w:val="003C60AE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789"/>
    <w:rsid w:val="003D08E1"/>
    <w:rsid w:val="003D0BC4"/>
    <w:rsid w:val="003D0C18"/>
    <w:rsid w:val="003D0C53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3E8E"/>
    <w:rsid w:val="003D4355"/>
    <w:rsid w:val="003D46C9"/>
    <w:rsid w:val="003D49C7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799"/>
    <w:rsid w:val="003D6828"/>
    <w:rsid w:val="003D6BA4"/>
    <w:rsid w:val="003D6CC1"/>
    <w:rsid w:val="003D78FA"/>
    <w:rsid w:val="003D7BCF"/>
    <w:rsid w:val="003E00F9"/>
    <w:rsid w:val="003E05A6"/>
    <w:rsid w:val="003E0791"/>
    <w:rsid w:val="003E09D7"/>
    <w:rsid w:val="003E0BCC"/>
    <w:rsid w:val="003E0FB3"/>
    <w:rsid w:val="003E10D2"/>
    <w:rsid w:val="003E12A9"/>
    <w:rsid w:val="003E1490"/>
    <w:rsid w:val="003E1731"/>
    <w:rsid w:val="003E1DBF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B0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980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46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2E28"/>
    <w:rsid w:val="00403050"/>
    <w:rsid w:val="0040306B"/>
    <w:rsid w:val="00403717"/>
    <w:rsid w:val="00403A57"/>
    <w:rsid w:val="00403A67"/>
    <w:rsid w:val="00403B4D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81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2E4D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AD3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00B"/>
    <w:rsid w:val="00420121"/>
    <w:rsid w:val="00420591"/>
    <w:rsid w:val="0042064A"/>
    <w:rsid w:val="0042070F"/>
    <w:rsid w:val="00420763"/>
    <w:rsid w:val="00420884"/>
    <w:rsid w:val="0042095D"/>
    <w:rsid w:val="00420CD8"/>
    <w:rsid w:val="00420EDC"/>
    <w:rsid w:val="00420F2B"/>
    <w:rsid w:val="004210F2"/>
    <w:rsid w:val="00421243"/>
    <w:rsid w:val="00421340"/>
    <w:rsid w:val="004213FC"/>
    <w:rsid w:val="00421508"/>
    <w:rsid w:val="004217F5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DA2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76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05"/>
    <w:rsid w:val="004301E6"/>
    <w:rsid w:val="004308AC"/>
    <w:rsid w:val="00430A90"/>
    <w:rsid w:val="00430B93"/>
    <w:rsid w:val="00430CF0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BD0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4D79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72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7A6"/>
    <w:rsid w:val="004429D3"/>
    <w:rsid w:val="00442CC0"/>
    <w:rsid w:val="00442F36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C1F"/>
    <w:rsid w:val="00447DA6"/>
    <w:rsid w:val="00450012"/>
    <w:rsid w:val="00450146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15"/>
    <w:rsid w:val="004523B6"/>
    <w:rsid w:val="00452B79"/>
    <w:rsid w:val="0045308E"/>
    <w:rsid w:val="00453475"/>
    <w:rsid w:val="00453913"/>
    <w:rsid w:val="00453990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6C9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5769D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C27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16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9D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7FC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CE2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77BB7"/>
    <w:rsid w:val="00480171"/>
    <w:rsid w:val="0048038F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D92"/>
    <w:rsid w:val="00487F3F"/>
    <w:rsid w:val="004900EC"/>
    <w:rsid w:val="00490624"/>
    <w:rsid w:val="00490F5C"/>
    <w:rsid w:val="0049107A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1AA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7A5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1D5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1B41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4F5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0F5D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E58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AB9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46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BE6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046"/>
    <w:rsid w:val="004D32D0"/>
    <w:rsid w:val="004D34C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89F"/>
    <w:rsid w:val="004D69E8"/>
    <w:rsid w:val="004D6CBA"/>
    <w:rsid w:val="004D732E"/>
    <w:rsid w:val="004D74E8"/>
    <w:rsid w:val="004D779A"/>
    <w:rsid w:val="004D7A1D"/>
    <w:rsid w:val="004D7A58"/>
    <w:rsid w:val="004D7CC1"/>
    <w:rsid w:val="004D7F6C"/>
    <w:rsid w:val="004E02F8"/>
    <w:rsid w:val="004E04DA"/>
    <w:rsid w:val="004E085B"/>
    <w:rsid w:val="004E095C"/>
    <w:rsid w:val="004E0BCD"/>
    <w:rsid w:val="004E0CBC"/>
    <w:rsid w:val="004E0DA7"/>
    <w:rsid w:val="004E1521"/>
    <w:rsid w:val="004E2078"/>
    <w:rsid w:val="004E2490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3A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E7D6D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BB"/>
    <w:rsid w:val="00501AB1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90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09A"/>
    <w:rsid w:val="00515128"/>
    <w:rsid w:val="00515299"/>
    <w:rsid w:val="00515595"/>
    <w:rsid w:val="00515A9C"/>
    <w:rsid w:val="0051606C"/>
    <w:rsid w:val="005164E1"/>
    <w:rsid w:val="00516663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462"/>
    <w:rsid w:val="00526A83"/>
    <w:rsid w:val="00526D86"/>
    <w:rsid w:val="00526E2F"/>
    <w:rsid w:val="00527132"/>
    <w:rsid w:val="005301BC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C5D"/>
    <w:rsid w:val="00533D9A"/>
    <w:rsid w:val="00533DC6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AB"/>
    <w:rsid w:val="00535DB6"/>
    <w:rsid w:val="00536089"/>
    <w:rsid w:val="0053619C"/>
    <w:rsid w:val="005364D1"/>
    <w:rsid w:val="00536A54"/>
    <w:rsid w:val="00536B8E"/>
    <w:rsid w:val="0053706C"/>
    <w:rsid w:val="005373A9"/>
    <w:rsid w:val="005373CE"/>
    <w:rsid w:val="005374D1"/>
    <w:rsid w:val="00537948"/>
    <w:rsid w:val="00537A61"/>
    <w:rsid w:val="00537BB5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6EF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2CE"/>
    <w:rsid w:val="00551353"/>
    <w:rsid w:val="00551727"/>
    <w:rsid w:val="005517FF"/>
    <w:rsid w:val="00551A7E"/>
    <w:rsid w:val="00551C3F"/>
    <w:rsid w:val="00551C78"/>
    <w:rsid w:val="00551FB4"/>
    <w:rsid w:val="00552099"/>
    <w:rsid w:val="00552568"/>
    <w:rsid w:val="005526C1"/>
    <w:rsid w:val="005528DF"/>
    <w:rsid w:val="00552C6E"/>
    <w:rsid w:val="00552ED4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B47"/>
    <w:rsid w:val="00555EDF"/>
    <w:rsid w:val="00555F77"/>
    <w:rsid w:val="0055605B"/>
    <w:rsid w:val="005563F9"/>
    <w:rsid w:val="00556837"/>
    <w:rsid w:val="00556C74"/>
    <w:rsid w:val="00556E9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8E3"/>
    <w:rsid w:val="0056195B"/>
    <w:rsid w:val="00561A44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9B7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B08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5E99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8EB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9EA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923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0D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3B0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063"/>
    <w:rsid w:val="005B2243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D73"/>
    <w:rsid w:val="005D1E48"/>
    <w:rsid w:val="005D248D"/>
    <w:rsid w:val="005D2931"/>
    <w:rsid w:val="005D2E2B"/>
    <w:rsid w:val="005D2FE2"/>
    <w:rsid w:val="005D3031"/>
    <w:rsid w:val="005D3563"/>
    <w:rsid w:val="005D36EC"/>
    <w:rsid w:val="005D3E6B"/>
    <w:rsid w:val="005D438D"/>
    <w:rsid w:val="005D465E"/>
    <w:rsid w:val="005D4981"/>
    <w:rsid w:val="005D4ED9"/>
    <w:rsid w:val="005D4F41"/>
    <w:rsid w:val="005D5337"/>
    <w:rsid w:val="005D534E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545"/>
    <w:rsid w:val="005E2602"/>
    <w:rsid w:val="005E28E2"/>
    <w:rsid w:val="005E295E"/>
    <w:rsid w:val="005E347D"/>
    <w:rsid w:val="005E39E2"/>
    <w:rsid w:val="005E3EB0"/>
    <w:rsid w:val="005E4112"/>
    <w:rsid w:val="005E431D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9A4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16C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5C7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2DA"/>
    <w:rsid w:val="0060433F"/>
    <w:rsid w:val="00604343"/>
    <w:rsid w:val="00604977"/>
    <w:rsid w:val="00604DA3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6E1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AEE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0E8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0E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5B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C01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D43"/>
    <w:rsid w:val="00634F15"/>
    <w:rsid w:val="0063509C"/>
    <w:rsid w:val="006350A3"/>
    <w:rsid w:val="00635521"/>
    <w:rsid w:val="006356C3"/>
    <w:rsid w:val="00635BD3"/>
    <w:rsid w:val="00635D8A"/>
    <w:rsid w:val="00635E5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1F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CEE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6A3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DD"/>
    <w:rsid w:val="006611E7"/>
    <w:rsid w:val="0066155B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8ED"/>
    <w:rsid w:val="00664C33"/>
    <w:rsid w:val="006650DA"/>
    <w:rsid w:val="00665120"/>
    <w:rsid w:val="00665359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2EDF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28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C6C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2B4"/>
    <w:rsid w:val="00682312"/>
    <w:rsid w:val="0068236B"/>
    <w:rsid w:val="00682875"/>
    <w:rsid w:val="00682877"/>
    <w:rsid w:val="00682982"/>
    <w:rsid w:val="00682A48"/>
    <w:rsid w:val="00682B0F"/>
    <w:rsid w:val="00683177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71E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0A0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C6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311"/>
    <w:rsid w:val="006A33BC"/>
    <w:rsid w:val="006A3427"/>
    <w:rsid w:val="006A3698"/>
    <w:rsid w:val="006A370F"/>
    <w:rsid w:val="006A3A32"/>
    <w:rsid w:val="006A3CC7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06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103"/>
    <w:rsid w:val="006A756E"/>
    <w:rsid w:val="006A7723"/>
    <w:rsid w:val="006A7903"/>
    <w:rsid w:val="006A7933"/>
    <w:rsid w:val="006A7BD2"/>
    <w:rsid w:val="006B0636"/>
    <w:rsid w:val="006B08E9"/>
    <w:rsid w:val="006B0BBE"/>
    <w:rsid w:val="006B0BC4"/>
    <w:rsid w:val="006B0C71"/>
    <w:rsid w:val="006B1013"/>
    <w:rsid w:val="006B105C"/>
    <w:rsid w:val="006B121A"/>
    <w:rsid w:val="006B1442"/>
    <w:rsid w:val="006B1916"/>
    <w:rsid w:val="006B1BC9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5F4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2DD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2A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C6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5E0F"/>
    <w:rsid w:val="006C637E"/>
    <w:rsid w:val="006C68B9"/>
    <w:rsid w:val="006C6A66"/>
    <w:rsid w:val="006C6B9A"/>
    <w:rsid w:val="006C6BC6"/>
    <w:rsid w:val="006C6E4C"/>
    <w:rsid w:val="006C70AB"/>
    <w:rsid w:val="006C7105"/>
    <w:rsid w:val="006C753F"/>
    <w:rsid w:val="006C75BB"/>
    <w:rsid w:val="006C765C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6D2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5E89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34E"/>
    <w:rsid w:val="006E2433"/>
    <w:rsid w:val="006E25D5"/>
    <w:rsid w:val="006E265D"/>
    <w:rsid w:val="006E2732"/>
    <w:rsid w:val="006E288C"/>
    <w:rsid w:val="006E2DD8"/>
    <w:rsid w:val="006E2F21"/>
    <w:rsid w:val="006E3065"/>
    <w:rsid w:val="006E32F6"/>
    <w:rsid w:val="006E3658"/>
    <w:rsid w:val="006E3AC6"/>
    <w:rsid w:val="006E3AE1"/>
    <w:rsid w:val="006E3C77"/>
    <w:rsid w:val="006E4017"/>
    <w:rsid w:val="006E42E5"/>
    <w:rsid w:val="006E430C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2A5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F0A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4E9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6F6"/>
    <w:rsid w:val="00704890"/>
    <w:rsid w:val="00704C79"/>
    <w:rsid w:val="00704CEF"/>
    <w:rsid w:val="007050EC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025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D6F"/>
    <w:rsid w:val="00714F05"/>
    <w:rsid w:val="0071500E"/>
    <w:rsid w:val="0071520C"/>
    <w:rsid w:val="00715251"/>
    <w:rsid w:val="00715475"/>
    <w:rsid w:val="007157F1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0A3"/>
    <w:rsid w:val="00736188"/>
    <w:rsid w:val="007362B4"/>
    <w:rsid w:val="00736801"/>
    <w:rsid w:val="00736C40"/>
    <w:rsid w:val="00736F65"/>
    <w:rsid w:val="00737196"/>
    <w:rsid w:val="007372B7"/>
    <w:rsid w:val="007374AB"/>
    <w:rsid w:val="007376F7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95F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AD1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1DCF"/>
    <w:rsid w:val="00751FD1"/>
    <w:rsid w:val="0075201B"/>
    <w:rsid w:val="007523E9"/>
    <w:rsid w:val="007525CC"/>
    <w:rsid w:val="00752681"/>
    <w:rsid w:val="00752741"/>
    <w:rsid w:val="00752892"/>
    <w:rsid w:val="00752B04"/>
    <w:rsid w:val="00752EC2"/>
    <w:rsid w:val="007531D6"/>
    <w:rsid w:val="00753237"/>
    <w:rsid w:val="007532AC"/>
    <w:rsid w:val="007534D7"/>
    <w:rsid w:val="007535CA"/>
    <w:rsid w:val="007537D5"/>
    <w:rsid w:val="00753B4E"/>
    <w:rsid w:val="0075423D"/>
    <w:rsid w:val="00754689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59B3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766"/>
    <w:rsid w:val="007577A3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631"/>
    <w:rsid w:val="00766856"/>
    <w:rsid w:val="00766B45"/>
    <w:rsid w:val="00766BC9"/>
    <w:rsid w:val="00766E2D"/>
    <w:rsid w:val="00767427"/>
    <w:rsid w:val="00767468"/>
    <w:rsid w:val="0076769E"/>
    <w:rsid w:val="007676DA"/>
    <w:rsid w:val="00767AED"/>
    <w:rsid w:val="00767B43"/>
    <w:rsid w:val="00767C41"/>
    <w:rsid w:val="00767E7E"/>
    <w:rsid w:val="007704E8"/>
    <w:rsid w:val="007709FB"/>
    <w:rsid w:val="00770D69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3A9"/>
    <w:rsid w:val="00772693"/>
    <w:rsid w:val="0077290C"/>
    <w:rsid w:val="00772F4F"/>
    <w:rsid w:val="00773004"/>
    <w:rsid w:val="007732E0"/>
    <w:rsid w:val="00773441"/>
    <w:rsid w:val="00773B22"/>
    <w:rsid w:val="00773B9D"/>
    <w:rsid w:val="0077413F"/>
    <w:rsid w:val="0077432E"/>
    <w:rsid w:val="00774373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3D9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77EB6"/>
    <w:rsid w:val="0078012E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4AD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87C"/>
    <w:rsid w:val="00784A83"/>
    <w:rsid w:val="00784E75"/>
    <w:rsid w:val="0078544F"/>
    <w:rsid w:val="007855B8"/>
    <w:rsid w:val="00785703"/>
    <w:rsid w:val="00785BEE"/>
    <w:rsid w:val="00785C0F"/>
    <w:rsid w:val="0078614E"/>
    <w:rsid w:val="007863D2"/>
    <w:rsid w:val="00786729"/>
    <w:rsid w:val="0078692E"/>
    <w:rsid w:val="00786EC1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CED"/>
    <w:rsid w:val="00790DAF"/>
    <w:rsid w:val="00790DCD"/>
    <w:rsid w:val="00790E34"/>
    <w:rsid w:val="00791069"/>
    <w:rsid w:val="00791139"/>
    <w:rsid w:val="007916B1"/>
    <w:rsid w:val="0079185B"/>
    <w:rsid w:val="007918A8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96"/>
    <w:rsid w:val="00794FFB"/>
    <w:rsid w:val="007956D1"/>
    <w:rsid w:val="00795880"/>
    <w:rsid w:val="00795A84"/>
    <w:rsid w:val="00795BC7"/>
    <w:rsid w:val="00795BE6"/>
    <w:rsid w:val="00795DC3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1CF"/>
    <w:rsid w:val="007A02BA"/>
    <w:rsid w:val="007A03BA"/>
    <w:rsid w:val="007A03FF"/>
    <w:rsid w:val="007A046F"/>
    <w:rsid w:val="007A04BF"/>
    <w:rsid w:val="007A0516"/>
    <w:rsid w:val="007A0AF1"/>
    <w:rsid w:val="007A0CA8"/>
    <w:rsid w:val="007A0CB3"/>
    <w:rsid w:val="007A0CBB"/>
    <w:rsid w:val="007A0CD2"/>
    <w:rsid w:val="007A0D1F"/>
    <w:rsid w:val="007A0DF1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BF5"/>
    <w:rsid w:val="007A7CCB"/>
    <w:rsid w:val="007A7E5E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7FF"/>
    <w:rsid w:val="007B1801"/>
    <w:rsid w:val="007B1838"/>
    <w:rsid w:val="007B189E"/>
    <w:rsid w:val="007B1A7B"/>
    <w:rsid w:val="007B1AB5"/>
    <w:rsid w:val="007B1C2A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325"/>
    <w:rsid w:val="007B48C8"/>
    <w:rsid w:val="007B4FC6"/>
    <w:rsid w:val="007B5037"/>
    <w:rsid w:val="007B520B"/>
    <w:rsid w:val="007B526A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352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41"/>
    <w:rsid w:val="007C6699"/>
    <w:rsid w:val="007C6F6A"/>
    <w:rsid w:val="007C70B5"/>
    <w:rsid w:val="007C739E"/>
    <w:rsid w:val="007C7D0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2E48"/>
    <w:rsid w:val="007D313B"/>
    <w:rsid w:val="007D3285"/>
    <w:rsid w:val="007D3C2B"/>
    <w:rsid w:val="007D3D1F"/>
    <w:rsid w:val="007D3E28"/>
    <w:rsid w:val="007D3FBD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0AF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DD8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C92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28"/>
    <w:rsid w:val="007F7CE3"/>
    <w:rsid w:val="007F7D1E"/>
    <w:rsid w:val="007F7D44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87E"/>
    <w:rsid w:val="00803979"/>
    <w:rsid w:val="00803A47"/>
    <w:rsid w:val="00803A5F"/>
    <w:rsid w:val="00803DEF"/>
    <w:rsid w:val="008040B2"/>
    <w:rsid w:val="00804175"/>
    <w:rsid w:val="008043F2"/>
    <w:rsid w:val="0080446D"/>
    <w:rsid w:val="008046B8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0F0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52E"/>
    <w:rsid w:val="0081397B"/>
    <w:rsid w:val="008139D4"/>
    <w:rsid w:val="0081414E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17FDA"/>
    <w:rsid w:val="008201B2"/>
    <w:rsid w:val="008201FB"/>
    <w:rsid w:val="00820553"/>
    <w:rsid w:val="008205AE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A9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0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5CBF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BF3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65F"/>
    <w:rsid w:val="0084473D"/>
    <w:rsid w:val="00844784"/>
    <w:rsid w:val="008456F6"/>
    <w:rsid w:val="00845EEA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6BB6"/>
    <w:rsid w:val="00846DA0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7F8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A0C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83F"/>
    <w:rsid w:val="0088396D"/>
    <w:rsid w:val="00883AF4"/>
    <w:rsid w:val="00883D0A"/>
    <w:rsid w:val="00883F02"/>
    <w:rsid w:val="008841F5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9E"/>
    <w:rsid w:val="008867B5"/>
    <w:rsid w:val="00886C3D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41A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953"/>
    <w:rsid w:val="00892B56"/>
    <w:rsid w:val="00892D9A"/>
    <w:rsid w:val="00892FD6"/>
    <w:rsid w:val="00893011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A6E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08C"/>
    <w:rsid w:val="0089621A"/>
    <w:rsid w:val="00896353"/>
    <w:rsid w:val="00896465"/>
    <w:rsid w:val="008964FF"/>
    <w:rsid w:val="00896AF4"/>
    <w:rsid w:val="00896B9C"/>
    <w:rsid w:val="00896E11"/>
    <w:rsid w:val="00897262"/>
    <w:rsid w:val="008972CE"/>
    <w:rsid w:val="00897341"/>
    <w:rsid w:val="008976B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6F2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AAE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0D4"/>
    <w:rsid w:val="008B6D30"/>
    <w:rsid w:val="008B6D6D"/>
    <w:rsid w:val="008B6DD8"/>
    <w:rsid w:val="008B715F"/>
    <w:rsid w:val="008B7177"/>
    <w:rsid w:val="008B7A73"/>
    <w:rsid w:val="008B7F17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898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5BD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1F4E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6D3F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CE1"/>
    <w:rsid w:val="008E411C"/>
    <w:rsid w:val="008E43F5"/>
    <w:rsid w:val="008E43F9"/>
    <w:rsid w:val="008E443A"/>
    <w:rsid w:val="008E4A62"/>
    <w:rsid w:val="008E4EC4"/>
    <w:rsid w:val="008E5761"/>
    <w:rsid w:val="008E58A7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CB8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2F7B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37F"/>
    <w:rsid w:val="008F56A5"/>
    <w:rsid w:val="008F5DB1"/>
    <w:rsid w:val="008F5F17"/>
    <w:rsid w:val="008F6123"/>
    <w:rsid w:val="008F625B"/>
    <w:rsid w:val="008F6448"/>
    <w:rsid w:val="008F64FD"/>
    <w:rsid w:val="008F656C"/>
    <w:rsid w:val="008F661C"/>
    <w:rsid w:val="008F6852"/>
    <w:rsid w:val="008F6969"/>
    <w:rsid w:val="008F6A30"/>
    <w:rsid w:val="008F6B65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127A"/>
    <w:rsid w:val="00901453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D9"/>
    <w:rsid w:val="00903DEC"/>
    <w:rsid w:val="00903EC7"/>
    <w:rsid w:val="009041B6"/>
    <w:rsid w:val="009045F2"/>
    <w:rsid w:val="009047C1"/>
    <w:rsid w:val="0090487F"/>
    <w:rsid w:val="00904A11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06A"/>
    <w:rsid w:val="0091144B"/>
    <w:rsid w:val="00911699"/>
    <w:rsid w:val="009119E1"/>
    <w:rsid w:val="009119E7"/>
    <w:rsid w:val="00911DB1"/>
    <w:rsid w:val="00911EC9"/>
    <w:rsid w:val="00912229"/>
    <w:rsid w:val="009122D0"/>
    <w:rsid w:val="009123B9"/>
    <w:rsid w:val="00912476"/>
    <w:rsid w:val="0091257D"/>
    <w:rsid w:val="009126CD"/>
    <w:rsid w:val="0091289C"/>
    <w:rsid w:val="00912CD5"/>
    <w:rsid w:val="00912EEE"/>
    <w:rsid w:val="00913498"/>
    <w:rsid w:val="00914066"/>
    <w:rsid w:val="009147F4"/>
    <w:rsid w:val="00914AC7"/>
    <w:rsid w:val="00914BCC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76E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6EF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3C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16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51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AF3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6E6A"/>
    <w:rsid w:val="00957082"/>
    <w:rsid w:val="009572CC"/>
    <w:rsid w:val="009573C6"/>
    <w:rsid w:val="009575E8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1B1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DF4"/>
    <w:rsid w:val="00976E77"/>
    <w:rsid w:val="00976ED2"/>
    <w:rsid w:val="00976F86"/>
    <w:rsid w:val="00977017"/>
    <w:rsid w:val="009777AF"/>
    <w:rsid w:val="0097788C"/>
    <w:rsid w:val="009778DF"/>
    <w:rsid w:val="009778EA"/>
    <w:rsid w:val="00977951"/>
    <w:rsid w:val="00977AEC"/>
    <w:rsid w:val="00977F07"/>
    <w:rsid w:val="009801AA"/>
    <w:rsid w:val="00980340"/>
    <w:rsid w:val="0098089A"/>
    <w:rsid w:val="009809C9"/>
    <w:rsid w:val="00980B2B"/>
    <w:rsid w:val="00980C4A"/>
    <w:rsid w:val="00980EA0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10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D03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1B"/>
    <w:rsid w:val="009A4CA7"/>
    <w:rsid w:val="009A4CD3"/>
    <w:rsid w:val="009A5334"/>
    <w:rsid w:val="009A569D"/>
    <w:rsid w:val="009A57B8"/>
    <w:rsid w:val="009A5B16"/>
    <w:rsid w:val="009A60C4"/>
    <w:rsid w:val="009A6189"/>
    <w:rsid w:val="009A62BD"/>
    <w:rsid w:val="009A661F"/>
    <w:rsid w:val="009A6AE1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02E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17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5A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2A5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2C36"/>
    <w:rsid w:val="009C30EC"/>
    <w:rsid w:val="009C3287"/>
    <w:rsid w:val="009C33A5"/>
    <w:rsid w:val="009C35D7"/>
    <w:rsid w:val="009C382E"/>
    <w:rsid w:val="009C384C"/>
    <w:rsid w:val="009C3859"/>
    <w:rsid w:val="009C3976"/>
    <w:rsid w:val="009C451A"/>
    <w:rsid w:val="009C493B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739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2D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2AB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2D5"/>
    <w:rsid w:val="009E43A6"/>
    <w:rsid w:val="009E4444"/>
    <w:rsid w:val="009E457A"/>
    <w:rsid w:val="009E4771"/>
    <w:rsid w:val="009E48EB"/>
    <w:rsid w:val="009E491C"/>
    <w:rsid w:val="009E4B0E"/>
    <w:rsid w:val="009E4CF8"/>
    <w:rsid w:val="009E4E2E"/>
    <w:rsid w:val="009E4F0F"/>
    <w:rsid w:val="009E4F59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C17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6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0E4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6C65"/>
    <w:rsid w:val="009F721D"/>
    <w:rsid w:val="009F7801"/>
    <w:rsid w:val="009F79B0"/>
    <w:rsid w:val="009F79DB"/>
    <w:rsid w:val="009F7B63"/>
    <w:rsid w:val="009F7F0D"/>
    <w:rsid w:val="00A00A12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D2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CA2"/>
    <w:rsid w:val="00A06F53"/>
    <w:rsid w:val="00A0707C"/>
    <w:rsid w:val="00A07099"/>
    <w:rsid w:val="00A0753A"/>
    <w:rsid w:val="00A07804"/>
    <w:rsid w:val="00A07AC3"/>
    <w:rsid w:val="00A07AE2"/>
    <w:rsid w:val="00A07C7C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1F78"/>
    <w:rsid w:val="00A120BA"/>
    <w:rsid w:val="00A12162"/>
    <w:rsid w:val="00A121B9"/>
    <w:rsid w:val="00A123FC"/>
    <w:rsid w:val="00A12453"/>
    <w:rsid w:val="00A1249D"/>
    <w:rsid w:val="00A128C3"/>
    <w:rsid w:val="00A12B28"/>
    <w:rsid w:val="00A12B59"/>
    <w:rsid w:val="00A12B5B"/>
    <w:rsid w:val="00A12EEA"/>
    <w:rsid w:val="00A12FAF"/>
    <w:rsid w:val="00A134E5"/>
    <w:rsid w:val="00A13D5D"/>
    <w:rsid w:val="00A140E3"/>
    <w:rsid w:val="00A143F2"/>
    <w:rsid w:val="00A1443E"/>
    <w:rsid w:val="00A14D84"/>
    <w:rsid w:val="00A15251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6FCC"/>
    <w:rsid w:val="00A17231"/>
    <w:rsid w:val="00A17ED2"/>
    <w:rsid w:val="00A200F9"/>
    <w:rsid w:val="00A203B3"/>
    <w:rsid w:val="00A20844"/>
    <w:rsid w:val="00A20A0A"/>
    <w:rsid w:val="00A21011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69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9FF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973"/>
    <w:rsid w:val="00A35D79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8E4"/>
    <w:rsid w:val="00A40A4A"/>
    <w:rsid w:val="00A41040"/>
    <w:rsid w:val="00A41074"/>
    <w:rsid w:val="00A41455"/>
    <w:rsid w:val="00A41CE2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27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6E54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936"/>
    <w:rsid w:val="00A52A16"/>
    <w:rsid w:val="00A52AB3"/>
    <w:rsid w:val="00A52B64"/>
    <w:rsid w:val="00A52E9C"/>
    <w:rsid w:val="00A52F36"/>
    <w:rsid w:val="00A5302A"/>
    <w:rsid w:val="00A53061"/>
    <w:rsid w:val="00A530B4"/>
    <w:rsid w:val="00A531E5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24E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08C"/>
    <w:rsid w:val="00A655A1"/>
    <w:rsid w:val="00A6567A"/>
    <w:rsid w:val="00A659A3"/>
    <w:rsid w:val="00A65A25"/>
    <w:rsid w:val="00A65A37"/>
    <w:rsid w:val="00A65ADB"/>
    <w:rsid w:val="00A65B15"/>
    <w:rsid w:val="00A65C35"/>
    <w:rsid w:val="00A65D2C"/>
    <w:rsid w:val="00A65E27"/>
    <w:rsid w:val="00A65EA4"/>
    <w:rsid w:val="00A66268"/>
    <w:rsid w:val="00A665C2"/>
    <w:rsid w:val="00A668A2"/>
    <w:rsid w:val="00A6734F"/>
    <w:rsid w:val="00A67833"/>
    <w:rsid w:val="00A679D0"/>
    <w:rsid w:val="00A67A0F"/>
    <w:rsid w:val="00A67E3F"/>
    <w:rsid w:val="00A67F40"/>
    <w:rsid w:val="00A67FD4"/>
    <w:rsid w:val="00A700FB"/>
    <w:rsid w:val="00A70122"/>
    <w:rsid w:val="00A7013A"/>
    <w:rsid w:val="00A70154"/>
    <w:rsid w:val="00A70295"/>
    <w:rsid w:val="00A705CB"/>
    <w:rsid w:val="00A705CC"/>
    <w:rsid w:val="00A70897"/>
    <w:rsid w:val="00A70A73"/>
    <w:rsid w:val="00A70D32"/>
    <w:rsid w:val="00A70F5F"/>
    <w:rsid w:val="00A7163A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C80"/>
    <w:rsid w:val="00A73DA4"/>
    <w:rsid w:val="00A73FF6"/>
    <w:rsid w:val="00A74355"/>
    <w:rsid w:val="00A7445B"/>
    <w:rsid w:val="00A74461"/>
    <w:rsid w:val="00A74901"/>
    <w:rsid w:val="00A749D5"/>
    <w:rsid w:val="00A74C8C"/>
    <w:rsid w:val="00A74F93"/>
    <w:rsid w:val="00A754C4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4E0"/>
    <w:rsid w:val="00A76663"/>
    <w:rsid w:val="00A766CE"/>
    <w:rsid w:val="00A7691C"/>
    <w:rsid w:val="00A76B21"/>
    <w:rsid w:val="00A76DBF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9D9"/>
    <w:rsid w:val="00A80A1E"/>
    <w:rsid w:val="00A80D37"/>
    <w:rsid w:val="00A80D71"/>
    <w:rsid w:val="00A810EF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37F"/>
    <w:rsid w:val="00A9042C"/>
    <w:rsid w:val="00A904E0"/>
    <w:rsid w:val="00A90552"/>
    <w:rsid w:val="00A90656"/>
    <w:rsid w:val="00A90693"/>
    <w:rsid w:val="00A90B6E"/>
    <w:rsid w:val="00A90FA3"/>
    <w:rsid w:val="00A91114"/>
    <w:rsid w:val="00A91236"/>
    <w:rsid w:val="00A913A4"/>
    <w:rsid w:val="00A914F6"/>
    <w:rsid w:val="00A916DC"/>
    <w:rsid w:val="00A917B8"/>
    <w:rsid w:val="00A9199A"/>
    <w:rsid w:val="00A91A6F"/>
    <w:rsid w:val="00A91ADF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5C5"/>
    <w:rsid w:val="00A976FB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706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C5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B29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A3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92"/>
    <w:rsid w:val="00AC39A7"/>
    <w:rsid w:val="00AC3C4A"/>
    <w:rsid w:val="00AC3CC5"/>
    <w:rsid w:val="00AC3EEB"/>
    <w:rsid w:val="00AC3F12"/>
    <w:rsid w:val="00AC3FAC"/>
    <w:rsid w:val="00AC408A"/>
    <w:rsid w:val="00AC4402"/>
    <w:rsid w:val="00AC4850"/>
    <w:rsid w:val="00AC492D"/>
    <w:rsid w:val="00AC5038"/>
    <w:rsid w:val="00AC528B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30"/>
    <w:rsid w:val="00AC7691"/>
    <w:rsid w:val="00AC7FBD"/>
    <w:rsid w:val="00AD01D3"/>
    <w:rsid w:val="00AD0387"/>
    <w:rsid w:val="00AD0844"/>
    <w:rsid w:val="00AD0B28"/>
    <w:rsid w:val="00AD0C61"/>
    <w:rsid w:val="00AD0D93"/>
    <w:rsid w:val="00AD1002"/>
    <w:rsid w:val="00AD105D"/>
    <w:rsid w:val="00AD11DC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86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3D6C"/>
    <w:rsid w:val="00AD41C2"/>
    <w:rsid w:val="00AD47A7"/>
    <w:rsid w:val="00AD4A52"/>
    <w:rsid w:val="00AD4B69"/>
    <w:rsid w:val="00AD4D8E"/>
    <w:rsid w:val="00AD5056"/>
    <w:rsid w:val="00AD5401"/>
    <w:rsid w:val="00AD5514"/>
    <w:rsid w:val="00AD55B5"/>
    <w:rsid w:val="00AD573E"/>
    <w:rsid w:val="00AD5972"/>
    <w:rsid w:val="00AD59F9"/>
    <w:rsid w:val="00AD5F7D"/>
    <w:rsid w:val="00AD6136"/>
    <w:rsid w:val="00AD6239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DD3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4E0"/>
    <w:rsid w:val="00AE39AD"/>
    <w:rsid w:val="00AE3A62"/>
    <w:rsid w:val="00AE3A74"/>
    <w:rsid w:val="00AE3FD0"/>
    <w:rsid w:val="00AE4081"/>
    <w:rsid w:val="00AE41F7"/>
    <w:rsid w:val="00AE459D"/>
    <w:rsid w:val="00AE4658"/>
    <w:rsid w:val="00AE467F"/>
    <w:rsid w:val="00AE473C"/>
    <w:rsid w:val="00AE4851"/>
    <w:rsid w:val="00AE4866"/>
    <w:rsid w:val="00AE4BFC"/>
    <w:rsid w:val="00AE4F6D"/>
    <w:rsid w:val="00AE4FFB"/>
    <w:rsid w:val="00AE505D"/>
    <w:rsid w:val="00AE51A8"/>
    <w:rsid w:val="00AE526C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DF5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BA4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A1F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0B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0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388"/>
    <w:rsid w:val="00B20423"/>
    <w:rsid w:val="00B20424"/>
    <w:rsid w:val="00B205EE"/>
    <w:rsid w:val="00B20772"/>
    <w:rsid w:val="00B20D54"/>
    <w:rsid w:val="00B213E2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82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4E3B"/>
    <w:rsid w:val="00B250CA"/>
    <w:rsid w:val="00B25118"/>
    <w:rsid w:val="00B2548B"/>
    <w:rsid w:val="00B2562E"/>
    <w:rsid w:val="00B259A4"/>
    <w:rsid w:val="00B25ADC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40C"/>
    <w:rsid w:val="00B34A48"/>
    <w:rsid w:val="00B34AF2"/>
    <w:rsid w:val="00B34B59"/>
    <w:rsid w:val="00B34B8A"/>
    <w:rsid w:val="00B35052"/>
    <w:rsid w:val="00B355D7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D8A"/>
    <w:rsid w:val="00B36FCA"/>
    <w:rsid w:val="00B370FA"/>
    <w:rsid w:val="00B371A1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5F42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D21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C6E"/>
    <w:rsid w:val="00B53DE5"/>
    <w:rsid w:val="00B53F72"/>
    <w:rsid w:val="00B53F9D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BE9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57E7B"/>
    <w:rsid w:val="00B6022A"/>
    <w:rsid w:val="00B60427"/>
    <w:rsid w:val="00B60472"/>
    <w:rsid w:val="00B6126D"/>
    <w:rsid w:val="00B61564"/>
    <w:rsid w:val="00B6187C"/>
    <w:rsid w:val="00B61ABC"/>
    <w:rsid w:val="00B61B03"/>
    <w:rsid w:val="00B61CAD"/>
    <w:rsid w:val="00B62023"/>
    <w:rsid w:val="00B62027"/>
    <w:rsid w:val="00B6207A"/>
    <w:rsid w:val="00B620BA"/>
    <w:rsid w:val="00B62987"/>
    <w:rsid w:val="00B62A79"/>
    <w:rsid w:val="00B62ECF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8D"/>
    <w:rsid w:val="00B660A8"/>
    <w:rsid w:val="00B662A4"/>
    <w:rsid w:val="00B66623"/>
    <w:rsid w:val="00B66862"/>
    <w:rsid w:val="00B66B61"/>
    <w:rsid w:val="00B66C08"/>
    <w:rsid w:val="00B66DDB"/>
    <w:rsid w:val="00B67583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05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282"/>
    <w:rsid w:val="00B74385"/>
    <w:rsid w:val="00B745B6"/>
    <w:rsid w:val="00B747D0"/>
    <w:rsid w:val="00B74864"/>
    <w:rsid w:val="00B748EB"/>
    <w:rsid w:val="00B74FDB"/>
    <w:rsid w:val="00B751E6"/>
    <w:rsid w:val="00B753A9"/>
    <w:rsid w:val="00B759C8"/>
    <w:rsid w:val="00B75B12"/>
    <w:rsid w:val="00B762C7"/>
    <w:rsid w:val="00B7645D"/>
    <w:rsid w:val="00B76515"/>
    <w:rsid w:val="00B76658"/>
    <w:rsid w:val="00B767DF"/>
    <w:rsid w:val="00B768C4"/>
    <w:rsid w:val="00B76974"/>
    <w:rsid w:val="00B76C05"/>
    <w:rsid w:val="00B76C91"/>
    <w:rsid w:val="00B76CD9"/>
    <w:rsid w:val="00B76FA7"/>
    <w:rsid w:val="00B77174"/>
    <w:rsid w:val="00B772B8"/>
    <w:rsid w:val="00B77340"/>
    <w:rsid w:val="00B77901"/>
    <w:rsid w:val="00B77A45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932"/>
    <w:rsid w:val="00B83B40"/>
    <w:rsid w:val="00B8403D"/>
    <w:rsid w:val="00B840CC"/>
    <w:rsid w:val="00B844F3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0A62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CE"/>
    <w:rsid w:val="00B933F6"/>
    <w:rsid w:val="00B9365D"/>
    <w:rsid w:val="00B939FE"/>
    <w:rsid w:val="00B93CBA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89C"/>
    <w:rsid w:val="00B97B34"/>
    <w:rsid w:val="00B97C6D"/>
    <w:rsid w:val="00B97ECD"/>
    <w:rsid w:val="00BA0014"/>
    <w:rsid w:val="00BA009B"/>
    <w:rsid w:val="00BA00DC"/>
    <w:rsid w:val="00BA0210"/>
    <w:rsid w:val="00BA082A"/>
    <w:rsid w:val="00BA092A"/>
    <w:rsid w:val="00BA0DFB"/>
    <w:rsid w:val="00BA1319"/>
    <w:rsid w:val="00BA1341"/>
    <w:rsid w:val="00BA13CC"/>
    <w:rsid w:val="00BA19F5"/>
    <w:rsid w:val="00BA1E52"/>
    <w:rsid w:val="00BA1E65"/>
    <w:rsid w:val="00BA212B"/>
    <w:rsid w:val="00BA2298"/>
    <w:rsid w:val="00BA2364"/>
    <w:rsid w:val="00BA23B3"/>
    <w:rsid w:val="00BA26CA"/>
    <w:rsid w:val="00BA26CF"/>
    <w:rsid w:val="00BA281D"/>
    <w:rsid w:val="00BA292D"/>
    <w:rsid w:val="00BA320E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2E4"/>
    <w:rsid w:val="00BA5406"/>
    <w:rsid w:val="00BA54A3"/>
    <w:rsid w:val="00BA568F"/>
    <w:rsid w:val="00BA5701"/>
    <w:rsid w:val="00BA580C"/>
    <w:rsid w:val="00BA5C92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105"/>
    <w:rsid w:val="00BA7663"/>
    <w:rsid w:val="00BA7B88"/>
    <w:rsid w:val="00BA7DC3"/>
    <w:rsid w:val="00BB0362"/>
    <w:rsid w:val="00BB03D7"/>
    <w:rsid w:val="00BB049E"/>
    <w:rsid w:val="00BB077B"/>
    <w:rsid w:val="00BB0959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125"/>
    <w:rsid w:val="00BB5AF6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2E8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B5D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CBE"/>
    <w:rsid w:val="00BC5F4D"/>
    <w:rsid w:val="00BC5F53"/>
    <w:rsid w:val="00BC63F7"/>
    <w:rsid w:val="00BC65B3"/>
    <w:rsid w:val="00BC6E23"/>
    <w:rsid w:val="00BC6F42"/>
    <w:rsid w:val="00BC6F43"/>
    <w:rsid w:val="00BC7089"/>
    <w:rsid w:val="00BC7098"/>
    <w:rsid w:val="00BC728F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123"/>
    <w:rsid w:val="00BD2E7C"/>
    <w:rsid w:val="00BD30A5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55"/>
    <w:rsid w:val="00BD4EE0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0BB3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CB9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1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BA9"/>
    <w:rsid w:val="00BF2C02"/>
    <w:rsid w:val="00BF2E5D"/>
    <w:rsid w:val="00BF3027"/>
    <w:rsid w:val="00BF3158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094"/>
    <w:rsid w:val="00BF6680"/>
    <w:rsid w:val="00BF69EF"/>
    <w:rsid w:val="00BF6A00"/>
    <w:rsid w:val="00BF6B90"/>
    <w:rsid w:val="00BF6F55"/>
    <w:rsid w:val="00BF6FEE"/>
    <w:rsid w:val="00BF745D"/>
    <w:rsid w:val="00BF7892"/>
    <w:rsid w:val="00BF7B65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C1"/>
    <w:rsid w:val="00C024D4"/>
    <w:rsid w:val="00C027A4"/>
    <w:rsid w:val="00C02881"/>
    <w:rsid w:val="00C03EC8"/>
    <w:rsid w:val="00C03FE9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07A"/>
    <w:rsid w:val="00C051C7"/>
    <w:rsid w:val="00C054E5"/>
    <w:rsid w:val="00C05553"/>
    <w:rsid w:val="00C0555D"/>
    <w:rsid w:val="00C057EB"/>
    <w:rsid w:val="00C05F3F"/>
    <w:rsid w:val="00C05F56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2F76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533"/>
    <w:rsid w:val="00C158D7"/>
    <w:rsid w:val="00C15EFD"/>
    <w:rsid w:val="00C161AE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535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BA4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192"/>
    <w:rsid w:val="00C27235"/>
    <w:rsid w:val="00C27497"/>
    <w:rsid w:val="00C278DB"/>
    <w:rsid w:val="00C27B16"/>
    <w:rsid w:val="00C27BEC"/>
    <w:rsid w:val="00C30054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DCD"/>
    <w:rsid w:val="00C3402B"/>
    <w:rsid w:val="00C34496"/>
    <w:rsid w:val="00C34525"/>
    <w:rsid w:val="00C34844"/>
    <w:rsid w:val="00C348E7"/>
    <w:rsid w:val="00C350A6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A88"/>
    <w:rsid w:val="00C41DED"/>
    <w:rsid w:val="00C41F45"/>
    <w:rsid w:val="00C42386"/>
    <w:rsid w:val="00C42E1B"/>
    <w:rsid w:val="00C42F2B"/>
    <w:rsid w:val="00C431DC"/>
    <w:rsid w:val="00C432E7"/>
    <w:rsid w:val="00C4368D"/>
    <w:rsid w:val="00C43872"/>
    <w:rsid w:val="00C4391F"/>
    <w:rsid w:val="00C43AD4"/>
    <w:rsid w:val="00C43BCF"/>
    <w:rsid w:val="00C43E5D"/>
    <w:rsid w:val="00C43EDB"/>
    <w:rsid w:val="00C44140"/>
    <w:rsid w:val="00C4449E"/>
    <w:rsid w:val="00C444D8"/>
    <w:rsid w:val="00C44542"/>
    <w:rsid w:val="00C44622"/>
    <w:rsid w:val="00C446DB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650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91B"/>
    <w:rsid w:val="00C51A57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103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2D03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63"/>
    <w:rsid w:val="00C654C1"/>
    <w:rsid w:val="00C654ED"/>
    <w:rsid w:val="00C65610"/>
    <w:rsid w:val="00C656F1"/>
    <w:rsid w:val="00C6616C"/>
    <w:rsid w:val="00C6618B"/>
    <w:rsid w:val="00C661DC"/>
    <w:rsid w:val="00C66242"/>
    <w:rsid w:val="00C6629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2ED8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61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DFF"/>
    <w:rsid w:val="00C83F3E"/>
    <w:rsid w:val="00C8498B"/>
    <w:rsid w:val="00C85029"/>
    <w:rsid w:val="00C85403"/>
    <w:rsid w:val="00C85898"/>
    <w:rsid w:val="00C85A09"/>
    <w:rsid w:val="00C8615A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0B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C57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BB8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4AD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01"/>
    <w:rsid w:val="00CA11CB"/>
    <w:rsid w:val="00CA11D5"/>
    <w:rsid w:val="00CA16A1"/>
    <w:rsid w:val="00CA171F"/>
    <w:rsid w:val="00CA17B6"/>
    <w:rsid w:val="00CA1A7A"/>
    <w:rsid w:val="00CA1B6A"/>
    <w:rsid w:val="00CA1B90"/>
    <w:rsid w:val="00CA1C33"/>
    <w:rsid w:val="00CA1E5B"/>
    <w:rsid w:val="00CA1E6E"/>
    <w:rsid w:val="00CA1E9F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17"/>
    <w:rsid w:val="00CA402B"/>
    <w:rsid w:val="00CA46CA"/>
    <w:rsid w:val="00CA4721"/>
    <w:rsid w:val="00CA4974"/>
    <w:rsid w:val="00CA508D"/>
    <w:rsid w:val="00CA50B3"/>
    <w:rsid w:val="00CA52BF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11E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532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B7D93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672"/>
    <w:rsid w:val="00CC69B9"/>
    <w:rsid w:val="00CC6C64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C7F71"/>
    <w:rsid w:val="00CD0082"/>
    <w:rsid w:val="00CD051E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78A"/>
    <w:rsid w:val="00CD2A23"/>
    <w:rsid w:val="00CD2ED8"/>
    <w:rsid w:val="00CD2FBA"/>
    <w:rsid w:val="00CD304E"/>
    <w:rsid w:val="00CD322E"/>
    <w:rsid w:val="00CD3237"/>
    <w:rsid w:val="00CD3406"/>
    <w:rsid w:val="00CD340D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CAE"/>
    <w:rsid w:val="00CD4D01"/>
    <w:rsid w:val="00CD4FCE"/>
    <w:rsid w:val="00CD4FFC"/>
    <w:rsid w:val="00CD5087"/>
    <w:rsid w:val="00CD526B"/>
    <w:rsid w:val="00CD5486"/>
    <w:rsid w:val="00CD54F6"/>
    <w:rsid w:val="00CD5677"/>
    <w:rsid w:val="00CD57C4"/>
    <w:rsid w:val="00CD5C06"/>
    <w:rsid w:val="00CD5CDB"/>
    <w:rsid w:val="00CD6001"/>
    <w:rsid w:val="00CD66AE"/>
    <w:rsid w:val="00CD670A"/>
    <w:rsid w:val="00CD6788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3A6C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96F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7B3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6EA"/>
    <w:rsid w:val="00CF5805"/>
    <w:rsid w:val="00CF58D8"/>
    <w:rsid w:val="00CF5A8E"/>
    <w:rsid w:val="00CF5E81"/>
    <w:rsid w:val="00CF6370"/>
    <w:rsid w:val="00CF6819"/>
    <w:rsid w:val="00CF6A25"/>
    <w:rsid w:val="00CF6A53"/>
    <w:rsid w:val="00CF6DEC"/>
    <w:rsid w:val="00CF7037"/>
    <w:rsid w:val="00CF70FE"/>
    <w:rsid w:val="00CF77B7"/>
    <w:rsid w:val="00CF77EC"/>
    <w:rsid w:val="00D0064C"/>
    <w:rsid w:val="00D00676"/>
    <w:rsid w:val="00D0070D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8C8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2E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BE0"/>
    <w:rsid w:val="00D10C4A"/>
    <w:rsid w:val="00D112E0"/>
    <w:rsid w:val="00D11329"/>
    <w:rsid w:val="00D115C5"/>
    <w:rsid w:val="00D11775"/>
    <w:rsid w:val="00D118AF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A1C"/>
    <w:rsid w:val="00D15BA8"/>
    <w:rsid w:val="00D15C9E"/>
    <w:rsid w:val="00D15CCE"/>
    <w:rsid w:val="00D161E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28A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2FF"/>
    <w:rsid w:val="00D2362B"/>
    <w:rsid w:val="00D23873"/>
    <w:rsid w:val="00D238F1"/>
    <w:rsid w:val="00D23E67"/>
    <w:rsid w:val="00D241EB"/>
    <w:rsid w:val="00D24270"/>
    <w:rsid w:val="00D243F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C1E"/>
    <w:rsid w:val="00D26D8C"/>
    <w:rsid w:val="00D26F3A"/>
    <w:rsid w:val="00D27009"/>
    <w:rsid w:val="00D272E6"/>
    <w:rsid w:val="00D2770C"/>
    <w:rsid w:val="00D27799"/>
    <w:rsid w:val="00D278B6"/>
    <w:rsid w:val="00D27BD4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45B"/>
    <w:rsid w:val="00D32866"/>
    <w:rsid w:val="00D328CE"/>
    <w:rsid w:val="00D32BA9"/>
    <w:rsid w:val="00D32FF2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7F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10B"/>
    <w:rsid w:val="00D35958"/>
    <w:rsid w:val="00D35A0C"/>
    <w:rsid w:val="00D35A3E"/>
    <w:rsid w:val="00D35F35"/>
    <w:rsid w:val="00D36138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B5B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CD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8F0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88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87D"/>
    <w:rsid w:val="00D719DE"/>
    <w:rsid w:val="00D71E36"/>
    <w:rsid w:val="00D71EBA"/>
    <w:rsid w:val="00D71F20"/>
    <w:rsid w:val="00D7209C"/>
    <w:rsid w:val="00D72129"/>
    <w:rsid w:val="00D723A8"/>
    <w:rsid w:val="00D72585"/>
    <w:rsid w:val="00D72A72"/>
    <w:rsid w:val="00D72C57"/>
    <w:rsid w:val="00D72F54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5D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11"/>
    <w:rsid w:val="00D80BA3"/>
    <w:rsid w:val="00D80C31"/>
    <w:rsid w:val="00D80E0E"/>
    <w:rsid w:val="00D81CEE"/>
    <w:rsid w:val="00D822C9"/>
    <w:rsid w:val="00D824BC"/>
    <w:rsid w:val="00D8260D"/>
    <w:rsid w:val="00D8269A"/>
    <w:rsid w:val="00D82EB8"/>
    <w:rsid w:val="00D82F80"/>
    <w:rsid w:val="00D8349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1D6"/>
    <w:rsid w:val="00D9424A"/>
    <w:rsid w:val="00D946AF"/>
    <w:rsid w:val="00D94CAA"/>
    <w:rsid w:val="00D950BF"/>
    <w:rsid w:val="00D955B0"/>
    <w:rsid w:val="00D959AE"/>
    <w:rsid w:val="00D95A76"/>
    <w:rsid w:val="00D95EC4"/>
    <w:rsid w:val="00D9604B"/>
    <w:rsid w:val="00D960FB"/>
    <w:rsid w:val="00D96302"/>
    <w:rsid w:val="00D96B95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31"/>
    <w:rsid w:val="00DA056F"/>
    <w:rsid w:val="00DA0685"/>
    <w:rsid w:val="00DA0841"/>
    <w:rsid w:val="00DA08AC"/>
    <w:rsid w:val="00DA0CC5"/>
    <w:rsid w:val="00DA1355"/>
    <w:rsid w:val="00DA13BA"/>
    <w:rsid w:val="00DA14C0"/>
    <w:rsid w:val="00DA1B4C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886"/>
    <w:rsid w:val="00DA395C"/>
    <w:rsid w:val="00DA3BDC"/>
    <w:rsid w:val="00DA3FD1"/>
    <w:rsid w:val="00DA407C"/>
    <w:rsid w:val="00DA4692"/>
    <w:rsid w:val="00DA4A2B"/>
    <w:rsid w:val="00DA4B38"/>
    <w:rsid w:val="00DA4DC3"/>
    <w:rsid w:val="00DA4FDF"/>
    <w:rsid w:val="00DA5120"/>
    <w:rsid w:val="00DA5464"/>
    <w:rsid w:val="00DA5769"/>
    <w:rsid w:val="00DA578B"/>
    <w:rsid w:val="00DA57BA"/>
    <w:rsid w:val="00DA5840"/>
    <w:rsid w:val="00DA6526"/>
    <w:rsid w:val="00DA6DAE"/>
    <w:rsid w:val="00DA7895"/>
    <w:rsid w:val="00DA7A25"/>
    <w:rsid w:val="00DA7B0E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6DA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8D"/>
    <w:rsid w:val="00DB66BD"/>
    <w:rsid w:val="00DB678D"/>
    <w:rsid w:val="00DB6791"/>
    <w:rsid w:val="00DB6B97"/>
    <w:rsid w:val="00DB6BF7"/>
    <w:rsid w:val="00DB6D5B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18"/>
    <w:rsid w:val="00DC09FD"/>
    <w:rsid w:val="00DC0AB4"/>
    <w:rsid w:val="00DC0CE6"/>
    <w:rsid w:val="00DC0E85"/>
    <w:rsid w:val="00DC0FBE"/>
    <w:rsid w:val="00DC11A7"/>
    <w:rsid w:val="00DC1C02"/>
    <w:rsid w:val="00DC2108"/>
    <w:rsid w:val="00DC2351"/>
    <w:rsid w:val="00DC2558"/>
    <w:rsid w:val="00DC270B"/>
    <w:rsid w:val="00DC2893"/>
    <w:rsid w:val="00DC28C6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C57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829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1AD"/>
    <w:rsid w:val="00DD12B9"/>
    <w:rsid w:val="00DD1439"/>
    <w:rsid w:val="00DD17EA"/>
    <w:rsid w:val="00DD18B5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4FC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103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1D0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1B4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6A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7A9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732"/>
    <w:rsid w:val="00DF69A0"/>
    <w:rsid w:val="00DF6B97"/>
    <w:rsid w:val="00DF6C73"/>
    <w:rsid w:val="00DF7010"/>
    <w:rsid w:val="00DF7460"/>
    <w:rsid w:val="00DF7494"/>
    <w:rsid w:val="00DF7A76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ABF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280"/>
    <w:rsid w:val="00E053D6"/>
    <w:rsid w:val="00E0540B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29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5C0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41D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0C50"/>
    <w:rsid w:val="00E21371"/>
    <w:rsid w:val="00E214D9"/>
    <w:rsid w:val="00E219A0"/>
    <w:rsid w:val="00E21A08"/>
    <w:rsid w:val="00E21AB0"/>
    <w:rsid w:val="00E21B71"/>
    <w:rsid w:val="00E21C4F"/>
    <w:rsid w:val="00E21CE6"/>
    <w:rsid w:val="00E220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4EC9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2CD"/>
    <w:rsid w:val="00E37457"/>
    <w:rsid w:val="00E37568"/>
    <w:rsid w:val="00E3783F"/>
    <w:rsid w:val="00E37B46"/>
    <w:rsid w:val="00E37E05"/>
    <w:rsid w:val="00E37E08"/>
    <w:rsid w:val="00E40235"/>
    <w:rsid w:val="00E40541"/>
    <w:rsid w:val="00E4072B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B64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DAA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5B6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4F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11F"/>
    <w:rsid w:val="00E5448F"/>
    <w:rsid w:val="00E5461B"/>
    <w:rsid w:val="00E546F1"/>
    <w:rsid w:val="00E5499C"/>
    <w:rsid w:val="00E54AE0"/>
    <w:rsid w:val="00E54CCD"/>
    <w:rsid w:val="00E54E52"/>
    <w:rsid w:val="00E54EFE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57CF7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8FD"/>
    <w:rsid w:val="00E63D75"/>
    <w:rsid w:val="00E6498F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644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988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B46"/>
    <w:rsid w:val="00E77BD0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97A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6AA"/>
    <w:rsid w:val="00E86A25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26C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808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97C43"/>
    <w:rsid w:val="00EA038D"/>
    <w:rsid w:val="00EA04D1"/>
    <w:rsid w:val="00EA0A52"/>
    <w:rsid w:val="00EA0C4C"/>
    <w:rsid w:val="00EA0D41"/>
    <w:rsid w:val="00EA1112"/>
    <w:rsid w:val="00EA142C"/>
    <w:rsid w:val="00EA1E18"/>
    <w:rsid w:val="00EA1E6D"/>
    <w:rsid w:val="00EA2211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318"/>
    <w:rsid w:val="00EA6783"/>
    <w:rsid w:val="00EA6C06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21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4CD"/>
    <w:rsid w:val="00EB36B6"/>
    <w:rsid w:val="00EB36C7"/>
    <w:rsid w:val="00EB3A60"/>
    <w:rsid w:val="00EB3CB2"/>
    <w:rsid w:val="00EB4776"/>
    <w:rsid w:val="00EB480A"/>
    <w:rsid w:val="00EB49E6"/>
    <w:rsid w:val="00EB4B34"/>
    <w:rsid w:val="00EB4C68"/>
    <w:rsid w:val="00EB4FB1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C5B"/>
    <w:rsid w:val="00EC0303"/>
    <w:rsid w:val="00EC089F"/>
    <w:rsid w:val="00EC0FA4"/>
    <w:rsid w:val="00EC12FB"/>
    <w:rsid w:val="00EC153B"/>
    <w:rsid w:val="00EC18FD"/>
    <w:rsid w:val="00EC1D37"/>
    <w:rsid w:val="00EC1E2F"/>
    <w:rsid w:val="00EC226F"/>
    <w:rsid w:val="00EC2501"/>
    <w:rsid w:val="00EC2587"/>
    <w:rsid w:val="00EC26C9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914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648"/>
    <w:rsid w:val="00ED675E"/>
    <w:rsid w:val="00ED68D0"/>
    <w:rsid w:val="00ED6EB2"/>
    <w:rsid w:val="00ED6ED6"/>
    <w:rsid w:val="00ED6FD4"/>
    <w:rsid w:val="00ED7479"/>
    <w:rsid w:val="00ED7534"/>
    <w:rsid w:val="00ED797A"/>
    <w:rsid w:val="00ED79A6"/>
    <w:rsid w:val="00EE0B7E"/>
    <w:rsid w:val="00EE0D0B"/>
    <w:rsid w:val="00EE106A"/>
    <w:rsid w:val="00EE12E8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931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3A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2F70"/>
    <w:rsid w:val="00F03063"/>
    <w:rsid w:val="00F03162"/>
    <w:rsid w:val="00F0321D"/>
    <w:rsid w:val="00F03493"/>
    <w:rsid w:val="00F03607"/>
    <w:rsid w:val="00F03B94"/>
    <w:rsid w:val="00F03F24"/>
    <w:rsid w:val="00F0422E"/>
    <w:rsid w:val="00F042A9"/>
    <w:rsid w:val="00F0433D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DF6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D59"/>
    <w:rsid w:val="00F20FDF"/>
    <w:rsid w:val="00F21054"/>
    <w:rsid w:val="00F21178"/>
    <w:rsid w:val="00F212C0"/>
    <w:rsid w:val="00F215EF"/>
    <w:rsid w:val="00F2179A"/>
    <w:rsid w:val="00F2197A"/>
    <w:rsid w:val="00F21AC7"/>
    <w:rsid w:val="00F21AFE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27FC6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17"/>
    <w:rsid w:val="00F33DBB"/>
    <w:rsid w:val="00F33E59"/>
    <w:rsid w:val="00F344CB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595"/>
    <w:rsid w:val="00F406D0"/>
    <w:rsid w:val="00F40891"/>
    <w:rsid w:val="00F409B9"/>
    <w:rsid w:val="00F40ACE"/>
    <w:rsid w:val="00F41052"/>
    <w:rsid w:val="00F411D4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4EA4"/>
    <w:rsid w:val="00F45013"/>
    <w:rsid w:val="00F450D2"/>
    <w:rsid w:val="00F452FB"/>
    <w:rsid w:val="00F4546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4FC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9AF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4BC8"/>
    <w:rsid w:val="00F75049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0DA0"/>
    <w:rsid w:val="00F81225"/>
    <w:rsid w:val="00F8145B"/>
    <w:rsid w:val="00F814B7"/>
    <w:rsid w:val="00F814E0"/>
    <w:rsid w:val="00F819C8"/>
    <w:rsid w:val="00F81C06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907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BCF"/>
    <w:rsid w:val="00F87FDC"/>
    <w:rsid w:val="00F90322"/>
    <w:rsid w:val="00F90520"/>
    <w:rsid w:val="00F9057B"/>
    <w:rsid w:val="00F90A66"/>
    <w:rsid w:val="00F90A9D"/>
    <w:rsid w:val="00F91240"/>
    <w:rsid w:val="00F9147A"/>
    <w:rsid w:val="00F91527"/>
    <w:rsid w:val="00F9187C"/>
    <w:rsid w:val="00F9191E"/>
    <w:rsid w:val="00F91C27"/>
    <w:rsid w:val="00F91C9F"/>
    <w:rsid w:val="00F91D41"/>
    <w:rsid w:val="00F91F16"/>
    <w:rsid w:val="00F92000"/>
    <w:rsid w:val="00F92092"/>
    <w:rsid w:val="00F922BD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66E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97F14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C80"/>
    <w:rsid w:val="00FA4E25"/>
    <w:rsid w:val="00FA4EF0"/>
    <w:rsid w:val="00FA50F6"/>
    <w:rsid w:val="00FA51F3"/>
    <w:rsid w:val="00FA5346"/>
    <w:rsid w:val="00FA5981"/>
    <w:rsid w:val="00FA5B4B"/>
    <w:rsid w:val="00FA5D75"/>
    <w:rsid w:val="00FA5DC1"/>
    <w:rsid w:val="00FA6063"/>
    <w:rsid w:val="00FA6175"/>
    <w:rsid w:val="00FA61CE"/>
    <w:rsid w:val="00FA6356"/>
    <w:rsid w:val="00FA6DA9"/>
    <w:rsid w:val="00FA6FE3"/>
    <w:rsid w:val="00FA7105"/>
    <w:rsid w:val="00FA7157"/>
    <w:rsid w:val="00FA71CD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74"/>
    <w:rsid w:val="00FB0DFB"/>
    <w:rsid w:val="00FB0F64"/>
    <w:rsid w:val="00FB1699"/>
    <w:rsid w:val="00FB1860"/>
    <w:rsid w:val="00FB1873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C6C"/>
    <w:rsid w:val="00FB7D1A"/>
    <w:rsid w:val="00FB7EC1"/>
    <w:rsid w:val="00FC0078"/>
    <w:rsid w:val="00FC02E3"/>
    <w:rsid w:val="00FC02FE"/>
    <w:rsid w:val="00FC0741"/>
    <w:rsid w:val="00FC0B06"/>
    <w:rsid w:val="00FC10C1"/>
    <w:rsid w:val="00FC1131"/>
    <w:rsid w:val="00FC15F8"/>
    <w:rsid w:val="00FC1775"/>
    <w:rsid w:val="00FC1B89"/>
    <w:rsid w:val="00FC1C44"/>
    <w:rsid w:val="00FC1CDC"/>
    <w:rsid w:val="00FC2404"/>
    <w:rsid w:val="00FC256D"/>
    <w:rsid w:val="00FC2B76"/>
    <w:rsid w:val="00FC2BD5"/>
    <w:rsid w:val="00FC2D62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4CD"/>
    <w:rsid w:val="00FC454D"/>
    <w:rsid w:val="00FC4A98"/>
    <w:rsid w:val="00FC4F37"/>
    <w:rsid w:val="00FC5182"/>
    <w:rsid w:val="00FC598E"/>
    <w:rsid w:val="00FC5A83"/>
    <w:rsid w:val="00FC5C9E"/>
    <w:rsid w:val="00FC5F65"/>
    <w:rsid w:val="00FC626E"/>
    <w:rsid w:val="00FC6661"/>
    <w:rsid w:val="00FC6D2F"/>
    <w:rsid w:val="00FC6DD9"/>
    <w:rsid w:val="00FC731F"/>
    <w:rsid w:val="00FC74E0"/>
    <w:rsid w:val="00FC75DF"/>
    <w:rsid w:val="00FC771A"/>
    <w:rsid w:val="00FC77F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58B"/>
    <w:rsid w:val="00FD1A6A"/>
    <w:rsid w:val="00FD1EE6"/>
    <w:rsid w:val="00FD1F3A"/>
    <w:rsid w:val="00FD2001"/>
    <w:rsid w:val="00FD22CA"/>
    <w:rsid w:val="00FD2344"/>
    <w:rsid w:val="00FD267C"/>
    <w:rsid w:val="00FD2BD4"/>
    <w:rsid w:val="00FD2CD0"/>
    <w:rsid w:val="00FD2D13"/>
    <w:rsid w:val="00FD2FBD"/>
    <w:rsid w:val="00FD30DC"/>
    <w:rsid w:val="00FD3889"/>
    <w:rsid w:val="00FD3AAE"/>
    <w:rsid w:val="00FD3D66"/>
    <w:rsid w:val="00FD3EEB"/>
    <w:rsid w:val="00FD4049"/>
    <w:rsid w:val="00FD4467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2E1C"/>
    <w:rsid w:val="00FF2E34"/>
    <w:rsid w:val="00FF3061"/>
    <w:rsid w:val="00FF3227"/>
    <w:rsid w:val="00FF33C6"/>
    <w:rsid w:val="00FF3421"/>
    <w:rsid w:val="00FF360E"/>
    <w:rsid w:val="00FF37D2"/>
    <w:rsid w:val="00FF3827"/>
    <w:rsid w:val="00FF3897"/>
    <w:rsid w:val="00FF3AB7"/>
    <w:rsid w:val="00FF3AE1"/>
    <w:rsid w:val="00FF3BCE"/>
    <w:rsid w:val="00FF3CC0"/>
    <w:rsid w:val="00FF3ED2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EF2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89586AD7-E6DF-4C9A-8B58-2CC23E77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91B7B9541D3948AE551C8AC33DD15A" ma:contentTypeVersion="4" ma:contentTypeDescription="Create a new document." ma:contentTypeScope="" ma:versionID="6ff4b4b69bbcfa813afaa9d6f893716a">
  <xsd:schema xmlns:xsd="http://www.w3.org/2001/XMLSchema" xmlns:xs="http://www.w3.org/2001/XMLSchema" xmlns:p="http://schemas.microsoft.com/office/2006/metadata/properties" xmlns:ns2="0a3dccd2-ff01-438b-82f0-7fd3b7e82eba" targetNamespace="http://schemas.microsoft.com/office/2006/metadata/properties" ma:root="true" ma:fieldsID="43034b7b5f471da9dfcc8ab2c221de63" ns2:_="">
    <xsd:import namespace="0a3dccd2-ff01-438b-82f0-7fd3b7e82e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dccd2-ff01-438b-82f0-7fd3b7e82e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BCDB0-2A61-4EBB-991A-AD88364ED4C6}">
  <ds:schemaRefs>
    <ds:schemaRef ds:uri="http://schemas.microsoft.com/office/infopath/2007/PartnerControls"/>
    <ds:schemaRef ds:uri="http://schemas.microsoft.com/office/2006/metadata/properties"/>
    <ds:schemaRef ds:uri="0a3dccd2-ff01-438b-82f0-7fd3b7e82eba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215D09-E063-4C60-90F2-DDFEAC153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dccd2-ff01-438b-82f0-7fd3b7e82e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19</Pages>
  <Words>3878</Words>
  <Characters>17984</Characters>
  <Application>Microsoft Office Word</Application>
  <DocSecurity>4</DocSecurity>
  <Lines>2248</Lines>
  <Paragraphs>1041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Yoda Likitcharoennukul</cp:lastModifiedBy>
  <cp:revision>2</cp:revision>
  <cp:lastPrinted>2024-10-28T06:53:00Z</cp:lastPrinted>
  <dcterms:created xsi:type="dcterms:W3CDTF">2024-11-05T02:42:00Z</dcterms:created>
  <dcterms:modified xsi:type="dcterms:W3CDTF">2024-11-05T02:42:00Z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0x0101009891B7B9541D3948AE551C8AC33DD15A</vt:lpwstr>
  </property>
</Properties>
</file>