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1154" w14:textId="77777777" w:rsidR="00873B33" w:rsidRPr="00780BAB" w:rsidRDefault="00620ECE" w:rsidP="00907BC5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780BA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780BAB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780BAB" w:rsidRDefault="00877065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6275E76E" w:rsidR="00873B33" w:rsidRPr="00780BAB" w:rsidRDefault="00A66906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สำหรับงวดสามเดือนและงวด</w:t>
      </w:r>
      <w:r w:rsidR="009910CA" w:rsidRPr="00780BAB">
        <w:rPr>
          <w:rFonts w:asciiTheme="majorBidi" w:hAnsiTheme="majorBidi" w:cstheme="majorBidi"/>
          <w:b/>
          <w:bCs/>
          <w:sz w:val="36"/>
          <w:szCs w:val="36"/>
          <w:cs/>
        </w:rPr>
        <w:t>เก้า</w:t>
      </w: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9910CA" w:rsidRPr="00780B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กันยายน </w:t>
      </w:r>
      <w:r w:rsidR="00901AD8" w:rsidRPr="00901AD8">
        <w:rPr>
          <w:rFonts w:asciiTheme="majorBidi" w:hAnsiTheme="majorBidi" w:cstheme="majorBidi"/>
          <w:b/>
          <w:bCs/>
          <w:sz w:val="36"/>
          <w:szCs w:val="36"/>
        </w:rPr>
        <w:t>2567</w:t>
      </w:r>
      <w:r w:rsidR="0062289A" w:rsidRPr="00780BAB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="0062289A" w:rsidRPr="00780BAB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780BAB" w:rsidRDefault="009B4A8D" w:rsidP="00AF6625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6EAAA105" w:rsidR="00B50E4A" w:rsidRPr="00780BAB" w:rsidRDefault="00B50E4A" w:rsidP="00860DBF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780BAB">
        <w:rPr>
          <w:rFonts w:asciiTheme="majorBidi" w:hAnsiTheme="majorBidi" w:cstheme="majorBidi"/>
          <w:spacing w:val="-8"/>
          <w:cs/>
        </w:rPr>
        <w:t>บริษัท เรดดี้แพลนเน็ต จำกัด (มหาชน) (“บริษัท”) เป็นนิติบุคคลที่จัดตั้งขึ้นในประเทศไทย</w:t>
      </w:r>
      <w:r w:rsidR="00562B1D" w:rsidRPr="00780BAB">
        <w:rPr>
          <w:rFonts w:asciiTheme="majorBidi" w:hAnsiTheme="majorBidi" w:cstheme="majorBidi"/>
          <w:spacing w:val="-8"/>
        </w:rPr>
        <w:br/>
      </w:r>
      <w:r w:rsidRPr="00780BAB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901AD8" w:rsidRPr="00901AD8">
        <w:rPr>
          <w:rFonts w:asciiTheme="majorBidi" w:hAnsiTheme="majorBidi" w:cstheme="majorBidi"/>
          <w:spacing w:val="-8"/>
        </w:rPr>
        <w:t>1</w:t>
      </w:r>
      <w:r w:rsidRPr="00780BAB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901AD8" w:rsidRPr="00901AD8">
        <w:rPr>
          <w:rFonts w:asciiTheme="majorBidi" w:hAnsiTheme="majorBidi" w:cstheme="majorBidi"/>
          <w:spacing w:val="-8"/>
        </w:rPr>
        <w:t>2543</w:t>
      </w:r>
      <w:r w:rsidRPr="00780BAB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901AD8" w:rsidRPr="00901AD8">
        <w:rPr>
          <w:rFonts w:asciiTheme="majorBidi" w:hAnsiTheme="majorBidi" w:cstheme="majorBidi"/>
          <w:spacing w:val="-8"/>
        </w:rPr>
        <w:t>51</w:t>
      </w:r>
      <w:r w:rsidRPr="00780BAB">
        <w:rPr>
          <w:rFonts w:asciiTheme="majorBidi" w:hAnsiTheme="majorBidi" w:cstheme="majorBidi"/>
          <w:spacing w:val="-8"/>
          <w:cs/>
        </w:rPr>
        <w:t xml:space="preserve"> อาคารเมเจอร์ ทาวเวอร์ พระราม </w:t>
      </w:r>
      <w:r w:rsidR="00901AD8" w:rsidRPr="00901AD8">
        <w:rPr>
          <w:rFonts w:asciiTheme="majorBidi" w:hAnsiTheme="majorBidi" w:cstheme="majorBidi"/>
          <w:spacing w:val="-8"/>
        </w:rPr>
        <w:t>9</w:t>
      </w:r>
      <w:r w:rsidRPr="00780BAB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780BAB">
        <w:rPr>
          <w:rFonts w:asciiTheme="majorBidi" w:hAnsiTheme="majorBidi" w:cstheme="majorBidi"/>
          <w:spacing w:val="-8"/>
        </w:rPr>
        <w:t>-</w:t>
      </w:r>
      <w:r w:rsidRPr="00780BAB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780BAB">
        <w:rPr>
          <w:rFonts w:asciiTheme="majorBidi" w:hAnsiTheme="majorBidi" w:cstheme="majorBidi"/>
          <w:spacing w:val="-8"/>
        </w:rPr>
        <w:br/>
      </w:r>
      <w:r w:rsidRPr="00780BAB">
        <w:rPr>
          <w:rFonts w:asciiTheme="majorBidi" w:hAnsiTheme="majorBidi" w:cstheme="majorBidi"/>
          <w:spacing w:val="-8"/>
          <w:cs/>
        </w:rPr>
        <w:t xml:space="preserve">ชั้น </w:t>
      </w:r>
      <w:r w:rsidR="00901AD8" w:rsidRPr="00901AD8">
        <w:rPr>
          <w:rFonts w:asciiTheme="majorBidi" w:hAnsiTheme="majorBidi" w:cstheme="majorBidi"/>
          <w:spacing w:val="-8"/>
        </w:rPr>
        <w:t>17</w:t>
      </w:r>
      <w:r w:rsidRPr="00780BAB">
        <w:rPr>
          <w:rFonts w:asciiTheme="majorBidi" w:hAnsiTheme="majorBidi" w:cstheme="majorBidi"/>
          <w:spacing w:val="-8"/>
          <w:cs/>
        </w:rPr>
        <w:t xml:space="preserve"> ห้อง </w:t>
      </w:r>
      <w:r w:rsidR="00901AD8" w:rsidRPr="00901AD8">
        <w:rPr>
          <w:rFonts w:asciiTheme="majorBidi" w:hAnsiTheme="majorBidi" w:cstheme="majorBidi"/>
          <w:spacing w:val="-8"/>
        </w:rPr>
        <w:t>1701</w:t>
      </w:r>
      <w:r w:rsidRPr="00780BAB">
        <w:rPr>
          <w:rFonts w:asciiTheme="majorBidi" w:hAnsiTheme="majorBidi" w:cstheme="majorBidi"/>
          <w:spacing w:val="-8"/>
          <w:cs/>
        </w:rPr>
        <w:t xml:space="preserve"> - </w:t>
      </w:r>
      <w:r w:rsidR="00901AD8" w:rsidRPr="00901AD8">
        <w:rPr>
          <w:rFonts w:asciiTheme="majorBidi" w:hAnsiTheme="majorBidi" w:cstheme="majorBidi"/>
          <w:spacing w:val="-8"/>
        </w:rPr>
        <w:t>1706</w:t>
      </w:r>
      <w:r w:rsidRPr="00780BAB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901AD8" w:rsidRPr="00901AD8">
        <w:rPr>
          <w:rFonts w:asciiTheme="majorBidi" w:hAnsiTheme="majorBidi" w:cstheme="majorBidi"/>
          <w:spacing w:val="-8"/>
        </w:rPr>
        <w:t>9</w:t>
      </w:r>
      <w:r w:rsidRPr="00780BAB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901AD8" w:rsidRPr="00901AD8">
        <w:rPr>
          <w:rFonts w:asciiTheme="majorBidi" w:hAnsiTheme="majorBidi" w:cstheme="majorBidi"/>
          <w:spacing w:val="-8"/>
        </w:rPr>
        <w:t>10240</w:t>
      </w:r>
      <w:r w:rsidRPr="00780BAB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780BAB">
        <w:rPr>
          <w:rFonts w:asciiTheme="majorBidi" w:hAnsiTheme="majorBidi" w:cstheme="majorBidi"/>
          <w:spacing w:val="-8"/>
        </w:rPr>
        <w:br/>
      </w:r>
      <w:r w:rsidRPr="00780BAB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780BAB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01AD8" w:rsidRPr="00901AD8">
        <w:rPr>
          <w:rFonts w:asciiTheme="majorBidi" w:hAnsiTheme="majorBidi" w:cstheme="majorBidi"/>
          <w:spacing w:val="-8"/>
        </w:rPr>
        <w:t>22</w:t>
      </w:r>
      <w:r w:rsidRPr="00780BAB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901AD8" w:rsidRPr="00901AD8">
        <w:rPr>
          <w:rFonts w:asciiTheme="majorBidi" w:hAnsiTheme="majorBidi" w:cstheme="majorBidi"/>
          <w:spacing w:val="-8"/>
        </w:rPr>
        <w:t>2566</w:t>
      </w:r>
    </w:p>
    <w:p w14:paraId="2B16FC0F" w14:textId="77777777" w:rsidR="00A30FD1" w:rsidRPr="00780BAB" w:rsidRDefault="00064AFA" w:rsidP="004A1C4A">
      <w:pPr>
        <w:spacing w:before="240"/>
        <w:ind w:left="567" w:right="-2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บริษัท และบริษัทย่อย รวมกันเรียกว่า “กลุ่มบริษัท” </w:t>
      </w:r>
    </w:p>
    <w:p w14:paraId="2BD08E70" w14:textId="6F482407" w:rsidR="00FB08DE" w:rsidRPr="00780BAB" w:rsidRDefault="00FB08DE" w:rsidP="004A1C4A">
      <w:pPr>
        <w:spacing w:before="240"/>
        <w:ind w:left="567" w:right="-25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780BAB">
        <w:rPr>
          <w:rFonts w:asciiTheme="majorBidi" w:hAnsiTheme="majorBidi" w:cstheme="majorBidi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</w:rPr>
        <w:t>30</w:t>
      </w:r>
      <w:r w:rsidR="000911C8" w:rsidRPr="00780BAB">
        <w:rPr>
          <w:rFonts w:asciiTheme="majorBidi" w:hAnsiTheme="majorBidi" w:cstheme="majorBidi"/>
        </w:rPr>
        <w:t xml:space="preserve"> </w:t>
      </w:r>
      <w:r w:rsidR="009910CA" w:rsidRPr="00780BAB">
        <w:rPr>
          <w:rFonts w:asciiTheme="majorBidi" w:hAnsiTheme="majorBidi" w:cstheme="majorBidi"/>
          <w:cs/>
        </w:rPr>
        <w:t>กันยา</w:t>
      </w:r>
      <w:r w:rsidR="000911C8" w:rsidRPr="00780BAB">
        <w:rPr>
          <w:rFonts w:asciiTheme="majorBidi" w:hAnsiTheme="majorBidi" w:cstheme="majorBidi"/>
          <w:cs/>
        </w:rPr>
        <w:t xml:space="preserve">ยน </w:t>
      </w:r>
      <w:r w:rsidR="00901AD8" w:rsidRPr="00901AD8">
        <w:rPr>
          <w:rFonts w:asciiTheme="majorBidi" w:hAnsiTheme="majorBidi" w:cstheme="majorBidi"/>
        </w:rPr>
        <w:t>2567</w:t>
      </w:r>
      <w:r w:rsidR="0030681E" w:rsidRPr="00780BAB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</w:rPr>
        <w:t>31</w:t>
      </w:r>
      <w:r w:rsidR="0030681E" w:rsidRPr="00780BAB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</w:rPr>
        <w:t>2566</w:t>
      </w:r>
      <w:r w:rsidR="0030681E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B90C54" w:rsidRPr="00780BAB" w14:paraId="075D9C34" w14:textId="77777777" w:rsidTr="002A73C6">
        <w:trPr>
          <w:cantSplit/>
          <w:trHeight w:hRule="exact" w:val="369"/>
        </w:trPr>
        <w:tc>
          <w:tcPr>
            <w:tcW w:w="1912" w:type="pct"/>
            <w:vMerge w:val="restart"/>
            <w:vAlign w:val="center"/>
          </w:tcPr>
          <w:p w14:paraId="7AF520FF" w14:textId="77777777" w:rsidR="00064AFA" w:rsidRPr="00780BAB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pct"/>
            <w:vMerge w:val="restart"/>
          </w:tcPr>
          <w:p w14:paraId="28FFCD53" w14:textId="77777777" w:rsidR="00064AFA" w:rsidRPr="00780BAB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780BAB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780BAB" w:rsidRDefault="00FB08DE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90C54" w:rsidRPr="00780BAB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780BAB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780BAB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780BAB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780BAB" w:rsidRDefault="00F07C06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74803CB4" w14:textId="2E596E40" w:rsidR="007E5767" w:rsidRPr="00780BAB" w:rsidRDefault="00901AD8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30</w:t>
            </w:r>
            <w:r w:rsidR="002A73C6"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9910CA"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กันยายน</w:t>
            </w:r>
          </w:p>
          <w:p w14:paraId="55340B8C" w14:textId="7FD478B4" w:rsidR="00064AFA" w:rsidRPr="00780BAB" w:rsidRDefault="00901AD8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87" w:type="pct"/>
          </w:tcPr>
          <w:p w14:paraId="232F28CF" w14:textId="585914DA" w:rsidR="00F07C06" w:rsidRPr="00780BAB" w:rsidRDefault="00F07C0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40D86CA5" w:rsidR="007E5767" w:rsidRPr="00780BAB" w:rsidRDefault="00901AD8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215144D0" w:rsidR="00064AFA" w:rsidRPr="00780BAB" w:rsidRDefault="00901AD8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90C54" w:rsidRPr="00780BAB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701B4176" w:rsidR="00B50E4A" w:rsidRPr="00780BAB" w:rsidRDefault="00901AD8" w:rsidP="0075394C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780BA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เรดดี้แพลนเน็ต ทราเว</w:t>
            </w:r>
            <w:r w:rsidR="00BA7D5C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780BAB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บริการแพลตฟอร์มการจองโรงแรมโดยตรงสำหรับโรงแรมและรีสอร์ต</w:t>
            </w:r>
          </w:p>
        </w:tc>
        <w:tc>
          <w:tcPr>
            <w:tcW w:w="713" w:type="pct"/>
          </w:tcPr>
          <w:p w14:paraId="20F6C5B3" w14:textId="77777777" w:rsidR="00B50E4A" w:rsidRPr="00780BAB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233F4692" w:rsidR="00B50E4A" w:rsidRPr="00780BAB" w:rsidRDefault="00901AD8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35D375D3" w:rsidR="00B50E4A" w:rsidRPr="00780BAB" w:rsidRDefault="00901AD8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90C54" w:rsidRPr="00780BAB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03DF00F3" w:rsidR="00B50E4A" w:rsidRPr="00780BAB" w:rsidRDefault="00901AD8" w:rsidP="0059638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เรดดี้แพลนเน็ต แมกซ์ </w:t>
            </w:r>
            <w:proofErr w:type="gramStart"/>
            <w:r w:rsidR="00B50E4A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901A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780BAB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780BAB" w:rsidRDefault="00CF4DB1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780BAB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406BC7CC" w:rsidR="00B50E4A" w:rsidRPr="00780BAB" w:rsidRDefault="00901AD8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0D6BA28B" w:rsidR="00B50E4A" w:rsidRPr="00780BAB" w:rsidRDefault="00901AD8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2A45A32D" w:rsidR="00064AFA" w:rsidRPr="00780BAB" w:rsidRDefault="00394005" w:rsidP="00394005">
      <w:pPr>
        <w:numPr>
          <w:ilvl w:val="0"/>
          <w:numId w:val="6"/>
        </w:numPr>
        <w:ind w:right="277" w:hanging="180"/>
        <w:rPr>
          <w:rFonts w:asciiTheme="majorBidi" w:hAnsiTheme="majorBidi" w:cstheme="majorBidi"/>
          <w:sz w:val="22"/>
          <w:szCs w:val="22"/>
        </w:rPr>
      </w:pPr>
      <w:r w:rsidRPr="00780BAB">
        <w:rPr>
          <w:rFonts w:asciiTheme="majorBidi" w:hAnsiTheme="majorBidi" w:cstheme="majorBidi"/>
          <w:sz w:val="22"/>
          <w:szCs w:val="22"/>
        </w:rPr>
        <w:t> </w:t>
      </w:r>
      <w:r w:rsidR="00EF04A1" w:rsidRPr="00780BAB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780BAB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901AD8" w:rsidRPr="00901AD8">
        <w:rPr>
          <w:rFonts w:asciiTheme="majorBidi" w:hAnsiTheme="majorBidi" w:cstheme="majorBidi"/>
          <w:sz w:val="22"/>
          <w:szCs w:val="22"/>
        </w:rPr>
        <w:t>30</w:t>
      </w:r>
      <w:r w:rsidR="000911C8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9910CA" w:rsidRPr="00780BAB">
        <w:rPr>
          <w:rFonts w:asciiTheme="majorBidi" w:hAnsiTheme="majorBidi" w:cstheme="majorBidi"/>
          <w:sz w:val="22"/>
          <w:szCs w:val="22"/>
          <w:cs/>
        </w:rPr>
        <w:t>กันยายน</w:t>
      </w:r>
      <w:r w:rsidR="000911C8" w:rsidRPr="00780BA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901AD8" w:rsidRPr="00901AD8">
        <w:rPr>
          <w:rFonts w:asciiTheme="majorBidi" w:hAnsiTheme="majorBidi" w:cstheme="majorBidi"/>
          <w:sz w:val="22"/>
          <w:szCs w:val="22"/>
        </w:rPr>
        <w:t>2567</w:t>
      </w:r>
      <w:r w:rsidR="004D267B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80BAB">
        <w:rPr>
          <w:rFonts w:asciiTheme="majorBidi" w:hAnsiTheme="majorBidi" w:cstheme="majorBidi"/>
          <w:sz w:val="22"/>
          <w:szCs w:val="22"/>
          <w:cs/>
        </w:rPr>
        <w:t>บริษัท เรดดี้แพลนเน็ต แมกซ์ จำกัด</w:t>
      </w:r>
      <w:r w:rsidR="00EF04A1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80BAB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780BAB" w:rsidRDefault="003A00D8" w:rsidP="004D267B">
      <w:pPr>
        <w:spacing w:line="260" w:lineRule="atLeast"/>
        <w:ind w:left="720"/>
        <w:jc w:val="thaiDistribute"/>
        <w:rPr>
          <w:rFonts w:asciiTheme="majorBidi" w:eastAsia="Times New Roman" w:hAnsiTheme="majorBidi" w:cstheme="majorBidi"/>
          <w:color w:val="FF0000"/>
          <w:cs/>
        </w:rPr>
        <w:sectPr w:rsidR="003A00D8" w:rsidRPr="00780BAB" w:rsidSect="007D5545">
          <w:headerReference w:type="default" r:id="rId8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780BAB" w:rsidRDefault="00877065" w:rsidP="00306659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570DBE6C" w:rsidR="007A5BD6" w:rsidRPr="00FD1548" w:rsidRDefault="00877065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FD1548">
        <w:rPr>
          <w:rFonts w:asciiTheme="majorBidi" w:hAnsiTheme="majorBidi" w:cstheme="majorBidi"/>
          <w:spacing w:val="-2"/>
          <w:cs/>
        </w:rPr>
        <w:t>งบการเงินระหว่างกาลรวมและ</w:t>
      </w:r>
      <w:r w:rsidR="005941C7" w:rsidRPr="00FD1548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Pr="00FD1548">
        <w:rPr>
          <w:rFonts w:asciiTheme="majorBidi" w:hAnsiTheme="majorBidi" w:cstheme="majorBidi"/>
          <w:spacing w:val="-2"/>
          <w:cs/>
        </w:rPr>
        <w:t>เฉพาะกิจการนี้ได้จัดทำขึ้นในสกุลเงิน</w:t>
      </w:r>
      <w:r w:rsidRPr="00FD1548">
        <w:rPr>
          <w:rFonts w:asciiTheme="majorBidi" w:hAnsiTheme="majorBidi" w:cstheme="majorBidi"/>
          <w:cs/>
        </w:rPr>
        <w:t xml:space="preserve">บาทและตามมาตรฐานการบัญชีฉบับที่ </w:t>
      </w:r>
      <w:r w:rsidR="00901AD8" w:rsidRPr="00901AD8">
        <w:rPr>
          <w:rFonts w:asciiTheme="majorBidi" w:hAnsiTheme="majorBidi" w:cstheme="majorBidi"/>
        </w:rPr>
        <w:t>34</w:t>
      </w:r>
      <w:r w:rsidRPr="00FD1548">
        <w:rPr>
          <w:rFonts w:asciiTheme="majorBidi" w:hAnsiTheme="majorBidi" w:cstheme="majorBidi"/>
        </w:rPr>
        <w:t xml:space="preserve"> </w:t>
      </w:r>
      <w:r w:rsidRPr="00FD1548">
        <w:rPr>
          <w:rFonts w:asciiTheme="majorBidi" w:hAnsiTheme="majorBidi" w:cstheme="majorBidi"/>
          <w:cs/>
        </w:rPr>
        <w:t>เรื่อง “</w:t>
      </w:r>
      <w:r w:rsidR="00F713F1" w:rsidRPr="00FD1548">
        <w:rPr>
          <w:rFonts w:asciiTheme="majorBidi" w:hAnsiTheme="majorBidi" w:cstheme="majorBidi"/>
          <w:cs/>
        </w:rPr>
        <w:t>การ</w:t>
      </w:r>
      <w:r w:rsidRPr="00FD1548">
        <w:rPr>
          <w:rFonts w:asciiTheme="majorBidi" w:hAnsiTheme="majorBidi" w:cstheme="majorBidi"/>
          <w:cs/>
        </w:rPr>
        <w:t>รายงานทางการเงินระหว่างกาล” และวิธีปฏิบัติ</w:t>
      </w:r>
      <w:r w:rsidRPr="00FD1548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 w:rsidRPr="00FD1548">
        <w:rPr>
          <w:rFonts w:asciiTheme="majorBidi" w:hAnsiTheme="majorBidi" w:cstheme="majorBidi"/>
        </w:rPr>
        <w:t xml:space="preserve"> </w:t>
      </w:r>
      <w:r w:rsidR="001F2C9B" w:rsidRPr="00FD1548">
        <w:rPr>
          <w:rFonts w:asciiTheme="majorBidi" w:hAnsiTheme="majorBidi" w:cstheme="majorBidi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FD1548" w:rsidRDefault="001412D2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FD1548">
        <w:rPr>
          <w:rFonts w:asciiTheme="majorBidi" w:hAnsiTheme="majorBidi" w:cstheme="majorBidi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กลุ่มบริษัทจัดทำงบการเงินระหว่างกาลตามกฎหมายเป็นภาษาไทยตามมาตรฐานการรายงานทางการเงิน อย่างไรก็ตาม เพื่อความสะดวกของผู้อ่านงบการเงิน กลุ่ม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F5D2AB8" w14:textId="2B257ACE" w:rsidR="00DB282B" w:rsidRPr="00780BAB" w:rsidRDefault="00877065" w:rsidP="002539A0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FD1548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901AD8" w:rsidRPr="00901AD8">
        <w:rPr>
          <w:rFonts w:asciiTheme="majorBidi" w:hAnsiTheme="majorBidi" w:cstheme="majorBidi"/>
        </w:rPr>
        <w:t>31</w:t>
      </w:r>
      <w:r w:rsidRPr="00FD1548">
        <w:rPr>
          <w:rFonts w:asciiTheme="majorBidi" w:hAnsiTheme="majorBidi" w:cstheme="majorBidi"/>
          <w:cs/>
        </w:rPr>
        <w:t xml:space="preserve"> ธันวาคม </w:t>
      </w:r>
      <w:r w:rsidR="00901AD8" w:rsidRPr="00901AD8">
        <w:rPr>
          <w:rFonts w:asciiTheme="majorBidi" w:hAnsiTheme="majorBidi" w:cstheme="majorBidi"/>
        </w:rPr>
        <w:t>2566</w:t>
      </w:r>
      <w:r w:rsidR="004B6832" w:rsidRPr="00FD1548">
        <w:rPr>
          <w:rFonts w:asciiTheme="majorBidi" w:hAnsiTheme="majorBidi" w:cstheme="majorBidi"/>
        </w:rPr>
        <w:t xml:space="preserve"> </w:t>
      </w:r>
      <w:r w:rsidRPr="00FD1548">
        <w:rPr>
          <w:rFonts w:asciiTheme="majorBidi" w:hAnsiTheme="majorBidi" w:cstheme="majorBidi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780BAB">
        <w:rPr>
          <w:rFonts w:asciiTheme="majorBidi" w:hAnsiTheme="majorBidi" w:cstheme="majorBidi"/>
          <w:spacing w:val="-6"/>
        </w:rPr>
        <w:t xml:space="preserve"> </w:t>
      </w:r>
    </w:p>
    <w:p w14:paraId="743CB533" w14:textId="0F3C67D5" w:rsidR="00DB282B" w:rsidRPr="00780BAB" w:rsidRDefault="00877065" w:rsidP="0045423F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780BAB">
        <w:rPr>
          <w:rFonts w:asciiTheme="majorBidi" w:hAnsiTheme="majorBidi" w:cstheme="majorBidi"/>
          <w:spacing w:val="-4"/>
          <w:cs/>
        </w:rPr>
        <w:t>กฎ</w:t>
      </w:r>
      <w:r w:rsidRPr="00780BAB">
        <w:rPr>
          <w:rFonts w:asciiTheme="majorBidi" w:hAnsiTheme="majorBidi" w:cstheme="majorBidi"/>
          <w:spacing w:val="-4"/>
          <w:cs/>
        </w:rPr>
        <w:t>ใน</w:t>
      </w:r>
      <w:r w:rsidR="00403803" w:rsidRPr="00780BAB">
        <w:rPr>
          <w:rFonts w:asciiTheme="majorBidi" w:hAnsiTheme="majorBidi" w:cstheme="majorBidi"/>
          <w:spacing w:val="-4"/>
          <w:cs/>
        </w:rPr>
        <w:t>งวดสามเดือนและ</w:t>
      </w:r>
      <w:r w:rsidR="009910CA" w:rsidRPr="00780BAB">
        <w:rPr>
          <w:rFonts w:asciiTheme="majorBidi" w:hAnsiTheme="majorBidi" w:cstheme="majorBidi"/>
          <w:spacing w:val="-4"/>
          <w:cs/>
        </w:rPr>
        <w:t>เก้า</w:t>
      </w:r>
      <w:r w:rsidR="00403803" w:rsidRPr="00780BAB">
        <w:rPr>
          <w:rFonts w:asciiTheme="majorBidi" w:hAnsiTheme="majorBidi" w:cstheme="majorBidi"/>
          <w:spacing w:val="-4"/>
          <w:cs/>
        </w:rPr>
        <w:t>เดือนสิ้นสุด</w:t>
      </w:r>
      <w:r w:rsidR="00403803" w:rsidRPr="00780BAB">
        <w:rPr>
          <w:rFonts w:asciiTheme="majorBidi" w:hAnsiTheme="majorBidi" w:cstheme="majorBidi"/>
          <w:spacing w:val="-4"/>
        </w:rPr>
        <w:t xml:space="preserve">                                 </w:t>
      </w:r>
      <w:r w:rsidR="00403803" w:rsidRPr="0045165F">
        <w:rPr>
          <w:rFonts w:asciiTheme="majorBidi" w:hAnsiTheme="majorBidi" w:cstheme="majorBidi"/>
          <w:spacing w:val="2"/>
          <w:cs/>
        </w:rPr>
        <w:t xml:space="preserve">วันที่ </w:t>
      </w:r>
      <w:r w:rsidR="00901AD8" w:rsidRPr="00901AD8">
        <w:rPr>
          <w:rFonts w:asciiTheme="majorBidi" w:hAnsiTheme="majorBidi" w:cstheme="majorBidi"/>
          <w:spacing w:val="2"/>
        </w:rPr>
        <w:t>30</w:t>
      </w:r>
      <w:r w:rsidR="00403803" w:rsidRPr="0045165F">
        <w:rPr>
          <w:rFonts w:asciiTheme="majorBidi" w:hAnsiTheme="majorBidi" w:cstheme="majorBidi"/>
          <w:spacing w:val="2"/>
          <w:cs/>
        </w:rPr>
        <w:t xml:space="preserve"> </w:t>
      </w:r>
      <w:r w:rsidR="009910CA" w:rsidRPr="0045165F">
        <w:rPr>
          <w:rFonts w:asciiTheme="majorBidi" w:hAnsiTheme="majorBidi" w:cstheme="majorBidi"/>
          <w:spacing w:val="2"/>
          <w:cs/>
        </w:rPr>
        <w:t>กันยายน</w:t>
      </w:r>
      <w:r w:rsidR="00403803" w:rsidRPr="0045165F">
        <w:rPr>
          <w:rFonts w:asciiTheme="majorBidi" w:hAnsiTheme="majorBidi" w:cstheme="majorBidi"/>
          <w:spacing w:val="2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2"/>
        </w:rPr>
        <w:t>2567</w:t>
      </w:r>
      <w:r w:rsidR="005A629E" w:rsidRPr="0045165F">
        <w:rPr>
          <w:rFonts w:asciiTheme="majorBidi" w:hAnsiTheme="majorBidi" w:cstheme="majorBidi"/>
          <w:spacing w:val="2"/>
        </w:rPr>
        <w:t xml:space="preserve"> </w:t>
      </w:r>
      <w:r w:rsidRPr="0045165F">
        <w:rPr>
          <w:rFonts w:asciiTheme="majorBidi" w:hAnsiTheme="majorBidi" w:cstheme="majorBidi"/>
          <w:spacing w:val="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7F9CDBC1" w:rsidR="00DB282B" w:rsidRPr="00780BAB" w:rsidRDefault="00877065" w:rsidP="00A275A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</w:t>
      </w:r>
      <w:r w:rsidR="00591077" w:rsidRPr="00780BAB">
        <w:rPr>
          <w:rFonts w:asciiTheme="majorBidi" w:hAnsiTheme="majorBidi" w:cstheme="majorBidi"/>
          <w:spacing w:val="-4"/>
          <w:cs/>
        </w:rPr>
        <w:t>งบการเงินระหว่างกาลสำหรับงวดสามเดือนและ</w:t>
      </w:r>
      <w:r w:rsidR="009910CA" w:rsidRPr="00780BAB">
        <w:rPr>
          <w:rFonts w:asciiTheme="majorBidi" w:hAnsiTheme="majorBidi" w:cstheme="majorBidi"/>
          <w:spacing w:val="-4"/>
          <w:cs/>
        </w:rPr>
        <w:t>เก้า</w:t>
      </w:r>
      <w:r w:rsidR="00591077" w:rsidRPr="00780BAB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591077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910CA" w:rsidRPr="00780BAB">
        <w:rPr>
          <w:rFonts w:asciiTheme="majorBidi" w:hAnsiTheme="majorBidi" w:cstheme="majorBidi"/>
          <w:spacing w:val="-4"/>
          <w:cs/>
        </w:rPr>
        <w:t>กันยายน</w:t>
      </w:r>
      <w:r w:rsidR="00A3677B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</w:rPr>
        <w:t>2567</w:t>
      </w:r>
      <w:r w:rsidR="005A629E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จึงควรอ่านประกอบกับงบการเงินสำหรับปีสิ้นสุดวันที่ </w:t>
      </w:r>
      <w:r w:rsidR="00901AD8" w:rsidRPr="00901AD8">
        <w:rPr>
          <w:rFonts w:asciiTheme="majorBidi" w:hAnsiTheme="majorBidi" w:cstheme="majorBidi"/>
          <w:spacing w:val="-4"/>
        </w:rPr>
        <w:t>31</w:t>
      </w:r>
      <w:r w:rsidRPr="00780BA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Pr="00780BAB">
        <w:rPr>
          <w:rFonts w:asciiTheme="majorBidi" w:hAnsiTheme="majorBidi" w:cstheme="majorBidi"/>
          <w:spacing w:val="-4"/>
          <w:cs/>
        </w:rPr>
        <w:t xml:space="preserve"> ซึ่งได้มีการตรวจสอบแล้ว</w:t>
      </w:r>
    </w:p>
    <w:p w14:paraId="1FEFE3D7" w14:textId="19FF45AA" w:rsidR="00877065" w:rsidRPr="00780BAB" w:rsidRDefault="00877065" w:rsidP="005575F2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620ECE" w:rsidRPr="00780BAB">
        <w:rPr>
          <w:rFonts w:asciiTheme="majorBidi" w:hAnsiTheme="majorBidi" w:cstheme="majorBidi"/>
          <w:spacing w:val="-4"/>
          <w:cs/>
        </w:rPr>
        <w:t>สำหรับ</w:t>
      </w:r>
      <w:r w:rsidR="00250DA6" w:rsidRPr="00780BAB">
        <w:rPr>
          <w:rFonts w:asciiTheme="majorBidi" w:hAnsiTheme="majorBidi" w:cstheme="majorBidi"/>
          <w:spacing w:val="-4"/>
          <w:cs/>
        </w:rPr>
        <w:t>งวดสามเดือนและ</w:t>
      </w:r>
      <w:r w:rsidR="009910CA" w:rsidRPr="00780BAB">
        <w:rPr>
          <w:rFonts w:asciiTheme="majorBidi" w:hAnsiTheme="majorBidi" w:cstheme="majorBidi"/>
          <w:spacing w:val="-4"/>
          <w:cs/>
        </w:rPr>
        <w:t>เก้า</w:t>
      </w:r>
      <w:r w:rsidR="00250DA6" w:rsidRPr="00780BAB">
        <w:rPr>
          <w:rFonts w:asciiTheme="majorBidi" w:hAnsiTheme="majorBidi" w:cstheme="majorBidi"/>
          <w:spacing w:val="-4"/>
          <w:cs/>
        </w:rPr>
        <w:t>เดือนสิ้นสุด</w:t>
      </w:r>
      <w:r w:rsidR="006529FE" w:rsidRPr="00780BAB">
        <w:rPr>
          <w:rFonts w:asciiTheme="majorBidi" w:hAnsiTheme="majorBidi" w:cstheme="majorBidi"/>
          <w:spacing w:val="-4"/>
        </w:rPr>
        <w:t xml:space="preserve">           </w:t>
      </w:r>
      <w:r w:rsidR="00250DA6" w:rsidRPr="0045165F">
        <w:rPr>
          <w:rFonts w:asciiTheme="majorBidi" w:hAnsiTheme="majorBidi" w:cstheme="majorBidi"/>
          <w:spacing w:val="2"/>
          <w:cs/>
        </w:rPr>
        <w:t xml:space="preserve">วันที่ </w:t>
      </w:r>
      <w:r w:rsidR="00901AD8" w:rsidRPr="00901AD8">
        <w:rPr>
          <w:rFonts w:asciiTheme="majorBidi" w:hAnsiTheme="majorBidi" w:cstheme="majorBidi"/>
          <w:spacing w:val="2"/>
        </w:rPr>
        <w:t>30</w:t>
      </w:r>
      <w:r w:rsidR="00250DA6" w:rsidRPr="0045165F">
        <w:rPr>
          <w:rFonts w:asciiTheme="majorBidi" w:hAnsiTheme="majorBidi" w:cstheme="majorBidi"/>
          <w:spacing w:val="2"/>
          <w:cs/>
        </w:rPr>
        <w:t xml:space="preserve"> </w:t>
      </w:r>
      <w:r w:rsidR="009910CA" w:rsidRPr="0045165F">
        <w:rPr>
          <w:rFonts w:asciiTheme="majorBidi" w:hAnsiTheme="majorBidi" w:cstheme="majorBidi"/>
          <w:spacing w:val="2"/>
          <w:cs/>
        </w:rPr>
        <w:t>กันยายน</w:t>
      </w:r>
      <w:r w:rsidR="00250DA6" w:rsidRPr="0045165F">
        <w:rPr>
          <w:rFonts w:asciiTheme="majorBidi" w:hAnsiTheme="majorBidi" w:cstheme="majorBidi"/>
          <w:spacing w:val="2"/>
        </w:rPr>
        <w:t xml:space="preserve"> </w:t>
      </w:r>
      <w:r w:rsidR="00901AD8" w:rsidRPr="00901AD8">
        <w:rPr>
          <w:rFonts w:asciiTheme="majorBidi" w:hAnsiTheme="majorBidi" w:cstheme="majorBidi"/>
          <w:spacing w:val="2"/>
        </w:rPr>
        <w:t>2567</w:t>
      </w:r>
      <w:r w:rsidR="00EA1B9F" w:rsidRPr="0045165F">
        <w:rPr>
          <w:rFonts w:asciiTheme="majorBidi" w:hAnsiTheme="majorBidi" w:cstheme="majorBidi"/>
          <w:spacing w:val="2"/>
        </w:rPr>
        <w:t xml:space="preserve"> </w:t>
      </w:r>
      <w:r w:rsidRPr="0045165F">
        <w:rPr>
          <w:rFonts w:asciiTheme="majorBidi" w:hAnsiTheme="majorBidi" w:cstheme="majorBidi"/>
          <w:spacing w:val="2"/>
          <w:cs/>
        </w:rPr>
        <w:t>ได้จัดทำขึ้นโดยรวมงบการเงินระหว่างกาลของบริษัทย่อย</w:t>
      </w:r>
      <w:r w:rsidR="00620ECE" w:rsidRPr="0045165F">
        <w:rPr>
          <w:rFonts w:asciiTheme="majorBidi" w:hAnsiTheme="majorBidi" w:cstheme="majorBidi"/>
          <w:spacing w:val="2"/>
          <w:cs/>
        </w:rPr>
        <w:t>สำหรับ</w:t>
      </w:r>
      <w:r w:rsidR="006529FE" w:rsidRPr="0045165F">
        <w:rPr>
          <w:rFonts w:asciiTheme="majorBidi" w:hAnsiTheme="majorBidi" w:cstheme="majorBidi"/>
          <w:spacing w:val="2"/>
          <w:cs/>
        </w:rPr>
        <w:t>งวดสามเดือนและ</w:t>
      </w:r>
      <w:r w:rsidR="009910CA" w:rsidRPr="0045165F">
        <w:rPr>
          <w:rFonts w:asciiTheme="majorBidi" w:hAnsiTheme="majorBidi" w:cstheme="majorBidi"/>
          <w:spacing w:val="2"/>
          <w:cs/>
        </w:rPr>
        <w:t>เก้า</w:t>
      </w:r>
      <w:r w:rsidR="006529FE" w:rsidRPr="0045165F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  <w:spacing w:val="2"/>
        </w:rPr>
        <w:t>30</w:t>
      </w:r>
      <w:r w:rsidR="006529FE" w:rsidRPr="0045165F">
        <w:rPr>
          <w:rFonts w:asciiTheme="majorBidi" w:hAnsiTheme="majorBidi" w:cstheme="majorBidi"/>
          <w:spacing w:val="2"/>
          <w:cs/>
        </w:rPr>
        <w:t xml:space="preserve"> </w:t>
      </w:r>
      <w:r w:rsidR="009910CA" w:rsidRPr="0045165F">
        <w:rPr>
          <w:rFonts w:asciiTheme="majorBidi" w:hAnsiTheme="majorBidi" w:cstheme="majorBidi"/>
          <w:spacing w:val="2"/>
          <w:cs/>
        </w:rPr>
        <w:t>กันยายน</w:t>
      </w:r>
      <w:r w:rsidR="00EA1B9F" w:rsidRPr="0045165F">
        <w:rPr>
          <w:rFonts w:asciiTheme="majorBidi" w:hAnsiTheme="majorBidi" w:cstheme="majorBidi"/>
          <w:spacing w:val="2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2"/>
        </w:rPr>
        <w:t>2567</w:t>
      </w:r>
      <w:r w:rsidR="00EA1B9F" w:rsidRPr="0045165F">
        <w:rPr>
          <w:rFonts w:asciiTheme="majorBidi" w:hAnsiTheme="majorBidi" w:cstheme="majorBidi"/>
          <w:spacing w:val="2"/>
        </w:rPr>
        <w:t xml:space="preserve"> </w:t>
      </w:r>
      <w:r w:rsidRPr="0045165F">
        <w:rPr>
          <w:rFonts w:asciiTheme="majorBidi" w:hAnsiTheme="majorBidi" w:cstheme="majorBidi"/>
          <w:spacing w:val="2"/>
          <w:cs/>
        </w:rPr>
        <w:t>ซึ่งได้สอบทานแล้ว</w:t>
      </w:r>
    </w:p>
    <w:p w14:paraId="2B180970" w14:textId="77777777" w:rsidR="00E36F4F" w:rsidRPr="00A4370D" w:rsidRDefault="005575F2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780BAB">
        <w:rPr>
          <w:rFonts w:asciiTheme="majorBidi" w:hAnsiTheme="majorBidi" w:cstheme="majorBidi"/>
          <w:color w:val="FF0000"/>
          <w:spacing w:val="-4"/>
          <w:cs/>
        </w:rPr>
        <w:br w:type="page"/>
      </w:r>
      <w:r w:rsidR="00A70AF3" w:rsidRPr="00A4370D">
        <w:rPr>
          <w:rFonts w:asciiTheme="majorBidi" w:hAnsiTheme="majorBidi" w:cstheme="majorBidi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57DABE" w14:textId="7C0640B7" w:rsidR="00105349" w:rsidRPr="00A4370D" w:rsidRDefault="00105349" w:rsidP="00105349">
      <w:pPr>
        <w:spacing w:before="240" w:after="240"/>
        <w:ind w:left="1080" w:right="130"/>
        <w:jc w:val="thaiDistribute"/>
        <w:rPr>
          <w:rFonts w:asciiTheme="majorBidi" w:eastAsia="Times New Roman" w:hAnsiTheme="majorBidi" w:cstheme="majorBidi"/>
          <w:lang w:val="en-GB"/>
        </w:rPr>
      </w:pPr>
      <w:r w:rsidRPr="00A4370D">
        <w:rPr>
          <w:rFonts w:asciiTheme="majorBidi" w:eastAsia="Times New Roman" w:hAnsiTheme="majorBidi" w:cstheme="majorBidi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4370D">
        <w:rPr>
          <w:rFonts w:asciiTheme="majorBidi" w:eastAsia="Times New Roman" w:hAnsiTheme="majorBidi" w:cstheme="majorBidi"/>
          <w:cs/>
          <w:lang w:val="en-GB"/>
        </w:rPr>
        <w:br/>
      </w:r>
      <w:r w:rsidR="00901AD8" w:rsidRPr="00901AD8">
        <w:rPr>
          <w:rFonts w:asciiTheme="majorBidi" w:eastAsia="Times New Roman" w:hAnsiTheme="majorBidi" w:cstheme="majorBidi"/>
        </w:rPr>
        <w:t>1</w:t>
      </w:r>
      <w:r w:rsidRPr="00A4370D">
        <w:rPr>
          <w:rFonts w:asciiTheme="majorBidi" w:eastAsia="Times New Roman" w:hAnsiTheme="majorBidi" w:cstheme="majorBidi"/>
          <w:cs/>
          <w:lang w:val="en-GB"/>
        </w:rPr>
        <w:t xml:space="preserve"> มกราคม </w:t>
      </w:r>
      <w:r w:rsidR="00901AD8" w:rsidRPr="00901AD8">
        <w:rPr>
          <w:rFonts w:asciiTheme="majorBidi" w:eastAsia="Times New Roman" w:hAnsiTheme="majorBidi" w:cstheme="majorBidi"/>
        </w:rPr>
        <w:t>2567</w:t>
      </w:r>
      <w:r w:rsidRPr="00A4370D">
        <w:rPr>
          <w:rFonts w:asciiTheme="majorBidi" w:eastAsia="Times New Roman" w:hAnsiTheme="majorBidi" w:cstheme="majorBidi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76F76B4" w14:textId="457EF2CC" w:rsidR="00105349" w:rsidRPr="00A4370D" w:rsidRDefault="00105349" w:rsidP="00105349">
      <w:pPr>
        <w:spacing w:before="240" w:after="240"/>
        <w:ind w:left="1350" w:right="130" w:hanging="270"/>
        <w:jc w:val="thaiDistribute"/>
        <w:rPr>
          <w:rFonts w:asciiTheme="majorBidi" w:eastAsia="Times New Roman" w:hAnsiTheme="majorBidi" w:cstheme="majorBidi"/>
          <w:lang w:val="en-GB"/>
        </w:rPr>
      </w:pPr>
      <w:r w:rsidRPr="00A4370D">
        <w:rPr>
          <w:rFonts w:asciiTheme="majorBidi" w:eastAsia="Times New Roman" w:hAnsiTheme="majorBidi" w:cstheme="majorBidi"/>
          <w:cs/>
          <w:lang w:val="en-GB"/>
        </w:rPr>
        <w:t>-</w:t>
      </w:r>
      <w:r w:rsidRPr="00A4370D">
        <w:rPr>
          <w:rFonts w:asciiTheme="majorBidi" w:eastAsia="Times New Roman" w:hAnsiTheme="majorBidi" w:cstheme="majorBidi"/>
          <w:cs/>
          <w:lang w:val="en-GB"/>
        </w:rPr>
        <w:tab/>
        <w:t xml:space="preserve">มาตรฐานการบัญชี ฉบับที่ </w:t>
      </w:r>
      <w:r w:rsidR="00901AD8" w:rsidRPr="00901AD8">
        <w:rPr>
          <w:rFonts w:asciiTheme="majorBidi" w:eastAsia="Times New Roman" w:hAnsiTheme="majorBidi" w:cstheme="majorBidi"/>
        </w:rPr>
        <w:t>1</w:t>
      </w:r>
      <w:r w:rsidRPr="00A4370D">
        <w:rPr>
          <w:rFonts w:asciiTheme="majorBidi" w:eastAsia="Times New Roman" w:hAnsiTheme="majorBidi" w:cstheme="majorBidi"/>
          <w:cs/>
          <w:lang w:val="en-GB"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5A299C66" w14:textId="02C567B1" w:rsidR="00105349" w:rsidRPr="00A4370D" w:rsidRDefault="00105349" w:rsidP="00105349">
      <w:pPr>
        <w:spacing w:before="240" w:after="240"/>
        <w:ind w:left="1350" w:right="130" w:hanging="270"/>
        <w:jc w:val="thaiDistribute"/>
        <w:rPr>
          <w:rFonts w:asciiTheme="majorBidi" w:eastAsia="Times New Roman" w:hAnsiTheme="majorBidi" w:cstheme="majorBidi"/>
          <w:lang w:val="en-GB"/>
        </w:rPr>
      </w:pPr>
      <w:r w:rsidRPr="00A4370D">
        <w:rPr>
          <w:rFonts w:asciiTheme="majorBidi" w:eastAsia="Times New Roman" w:hAnsiTheme="majorBidi" w:cstheme="majorBidi"/>
          <w:cs/>
          <w:lang w:val="en-GB"/>
        </w:rPr>
        <w:t>-</w:t>
      </w:r>
      <w:r w:rsidRPr="00A4370D">
        <w:rPr>
          <w:rFonts w:asciiTheme="majorBidi" w:eastAsia="Times New Roman" w:hAnsiTheme="majorBidi" w:cstheme="majorBidi"/>
          <w:cs/>
          <w:lang w:val="en-GB"/>
        </w:rPr>
        <w:tab/>
        <w:t xml:space="preserve">มาตรฐานการบัญชี ฉบับที่ </w:t>
      </w:r>
      <w:r w:rsidR="00901AD8" w:rsidRPr="00901AD8">
        <w:rPr>
          <w:rFonts w:asciiTheme="majorBidi" w:eastAsia="Times New Roman" w:hAnsiTheme="majorBidi" w:cstheme="majorBidi"/>
        </w:rPr>
        <w:t>8</w:t>
      </w:r>
      <w:r w:rsidRPr="00A4370D">
        <w:rPr>
          <w:rFonts w:asciiTheme="majorBidi" w:eastAsia="Times New Roman" w:hAnsiTheme="majorBidi" w:cstheme="majorBidi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961DA10" w14:textId="1AC21644" w:rsidR="00105349" w:rsidRPr="00A4370D" w:rsidRDefault="00105349" w:rsidP="00105349">
      <w:pPr>
        <w:spacing w:before="240" w:after="240"/>
        <w:ind w:left="1350" w:right="130" w:hanging="270"/>
        <w:jc w:val="thaiDistribute"/>
        <w:rPr>
          <w:rFonts w:asciiTheme="majorBidi" w:eastAsia="Times New Roman" w:hAnsiTheme="majorBidi" w:cstheme="majorBidi"/>
          <w:lang w:val="en-GB"/>
        </w:rPr>
      </w:pPr>
      <w:r w:rsidRPr="00A4370D">
        <w:rPr>
          <w:rFonts w:asciiTheme="majorBidi" w:eastAsia="Times New Roman" w:hAnsiTheme="majorBidi" w:cstheme="majorBidi"/>
          <w:cs/>
          <w:lang w:val="en-GB"/>
        </w:rPr>
        <w:t>-</w:t>
      </w:r>
      <w:r w:rsidRPr="00A4370D">
        <w:rPr>
          <w:rFonts w:asciiTheme="majorBidi" w:eastAsia="Times New Roman" w:hAnsiTheme="majorBidi" w:cstheme="majorBidi"/>
          <w:cs/>
          <w:lang w:val="en-GB"/>
        </w:rPr>
        <w:tab/>
        <w:t xml:space="preserve">มาตรฐานการบัญชี ฉบับที่ </w:t>
      </w:r>
      <w:r w:rsidR="00901AD8" w:rsidRPr="00901AD8">
        <w:rPr>
          <w:rFonts w:asciiTheme="majorBidi" w:eastAsia="Times New Roman" w:hAnsiTheme="majorBidi" w:cstheme="majorBidi"/>
        </w:rPr>
        <w:t>12</w:t>
      </w:r>
      <w:r w:rsidRPr="00A4370D">
        <w:rPr>
          <w:rFonts w:asciiTheme="majorBidi" w:eastAsia="Times New Roman" w:hAnsiTheme="majorBidi" w:cstheme="majorBidi"/>
          <w:cs/>
          <w:lang w:val="en-GB"/>
        </w:rPr>
        <w:t xml:space="preserve"> เรื่อง ภาษีเงินได้ กำหนดเงื่อนไขในการรับรู้ภาษีเงินได้</w:t>
      </w:r>
      <w:r w:rsidRPr="00A4370D">
        <w:rPr>
          <w:rFonts w:asciiTheme="majorBidi" w:eastAsia="Times New Roman" w:hAnsiTheme="majorBidi" w:cstheme="majorBidi"/>
          <w:cs/>
          <w:lang w:val="en-GB"/>
        </w:rPr>
        <w:br/>
        <w:t>รอการตัดบัญชี ณ การรับรู้เมื่อเริ่มแรก สำหรับรายการที่ก่อให้เกิดมูลค่าที่เท่ากันของ</w:t>
      </w:r>
      <w:r w:rsidRPr="00A4370D">
        <w:rPr>
          <w:rFonts w:asciiTheme="majorBidi" w:eastAsia="Times New Roman" w:hAnsiTheme="majorBidi" w:cstheme="majorBidi"/>
          <w:cs/>
          <w:lang w:val="en-GB"/>
        </w:rPr>
        <w:br/>
        <w:t>ผลแตกต่างชั่วคราวที่ต้องเสียภาษีและผลแตกต่างชั่วคราวที่ใช้หักภาษี รวมทั้งเพิ่มเติม</w:t>
      </w:r>
      <w:r w:rsidRPr="00A4370D">
        <w:rPr>
          <w:rFonts w:asciiTheme="majorBidi" w:eastAsia="Times New Roman" w:hAnsiTheme="majorBidi" w:cstheme="majorBidi"/>
          <w:cs/>
          <w:lang w:val="en-GB"/>
        </w:rPr>
        <w:br/>
        <w:t>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A4370D">
        <w:rPr>
          <w:rFonts w:asciiTheme="majorBidi" w:eastAsia="Times New Roman" w:hAnsiTheme="majorBidi" w:cstheme="majorBidi"/>
          <w:lang w:val="en-GB"/>
        </w:rPr>
        <w:t xml:space="preserve">Pillar Two) </w:t>
      </w:r>
    </w:p>
    <w:p w14:paraId="2A43B0EA" w14:textId="09F74599" w:rsidR="004B6832" w:rsidRPr="00A4370D" w:rsidRDefault="00105349" w:rsidP="00105349">
      <w:pPr>
        <w:spacing w:before="240" w:after="240"/>
        <w:ind w:left="1080" w:right="130"/>
        <w:jc w:val="thaiDistribute"/>
        <w:rPr>
          <w:rFonts w:asciiTheme="majorBidi" w:eastAsia="Calibri" w:hAnsiTheme="majorBidi" w:cstheme="majorBidi"/>
          <w:lang w:bidi="ar-SA"/>
        </w:rPr>
      </w:pPr>
      <w:r w:rsidRPr="00A4370D">
        <w:rPr>
          <w:rFonts w:asciiTheme="majorBidi" w:eastAsia="Times New Roman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4140BCB" w14:textId="77777777" w:rsidR="00E36F4F" w:rsidRPr="00A4370D" w:rsidRDefault="00A70AF3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</w:rPr>
      </w:pPr>
      <w:r w:rsidRPr="00A4370D">
        <w:rPr>
          <w:rFonts w:asciiTheme="majorBidi" w:hAnsiTheme="majorBidi" w:cstheme="majorBidi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BC21096" w14:textId="0D9B9B76" w:rsidR="00725962" w:rsidRPr="00727973" w:rsidRDefault="00725962" w:rsidP="00725962">
      <w:pPr>
        <w:ind w:left="1080"/>
        <w:jc w:val="thaiDistribute"/>
        <w:rPr>
          <w:rFonts w:ascii="Angsana New" w:hAnsi="Angsana New" w:cs="Angsana New"/>
        </w:rPr>
      </w:pPr>
      <w:r w:rsidRPr="00727973">
        <w:rPr>
          <w:rFonts w:asciiTheme="majorBidi" w:hAnsiTheme="majorBidi" w:cstheme="majorBidi"/>
          <w:cs/>
        </w:rPr>
        <w:t>มาตรฐานการรายงานทางการเงิน</w:t>
      </w:r>
      <w:r w:rsidRPr="00727973">
        <w:rPr>
          <w:rFonts w:asciiTheme="majorBidi" w:hAnsiTheme="majorBidi" w:cstheme="majorBidi" w:hint="cs"/>
          <w:cs/>
        </w:rPr>
        <w:t>ฉบับที่มีการปรับปรุง</w:t>
      </w:r>
      <w:r w:rsidRPr="00727973">
        <w:rPr>
          <w:rFonts w:asciiTheme="majorBidi" w:hAnsiTheme="majorBidi" w:cstheme="majorBidi"/>
          <w:cs/>
        </w:rPr>
        <w:t xml:space="preserve">ได้ประกาศในราชกิจจานุเบกษาแล้ว </w:t>
      </w:r>
      <w:r w:rsidRPr="00727973">
        <w:rPr>
          <w:rFonts w:asciiTheme="majorBidi" w:hAnsiTheme="majorBidi" w:cstheme="majorBidi" w:hint="cs"/>
          <w:cs/>
        </w:rPr>
        <w:t>โดย</w:t>
      </w:r>
      <w:r w:rsidRPr="00727973">
        <w:rPr>
          <w:rFonts w:asciiTheme="majorBidi" w:hAnsiTheme="majorBidi" w:cstheme="majorBidi"/>
          <w:cs/>
        </w:rPr>
        <w:t>จะมีผลบังคับใช้สำหรับงบการเงินที่มีรอบระยะเวลาบัญชีที่เริ่ม</w:t>
      </w:r>
      <w:r w:rsidRPr="00727973">
        <w:rPr>
          <w:rFonts w:asciiTheme="majorBidi" w:hAnsiTheme="majorBidi" w:cstheme="majorBidi" w:hint="cs"/>
          <w:cs/>
        </w:rPr>
        <w:t xml:space="preserve"> ณ </w:t>
      </w:r>
      <w:r w:rsidRPr="00727973">
        <w:rPr>
          <w:rFonts w:asciiTheme="majorBidi" w:hAnsiTheme="majorBidi" w:cstheme="majorBidi"/>
          <w:cs/>
        </w:rPr>
        <w:t xml:space="preserve">หรือหลังวันที่ </w:t>
      </w:r>
      <w:r w:rsidR="00901AD8" w:rsidRPr="00901AD8">
        <w:rPr>
          <w:rFonts w:asciiTheme="majorBidi" w:hAnsiTheme="majorBidi" w:cstheme="majorBidi"/>
        </w:rPr>
        <w:t>1</w:t>
      </w:r>
      <w:r w:rsidRPr="00727973">
        <w:rPr>
          <w:rFonts w:asciiTheme="majorBidi" w:hAnsiTheme="majorBidi" w:cstheme="majorBidi"/>
          <w:cs/>
        </w:rPr>
        <w:t xml:space="preserve"> มกราคม </w:t>
      </w:r>
      <w:r w:rsidR="00901AD8" w:rsidRPr="00901AD8">
        <w:rPr>
          <w:rFonts w:asciiTheme="majorBidi" w:hAnsiTheme="majorBidi" w:cstheme="majorBidi"/>
        </w:rPr>
        <w:t>2568</w:t>
      </w:r>
      <w:r w:rsidRPr="00727973">
        <w:rPr>
          <w:rFonts w:asciiTheme="majorBidi" w:hAnsiTheme="majorBidi" w:cstheme="majorBidi"/>
          <w:cs/>
        </w:rPr>
        <w:t xml:space="preserve"> เป็นต้นไป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eastAsia="Times New Roman" w:hAnsiTheme="majorBidi" w:cstheme="majorBidi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27973">
        <w:rPr>
          <w:rFonts w:ascii="Angsana New" w:eastAsia="Times New Roman" w:hAnsi="Angsana New" w:cs="Angsana New"/>
          <w:cs/>
          <w:lang w:val="en-GB"/>
        </w:rPr>
        <w:t>โดย</w:t>
      </w:r>
      <w:r w:rsidRPr="00727973">
        <w:rPr>
          <w:rFonts w:ascii="Angsana New" w:hAnsi="Angsana New" w:cs="Angsana New"/>
          <w:cs/>
        </w:rPr>
        <w:t>เป็นการปรับปรุงข้อกำหนดทางการบัญชี ได้แก่</w:t>
      </w:r>
    </w:p>
    <w:p w14:paraId="5FB97AD9" w14:textId="77777777" w:rsidR="00725962" w:rsidRDefault="00725962">
      <w:pPr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5F0351D0" w14:textId="57B2D2A1" w:rsidR="00725962" w:rsidRPr="00727973" w:rsidRDefault="00725962" w:rsidP="00725962">
      <w:pPr>
        <w:spacing w:line="360" w:lineRule="auto"/>
        <w:ind w:left="990"/>
        <w:jc w:val="thaiDistribute"/>
        <w:rPr>
          <w:rFonts w:asciiTheme="majorBidi" w:hAnsiTheme="majorBidi" w:cs="Angsana New"/>
          <w:b/>
          <w:bCs/>
        </w:rPr>
      </w:pPr>
      <w:r w:rsidRPr="00727973">
        <w:rPr>
          <w:rFonts w:asciiTheme="majorBidi" w:hAnsiTheme="majorBidi" w:cs="Angsana New"/>
          <w:b/>
          <w:bCs/>
          <w:cs/>
        </w:rPr>
        <w:lastRenderedPageBreak/>
        <w:t xml:space="preserve">มาตรฐานการบัญชี ฉบับที่ </w:t>
      </w:r>
      <w:r w:rsidR="00901AD8" w:rsidRPr="00901AD8">
        <w:rPr>
          <w:rFonts w:asciiTheme="majorBidi" w:hAnsiTheme="majorBidi" w:cstheme="majorBidi"/>
          <w:b/>
          <w:bCs/>
        </w:rPr>
        <w:t>1</w:t>
      </w:r>
      <w:r w:rsidRPr="00727973">
        <w:rPr>
          <w:rFonts w:asciiTheme="majorBidi" w:hAnsiTheme="majorBidi" w:cstheme="majorBidi"/>
          <w:b/>
          <w:bCs/>
        </w:rPr>
        <w:t xml:space="preserve"> </w:t>
      </w:r>
      <w:r w:rsidRPr="00727973">
        <w:rPr>
          <w:rFonts w:asciiTheme="majorBidi" w:hAnsiTheme="majorBidi" w:cs="Angsana New"/>
          <w:b/>
          <w:bCs/>
          <w:cs/>
        </w:rPr>
        <w:t xml:space="preserve">เรื่อง การนำเสนองบการเงิน </w:t>
      </w:r>
    </w:p>
    <w:p w14:paraId="1D667434" w14:textId="77777777" w:rsidR="00725962" w:rsidRPr="00727973" w:rsidRDefault="00725962" w:rsidP="00725962">
      <w:pPr>
        <w:ind w:left="990"/>
        <w:jc w:val="thaiDistribute"/>
        <w:rPr>
          <w:rFonts w:asciiTheme="majorBidi" w:hAnsiTheme="majorBidi" w:cs="Angsana New"/>
        </w:rPr>
      </w:pPr>
      <w:r w:rsidRPr="00727973">
        <w:rPr>
          <w:rFonts w:asciiTheme="majorBidi" w:hAnsiTheme="majorBidi" w:cs="Angsana New"/>
        </w:rPr>
        <w:t>-</w:t>
      </w:r>
      <w:r w:rsidRPr="00727973">
        <w:rPr>
          <w:rFonts w:asciiTheme="majorBidi" w:hAnsiTheme="majorBidi" w:cs="Angsana New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01F7A3DF" w14:textId="014B2DCC" w:rsidR="00725962" w:rsidRPr="00727973" w:rsidRDefault="00725962" w:rsidP="00725962">
      <w:pPr>
        <w:ind w:left="990"/>
        <w:jc w:val="thaiDistribute"/>
        <w:rPr>
          <w:rFonts w:asciiTheme="majorBidi" w:hAnsiTheme="majorBidi" w:cstheme="majorBidi"/>
        </w:rPr>
      </w:pPr>
      <w:r w:rsidRPr="00727973">
        <w:rPr>
          <w:rFonts w:asciiTheme="majorBidi" w:hAnsiTheme="majorBidi" w:cstheme="majorBidi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727973">
        <w:rPr>
          <w:rFonts w:asciiTheme="majorBidi" w:hAnsiTheme="majorBidi" w:cstheme="majorBidi" w:hint="cs"/>
          <w:cs/>
        </w:rPr>
        <w:t>ให้พิจารณา</w:t>
      </w:r>
      <w:r w:rsidRPr="00727973">
        <w:rPr>
          <w:rFonts w:asciiTheme="majorBidi" w:hAnsiTheme="majorBidi" w:cstheme="majorBidi"/>
          <w:cs/>
        </w:rPr>
        <w:t>กับสิทธิที่มีอยู่ ณ วันสิ้นรอบระยะเวลารายงาน ซึ่งระบุว่าการ</w:t>
      </w:r>
      <w:r w:rsidRPr="00727973">
        <w:rPr>
          <w:rFonts w:asciiTheme="majorBidi" w:hAnsiTheme="majorBidi" w:cstheme="majorBidi" w:hint="cs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727973">
        <w:rPr>
          <w:rFonts w:asciiTheme="majorBidi" w:hAnsiTheme="majorBidi" w:cstheme="majorBidi"/>
          <w:cs/>
        </w:rPr>
        <w:t xml:space="preserve"> โดยอธิบาย</w:t>
      </w:r>
      <w:r w:rsidRPr="00727973">
        <w:rPr>
          <w:rFonts w:asciiTheme="majorBidi" w:hAnsiTheme="majorBidi" w:cstheme="majorBidi" w:hint="cs"/>
          <w:cs/>
        </w:rPr>
        <w:t>เพิ่มเติมถึง</w:t>
      </w:r>
      <w:r w:rsidRPr="00727973">
        <w:rPr>
          <w:rFonts w:asciiTheme="majorBidi" w:hAnsiTheme="majorBidi" w:cstheme="majorBidi"/>
          <w:cs/>
        </w:rPr>
        <w:t>สิทธิ</w:t>
      </w:r>
      <w:r w:rsidRPr="00727973">
        <w:rPr>
          <w:rFonts w:asciiTheme="majorBidi" w:hAnsiTheme="majorBidi" w:cstheme="majorBidi" w:hint="cs"/>
          <w:cs/>
        </w:rPr>
        <w:t>ที่</w:t>
      </w:r>
      <w:r w:rsidRPr="00727973">
        <w:rPr>
          <w:rFonts w:asciiTheme="majorBidi" w:hAnsiTheme="majorBidi" w:cstheme="majorBidi"/>
          <w:cs/>
        </w:rPr>
        <w:t>มีอยู่หาก</w:t>
      </w:r>
      <w:r w:rsidRPr="00727973">
        <w:rPr>
          <w:rFonts w:asciiTheme="majorBidi" w:hAnsiTheme="majorBidi" w:cstheme="majorBidi" w:hint="cs"/>
          <w:cs/>
        </w:rPr>
        <w:t>กิจการ</w:t>
      </w:r>
      <w:r w:rsidRPr="00727973">
        <w:rPr>
          <w:rFonts w:asciiTheme="majorBidi" w:hAnsiTheme="majorBidi" w:cstheme="majorBidi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727973">
        <w:rPr>
          <w:rFonts w:asciiTheme="majorBidi" w:hAnsiTheme="majorBidi" w:cstheme="majorBidi" w:hint="cs"/>
          <w:cs/>
        </w:rPr>
        <w:t>อื่น</w:t>
      </w:r>
      <w:r w:rsidRPr="00727973">
        <w:rPr>
          <w:rFonts w:asciiTheme="majorBidi" w:hAnsiTheme="majorBidi" w:cstheme="majorBidi"/>
          <w:cs/>
        </w:rPr>
        <w:t>หรือบริการ ไปให้คู่สัญญา</w:t>
      </w:r>
    </w:p>
    <w:p w14:paraId="15D3FD4E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="Angsana New"/>
          <w:sz w:val="21"/>
          <w:szCs w:val="21"/>
        </w:rPr>
      </w:pPr>
    </w:p>
    <w:p w14:paraId="422D581F" w14:textId="11D790A0" w:rsidR="00725962" w:rsidRPr="00727973" w:rsidRDefault="00725962" w:rsidP="00725962">
      <w:pPr>
        <w:ind w:left="990"/>
        <w:jc w:val="thaiDistribute"/>
        <w:rPr>
          <w:rFonts w:asciiTheme="majorBidi" w:hAnsiTheme="majorBidi" w:cs="Angsana New"/>
          <w:u w:val="single"/>
        </w:rPr>
      </w:pPr>
      <w:r w:rsidRPr="00727973">
        <w:rPr>
          <w:rFonts w:asciiTheme="majorBidi" w:hAnsiTheme="majorBidi" w:cs="Angsana New"/>
        </w:rPr>
        <w:t>-</w:t>
      </w:r>
      <w:r w:rsidRPr="00727973">
        <w:rPr>
          <w:rFonts w:asciiTheme="majorBidi" w:hAnsiTheme="majorBidi" w:cs="Angsana New"/>
          <w:cs/>
        </w:rPr>
        <w:t xml:space="preserve"> หนี้สินไม่หมุนเวียนที่ต้องดำรงสถานะ</w:t>
      </w:r>
    </w:p>
    <w:p w14:paraId="609A748D" w14:textId="3F3B1EAF" w:rsidR="00725962" w:rsidRPr="00727973" w:rsidRDefault="00725962" w:rsidP="00725962">
      <w:pPr>
        <w:ind w:left="990"/>
        <w:jc w:val="thaiDistribute"/>
        <w:rPr>
          <w:rFonts w:asciiTheme="majorBidi" w:hAnsiTheme="majorBidi" w:cstheme="majorBidi"/>
        </w:rPr>
      </w:pPr>
      <w:r w:rsidRPr="00727973">
        <w:rPr>
          <w:rFonts w:asciiTheme="majorBidi" w:hAnsiTheme="majorBidi" w:cstheme="majorBidi"/>
          <w:cs/>
        </w:rPr>
        <w:t>การแก้ไขเพิ่มเติมนี้</w:t>
      </w:r>
      <w:r w:rsidRPr="00727973">
        <w:rPr>
          <w:rFonts w:asciiTheme="majorBidi" w:hAnsiTheme="majorBidi" w:cstheme="majorBidi" w:hint="cs"/>
          <w:cs/>
        </w:rPr>
        <w:t>ได้</w:t>
      </w:r>
      <w:r w:rsidRPr="00727973">
        <w:rPr>
          <w:rFonts w:asciiTheme="majorBidi" w:hAnsiTheme="majorBidi" w:cstheme="majorBidi"/>
          <w:cs/>
        </w:rPr>
        <w:t>ระบุการดำรงสถานะ</w:t>
      </w:r>
      <w:r w:rsidRPr="00727973">
        <w:rPr>
          <w:rFonts w:asciiTheme="majorBidi" w:hAnsiTheme="majorBidi" w:cstheme="majorBidi" w:hint="cs"/>
          <w:cs/>
        </w:rPr>
        <w:t>ซึ่ง</w:t>
      </w:r>
      <w:r w:rsidRPr="00727973">
        <w:rPr>
          <w:rFonts w:asciiTheme="majorBidi" w:hAnsiTheme="majorBidi" w:cstheme="majorBidi"/>
          <w:cs/>
        </w:rPr>
        <w:t>กิจการ</w:t>
      </w:r>
      <w:r w:rsidRPr="00727973">
        <w:rPr>
          <w:rFonts w:asciiTheme="majorBidi" w:hAnsiTheme="majorBidi" w:cstheme="majorBidi" w:hint="cs"/>
          <w:cs/>
        </w:rPr>
        <w:t>ถูกกำหนดให้</w:t>
      </w:r>
      <w:r w:rsidRPr="00727973">
        <w:rPr>
          <w:rFonts w:asciiTheme="majorBidi" w:hAnsiTheme="majorBidi" w:cstheme="majorBidi"/>
          <w:cs/>
        </w:rPr>
        <w:t>ปฏิบัติตาม</w:t>
      </w:r>
      <w:r w:rsidRPr="00727973">
        <w:rPr>
          <w:rFonts w:asciiTheme="majorBidi" w:hAnsiTheme="majorBidi" w:cstheme="majorBidi" w:hint="cs"/>
          <w:cs/>
        </w:rPr>
        <w:t>การดำรงสถานะ</w:t>
      </w:r>
      <w:r w:rsidRPr="00727973">
        <w:rPr>
          <w:rFonts w:asciiTheme="majorBidi" w:hAnsiTheme="majorBidi" w:cstheme="majorBidi"/>
          <w:cs/>
        </w:rPr>
        <w:t xml:space="preserve"> ณ หรือก่อนวันสิ้นรอบระยะเวลารายงานเท่านั้น ที่ส่งผล</w:t>
      </w:r>
      <w:r w:rsidRPr="00727973">
        <w:rPr>
          <w:rFonts w:asciiTheme="majorBidi" w:hAnsiTheme="majorBidi" w:cstheme="majorBidi" w:hint="cs"/>
          <w:cs/>
        </w:rPr>
        <w:t>ให้กิจการใช้</w:t>
      </w:r>
      <w:r w:rsidRPr="00727973">
        <w:rPr>
          <w:rFonts w:asciiTheme="majorBidi" w:hAnsiTheme="majorBidi" w:cstheme="majorBidi"/>
          <w:cs/>
        </w:rPr>
        <w:t xml:space="preserve">สิทธิเลื่อนการชำระหนี้ออกไปอย่างน้อย </w:t>
      </w:r>
      <w:r w:rsidR="00901AD8" w:rsidRPr="00901AD8">
        <w:rPr>
          <w:rFonts w:asciiTheme="majorBidi" w:hAnsiTheme="majorBidi" w:cstheme="majorBidi"/>
        </w:rPr>
        <w:t>12</w:t>
      </w:r>
      <w:r w:rsidRPr="00727973">
        <w:rPr>
          <w:rFonts w:asciiTheme="majorBidi" w:hAnsiTheme="majorBidi" w:cstheme="majorBidi"/>
          <w:cs/>
        </w:rPr>
        <w:t xml:space="preserve"> เดือน</w:t>
      </w:r>
      <w:r w:rsidRPr="00727973">
        <w:rPr>
          <w:rFonts w:asciiTheme="majorBidi" w:hAnsiTheme="majorBidi" w:cstheme="majorBidi" w:hint="cs"/>
          <w:cs/>
        </w:rPr>
        <w:t>นับจากวันสิ้น</w:t>
      </w:r>
      <w:r w:rsidRPr="00727973">
        <w:rPr>
          <w:rFonts w:asciiTheme="majorBidi" w:hAnsiTheme="majorBidi" w:cstheme="majorBidi"/>
          <w:cs/>
        </w:rPr>
        <w:t>รอบระยะเวลารายงาน ดังนั้น</w:t>
      </w:r>
      <w:r w:rsidRPr="00727973">
        <w:rPr>
          <w:rFonts w:asciiTheme="majorBidi" w:hAnsiTheme="majorBidi" w:cstheme="majorBidi" w:hint="cs"/>
          <w:cs/>
        </w:rPr>
        <w:t xml:space="preserve"> </w:t>
      </w:r>
      <w:r w:rsidRPr="00727973">
        <w:rPr>
          <w:rFonts w:asciiTheme="majorBidi" w:hAnsiTheme="majorBidi" w:cstheme="majorBidi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0763684" w14:textId="77777777" w:rsidR="00725962" w:rsidRDefault="00725962" w:rsidP="00725962">
      <w:pPr>
        <w:ind w:left="990"/>
        <w:jc w:val="thaiDistribute"/>
        <w:rPr>
          <w:rFonts w:asciiTheme="majorBidi" w:hAnsiTheme="majorBidi" w:cstheme="majorBidi"/>
        </w:rPr>
      </w:pPr>
      <w:r w:rsidRPr="00727973">
        <w:rPr>
          <w:rFonts w:asciiTheme="majorBidi" w:hAnsiTheme="majorBidi" w:cstheme="majorBidi"/>
          <w:cs/>
        </w:rPr>
        <w:t>การดำรงสถานะนั้นส่งผล</w:t>
      </w:r>
      <w:r w:rsidRPr="00727973">
        <w:rPr>
          <w:rFonts w:asciiTheme="majorBidi" w:hAnsiTheme="majorBidi" w:cstheme="majorBidi" w:hint="cs"/>
          <w:cs/>
        </w:rPr>
        <w:t>ต่อการพิจารณาว่า</w:t>
      </w:r>
      <w:r w:rsidRPr="00727973">
        <w:rPr>
          <w:rFonts w:asciiTheme="majorBidi" w:hAnsiTheme="majorBidi" w:cstheme="majorBidi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727973">
        <w:rPr>
          <w:rFonts w:asciiTheme="majorBidi" w:hAnsiTheme="majorBidi" w:cstheme="majorBidi" w:hint="cs"/>
          <w:cs/>
        </w:rPr>
        <w:t>เป็นการ</w:t>
      </w:r>
      <w:r w:rsidRPr="00727973">
        <w:rPr>
          <w:rFonts w:asciiTheme="majorBidi" w:hAnsiTheme="majorBidi" w:cstheme="majorBidi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ABF8FE9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theme="majorBidi"/>
          <w:sz w:val="21"/>
          <w:szCs w:val="21"/>
        </w:rPr>
      </w:pPr>
    </w:p>
    <w:p w14:paraId="72163201" w14:textId="3019EE4F" w:rsidR="00725962" w:rsidRPr="00727973" w:rsidRDefault="00725962" w:rsidP="00725962">
      <w:pPr>
        <w:ind w:left="990"/>
        <w:jc w:val="thaiDistribute"/>
        <w:rPr>
          <w:rFonts w:asciiTheme="majorBidi" w:hAnsiTheme="majorBidi" w:cstheme="majorBidi"/>
          <w:cs/>
        </w:rPr>
      </w:pPr>
      <w:r w:rsidRPr="00727973">
        <w:rPr>
          <w:rFonts w:asciiTheme="majorBidi" w:hAnsiTheme="majorBidi" w:cstheme="majorBidi" w:hint="cs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901AD8" w:rsidRPr="00901AD8">
        <w:rPr>
          <w:rFonts w:asciiTheme="majorBidi" w:hAnsiTheme="majorBidi" w:cstheme="majorBidi"/>
        </w:rPr>
        <w:t>1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 w:hint="cs"/>
          <w:cs/>
        </w:rPr>
        <w:t xml:space="preserve">มกราคม </w:t>
      </w:r>
      <w:r w:rsidR="00901AD8" w:rsidRPr="00901AD8">
        <w:rPr>
          <w:rFonts w:asciiTheme="majorBidi" w:hAnsiTheme="majorBidi" w:cstheme="majorBidi"/>
        </w:rPr>
        <w:t>2568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 w:hint="cs"/>
          <w:cs/>
        </w:rPr>
        <w:t>และอนุญาตให้กิจการถือปฏิบัติได้ก่อนวันบังคับใช้</w:t>
      </w:r>
    </w:p>
    <w:p w14:paraId="58893836" w14:textId="300C5058" w:rsidR="00725962" w:rsidRPr="00725962" w:rsidRDefault="00725962" w:rsidP="00725962">
      <w:pPr>
        <w:jc w:val="thaiDistribute"/>
        <w:rPr>
          <w:rFonts w:asciiTheme="majorBidi" w:hAnsiTheme="majorBidi" w:cs="Angsana New"/>
          <w:b/>
          <w:bCs/>
          <w:sz w:val="21"/>
          <w:szCs w:val="21"/>
          <w:cs/>
        </w:rPr>
      </w:pPr>
    </w:p>
    <w:p w14:paraId="233E6688" w14:textId="25839FC9" w:rsidR="00725962" w:rsidRPr="00727973" w:rsidRDefault="00725962" w:rsidP="00725962">
      <w:pPr>
        <w:ind w:left="990"/>
        <w:jc w:val="thaiDistribute"/>
        <w:rPr>
          <w:rFonts w:asciiTheme="majorBidi" w:hAnsiTheme="majorBidi" w:cs="Angsana New"/>
          <w:b/>
          <w:bCs/>
        </w:rPr>
      </w:pPr>
      <w:r w:rsidRPr="00727973">
        <w:rPr>
          <w:rFonts w:asciiTheme="majorBidi" w:hAnsiTheme="majorBidi" w:cs="Angsana New"/>
          <w:b/>
          <w:bCs/>
          <w:cs/>
        </w:rPr>
        <w:t xml:space="preserve">มาตรฐานการบัญชี ฉบับที่ </w:t>
      </w:r>
      <w:r w:rsidR="00901AD8" w:rsidRPr="00901AD8">
        <w:rPr>
          <w:rFonts w:asciiTheme="majorBidi" w:hAnsiTheme="majorBidi" w:cs="Angsana New"/>
          <w:b/>
          <w:bCs/>
        </w:rPr>
        <w:t>7</w:t>
      </w:r>
      <w:r w:rsidRPr="00727973">
        <w:rPr>
          <w:rFonts w:asciiTheme="majorBidi" w:hAnsiTheme="majorBidi" w:cs="Angsana New"/>
          <w:b/>
          <w:bCs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901AD8" w:rsidRPr="00901AD8">
        <w:rPr>
          <w:rFonts w:asciiTheme="majorBidi" w:hAnsiTheme="majorBidi" w:cs="Angsana New"/>
          <w:b/>
          <w:bCs/>
        </w:rPr>
        <w:t>7</w:t>
      </w:r>
      <w:r w:rsidRPr="00727973">
        <w:rPr>
          <w:rFonts w:asciiTheme="majorBidi" w:hAnsiTheme="majorBidi" w:cs="Angsana New"/>
          <w:b/>
          <w:bCs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57F97413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="Angsana New"/>
          <w:sz w:val="21"/>
          <w:szCs w:val="21"/>
        </w:rPr>
      </w:pPr>
    </w:p>
    <w:p w14:paraId="2BF02D00" w14:textId="5BD647B0" w:rsidR="00725962" w:rsidRPr="00727973" w:rsidRDefault="00725962" w:rsidP="00725962">
      <w:pPr>
        <w:ind w:left="990"/>
        <w:jc w:val="thaiDistribute"/>
        <w:rPr>
          <w:rFonts w:asciiTheme="majorBidi" w:hAnsiTheme="majorBidi" w:cstheme="majorBidi"/>
        </w:rPr>
      </w:pPr>
      <w:r w:rsidRPr="00727973">
        <w:rPr>
          <w:rFonts w:asciiTheme="majorBidi" w:hAnsiTheme="majorBidi" w:cs="Angsana New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901AD8" w:rsidRPr="00901AD8">
        <w:rPr>
          <w:rFonts w:asciiTheme="majorBidi" w:hAnsiTheme="majorBidi" w:cs="Angsana New"/>
        </w:rPr>
        <w:t>7</w:t>
      </w:r>
      <w:r w:rsidRPr="00727973">
        <w:rPr>
          <w:rFonts w:asciiTheme="majorBidi" w:hAnsiTheme="majorBidi" w:cs="Angsana New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901AD8" w:rsidRPr="00901AD8">
        <w:rPr>
          <w:rFonts w:asciiTheme="majorBidi" w:hAnsiTheme="majorBidi" w:cs="Angsana New"/>
        </w:rPr>
        <w:t>7</w:t>
      </w:r>
      <w:r w:rsidRPr="00727973">
        <w:rPr>
          <w:rFonts w:asciiTheme="majorBidi" w:hAnsiTheme="majorBidi" w:cs="Angsana New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6A56D87B" w14:textId="77777777" w:rsidR="00725962" w:rsidRPr="00725962" w:rsidRDefault="00725962" w:rsidP="00725962">
      <w:pPr>
        <w:spacing w:after="120"/>
        <w:ind w:left="994"/>
        <w:jc w:val="thaiDistribute"/>
        <w:rPr>
          <w:rFonts w:ascii="Angsana New" w:hAnsi="Angsana New" w:cs="Angsana New"/>
          <w:sz w:val="21"/>
          <w:szCs w:val="21"/>
        </w:rPr>
      </w:pPr>
    </w:p>
    <w:p w14:paraId="37FB1851" w14:textId="2E220642" w:rsidR="00725962" w:rsidRPr="00727973" w:rsidRDefault="00725962" w:rsidP="00725962">
      <w:pPr>
        <w:spacing w:after="120"/>
        <w:ind w:left="994"/>
        <w:jc w:val="thaiDistribute"/>
        <w:rPr>
          <w:rFonts w:asciiTheme="majorBidi" w:hAnsiTheme="majorBidi" w:cstheme="majorBidi"/>
        </w:rPr>
      </w:pPr>
      <w:r w:rsidRPr="00727973">
        <w:rPr>
          <w:rFonts w:ascii="Angsana New" w:hAnsi="Angsana New" w:cs="Angsana New"/>
          <w:cs/>
        </w:rPr>
        <w:lastRenderedPageBreak/>
        <w:t xml:space="preserve"> </w:t>
      </w:r>
      <w:r w:rsidRPr="00727973">
        <w:rPr>
          <w:rFonts w:ascii="Angsana New" w:hAnsi="Angsana New" w:cs="Angsana New"/>
        </w:rPr>
        <w:t>“</w:t>
      </w:r>
      <w:r w:rsidRPr="00727973">
        <w:rPr>
          <w:rFonts w:ascii="Angsana New" w:hAnsi="Angsana New" w:cs="Angsana New"/>
          <w:cs/>
        </w:rPr>
        <w:t>ข้อตกลงจัดหาเงินทุนเพื่อจ่ายผู้ขาย”</w:t>
      </w:r>
      <w:r w:rsidRPr="00727973">
        <w:rPr>
          <w:rFonts w:asciiTheme="majorBidi" w:hAnsiTheme="majorBidi" w:cs="Angsana New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727973">
        <w:rPr>
          <w:rFonts w:asciiTheme="majorBidi" w:hAnsiTheme="majorBidi" w:cs="Angsana New" w:hint="cs"/>
          <w:cs/>
        </w:rPr>
        <w:t>ข้อมูลโดยรวม</w:t>
      </w:r>
      <w:r w:rsidRPr="00727973">
        <w:rPr>
          <w:rFonts w:asciiTheme="majorBidi" w:hAnsiTheme="majorBidi" w:cs="Angsana New"/>
          <w:cs/>
        </w:rPr>
        <w:t>สำหรับข้อตกลงจัดหาเงินทุนเพื่อจ่ายผู้ขาย</w:t>
      </w:r>
      <w:r w:rsidRPr="00727973">
        <w:rPr>
          <w:rFonts w:asciiTheme="majorBidi" w:hAnsiTheme="majorBidi" w:cs="Angsana New" w:hint="cs"/>
          <w:cs/>
        </w:rPr>
        <w:t xml:space="preserve"> ดังนี้</w:t>
      </w:r>
    </w:p>
    <w:p w14:paraId="36E0A18F" w14:textId="77777777" w:rsidR="00725962" w:rsidRPr="00727973" w:rsidRDefault="00725962" w:rsidP="00725962">
      <w:pPr>
        <w:pStyle w:val="ListParagraph"/>
        <w:numPr>
          <w:ilvl w:val="0"/>
          <w:numId w:val="17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727973">
        <w:rPr>
          <w:rFonts w:ascii="Angsana New" w:hAnsi="Angsana New"/>
          <w:szCs w:val="32"/>
          <w:cs/>
        </w:rPr>
        <w:t>ข้อกำหนดและเงื่อนไขของข้อตกลง</w:t>
      </w:r>
    </w:p>
    <w:p w14:paraId="62A2C563" w14:textId="77777777" w:rsidR="00725962" w:rsidRPr="00727973" w:rsidRDefault="00725962" w:rsidP="00725962">
      <w:pPr>
        <w:pStyle w:val="ListParagraph"/>
        <w:numPr>
          <w:ilvl w:val="0"/>
          <w:numId w:val="17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727973">
        <w:rPr>
          <w:rFonts w:ascii="Angsana New" w:hAnsi="Angsana New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197B4A06" w14:textId="77777777" w:rsidR="00725962" w:rsidRPr="00727973" w:rsidRDefault="00725962" w:rsidP="00725962">
      <w:pPr>
        <w:pStyle w:val="ListParagraph"/>
        <w:numPr>
          <w:ilvl w:val="0"/>
          <w:numId w:val="17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727973">
        <w:rPr>
          <w:rFonts w:ascii="Angsana New" w:hAnsi="Angsana New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29D3809A" w14:textId="77777777" w:rsidR="00725962" w:rsidRPr="00727973" w:rsidRDefault="00725962" w:rsidP="00725962">
      <w:pPr>
        <w:pStyle w:val="ListParagraph"/>
        <w:numPr>
          <w:ilvl w:val="0"/>
          <w:numId w:val="17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727973">
        <w:rPr>
          <w:rFonts w:ascii="Angsana New" w:hAnsi="Angsana New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31F9652B" w14:textId="77777777" w:rsidR="00725962" w:rsidRPr="00727973" w:rsidRDefault="00725962" w:rsidP="00725962">
      <w:pPr>
        <w:pStyle w:val="ListParagraph"/>
        <w:numPr>
          <w:ilvl w:val="0"/>
          <w:numId w:val="17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727973">
        <w:rPr>
          <w:rFonts w:ascii="Angsana New" w:hAnsi="Angsana New"/>
          <w:szCs w:val="32"/>
          <w:cs/>
        </w:rPr>
        <w:t>ข้อมูลความเสี่ยงด้านสภาพคล่อง</w:t>
      </w:r>
    </w:p>
    <w:p w14:paraId="46B5DCC4" w14:textId="77777777" w:rsidR="00725962" w:rsidRPr="00725962" w:rsidRDefault="00725962" w:rsidP="00901AD8">
      <w:pPr>
        <w:ind w:left="994"/>
        <w:jc w:val="thaiDistribute"/>
        <w:rPr>
          <w:rFonts w:asciiTheme="majorBidi" w:hAnsiTheme="majorBidi" w:cstheme="majorBidi"/>
          <w:sz w:val="21"/>
          <w:szCs w:val="21"/>
        </w:rPr>
      </w:pPr>
    </w:p>
    <w:p w14:paraId="47AAF890" w14:textId="190EC503" w:rsidR="00725962" w:rsidRPr="00727973" w:rsidRDefault="00725962" w:rsidP="00901AD8">
      <w:pPr>
        <w:ind w:left="994"/>
        <w:jc w:val="thaiDistribute"/>
        <w:rPr>
          <w:rFonts w:ascii="Angsana New" w:hAnsi="Angsana New" w:cs="Angsana New"/>
        </w:rPr>
      </w:pPr>
      <w:r w:rsidRPr="00727973">
        <w:rPr>
          <w:rFonts w:asciiTheme="majorBidi" w:hAnsiTheme="majorBidi" w:cstheme="majorBidi" w:hint="cs"/>
          <w:cs/>
        </w:rPr>
        <w:t>การแก้ไขเพิ่มเติมดังกล่าวมีข้อผ่อนปรนเฉพาะสำหรับ</w:t>
      </w:r>
      <w:r w:rsidRPr="00727973">
        <w:rPr>
          <w:rFonts w:asciiTheme="majorBidi" w:hAnsiTheme="majorBidi" w:cs="Angsana New"/>
          <w:cs/>
        </w:rPr>
        <w:t>รอบระยะเวลารายงาน</w:t>
      </w:r>
      <w:r w:rsidRPr="00727973">
        <w:rPr>
          <w:rFonts w:asciiTheme="majorBidi" w:hAnsiTheme="majorBidi" w:cs="Angsana New" w:hint="cs"/>
          <w:cs/>
        </w:rPr>
        <w:t>ประจำปีแรก</w:t>
      </w:r>
      <w:r w:rsidRPr="00727973">
        <w:rPr>
          <w:rFonts w:asciiTheme="majorBidi" w:hAnsiTheme="majorBidi" w:cs="Angsana New"/>
          <w:cs/>
        </w:rPr>
        <w:t>ที่กิจการ</w:t>
      </w:r>
      <w:r w:rsidRPr="00727973">
        <w:rPr>
          <w:rFonts w:asciiTheme="majorBidi" w:hAnsiTheme="majorBidi" w:cs="Angsana New" w:hint="cs"/>
          <w:cs/>
        </w:rPr>
        <w:t xml:space="preserve">ถือปฏิบัติ </w:t>
      </w:r>
      <w:r w:rsidRPr="00727973">
        <w:rPr>
          <w:rFonts w:asciiTheme="majorBidi" w:hAnsiTheme="majorBidi" w:cs="Angsana New"/>
          <w:cs/>
        </w:rPr>
        <w:t>ซึ่งมีผลบังคับใช้สำหรับรอบระยะเวลาบัญชีที่เริ่ม</w:t>
      </w:r>
      <w:r w:rsidRPr="00727973">
        <w:rPr>
          <w:rFonts w:asciiTheme="majorBidi" w:hAnsiTheme="majorBidi" w:cs="Angsana New"/>
        </w:rPr>
        <w:t xml:space="preserve"> </w:t>
      </w:r>
      <w:r w:rsidRPr="00727973">
        <w:rPr>
          <w:rFonts w:asciiTheme="majorBidi" w:hAnsiTheme="majorBidi" w:cs="Angsana New" w:hint="cs"/>
          <w:cs/>
        </w:rPr>
        <w:t xml:space="preserve">ณ </w:t>
      </w:r>
      <w:r w:rsidRPr="00727973">
        <w:rPr>
          <w:rFonts w:asciiTheme="majorBidi" w:hAnsiTheme="majorBidi" w:cs="Angsana New"/>
          <w:cs/>
        </w:rPr>
        <w:t xml:space="preserve">หรือหลังวันที่ </w:t>
      </w:r>
      <w:r w:rsidR="00901AD8" w:rsidRPr="00901AD8">
        <w:rPr>
          <w:rFonts w:asciiTheme="majorBidi" w:hAnsiTheme="majorBidi" w:cs="Angsana New"/>
        </w:rPr>
        <w:t>1</w:t>
      </w:r>
      <w:r w:rsidRPr="00727973">
        <w:rPr>
          <w:rFonts w:asciiTheme="majorBidi" w:hAnsiTheme="majorBidi" w:cs="Angsana New"/>
          <w:cs/>
        </w:rPr>
        <w:t xml:space="preserve"> มกราคม </w:t>
      </w:r>
      <w:r w:rsidR="00901AD8" w:rsidRPr="00901AD8">
        <w:rPr>
          <w:rFonts w:asciiTheme="majorBidi" w:hAnsiTheme="majorBidi" w:cs="Angsana New"/>
        </w:rPr>
        <w:t>2568</w:t>
      </w:r>
      <w:r w:rsidRPr="00727973">
        <w:rPr>
          <w:rFonts w:asciiTheme="majorBidi" w:hAnsiTheme="majorBidi" w:cs="Angsana New"/>
          <w:cs/>
        </w:rPr>
        <w:t xml:space="preserve"> เป็นต้นไป</w:t>
      </w:r>
      <w:r w:rsidRPr="00727973">
        <w:rPr>
          <w:rFonts w:asciiTheme="majorBidi" w:hAnsiTheme="majorBidi" w:cs="Angsana New" w:hint="cs"/>
          <w:cs/>
        </w:rPr>
        <w:t xml:space="preserve"> </w:t>
      </w:r>
      <w:r w:rsidRPr="00727973">
        <w:rPr>
          <w:rFonts w:asciiTheme="majorBidi" w:hAnsiTheme="majorBidi" w:cs="Angsana New"/>
          <w:cs/>
        </w:rPr>
        <w:t>และอนุญาตให้กิจการถือปฏิบัติได้ก่อนวันบังคับใช้</w:t>
      </w:r>
    </w:p>
    <w:p w14:paraId="2157C171" w14:textId="14C53BFC" w:rsidR="00725962" w:rsidRPr="00725962" w:rsidRDefault="00725962">
      <w:pPr>
        <w:rPr>
          <w:rFonts w:asciiTheme="majorBidi" w:hAnsiTheme="majorBidi" w:cs="Angsana New"/>
          <w:b/>
          <w:bCs/>
          <w:sz w:val="21"/>
          <w:szCs w:val="21"/>
          <w:cs/>
        </w:rPr>
      </w:pPr>
    </w:p>
    <w:p w14:paraId="050E9345" w14:textId="498A3900" w:rsidR="00725962" w:rsidRPr="00727973" w:rsidRDefault="00725962" w:rsidP="00725962">
      <w:pPr>
        <w:ind w:left="990"/>
        <w:jc w:val="thaiDistribute"/>
        <w:rPr>
          <w:rFonts w:asciiTheme="majorBidi" w:hAnsiTheme="majorBidi" w:cs="Angsana New"/>
          <w:b/>
          <w:bCs/>
        </w:rPr>
      </w:pPr>
      <w:r w:rsidRPr="00727973">
        <w:rPr>
          <w:rFonts w:asciiTheme="majorBidi" w:hAnsiTheme="majorBidi" w:cs="Angsana New"/>
          <w:b/>
          <w:bCs/>
          <w:cs/>
        </w:rPr>
        <w:t xml:space="preserve">มาตรฐานการรายงานทางการเงิน ฉบับที่ </w:t>
      </w:r>
      <w:r w:rsidR="00901AD8" w:rsidRPr="00901AD8">
        <w:rPr>
          <w:rFonts w:asciiTheme="majorBidi" w:hAnsiTheme="majorBidi" w:cs="Angsana New"/>
          <w:b/>
          <w:bCs/>
        </w:rPr>
        <w:t>16</w:t>
      </w:r>
      <w:r w:rsidRPr="00727973">
        <w:rPr>
          <w:rFonts w:asciiTheme="majorBidi" w:hAnsiTheme="majorBidi" w:cs="Angsana New"/>
          <w:b/>
          <w:bCs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54E0C6D9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="Angsana New"/>
          <w:sz w:val="21"/>
          <w:szCs w:val="21"/>
        </w:rPr>
      </w:pPr>
    </w:p>
    <w:p w14:paraId="1B346136" w14:textId="2137AEFB" w:rsidR="00725962" w:rsidRPr="00727973" w:rsidRDefault="00725962" w:rsidP="00725962">
      <w:pPr>
        <w:ind w:left="990"/>
        <w:jc w:val="thaiDistribute"/>
        <w:rPr>
          <w:rFonts w:asciiTheme="majorBidi" w:hAnsiTheme="majorBidi" w:cs="Angsana New"/>
        </w:rPr>
      </w:pPr>
      <w:r w:rsidRPr="00727973">
        <w:rPr>
          <w:rFonts w:asciiTheme="majorBidi" w:hAnsiTheme="majorBidi" w:cs="Angsana New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901AD8" w:rsidRPr="00901AD8">
        <w:rPr>
          <w:rFonts w:asciiTheme="majorBidi" w:hAnsiTheme="majorBidi" w:cs="Angsana New"/>
        </w:rPr>
        <w:t>15</w:t>
      </w:r>
      <w:r w:rsidRPr="00727973">
        <w:rPr>
          <w:rFonts w:asciiTheme="majorBidi" w:hAnsiTheme="majorBidi" w:cs="Angsana New"/>
        </w:rPr>
        <w:t xml:space="preserve"> </w:t>
      </w:r>
      <w:r w:rsidRPr="00727973">
        <w:rPr>
          <w:rFonts w:asciiTheme="majorBidi" w:hAnsiTheme="majorBidi" w:cs="Angsana New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727973">
        <w:rPr>
          <w:rFonts w:asciiTheme="majorBidi" w:hAnsiTheme="majorBidi" w:cs="Angsana New" w:hint="cs"/>
          <w:cs/>
        </w:rPr>
        <w:t xml:space="preserve"> </w:t>
      </w:r>
      <w:r w:rsidRPr="00727973">
        <w:rPr>
          <w:rFonts w:asciiTheme="majorBidi" w:hAnsiTheme="majorBidi" w:cs="Angsana New"/>
          <w:cs/>
        </w:rPr>
        <w:t>ภายหลังวันที่สัญญาเช่าเริ่มมีผล</w:t>
      </w:r>
    </w:p>
    <w:p w14:paraId="3233E08D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="Angsana New"/>
          <w:sz w:val="21"/>
          <w:szCs w:val="21"/>
        </w:rPr>
      </w:pPr>
    </w:p>
    <w:p w14:paraId="43820F5C" w14:textId="27B3815C" w:rsidR="00725962" w:rsidRPr="00727973" w:rsidRDefault="00725962" w:rsidP="00725962">
      <w:pPr>
        <w:ind w:left="990"/>
        <w:jc w:val="thaiDistribute"/>
        <w:rPr>
          <w:rFonts w:asciiTheme="majorBidi" w:hAnsiTheme="majorBidi" w:cs="Angsana New"/>
        </w:rPr>
      </w:pPr>
      <w:r w:rsidRPr="00727973">
        <w:rPr>
          <w:rFonts w:asciiTheme="majorBidi" w:hAnsiTheme="majorBidi" w:cs="Angsana New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727973">
        <w:rPr>
          <w:rFonts w:asciiTheme="majorBidi" w:hAnsiTheme="majorBidi" w:cs="Angsana New" w:hint="cs"/>
          <w:cs/>
        </w:rPr>
        <w:t xml:space="preserve"> </w:t>
      </w:r>
      <w:r w:rsidRPr="00727973">
        <w:rPr>
          <w:rFonts w:asciiTheme="majorBidi" w:hAnsiTheme="majorBidi" w:cs="Angsana New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727973">
        <w:rPr>
          <w:rFonts w:asciiTheme="majorBidi" w:hAnsiTheme="majorBidi" w:cs="Angsana New" w:hint="cs"/>
          <w:cs/>
        </w:rPr>
        <w:t>ภาย</w:t>
      </w:r>
      <w:r w:rsidRPr="00727973">
        <w:rPr>
          <w:rFonts w:asciiTheme="majorBidi" w:hAnsiTheme="majorBidi" w:cs="Angsana New"/>
          <w:cs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901AD8" w:rsidRPr="00901AD8">
        <w:rPr>
          <w:rFonts w:asciiTheme="majorBidi" w:hAnsiTheme="majorBidi" w:cs="Angsana New"/>
        </w:rPr>
        <w:t>16</w:t>
      </w:r>
      <w:r w:rsidRPr="00727973">
        <w:rPr>
          <w:rFonts w:asciiTheme="majorBidi" w:hAnsiTheme="majorBidi" w:cs="Angsana New"/>
          <w:cs/>
        </w:rPr>
        <w:t xml:space="preserve"> ซึ่งกรณีนี้อาจเป็นกรณีเฉพาะ</w:t>
      </w:r>
      <w:r w:rsidRPr="00727973">
        <w:rPr>
          <w:rFonts w:asciiTheme="majorBidi" w:hAnsiTheme="majorBidi" w:cs="Angsana New" w:hint="cs"/>
          <w:cs/>
        </w:rPr>
        <w:t>สำหรับ</w:t>
      </w:r>
      <w:r w:rsidRPr="00727973">
        <w:rPr>
          <w:rFonts w:asciiTheme="majorBidi" w:hAnsiTheme="majorBidi" w:cs="Angsana New"/>
          <w:cs/>
        </w:rPr>
        <w:t>การเช่ากลับคืนที่</w:t>
      </w:r>
      <w:r w:rsidRPr="00727973">
        <w:rPr>
          <w:rFonts w:asciiTheme="majorBidi" w:hAnsiTheme="majorBidi" w:cs="Angsana New" w:hint="cs"/>
          <w:cs/>
        </w:rPr>
        <w:t>รวมถึง</w:t>
      </w:r>
      <w:r w:rsidRPr="00727973">
        <w:rPr>
          <w:rFonts w:asciiTheme="majorBidi" w:hAnsiTheme="majorBidi" w:cs="Angsana New"/>
          <w:cs/>
        </w:rPr>
        <w:t>การจ่ายชำระค่าเช่าผันแปรที่ไม่ได้ขึ้นอยู่กับดัชนีหรืออัตรา</w:t>
      </w:r>
    </w:p>
    <w:p w14:paraId="7C37A717" w14:textId="77777777" w:rsidR="00901AD8" w:rsidRDefault="00901AD8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F9425D8" w14:textId="633B7D02" w:rsidR="00725962" w:rsidRPr="00727973" w:rsidRDefault="00725962" w:rsidP="00725962">
      <w:pPr>
        <w:ind w:left="990"/>
        <w:jc w:val="thaiDistribute"/>
        <w:rPr>
          <w:rFonts w:asciiTheme="majorBidi" w:hAnsiTheme="majorBidi" w:cstheme="majorBidi"/>
        </w:rPr>
      </w:pPr>
      <w:r w:rsidRPr="00727973">
        <w:rPr>
          <w:rFonts w:asciiTheme="majorBidi" w:hAnsiTheme="majorBidi" w:cstheme="majorBidi"/>
          <w:cs/>
        </w:rPr>
        <w:lastRenderedPageBreak/>
        <w:t>ผู้ขาย-ผู้เช่าต้องถือปฏิบัติตามการแก้ไขเพิ่มเติมดังกล่าว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cs/>
        </w:rPr>
        <w:t>สำ</w:t>
      </w:r>
      <w:r w:rsidRPr="00727973">
        <w:rPr>
          <w:rFonts w:asciiTheme="majorBidi" w:hAnsiTheme="majorBidi" w:cstheme="majorBidi"/>
          <w:cs/>
        </w:rPr>
        <w:t>หรับรอบระยะเวลารายงานประ</w:t>
      </w:r>
      <w:r w:rsidRPr="00727973">
        <w:rPr>
          <w:rFonts w:asciiTheme="majorBidi" w:hAnsiTheme="majorBidi" w:cstheme="majorBidi" w:hint="cs"/>
          <w:cs/>
        </w:rPr>
        <w:t>จำ</w:t>
      </w:r>
      <w:r w:rsidRPr="00727973">
        <w:rPr>
          <w:rFonts w:asciiTheme="majorBidi" w:hAnsiTheme="majorBidi" w:cstheme="majorBidi"/>
          <w:cs/>
        </w:rPr>
        <w:t xml:space="preserve">ปีที่เริ่ม ณ หรือหลังวันที่ </w:t>
      </w:r>
      <w:r w:rsidR="00901AD8" w:rsidRPr="00901AD8">
        <w:rPr>
          <w:rFonts w:asciiTheme="majorBidi" w:hAnsiTheme="majorBidi" w:cstheme="majorBidi"/>
        </w:rPr>
        <w:t>1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/>
          <w:cs/>
        </w:rPr>
        <w:t xml:space="preserve">มกราคม </w:t>
      </w:r>
      <w:r w:rsidR="00901AD8" w:rsidRPr="00901AD8">
        <w:rPr>
          <w:rFonts w:asciiTheme="majorBidi" w:hAnsiTheme="majorBidi" w:cstheme="majorBidi"/>
        </w:rPr>
        <w:t>2568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/>
          <w:cs/>
        </w:rPr>
        <w:t>เป็นต้นไป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/>
          <w:cs/>
        </w:rPr>
        <w:t>ทั้งนี้อนุญาตให้กิจการ</w:t>
      </w:r>
      <w:r w:rsidRPr="00727973">
        <w:rPr>
          <w:rFonts w:asciiTheme="majorBidi" w:hAnsiTheme="majorBidi" w:cstheme="majorBidi" w:hint="cs"/>
          <w:cs/>
        </w:rPr>
        <w:t>นำ</w:t>
      </w:r>
      <w:r w:rsidRPr="00727973">
        <w:rPr>
          <w:rFonts w:asciiTheme="majorBidi" w:hAnsiTheme="majorBidi" w:cstheme="majorBidi"/>
          <w:cs/>
        </w:rPr>
        <w:t>ไปใช้ก่อนวันบังคับใช้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/>
          <w:cs/>
        </w:rPr>
        <w:t>หากผู้ขาย-ผู้เช่าถือปฏิบัติตามการแก้ไขเพิ่มเติมดังกล่าว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cs/>
        </w:rPr>
        <w:t>สำ</w:t>
      </w:r>
      <w:r w:rsidRPr="00727973">
        <w:rPr>
          <w:rFonts w:asciiTheme="majorBidi" w:hAnsiTheme="majorBidi" w:cstheme="majorBidi"/>
          <w:cs/>
        </w:rPr>
        <w:t>หรับรอบระยะเวลาก่อนวันบังคับใช้</w:t>
      </w:r>
      <w:r w:rsidRPr="00727973">
        <w:rPr>
          <w:rFonts w:asciiTheme="majorBidi" w:hAnsiTheme="majorBidi" w:cstheme="majorBidi"/>
        </w:rPr>
        <w:t xml:space="preserve"> </w:t>
      </w:r>
      <w:r w:rsidRPr="00727973">
        <w:rPr>
          <w:rFonts w:asciiTheme="majorBidi" w:hAnsiTheme="majorBidi" w:cstheme="majorBidi"/>
          <w:cs/>
        </w:rPr>
        <w:t>ผู้ขาย-ผู้เช่าต้องเปิดเผยข้อเท็จจริงดังกล่าวด้วย</w:t>
      </w:r>
    </w:p>
    <w:p w14:paraId="40194411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theme="majorBidi"/>
          <w:sz w:val="21"/>
          <w:szCs w:val="21"/>
        </w:rPr>
      </w:pPr>
    </w:p>
    <w:p w14:paraId="086B9C9F" w14:textId="330ACAF7" w:rsidR="00A4370D" w:rsidRDefault="00F70542" w:rsidP="00725962">
      <w:pPr>
        <w:ind w:left="990"/>
        <w:jc w:val="thaiDistribute"/>
        <w:rPr>
          <w:rFonts w:asciiTheme="majorBidi" w:hAnsiTheme="majorBidi" w:cstheme="majorBidi"/>
        </w:rPr>
      </w:pPr>
      <w:r w:rsidRPr="00725962">
        <w:rPr>
          <w:rFonts w:asciiTheme="majorBidi" w:hAnsiTheme="majorBidi" w:cstheme="majorBidi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C6556E" w:rsidRPr="00725962">
        <w:rPr>
          <w:rFonts w:asciiTheme="majorBidi" w:hAnsiTheme="majorBidi" w:cstheme="majorBidi"/>
        </w:rPr>
        <w:t xml:space="preserve"> </w:t>
      </w:r>
      <w:r w:rsidRPr="00725962">
        <w:rPr>
          <w:rFonts w:asciiTheme="majorBidi" w:hAnsiTheme="majorBidi" w:cstheme="majorBidi"/>
          <w:cs/>
        </w:rPr>
        <w:t xml:space="preserve">เมื่อมาตรฐานการรายงานทางการเงินดังกล่าวมีผลบังคับใช้ </w:t>
      </w:r>
      <w:r w:rsidR="00C6556E" w:rsidRPr="00725962">
        <w:rPr>
          <w:rFonts w:asciiTheme="majorBidi" w:hAnsiTheme="majorBidi" w:cstheme="majorBidi"/>
        </w:rPr>
        <w:br/>
      </w:r>
      <w:r w:rsidRPr="00725962">
        <w:rPr>
          <w:rFonts w:asciiTheme="majorBidi" w:hAnsiTheme="majorBidi" w:cstheme="majorBidi"/>
          <w:cs/>
        </w:rPr>
        <w:t>โดยผู้บริหารของกลุ่มบริษัท</w:t>
      </w:r>
      <w:r w:rsidR="00C064EC" w:rsidRPr="00725962">
        <w:rPr>
          <w:rFonts w:asciiTheme="majorBidi" w:hAnsiTheme="majorBidi" w:cstheme="majorBidi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7622C37C" w14:textId="77777777" w:rsidR="00725962" w:rsidRPr="00725962" w:rsidRDefault="00725962" w:rsidP="00725962">
      <w:pPr>
        <w:ind w:left="990"/>
        <w:jc w:val="thaiDistribute"/>
        <w:rPr>
          <w:rFonts w:asciiTheme="majorBidi" w:hAnsiTheme="majorBidi" w:cstheme="majorBidi"/>
          <w:sz w:val="21"/>
          <w:szCs w:val="21"/>
        </w:rPr>
      </w:pPr>
    </w:p>
    <w:p w14:paraId="6DFEB268" w14:textId="2E425677" w:rsidR="00394D56" w:rsidRPr="00780BAB" w:rsidRDefault="00394D56" w:rsidP="00901AD8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การใช้ประมาณการและดุลยพินิจ</w:t>
      </w:r>
    </w:p>
    <w:p w14:paraId="5F0F32F2" w14:textId="77777777" w:rsidR="00EE7964" w:rsidRPr="00780BAB" w:rsidRDefault="00394D56" w:rsidP="00105349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lang w:val="en-GB"/>
        </w:rPr>
      </w:pP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</w:p>
    <w:p w14:paraId="65224ECB" w14:textId="756B867C" w:rsidR="00A71CD4" w:rsidRPr="00780BAB" w:rsidRDefault="00180DFA" w:rsidP="00EE7964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780BAB">
        <w:rPr>
          <w:rFonts w:asciiTheme="majorBidi" w:hAnsiTheme="majorBidi" w:cstheme="majorBidi"/>
          <w:b/>
          <w:bCs/>
          <w:cs/>
        </w:rPr>
        <w:t>สรุป</w:t>
      </w:r>
      <w:r w:rsidR="00042D7D" w:rsidRPr="00780BAB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653F5C41" w:rsidR="007D5545" w:rsidRDefault="003352B1" w:rsidP="00105349">
      <w:pPr>
        <w:spacing w:after="320"/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01AD8" w:rsidRPr="00901AD8">
        <w:rPr>
          <w:rFonts w:asciiTheme="majorBidi" w:hAnsiTheme="majorBidi" w:cstheme="majorBidi"/>
        </w:rPr>
        <w:t>31</w:t>
      </w:r>
      <w:r w:rsidRPr="00780BAB">
        <w:rPr>
          <w:rFonts w:asciiTheme="majorBidi" w:hAnsiTheme="majorBidi" w:cstheme="majorBidi"/>
          <w:cs/>
        </w:rPr>
        <w:t xml:space="preserve"> ธันวาคม </w:t>
      </w:r>
      <w:r w:rsidR="00901AD8" w:rsidRPr="00901AD8">
        <w:rPr>
          <w:rFonts w:asciiTheme="majorBidi" w:hAnsiTheme="majorBidi" w:cstheme="majorBidi"/>
        </w:rPr>
        <w:t>2566</w:t>
      </w:r>
    </w:p>
    <w:p w14:paraId="3536D875" w14:textId="77777777" w:rsidR="00C064EC" w:rsidRDefault="00C064EC" w:rsidP="00105349">
      <w:pPr>
        <w:spacing w:after="320"/>
        <w:ind w:left="547"/>
        <w:jc w:val="thaiDistribute"/>
        <w:rPr>
          <w:rFonts w:asciiTheme="majorBidi" w:hAnsiTheme="majorBidi" w:cstheme="majorBidi"/>
        </w:rPr>
      </w:pPr>
    </w:p>
    <w:p w14:paraId="295DEA86" w14:textId="77777777" w:rsidR="00C064EC" w:rsidRDefault="00C064EC" w:rsidP="00105349">
      <w:pPr>
        <w:spacing w:after="320"/>
        <w:ind w:left="547"/>
        <w:jc w:val="thaiDistribute"/>
        <w:rPr>
          <w:rFonts w:asciiTheme="majorBidi" w:hAnsiTheme="majorBidi" w:cstheme="majorBidi"/>
        </w:rPr>
      </w:pPr>
    </w:p>
    <w:p w14:paraId="3DCD884D" w14:textId="77777777" w:rsidR="00C064EC" w:rsidRPr="00780BAB" w:rsidRDefault="00C064EC" w:rsidP="00105349">
      <w:pPr>
        <w:spacing w:after="320"/>
        <w:ind w:left="547"/>
        <w:jc w:val="thaiDistribute"/>
        <w:rPr>
          <w:rFonts w:asciiTheme="majorBidi" w:hAnsiTheme="majorBidi" w:cstheme="majorBidi"/>
          <w:b/>
          <w:bCs/>
          <w:cs/>
          <w:lang w:val="x-none" w:eastAsia="x-none"/>
        </w:rPr>
      </w:pPr>
    </w:p>
    <w:p w14:paraId="31E69429" w14:textId="77777777" w:rsidR="00725962" w:rsidRDefault="00725962">
      <w:pPr>
        <w:rPr>
          <w:rFonts w:asciiTheme="majorBidi" w:hAnsiTheme="majorBidi" w:cstheme="majorBidi"/>
          <w:b/>
          <w:bCs/>
          <w:cs/>
          <w:lang w:val="x-none" w:eastAsia="x-none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8924221" w14:textId="7B4C1C4C" w:rsidR="005A7E5C" w:rsidRPr="00780BAB" w:rsidRDefault="005A7E5C" w:rsidP="005D52FF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ข้อมูลเพิ่มเติมเกี่ยวกับกระแสเงินสด</w:t>
      </w:r>
    </w:p>
    <w:p w14:paraId="7DFFDD80" w14:textId="1482D5B2" w:rsidR="005A7E5C" w:rsidRPr="00780BAB" w:rsidRDefault="0065068E" w:rsidP="006376D2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 w:rsidRPr="00780BAB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780BAB">
        <w:rPr>
          <w:rFonts w:asciiTheme="majorBidi" w:hAnsiTheme="majorBidi" w:cstheme="majorBidi"/>
          <w:spacing w:val="2"/>
          <w:cs/>
        </w:rPr>
        <w:t>สำหรับงวด</w:t>
      </w:r>
      <w:r w:rsidR="000A6D14" w:rsidRPr="00780BAB">
        <w:rPr>
          <w:rFonts w:asciiTheme="majorBidi" w:hAnsiTheme="majorBidi" w:cstheme="majorBidi"/>
          <w:spacing w:val="2"/>
          <w:cs/>
        </w:rPr>
        <w:t>เก้า</w:t>
      </w:r>
      <w:r w:rsidR="001943C2" w:rsidRPr="00780BAB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  <w:spacing w:val="2"/>
        </w:rPr>
        <w:t>30</w:t>
      </w:r>
      <w:r w:rsidR="001943C2" w:rsidRPr="00780BAB">
        <w:rPr>
          <w:rFonts w:asciiTheme="majorBidi" w:hAnsiTheme="majorBidi" w:cstheme="majorBidi"/>
          <w:spacing w:val="2"/>
          <w:cs/>
        </w:rPr>
        <w:t xml:space="preserve"> </w:t>
      </w:r>
      <w:r w:rsidR="00665935" w:rsidRPr="00780BAB">
        <w:rPr>
          <w:rFonts w:asciiTheme="majorBidi" w:hAnsiTheme="majorBidi" w:cstheme="majorBidi"/>
          <w:spacing w:val="2"/>
          <w:cs/>
        </w:rPr>
        <w:t>กันยายน</w:t>
      </w:r>
      <w:r w:rsidR="001943C2" w:rsidRPr="00780BAB">
        <w:rPr>
          <w:rFonts w:asciiTheme="majorBidi" w:hAnsiTheme="majorBidi" w:cstheme="majorBidi"/>
          <w:spacing w:val="2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2"/>
        </w:rPr>
        <w:t>2567</w:t>
      </w:r>
      <w:r w:rsidR="005A629E" w:rsidRPr="00780BAB">
        <w:rPr>
          <w:rFonts w:asciiTheme="majorBidi" w:hAnsiTheme="majorBidi" w:cstheme="majorBidi"/>
          <w:spacing w:val="2"/>
        </w:rPr>
        <w:t xml:space="preserve"> </w:t>
      </w:r>
      <w:r w:rsidR="003352B1" w:rsidRPr="00780BAB">
        <w:rPr>
          <w:rFonts w:asciiTheme="majorBidi" w:hAnsiTheme="majorBidi" w:cstheme="majorBidi"/>
          <w:spacing w:val="2"/>
          <w:cs/>
        </w:rPr>
        <w:t xml:space="preserve">และ </w:t>
      </w:r>
      <w:r w:rsidR="00901AD8" w:rsidRPr="00901AD8">
        <w:rPr>
          <w:rFonts w:asciiTheme="majorBidi" w:hAnsiTheme="majorBidi" w:cstheme="majorBidi"/>
          <w:spacing w:val="2"/>
        </w:rPr>
        <w:t>2566</w:t>
      </w:r>
      <w:r w:rsidRPr="00780BAB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869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990"/>
        <w:gridCol w:w="180"/>
        <w:gridCol w:w="1042"/>
      </w:tblGrid>
      <w:tr w:rsidR="00C05789" w:rsidRPr="00780BAB" w14:paraId="075EC0DB" w14:textId="77777777" w:rsidTr="00FC0FEF">
        <w:trPr>
          <w:trHeight w:val="351"/>
        </w:trPr>
        <w:tc>
          <w:tcPr>
            <w:tcW w:w="4050" w:type="dxa"/>
          </w:tcPr>
          <w:p w14:paraId="5BE17ED2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4CB19EC" w14:textId="77777777" w:rsidR="001512E6" w:rsidRPr="00780BAB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EAE788F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2" w:type="dxa"/>
            <w:gridSpan w:val="3"/>
          </w:tcPr>
          <w:p w14:paraId="7653C94F" w14:textId="77777777" w:rsidR="001512E6" w:rsidRPr="00780BAB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80BAB" w14:paraId="6CBA835F" w14:textId="77777777" w:rsidTr="00FC0FEF">
        <w:tc>
          <w:tcPr>
            <w:tcW w:w="4050" w:type="dxa"/>
          </w:tcPr>
          <w:p w14:paraId="59194D6D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ABC2D75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28B9B1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2" w:type="dxa"/>
            <w:gridSpan w:val="3"/>
          </w:tcPr>
          <w:p w14:paraId="1568B37D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789" w:rsidRPr="00780BAB" w14:paraId="4DD4CC03" w14:textId="77777777" w:rsidTr="00FC0FEF">
        <w:trPr>
          <w:trHeight w:val="108"/>
        </w:trPr>
        <w:tc>
          <w:tcPr>
            <w:tcW w:w="4050" w:type="dxa"/>
          </w:tcPr>
          <w:p w14:paraId="4A4EBFDC" w14:textId="77777777" w:rsidR="00B50E4A" w:rsidRPr="00780BAB" w:rsidRDefault="00B50E4A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232793" w14:textId="7099D138" w:rsidR="00B50E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1B20546" w14:textId="77777777" w:rsidR="00B50E4A" w:rsidRPr="00780BAB" w:rsidRDefault="00B50E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12438" w14:textId="5BDCC431" w:rsidR="00B50E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5777B9" w14:textId="77777777" w:rsidR="00B50E4A" w:rsidRPr="00780BAB" w:rsidRDefault="00B50E4A" w:rsidP="0010534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8C5F5" w14:textId="01D7A764" w:rsidR="00B50E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3EF01FF" w14:textId="77777777" w:rsidR="00B50E4A" w:rsidRPr="00780BAB" w:rsidRDefault="00B50E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32C841B" w14:textId="7BE2A051" w:rsidR="00B50E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789" w:rsidRPr="00780BAB" w14:paraId="26FC3B1A" w14:textId="77777777" w:rsidTr="00FC0FEF">
        <w:tc>
          <w:tcPr>
            <w:tcW w:w="4050" w:type="dxa"/>
          </w:tcPr>
          <w:p w14:paraId="77A35E83" w14:textId="4CE7AEF5" w:rsidR="00C4771B" w:rsidRPr="00780BAB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DB61C" w14:textId="74C0C1CD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21F8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02703" w14:textId="77777777" w:rsidR="00C4771B" w:rsidRPr="00780BAB" w:rsidRDefault="00C4771B" w:rsidP="00C4771B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58BF0" w14:textId="20EA8772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C4771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634C1" w14:textId="77777777" w:rsidR="00C4771B" w:rsidRPr="00780BAB" w:rsidRDefault="00C4771B" w:rsidP="00C4771B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29D4B" w14:textId="713E3361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6E175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5A98FD2B" w14:textId="77777777" w:rsidR="00C4771B" w:rsidRPr="00780BAB" w:rsidRDefault="00C4771B" w:rsidP="00C4771B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A3539EE" w14:textId="19B02A49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421A3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  <w:tr w:rsidR="00C05789" w:rsidRPr="00780BAB" w14:paraId="593C9C93" w14:textId="77777777" w:rsidTr="00FC0FEF">
        <w:tc>
          <w:tcPr>
            <w:tcW w:w="4050" w:type="dxa"/>
          </w:tcPr>
          <w:p w14:paraId="35740D8B" w14:textId="77777777" w:rsidR="00C4771B" w:rsidRPr="00780BAB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850B5" w14:textId="485360E1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1F8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821F8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D06F8" w14:textId="77777777" w:rsidR="00C4771B" w:rsidRPr="00780BAB" w:rsidRDefault="00C4771B" w:rsidP="00C4771B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1426B" w14:textId="6DC9272C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771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C4771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77DDD30B" w14:textId="77777777" w:rsidR="00C4771B" w:rsidRPr="00780BAB" w:rsidRDefault="00C4771B" w:rsidP="00C4771B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6347A" w14:textId="5ECFAB12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175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6E175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6747D9F3" w14:textId="77777777" w:rsidR="00C4771B" w:rsidRPr="00780BAB" w:rsidRDefault="00C4771B" w:rsidP="00C4771B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A8130DE" w14:textId="237208BE" w:rsidR="00C4771B" w:rsidRPr="00780BAB" w:rsidRDefault="00901AD8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771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C4771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C05789" w:rsidRPr="00780BAB" w14:paraId="636BE97E" w14:textId="77777777" w:rsidTr="00FC0FEF">
        <w:tc>
          <w:tcPr>
            <w:tcW w:w="4050" w:type="dxa"/>
          </w:tcPr>
          <w:p w14:paraId="054F8AC6" w14:textId="77777777" w:rsidR="00C4771B" w:rsidRPr="00780BAB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7976" w14:textId="1767E7CF" w:rsidR="00C4771B" w:rsidRPr="00780BAB" w:rsidRDefault="00821F8C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BF922A" w14:textId="77777777" w:rsidR="00C4771B" w:rsidRPr="00780BAB" w:rsidRDefault="00C4771B" w:rsidP="00C4771B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7171E" w14:textId="662D38E1" w:rsidR="00C4771B" w:rsidRPr="00780BAB" w:rsidRDefault="00C4771B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1ECD24" w14:textId="77777777" w:rsidR="00C4771B" w:rsidRPr="00780BAB" w:rsidRDefault="00C4771B" w:rsidP="00C4771B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9FA5" w14:textId="4CEA70B5" w:rsidR="00C4771B" w:rsidRPr="00780BAB" w:rsidRDefault="006E1753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2DF2" w14:textId="5967589B" w:rsidR="00C4771B" w:rsidRPr="00780BAB" w:rsidRDefault="002C42F2" w:rsidP="002C42F2">
            <w:pPr>
              <w:tabs>
                <w:tab w:val="decimal" w:pos="891"/>
              </w:tabs>
              <w:ind w:left="-116" w:right="-216" w:firstLine="32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46ED0" w14:textId="70837C56" w:rsidR="00C4771B" w:rsidRPr="00780BAB" w:rsidRDefault="00C4771B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05789" w:rsidRPr="00780BAB" w14:paraId="26965859" w14:textId="77777777" w:rsidTr="00FC0FEF">
        <w:tc>
          <w:tcPr>
            <w:tcW w:w="4050" w:type="dxa"/>
          </w:tcPr>
          <w:p w14:paraId="3DE96F00" w14:textId="446392B8" w:rsidR="00C4771B" w:rsidRPr="00780BAB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901AD8" w:rsidRPr="00901A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780BA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65935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41FE0" w14:textId="37450E14" w:rsidR="00C4771B" w:rsidRPr="00780BAB" w:rsidRDefault="00901AD8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21F8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7BC27" w14:textId="77777777" w:rsidR="00C4771B" w:rsidRPr="00780BAB" w:rsidRDefault="00C4771B" w:rsidP="00C4771B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9ED99" w14:textId="15C61BAA" w:rsidR="00C4771B" w:rsidRPr="00780BAB" w:rsidRDefault="00421A3C" w:rsidP="00426AF9">
            <w:pPr>
              <w:tabs>
                <w:tab w:val="decimal" w:pos="54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CE0B9" w14:textId="77777777" w:rsidR="00C4771B" w:rsidRPr="00780BAB" w:rsidRDefault="00C4771B" w:rsidP="00C4771B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5E063" w14:textId="1AF3035D" w:rsidR="00C4771B" w:rsidRPr="00780BAB" w:rsidRDefault="00901AD8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E175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733E253B" w14:textId="77777777" w:rsidR="00C4771B" w:rsidRPr="00780BAB" w:rsidRDefault="00C4771B" w:rsidP="00C4771B">
            <w:pPr>
              <w:tabs>
                <w:tab w:val="decimal" w:pos="891"/>
              </w:tabs>
              <w:ind w:left="432" w:right="-16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73E86" w14:textId="118428B4" w:rsidR="00C4771B" w:rsidRPr="00780BAB" w:rsidRDefault="00421A3C" w:rsidP="00426AF9">
            <w:pPr>
              <w:tabs>
                <w:tab w:val="decimal" w:pos="55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0C8149D" w14:textId="77777777" w:rsidR="00B50E4A" w:rsidRPr="00780BAB" w:rsidRDefault="00B50E4A" w:rsidP="007D5545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780BAB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35B97A90" w:rsidR="001512E6" w:rsidRPr="00780BAB" w:rsidRDefault="001512E6" w:rsidP="007D5545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780BAB">
        <w:rPr>
          <w:rFonts w:asciiTheme="majorBidi" w:hAnsiTheme="majorBidi" w:cstheme="majorBidi"/>
          <w:spacing w:val="2"/>
          <w:cs/>
        </w:rPr>
        <w:t>รายการที่ไม่เป็นตัวเงินที่มีสาระสำคัญ</w:t>
      </w:r>
      <w:r w:rsidR="0030681E" w:rsidRPr="00780BAB">
        <w:rPr>
          <w:rFonts w:asciiTheme="majorBidi" w:hAnsiTheme="majorBidi" w:cstheme="majorBidi"/>
          <w:spacing w:val="2"/>
          <w:cs/>
        </w:rPr>
        <w:t>สำหรับ</w:t>
      </w:r>
      <w:r w:rsidR="00244B15" w:rsidRPr="00780BAB">
        <w:rPr>
          <w:rFonts w:asciiTheme="majorBidi" w:hAnsiTheme="majorBidi" w:cstheme="majorBidi"/>
          <w:spacing w:val="2"/>
          <w:cs/>
        </w:rPr>
        <w:t>งวด</w:t>
      </w:r>
      <w:r w:rsidR="000A6D14" w:rsidRPr="00780BAB">
        <w:rPr>
          <w:rFonts w:asciiTheme="majorBidi" w:hAnsiTheme="majorBidi" w:cstheme="majorBidi"/>
          <w:spacing w:val="2"/>
          <w:cs/>
        </w:rPr>
        <w:t>เก้า</w:t>
      </w:r>
      <w:r w:rsidR="00244B15" w:rsidRPr="00780BAB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  <w:spacing w:val="2"/>
        </w:rPr>
        <w:t>30</w:t>
      </w:r>
      <w:r w:rsidR="00244B15" w:rsidRPr="00780BAB">
        <w:rPr>
          <w:rFonts w:asciiTheme="majorBidi" w:hAnsiTheme="majorBidi" w:cstheme="majorBidi"/>
          <w:spacing w:val="2"/>
          <w:cs/>
        </w:rPr>
        <w:t xml:space="preserve"> </w:t>
      </w:r>
      <w:r w:rsidR="00665935" w:rsidRPr="00780BAB">
        <w:rPr>
          <w:rFonts w:asciiTheme="majorBidi" w:hAnsiTheme="majorBidi" w:cstheme="majorBidi"/>
          <w:spacing w:val="2"/>
          <w:cs/>
        </w:rPr>
        <w:t>กันยายน</w:t>
      </w:r>
      <w:r w:rsidR="00244B15" w:rsidRPr="00780BAB">
        <w:rPr>
          <w:rFonts w:asciiTheme="majorBidi" w:hAnsiTheme="majorBidi" w:cstheme="majorBidi"/>
          <w:spacing w:val="2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2"/>
        </w:rPr>
        <w:t>2567</w:t>
      </w:r>
      <w:r w:rsidR="005A629E" w:rsidRPr="00780BAB">
        <w:rPr>
          <w:rFonts w:asciiTheme="majorBidi" w:hAnsiTheme="majorBidi" w:cstheme="majorBidi"/>
          <w:spacing w:val="2"/>
        </w:rPr>
        <w:t xml:space="preserve"> </w:t>
      </w:r>
      <w:r w:rsidR="0080114A" w:rsidRPr="00780BAB">
        <w:rPr>
          <w:rFonts w:asciiTheme="majorBidi" w:hAnsiTheme="majorBidi" w:cstheme="majorBidi"/>
          <w:spacing w:val="2"/>
          <w:cs/>
        </w:rPr>
        <w:t xml:space="preserve">และ </w:t>
      </w:r>
      <w:r w:rsidR="00901AD8" w:rsidRPr="00901AD8">
        <w:rPr>
          <w:rFonts w:asciiTheme="majorBidi" w:hAnsiTheme="majorBidi" w:cstheme="majorBidi"/>
          <w:spacing w:val="2"/>
        </w:rPr>
        <w:t>2566</w:t>
      </w:r>
      <w:r w:rsidR="0080114A" w:rsidRPr="00780BAB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00"/>
        <w:gridCol w:w="180"/>
        <w:gridCol w:w="1080"/>
        <w:gridCol w:w="180"/>
        <w:gridCol w:w="1080"/>
      </w:tblGrid>
      <w:tr w:rsidR="00C05789" w:rsidRPr="00780BAB" w14:paraId="422C0311" w14:textId="77777777" w:rsidTr="00FC0FEF">
        <w:tc>
          <w:tcPr>
            <w:tcW w:w="4320" w:type="dxa"/>
          </w:tcPr>
          <w:p w14:paraId="38F17F69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23B1A534" w14:textId="77777777" w:rsidR="001512E6" w:rsidRPr="00780BAB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1B8F5C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957A399" w14:textId="77777777" w:rsidR="001512E6" w:rsidRPr="00780BAB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80BAB" w14:paraId="511A0330" w14:textId="77777777" w:rsidTr="00FC0FEF">
        <w:tc>
          <w:tcPr>
            <w:tcW w:w="4320" w:type="dxa"/>
          </w:tcPr>
          <w:p w14:paraId="2D7E7EE4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68D6B0E4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4D0049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810A1C0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789" w:rsidRPr="00780BAB" w14:paraId="0DAEAD8E" w14:textId="77777777" w:rsidTr="00FC0FEF">
        <w:tc>
          <w:tcPr>
            <w:tcW w:w="4320" w:type="dxa"/>
          </w:tcPr>
          <w:p w14:paraId="6DF92A5E" w14:textId="77777777" w:rsidR="0080114A" w:rsidRPr="00780BAB" w:rsidRDefault="0080114A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DB4180" w14:textId="369B69D7" w:rsidR="008011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86C8DF7" w14:textId="77777777" w:rsidR="0080114A" w:rsidRPr="00780BAB" w:rsidRDefault="008011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8EF4A1" w14:textId="15BB9B22" w:rsidR="008011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24B8B4B" w14:textId="77777777" w:rsidR="0080114A" w:rsidRPr="00780BAB" w:rsidRDefault="0080114A" w:rsidP="0010534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BAF0A" w14:textId="1E8F745D" w:rsidR="008011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1E6D09A" w14:textId="77777777" w:rsidR="0080114A" w:rsidRPr="00780BAB" w:rsidRDefault="008011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D5FBC" w14:textId="69930C3E" w:rsidR="0080114A" w:rsidRPr="00780BAB" w:rsidRDefault="00901AD8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789" w:rsidRPr="00780BAB" w14:paraId="35EE4028" w14:textId="77777777" w:rsidTr="00FC0FEF">
        <w:tc>
          <w:tcPr>
            <w:tcW w:w="4320" w:type="dxa"/>
          </w:tcPr>
          <w:p w14:paraId="0144D69D" w14:textId="77777777" w:rsidR="00230AEA" w:rsidRPr="00780BAB" w:rsidRDefault="008E23A8" w:rsidP="00230AEA">
            <w:pPr>
              <w:ind w:left="720" w:right="65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1512E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ค่าเสื่อมราคาอุปกรณ์และสินทรัพย์สิทธิ</w:t>
            </w:r>
          </w:p>
          <w:p w14:paraId="48E9F716" w14:textId="77777777" w:rsidR="001512E6" w:rsidRPr="00780BAB" w:rsidRDefault="008E23A8" w:rsidP="00230AEA">
            <w:pPr>
              <w:ind w:left="720" w:right="65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</w:t>
            </w:r>
            <w:r w:rsidR="00DE152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เพื่อ</w:t>
            </w:r>
            <w:r w:rsidR="00713B6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</w:t>
            </w:r>
            <w:r w:rsidR="001512E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ส่วนหนึ่งของต้นทุนการพัฒนาโปรแกรมภายใต้สินทรัพย์ไม่มีตัวตนอื่นนอกจากค่าความนิยม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8EDB8" w14:textId="3AD74186" w:rsidR="001512E6" w:rsidRPr="00780BAB" w:rsidRDefault="00901AD8" w:rsidP="001512E6">
            <w:pPr>
              <w:tabs>
                <w:tab w:val="decimal" w:pos="9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49246" w14:textId="77777777" w:rsidR="001512E6" w:rsidRPr="00780BAB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C4685" w14:textId="16E42C6F" w:rsidR="001512E6" w:rsidRPr="00780BAB" w:rsidRDefault="00901AD8" w:rsidP="006A76A1">
            <w:pPr>
              <w:tabs>
                <w:tab w:val="decimal" w:pos="8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07735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80" w:type="dxa"/>
            <w:shd w:val="clear" w:color="auto" w:fill="auto"/>
          </w:tcPr>
          <w:p w14:paraId="4E5A33E8" w14:textId="77777777" w:rsidR="001512E6" w:rsidRPr="00780BAB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63214" w14:textId="150AA97F" w:rsidR="001512E6" w:rsidRPr="00780BAB" w:rsidRDefault="00901AD8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C3190" w14:textId="77777777" w:rsidR="001512E6" w:rsidRPr="00780BAB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6245F" w14:textId="26F5942F" w:rsidR="001512E6" w:rsidRPr="00780BAB" w:rsidRDefault="00901AD8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EB69B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</w:tr>
    </w:tbl>
    <w:p w14:paraId="384E5D77" w14:textId="77777777" w:rsidR="0023322E" w:rsidRPr="00780BAB" w:rsidRDefault="00EA1B9F" w:rsidP="00901AD8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olor w:val="FF0000"/>
          <w:sz w:val="16"/>
          <w:szCs w:val="16"/>
          <w:cs/>
        </w:rPr>
        <w:br w:type="page"/>
      </w:r>
      <w:r w:rsidR="0023322E" w:rsidRPr="00780BAB">
        <w:rPr>
          <w:rFonts w:asciiTheme="majorBidi" w:hAnsiTheme="majorBidi" w:cstheme="majorBidi"/>
          <w:cs/>
        </w:rPr>
        <w:lastRenderedPageBreak/>
        <w:t>การ</w:t>
      </w:r>
      <w:r w:rsidR="0023322E" w:rsidRPr="00780BAB">
        <w:rPr>
          <w:rFonts w:asciiTheme="majorBidi" w:hAnsiTheme="majorBidi" w:cstheme="majorBidi"/>
          <w:spacing w:val="2"/>
          <w:cs/>
        </w:rPr>
        <w:t>เปลี่ยนแปลง</w:t>
      </w:r>
      <w:r w:rsidR="0023322E" w:rsidRPr="00780BAB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780BAB" w:rsidRDefault="0023322E" w:rsidP="007D5545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780BAB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780BAB">
        <w:rPr>
          <w:rFonts w:asciiTheme="majorBidi" w:hAnsiTheme="majorBidi" w:cstheme="majorBidi"/>
          <w:lang w:eastAsia="ja-JP"/>
        </w:rPr>
        <w:br/>
      </w:r>
      <w:r w:rsidRPr="00780BAB">
        <w:rPr>
          <w:rFonts w:asciiTheme="majorBidi" w:hAnsiTheme="majorBidi" w:cstheme="majorBidi"/>
          <w:cs/>
          <w:lang w:eastAsia="ja-JP"/>
        </w:rPr>
        <w:t>ส่ว</w:t>
      </w:r>
      <w:r w:rsidR="00FF7EEB" w:rsidRPr="00780BAB">
        <w:rPr>
          <w:rFonts w:asciiTheme="majorBidi" w:hAnsiTheme="majorBidi" w:cstheme="majorBidi"/>
          <w:cs/>
          <w:lang w:eastAsia="ja-JP"/>
        </w:rPr>
        <w:t>น</w:t>
      </w:r>
      <w:r w:rsidRPr="00780BAB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C05789" w:rsidRPr="00780BAB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780BAB" w:rsidRDefault="00A8754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780BAB" w:rsidRDefault="00A87549" w:rsidP="00762B12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80BAB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780BAB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งบการเงินเฉพาะกิจการ</w:t>
            </w:r>
          </w:p>
        </w:tc>
      </w:tr>
      <w:tr w:rsidR="00C05789" w:rsidRPr="00780BAB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4A1ADF59" w:rsidR="0091694A" w:rsidRPr="00780BAB" w:rsidRDefault="0062289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5935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992439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0" w:type="dxa"/>
            <w:hideMark/>
          </w:tcPr>
          <w:p w14:paraId="2FC02022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37FE0926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2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05789" w:rsidRPr="00780BAB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780BAB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780BAB" w:rsidRDefault="0091694A" w:rsidP="000941F5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05789" w:rsidRPr="00780BAB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780BAB" w:rsidRDefault="0080114A" w:rsidP="008011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57906552" w:rsidR="0080114A" w:rsidRPr="00780BAB" w:rsidRDefault="00901AD8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3CFC4C91" w:rsidR="0080114A" w:rsidRPr="00780BAB" w:rsidRDefault="00901AD8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5935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C05789" w:rsidRPr="00780BAB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780BAB" w:rsidRDefault="009169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18F1D442" w14:textId="3C399EC1" w:rsidR="00AB4DBB" w:rsidRPr="00780BAB" w:rsidRDefault="00901AD8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06897C9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A7DA0B0" w14:textId="5FC1755B" w:rsidR="00AB4DBB" w:rsidRPr="00780BAB" w:rsidRDefault="00901AD8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05789" w:rsidRPr="00780BAB" w14:paraId="52A9C8C6" w14:textId="77777777" w:rsidTr="002F7263">
        <w:trPr>
          <w:trHeight w:val="20"/>
        </w:trPr>
        <w:tc>
          <w:tcPr>
            <w:tcW w:w="2649" w:type="dxa"/>
            <w:hideMark/>
          </w:tcPr>
          <w:p w14:paraId="0968F906" w14:textId="77777777" w:rsidR="00B84D16" w:rsidRPr="00780BAB" w:rsidRDefault="00B84D16" w:rsidP="00B84D16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1B262031" w14:textId="72A7E111" w:rsidR="00B84D16" w:rsidRPr="00780BAB" w:rsidRDefault="00901AD8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56A31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E56A31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0ADB671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3CE132" w14:textId="2D1C9846" w:rsidR="00B84D16" w:rsidRPr="00780BAB" w:rsidRDefault="005167C0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1981455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3E040EA5" w14:textId="131A26A4" w:rsidR="00B84D16" w:rsidRPr="00780BAB" w:rsidRDefault="00901AD8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5167C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90" w:type="dxa"/>
          </w:tcPr>
          <w:p w14:paraId="3CB29ACC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E94932" w14:textId="31E77DC4" w:rsidR="00B84D16" w:rsidRPr="00780BAB" w:rsidRDefault="00901AD8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167C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5167C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  <w:tr w:rsidR="00B84D16" w:rsidRPr="00780BAB" w14:paraId="18870397" w14:textId="77777777" w:rsidTr="002F7263">
        <w:trPr>
          <w:trHeight w:val="20"/>
        </w:trPr>
        <w:tc>
          <w:tcPr>
            <w:tcW w:w="2649" w:type="dxa"/>
            <w:hideMark/>
          </w:tcPr>
          <w:p w14:paraId="568823F4" w14:textId="77777777" w:rsidR="00B84D16" w:rsidRPr="00780BAB" w:rsidRDefault="00B84D16" w:rsidP="00B84D16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8212E" w14:textId="2754F049" w:rsidR="00B84D16" w:rsidRPr="00780BAB" w:rsidRDefault="00901AD8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56A31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E56A31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617DBDDF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FDE3" w14:textId="73CDD5EB" w:rsidR="00B84D16" w:rsidRPr="00780BAB" w:rsidRDefault="005167C0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EBDBA31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A3C41" w14:textId="202B7DA6" w:rsidR="00B84D16" w:rsidRPr="00780BAB" w:rsidRDefault="00901AD8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5167C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90" w:type="dxa"/>
          </w:tcPr>
          <w:p w14:paraId="7FB63CA3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2DCF" w14:textId="138F9815" w:rsidR="00B84D16" w:rsidRPr="00780BAB" w:rsidRDefault="00901AD8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167C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5167C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</w:tbl>
    <w:p w14:paraId="0EA183D6" w14:textId="77777777" w:rsidR="0080114A" w:rsidRPr="00780BAB" w:rsidRDefault="0080114A" w:rsidP="0023322E">
      <w:pPr>
        <w:ind w:right="43"/>
        <w:jc w:val="thaiDistribute"/>
        <w:rPr>
          <w:rFonts w:asciiTheme="majorBidi" w:hAnsiTheme="majorBidi" w:cstheme="majorBidi"/>
          <w:color w:val="FF0000"/>
          <w:sz w:val="18"/>
          <w:szCs w:val="18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C05789" w:rsidRPr="00780BAB" w14:paraId="64B82E90" w14:textId="77777777" w:rsidTr="00E56A31">
        <w:trPr>
          <w:trHeight w:val="20"/>
          <w:tblHeader/>
        </w:trPr>
        <w:tc>
          <w:tcPr>
            <w:tcW w:w="2649" w:type="dxa"/>
          </w:tcPr>
          <w:p w14:paraId="654B6342" w14:textId="77777777" w:rsidR="0080114A" w:rsidRPr="00780BAB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182BD5DD" w14:textId="77777777" w:rsidR="0080114A" w:rsidRPr="00780BAB" w:rsidRDefault="0080114A" w:rsidP="001A5E2F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80BAB" w14:paraId="7776060D" w14:textId="77777777" w:rsidTr="00E56A31">
        <w:trPr>
          <w:trHeight w:val="20"/>
          <w:tblHeader/>
        </w:trPr>
        <w:tc>
          <w:tcPr>
            <w:tcW w:w="2649" w:type="dxa"/>
          </w:tcPr>
          <w:p w14:paraId="08DF3BC2" w14:textId="77777777" w:rsidR="0080114A" w:rsidRPr="00780BAB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77043519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C05789" w:rsidRPr="00780BAB" w14:paraId="0E57A555" w14:textId="77777777" w:rsidTr="00E56A31">
        <w:trPr>
          <w:trHeight w:val="20"/>
          <w:tblHeader/>
        </w:trPr>
        <w:tc>
          <w:tcPr>
            <w:tcW w:w="2649" w:type="dxa"/>
            <w:hideMark/>
          </w:tcPr>
          <w:p w14:paraId="05D3183D" w14:textId="31EB32FF" w:rsidR="0080114A" w:rsidRPr="00780BAB" w:rsidRDefault="0062289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5935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992439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20" w:type="dxa"/>
            <w:hideMark/>
          </w:tcPr>
          <w:p w14:paraId="0E5584D9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1D64484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40F1A9A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27C4497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46019A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45C478AD" w14:textId="719FC436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(</w:t>
            </w:r>
            <w:r w:rsidR="00901AD8" w:rsidRPr="00901AD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D56655C" w14:textId="77777777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67B2C1A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05789" w:rsidRPr="00780BAB" w14:paraId="10995F80" w14:textId="77777777" w:rsidTr="00E56A31">
        <w:trPr>
          <w:trHeight w:val="20"/>
          <w:tblHeader/>
        </w:trPr>
        <w:tc>
          <w:tcPr>
            <w:tcW w:w="2649" w:type="dxa"/>
          </w:tcPr>
          <w:p w14:paraId="536E7715" w14:textId="77777777" w:rsidR="0080114A" w:rsidRPr="00780BAB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FDB4C3A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08209E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1D8152D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B16001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BCB531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68006CD" w14:textId="77777777" w:rsidR="0080114A" w:rsidRPr="00780BAB" w:rsidRDefault="0080114A" w:rsidP="001A5E2F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8918C7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02C6683B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05789" w:rsidRPr="00780BAB" w14:paraId="6FAB745E" w14:textId="77777777" w:rsidTr="00E56A31">
        <w:trPr>
          <w:trHeight w:val="20"/>
          <w:tblHeader/>
        </w:trPr>
        <w:tc>
          <w:tcPr>
            <w:tcW w:w="2649" w:type="dxa"/>
          </w:tcPr>
          <w:p w14:paraId="66F17097" w14:textId="77777777" w:rsidR="0080114A" w:rsidRPr="00780BAB" w:rsidRDefault="0080114A" w:rsidP="001A5E2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7793F73" w14:textId="7750C108" w:rsidR="0080114A" w:rsidRPr="00780BAB" w:rsidRDefault="00901AD8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183FC83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7B1059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F2EE93E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D13B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618598E0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D46BE69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E03B7B4" w14:textId="27DF8DAB" w:rsidR="0080114A" w:rsidRPr="00780BAB" w:rsidRDefault="00901AD8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5935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C05789" w:rsidRPr="00780BAB" w14:paraId="6EA81FE7" w14:textId="77777777" w:rsidTr="00E56A31">
        <w:trPr>
          <w:trHeight w:val="60"/>
          <w:tblHeader/>
        </w:trPr>
        <w:tc>
          <w:tcPr>
            <w:tcW w:w="2649" w:type="dxa"/>
          </w:tcPr>
          <w:p w14:paraId="1F9C1D48" w14:textId="77777777" w:rsidR="0080114A" w:rsidRPr="00780BAB" w:rsidRDefault="0080114A" w:rsidP="001A5E2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31C129F" w14:textId="7105DBBE" w:rsidR="0080114A" w:rsidRPr="00780BAB" w:rsidRDefault="00901AD8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70331D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9B8A93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200D3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A781FF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732E202" w14:textId="77777777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61566C7" w14:textId="77777777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2E14CA78" w14:textId="4DBCD740" w:rsidR="0080114A" w:rsidRPr="00780BAB" w:rsidRDefault="00901AD8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05789" w:rsidRPr="00780BAB" w14:paraId="76BA0C37" w14:textId="77777777" w:rsidTr="001A161A">
        <w:trPr>
          <w:trHeight w:val="20"/>
        </w:trPr>
        <w:tc>
          <w:tcPr>
            <w:tcW w:w="2649" w:type="dxa"/>
            <w:hideMark/>
          </w:tcPr>
          <w:p w14:paraId="42DCD79B" w14:textId="77777777" w:rsidR="00323682" w:rsidRPr="00780BAB" w:rsidRDefault="00323682" w:rsidP="0032368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2D48245C" w14:textId="63BA8F68" w:rsidR="00323682" w:rsidRPr="00780BAB" w:rsidRDefault="00901AD8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43A7A919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F0F75" w14:textId="35BDBB63" w:rsidR="00323682" w:rsidRPr="00780BAB" w:rsidRDefault="00323682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D0BA24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1F195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41DE0A8" w14:textId="5B359FD5" w:rsidR="00323682" w:rsidRPr="00780BAB" w:rsidRDefault="00901AD8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90" w:type="dxa"/>
          </w:tcPr>
          <w:p w14:paraId="49406CDD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9D4056" w14:textId="1060F199" w:rsidR="00323682" w:rsidRPr="00780BAB" w:rsidRDefault="00901AD8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  <w:tr w:rsidR="00C05789" w:rsidRPr="00780BAB" w14:paraId="502342B1" w14:textId="77777777" w:rsidTr="001A161A">
        <w:trPr>
          <w:trHeight w:val="20"/>
        </w:trPr>
        <w:tc>
          <w:tcPr>
            <w:tcW w:w="2649" w:type="dxa"/>
            <w:hideMark/>
          </w:tcPr>
          <w:p w14:paraId="5A73862D" w14:textId="77777777" w:rsidR="00323682" w:rsidRPr="00780BAB" w:rsidRDefault="00323682" w:rsidP="00323682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F5147" w14:textId="24E868CF" w:rsidR="00323682" w:rsidRPr="00780BAB" w:rsidRDefault="00901AD8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240DDDF9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95061" w14:textId="194004F9" w:rsidR="00323682" w:rsidRPr="00780BAB" w:rsidRDefault="00323682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75D788C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E66E7F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9DD99" w14:textId="4E6B28B7" w:rsidR="00323682" w:rsidRPr="00780BAB" w:rsidRDefault="00901AD8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90" w:type="dxa"/>
          </w:tcPr>
          <w:p w14:paraId="4726F9CB" w14:textId="77777777" w:rsidR="00323682" w:rsidRPr="00780BAB" w:rsidRDefault="00323682" w:rsidP="0032368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9B7F7" w14:textId="7D586DF9" w:rsidR="00323682" w:rsidRPr="00780BAB" w:rsidRDefault="00901AD8" w:rsidP="00323682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323682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</w:tbl>
    <w:p w14:paraId="73C25079" w14:textId="77777777" w:rsidR="00EE7964" w:rsidRPr="00780BAB" w:rsidRDefault="004A41CC" w:rsidP="00ED062A">
      <w:pPr>
        <w:numPr>
          <w:ilvl w:val="0"/>
          <w:numId w:val="10"/>
        </w:numPr>
        <w:tabs>
          <w:tab w:val="left" w:pos="-3261"/>
        </w:tabs>
        <w:spacing w:before="120"/>
        <w:ind w:right="43"/>
        <w:rPr>
          <w:rFonts w:asciiTheme="majorBidi" w:hAnsiTheme="majorBidi" w:cstheme="majorBidi"/>
          <w:sz w:val="20"/>
          <w:szCs w:val="20"/>
        </w:rPr>
      </w:pPr>
      <w:r w:rsidRPr="00780BAB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59E87F2B" w14:textId="4A0090DC" w:rsidR="00ED062A" w:rsidRPr="00780BAB" w:rsidRDefault="00ED062A" w:rsidP="00ED062A">
      <w:pPr>
        <w:numPr>
          <w:ilvl w:val="0"/>
          <w:numId w:val="10"/>
        </w:numPr>
        <w:tabs>
          <w:tab w:val="left" w:pos="-3261"/>
        </w:tabs>
        <w:spacing w:after="240"/>
        <w:ind w:right="43"/>
        <w:rPr>
          <w:rFonts w:asciiTheme="majorBidi" w:hAnsiTheme="majorBidi" w:cstheme="majorBidi"/>
          <w:sz w:val="20"/>
          <w:szCs w:val="20"/>
        </w:rPr>
      </w:pPr>
      <w:r w:rsidRPr="00780BAB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การเปลี่ยนแปลงอื่นเกิดจากการเพิ่มขึ้นของสัญญาเช่า</w:t>
      </w:r>
      <w:r w:rsidR="001646CE" w:rsidRPr="00780BAB">
        <w:rPr>
          <w:rFonts w:asciiTheme="majorBidi" w:hAnsiTheme="majorBidi" w:cstheme="majorBidi"/>
          <w:sz w:val="20"/>
          <w:szCs w:val="20"/>
          <w:cs/>
        </w:rPr>
        <w:t>และดอกเบี้ยรอตัดบัญชี</w:t>
      </w:r>
    </w:p>
    <w:p w14:paraId="00961970" w14:textId="77777777" w:rsidR="007E543B" w:rsidRPr="00780BAB" w:rsidRDefault="007E543B" w:rsidP="00482B22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95A8B52" w14:textId="1FC8A2F2" w:rsidR="007E543B" w:rsidRPr="00780BAB" w:rsidRDefault="007E543B" w:rsidP="00482B22">
      <w:pPr>
        <w:ind w:left="1080"/>
        <w:rPr>
          <w:rFonts w:asciiTheme="majorBidi" w:hAnsiTheme="majorBidi" w:cstheme="majorBidi"/>
          <w:spacing w:val="-8"/>
        </w:rPr>
      </w:pPr>
      <w:r w:rsidRPr="00780BAB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780BAB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8"/>
        </w:rPr>
        <w:t>30</w:t>
      </w:r>
      <w:r w:rsidR="00762ADF" w:rsidRPr="00780BAB">
        <w:rPr>
          <w:rFonts w:asciiTheme="majorBidi" w:hAnsiTheme="majorBidi" w:cstheme="majorBidi"/>
          <w:spacing w:val="-8"/>
          <w:cs/>
        </w:rPr>
        <w:t xml:space="preserve"> </w:t>
      </w:r>
      <w:r w:rsidR="00665935" w:rsidRPr="00780BAB">
        <w:rPr>
          <w:rFonts w:asciiTheme="majorBidi" w:hAnsiTheme="majorBidi" w:cstheme="majorBidi"/>
          <w:spacing w:val="-8"/>
          <w:cs/>
        </w:rPr>
        <w:t>กันยายน</w:t>
      </w:r>
      <w:r w:rsidR="00762ADF" w:rsidRPr="00780BAB">
        <w:rPr>
          <w:rFonts w:asciiTheme="majorBidi" w:hAnsiTheme="majorBidi" w:cstheme="majorBidi"/>
          <w:spacing w:val="-8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8"/>
        </w:rPr>
        <w:t>2567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8"/>
        </w:rPr>
        <w:t>31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8"/>
        </w:rPr>
        <w:t>2566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170"/>
        <w:gridCol w:w="180"/>
        <w:gridCol w:w="1173"/>
        <w:gridCol w:w="180"/>
        <w:gridCol w:w="1187"/>
        <w:gridCol w:w="180"/>
        <w:gridCol w:w="1170"/>
      </w:tblGrid>
      <w:tr w:rsidR="00F3793A" w:rsidRPr="00780BAB" w14:paraId="0F981A42" w14:textId="77777777" w:rsidTr="006A76A1">
        <w:trPr>
          <w:cantSplit/>
        </w:trPr>
        <w:tc>
          <w:tcPr>
            <w:tcW w:w="2030" w:type="pct"/>
            <w:vAlign w:val="center"/>
          </w:tcPr>
          <w:p w14:paraId="419F9405" w14:textId="77777777" w:rsidR="007D7F12" w:rsidRPr="00780BAB" w:rsidRDefault="007D7F12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21FE50E2" w14:textId="77777777" w:rsidR="007D7F12" w:rsidRPr="00780BAB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3471ADCB" w14:textId="77777777" w:rsidR="007D7F12" w:rsidRPr="00780BAB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0825075C" w14:textId="77777777" w:rsidR="007D7F12" w:rsidRPr="00780BAB" w:rsidRDefault="007D7F12" w:rsidP="007D7F12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F3793A" w:rsidRPr="00780BAB" w14:paraId="011A3504" w14:textId="77777777" w:rsidTr="006A76A1">
        <w:trPr>
          <w:cantSplit/>
        </w:trPr>
        <w:tc>
          <w:tcPr>
            <w:tcW w:w="2030" w:type="pct"/>
            <w:vMerge w:val="restart"/>
            <w:vAlign w:val="center"/>
          </w:tcPr>
          <w:p w14:paraId="5934148A" w14:textId="77777777" w:rsidR="007E543B" w:rsidRPr="00780BAB" w:rsidRDefault="007E543B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3E04E5AC" w14:textId="77777777" w:rsidR="007E543B" w:rsidRPr="00780BAB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5CEBD4C5" w14:textId="77777777" w:rsidR="007E543B" w:rsidRPr="00780BAB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5E4E68E0" w14:textId="77777777" w:rsidR="007E543B" w:rsidRPr="00780BAB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93A" w:rsidRPr="00780BAB" w14:paraId="2600F163" w14:textId="77777777" w:rsidTr="006A76A1">
        <w:trPr>
          <w:cantSplit/>
        </w:trPr>
        <w:tc>
          <w:tcPr>
            <w:tcW w:w="2030" w:type="pct"/>
            <w:vMerge/>
          </w:tcPr>
          <w:p w14:paraId="6570938C" w14:textId="77777777" w:rsidR="0080114A" w:rsidRPr="00780BAB" w:rsidRDefault="0080114A" w:rsidP="0080114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7FD91093" w14:textId="02FB9CEF" w:rsidR="00FE520F" w:rsidRPr="00780BAB" w:rsidRDefault="00901AD8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E520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D207C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FE520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D2FC401" w14:textId="37B5A131" w:rsidR="0080114A" w:rsidRPr="00780BAB" w:rsidRDefault="00901AD8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" w:type="pct"/>
          </w:tcPr>
          <w:p w14:paraId="5C7F3CAB" w14:textId="77777777" w:rsidR="0080114A" w:rsidRPr="00780BAB" w:rsidRDefault="0080114A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184751F4" w14:textId="2E79BB18" w:rsidR="0080114A" w:rsidRPr="00780BAB" w:rsidRDefault="00901AD8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1FAB5A" w14:textId="235423C2" w:rsidR="0080114A" w:rsidRPr="00780BAB" w:rsidRDefault="00901AD8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2" w:type="pct"/>
          </w:tcPr>
          <w:p w14:paraId="70FD4787" w14:textId="77777777" w:rsidR="0080114A" w:rsidRPr="00780BAB" w:rsidRDefault="0080114A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567C3E79" w14:textId="41BB8B61" w:rsidR="00FE520F" w:rsidRPr="00780BAB" w:rsidRDefault="00901AD8" w:rsidP="00FE52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E520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D207C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FE520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DF118A8" w14:textId="65115D0F" w:rsidR="0080114A" w:rsidRPr="00780BAB" w:rsidRDefault="00901AD8" w:rsidP="00FE52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" w:type="pct"/>
          </w:tcPr>
          <w:p w14:paraId="754B8AF1" w14:textId="77777777" w:rsidR="0080114A" w:rsidRPr="00780BAB" w:rsidRDefault="0080114A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E1E3C4E" w14:textId="4E1C1DD0" w:rsidR="0080114A" w:rsidRPr="00780BAB" w:rsidRDefault="00901AD8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8FC66D0" w14:textId="74353793" w:rsidR="0080114A" w:rsidRPr="00780BAB" w:rsidRDefault="00901AD8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789" w:rsidRPr="00780BAB" w14:paraId="1A0A5623" w14:textId="77777777" w:rsidTr="006A76A1">
        <w:trPr>
          <w:cantSplit/>
        </w:trPr>
        <w:tc>
          <w:tcPr>
            <w:tcW w:w="2030" w:type="pct"/>
          </w:tcPr>
          <w:p w14:paraId="0D3922CF" w14:textId="77777777" w:rsidR="007E543B" w:rsidRPr="00780BAB" w:rsidRDefault="003C55A5" w:rsidP="0066334B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E543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63" w:type="pct"/>
            <w:vAlign w:val="bottom"/>
          </w:tcPr>
          <w:p w14:paraId="63F90962" w14:textId="2233CAF5" w:rsidR="007E543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02" w:type="pct"/>
          </w:tcPr>
          <w:p w14:paraId="63E9D88E" w14:textId="77777777" w:rsidR="007E543B" w:rsidRPr="00780BAB" w:rsidRDefault="007E543B" w:rsidP="00D87FF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bottom"/>
          </w:tcPr>
          <w:p w14:paraId="1D25A544" w14:textId="53F71102" w:rsidR="007E543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02" w:type="pct"/>
          </w:tcPr>
          <w:p w14:paraId="4841E7D6" w14:textId="77777777" w:rsidR="007E543B" w:rsidRPr="00780BAB" w:rsidRDefault="007E543B" w:rsidP="00D87FF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2367D72F" w14:textId="757F7CF1" w:rsidR="007E543B" w:rsidRPr="00780BAB" w:rsidRDefault="00901AD8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02" w:type="pct"/>
          </w:tcPr>
          <w:p w14:paraId="61B6E2C4" w14:textId="77777777" w:rsidR="007E543B" w:rsidRPr="00780BAB" w:rsidRDefault="007E543B" w:rsidP="00D87FF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402657FD" w14:textId="2727E324" w:rsidR="007E543B" w:rsidRPr="00780BAB" w:rsidRDefault="00901AD8" w:rsidP="00301377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  <w:tr w:rsidR="00C05789" w:rsidRPr="00780BAB" w14:paraId="4E849E3E" w14:textId="77777777" w:rsidTr="006A76A1">
        <w:trPr>
          <w:cantSplit/>
        </w:trPr>
        <w:tc>
          <w:tcPr>
            <w:tcW w:w="2030" w:type="pct"/>
          </w:tcPr>
          <w:p w14:paraId="48C36BE1" w14:textId="4AC0B52B" w:rsidR="007B195B" w:rsidRPr="00780BAB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63" w:type="pct"/>
            <w:vAlign w:val="center"/>
          </w:tcPr>
          <w:p w14:paraId="0C0E7D9E" w14:textId="77777777" w:rsidR="007B195B" w:rsidRPr="00780BAB" w:rsidRDefault="007B195B" w:rsidP="007B195B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2F5D8F0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bottom"/>
          </w:tcPr>
          <w:p w14:paraId="4C902E0D" w14:textId="77777777" w:rsidR="007B195B" w:rsidRPr="00780BAB" w:rsidRDefault="007B195B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524391C5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053C25BC" w14:textId="77777777" w:rsidR="007B195B" w:rsidRPr="00780BAB" w:rsidRDefault="007B195B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F8057BD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29B2E193" w14:textId="77777777" w:rsidR="007B195B" w:rsidRPr="00780BAB" w:rsidRDefault="007B195B" w:rsidP="00166E68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789" w:rsidRPr="00780BAB" w14:paraId="0BFE68F4" w14:textId="77777777" w:rsidTr="006A76A1">
        <w:trPr>
          <w:cantSplit/>
        </w:trPr>
        <w:tc>
          <w:tcPr>
            <w:tcW w:w="2030" w:type="pct"/>
          </w:tcPr>
          <w:p w14:paraId="50B78232" w14:textId="77777777" w:rsidR="007B195B" w:rsidRPr="00780BAB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63" w:type="pct"/>
            <w:vAlign w:val="bottom"/>
          </w:tcPr>
          <w:p w14:paraId="2B0A918E" w14:textId="71D9F3B6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02" w:type="pct"/>
          </w:tcPr>
          <w:p w14:paraId="4F7EC2CF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bottom"/>
          </w:tcPr>
          <w:p w14:paraId="4D047151" w14:textId="1D3BA98C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02" w:type="pct"/>
          </w:tcPr>
          <w:p w14:paraId="3E7BFC67" w14:textId="77777777" w:rsidR="007B195B" w:rsidRPr="00780BAB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358EDC4D" w14:textId="0D02F934" w:rsidR="007B195B" w:rsidRPr="00780BAB" w:rsidRDefault="00901AD8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02" w:type="pct"/>
          </w:tcPr>
          <w:p w14:paraId="44A64A7E" w14:textId="77777777" w:rsidR="007B195B" w:rsidRPr="00780BAB" w:rsidRDefault="007B195B" w:rsidP="007B195B">
            <w:pPr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3A84996B" w14:textId="0566E4D9" w:rsidR="007B195B" w:rsidRPr="00780BAB" w:rsidRDefault="00901AD8" w:rsidP="007B195B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05789" w:rsidRPr="00780BAB" w14:paraId="7BA07EE2" w14:textId="77777777" w:rsidTr="006A76A1">
        <w:trPr>
          <w:cantSplit/>
        </w:trPr>
        <w:tc>
          <w:tcPr>
            <w:tcW w:w="2030" w:type="pct"/>
          </w:tcPr>
          <w:p w14:paraId="3A0D0C44" w14:textId="77777777" w:rsidR="007B195B" w:rsidRPr="00780BAB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63" w:type="pct"/>
            <w:vAlign w:val="bottom"/>
          </w:tcPr>
          <w:p w14:paraId="219C6C50" w14:textId="2AE1608A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02" w:type="pct"/>
          </w:tcPr>
          <w:p w14:paraId="08F40A37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bottom"/>
          </w:tcPr>
          <w:p w14:paraId="15388898" w14:textId="37247C58" w:rsidR="007B195B" w:rsidRPr="00780BAB" w:rsidRDefault="00901AD8" w:rsidP="002F7263">
            <w:pPr>
              <w:tabs>
                <w:tab w:val="decimal" w:pos="1094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02" w:type="pct"/>
          </w:tcPr>
          <w:p w14:paraId="34DCF3EE" w14:textId="77777777" w:rsidR="007B195B" w:rsidRPr="00780BAB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1B86BA98" w14:textId="3F6961F7" w:rsidR="007B195B" w:rsidRPr="00780BAB" w:rsidRDefault="00901AD8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02" w:type="pct"/>
          </w:tcPr>
          <w:p w14:paraId="1AB1177D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16DEC7B7" w14:textId="0C76C26C" w:rsidR="007B195B" w:rsidRPr="00780BAB" w:rsidRDefault="00901AD8" w:rsidP="007B195B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C05789" w:rsidRPr="00780BAB" w14:paraId="226877CE" w14:textId="77777777" w:rsidTr="006A76A1">
        <w:trPr>
          <w:cantSplit/>
        </w:trPr>
        <w:tc>
          <w:tcPr>
            <w:tcW w:w="2030" w:type="pct"/>
          </w:tcPr>
          <w:p w14:paraId="5730A846" w14:textId="26AC5C0B" w:rsidR="007B195B" w:rsidRPr="00780BAB" w:rsidRDefault="003C55A5" w:rsidP="007B195B">
            <w:pPr>
              <w:tabs>
                <w:tab w:val="left" w:pos="162"/>
                <w:tab w:val="left" w:pos="610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195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0B46F28" w14:textId="57EF6A24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25191053" w14:textId="77777777" w:rsidR="007B195B" w:rsidRPr="00780BAB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4D93FBDF" w14:textId="0C5D77D9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02" w:type="pct"/>
          </w:tcPr>
          <w:p w14:paraId="41327670" w14:textId="77777777" w:rsidR="007B195B" w:rsidRPr="00780BAB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47F66F5E" w14:textId="447ECCB7" w:rsidR="007B195B" w:rsidRPr="00780BAB" w:rsidRDefault="00901AD8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541B4A54" w14:textId="77777777" w:rsidR="007B195B" w:rsidRPr="00780BAB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FF68E9" w14:textId="22937078" w:rsidR="007B195B" w:rsidRPr="00780BAB" w:rsidRDefault="00901AD8" w:rsidP="00176057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3A6DE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3A6DE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</w:tr>
      <w:tr w:rsidR="00F3793A" w:rsidRPr="00780BAB" w14:paraId="67F01A02" w14:textId="77777777" w:rsidTr="006A76A1">
        <w:trPr>
          <w:cantSplit/>
        </w:trPr>
        <w:tc>
          <w:tcPr>
            <w:tcW w:w="2030" w:type="pct"/>
          </w:tcPr>
          <w:p w14:paraId="1CC8E66A" w14:textId="77777777" w:rsidR="007B195B" w:rsidRPr="00780BAB" w:rsidRDefault="003C55A5" w:rsidP="007B195B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430" w:right="-439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      </w:t>
            </w:r>
            <w:r w:rsidR="007B195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C3C69" w14:textId="1D8C80A9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5167C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02" w:type="pct"/>
          </w:tcPr>
          <w:p w14:paraId="3BE6620F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CB218" w14:textId="304A0CEA" w:rsidR="007B195B" w:rsidRPr="00780BAB" w:rsidRDefault="00901AD8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02" w:type="pct"/>
          </w:tcPr>
          <w:p w14:paraId="6958F19F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A55BA" w14:textId="39309BA7" w:rsidR="007B195B" w:rsidRPr="00780BAB" w:rsidRDefault="00901AD8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D5110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02" w:type="pct"/>
          </w:tcPr>
          <w:p w14:paraId="1CF788CE" w14:textId="77777777" w:rsidR="007B195B" w:rsidRPr="00780BAB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210607DE" w:rsidR="007B195B" w:rsidRPr="00780BAB" w:rsidRDefault="00901AD8" w:rsidP="00176057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E56A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</w:tbl>
    <w:p w14:paraId="0122A801" w14:textId="77777777" w:rsidR="00EE7964" w:rsidRPr="00780BAB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left="547" w:right="-706"/>
        <w:rPr>
          <w:rFonts w:asciiTheme="majorBidi" w:hAnsiTheme="majorBidi" w:cstheme="majorBidi"/>
          <w:b/>
          <w:bCs/>
          <w:color w:val="FF0000"/>
        </w:rPr>
      </w:pPr>
    </w:p>
    <w:p w14:paraId="2993E9B5" w14:textId="77777777" w:rsidR="00A87549" w:rsidRPr="00780BAB" w:rsidRDefault="00EA1B9F" w:rsidP="00EE7964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olor w:val="FF0000"/>
          <w:cs/>
        </w:rPr>
        <w:br w:type="page"/>
      </w:r>
      <w:r w:rsidR="00A87549" w:rsidRPr="00780BAB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ลูกหนี้การค้าและลูกหนี้</w:t>
      </w:r>
      <w:r w:rsidR="00A400D6" w:rsidRPr="00780BAB">
        <w:rPr>
          <w:rFonts w:asciiTheme="majorBidi" w:hAnsiTheme="majorBidi" w:cstheme="majorBidi"/>
          <w:b/>
          <w:bCs/>
          <w:cs/>
        </w:rPr>
        <w:t>หมุนเวียน</w:t>
      </w:r>
      <w:r w:rsidR="00A87549" w:rsidRPr="00780BAB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11588921" w:rsidR="00873B33" w:rsidRPr="00780BAB" w:rsidRDefault="0081508A" w:rsidP="005D52FF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8"/>
        </w:rPr>
        <w:t>30</w:t>
      </w:r>
      <w:r w:rsidR="00BA35B9" w:rsidRPr="00780BAB">
        <w:rPr>
          <w:rFonts w:asciiTheme="majorBidi" w:hAnsiTheme="majorBidi" w:cstheme="majorBidi"/>
          <w:spacing w:val="-8"/>
        </w:rPr>
        <w:t xml:space="preserve"> </w:t>
      </w:r>
      <w:r w:rsidR="002811FF" w:rsidRPr="00780BAB">
        <w:rPr>
          <w:rFonts w:asciiTheme="majorBidi" w:hAnsiTheme="majorBidi" w:cstheme="majorBidi"/>
          <w:spacing w:val="-8"/>
          <w:cs/>
        </w:rPr>
        <w:t>กันยายน</w:t>
      </w:r>
      <w:r w:rsidR="00BA35B9" w:rsidRPr="00780BAB">
        <w:rPr>
          <w:rFonts w:asciiTheme="majorBidi" w:hAnsiTheme="majorBidi" w:cstheme="majorBidi"/>
          <w:spacing w:val="-8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8"/>
        </w:rPr>
        <w:t>2567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8"/>
        </w:rPr>
        <w:t>31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8"/>
        </w:rPr>
        <w:t>2566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80114A" w:rsidRPr="00780BAB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C05789" w:rsidRPr="00780BAB" w14:paraId="3BDEE33D" w14:textId="77777777" w:rsidTr="00142C20">
        <w:trPr>
          <w:trHeight w:val="324"/>
        </w:trPr>
        <w:tc>
          <w:tcPr>
            <w:tcW w:w="2021" w:type="pct"/>
            <w:vAlign w:val="center"/>
          </w:tcPr>
          <w:p w14:paraId="15F713B5" w14:textId="77777777" w:rsidR="007D7F12" w:rsidRPr="00780BAB" w:rsidRDefault="007D7F12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42BBBE3D" w14:textId="77777777" w:rsidR="007D7F12" w:rsidRPr="00780BAB" w:rsidRDefault="007D7F12" w:rsidP="00E47E20">
            <w:pPr>
              <w:spacing w:line="300" w:lineRule="exact"/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pct"/>
            <w:gridSpan w:val="3"/>
          </w:tcPr>
          <w:p w14:paraId="377E0430" w14:textId="77777777" w:rsidR="007D7F12" w:rsidRPr="00780BAB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7873754F" w14:textId="77777777" w:rsidR="007D7F12" w:rsidRPr="00780BAB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006849AB" w14:textId="77777777" w:rsidR="007D7F12" w:rsidRPr="00780BAB" w:rsidRDefault="007D7F12" w:rsidP="00167D33">
            <w:pPr>
              <w:spacing w:line="300" w:lineRule="exact"/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80BAB" w14:paraId="497FEC2B" w14:textId="77777777" w:rsidTr="00142C20">
        <w:trPr>
          <w:trHeight w:val="324"/>
        </w:trPr>
        <w:tc>
          <w:tcPr>
            <w:tcW w:w="2021" w:type="pct"/>
            <w:vMerge w:val="restart"/>
            <w:vAlign w:val="center"/>
          </w:tcPr>
          <w:p w14:paraId="70C064E3" w14:textId="77777777" w:rsidR="00C54FCC" w:rsidRPr="00780BAB" w:rsidRDefault="00C54FCC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EB5CDE" w14:textId="77777777" w:rsidR="00C54FCC" w:rsidRPr="00780BAB" w:rsidRDefault="00C54FCC" w:rsidP="00167D33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235662A1" w14:textId="77777777" w:rsidR="00C54FCC" w:rsidRPr="00780BAB" w:rsidRDefault="00C54FCC" w:rsidP="00167D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441273E2" w14:textId="77777777" w:rsidR="00C54FCC" w:rsidRPr="00780BAB" w:rsidRDefault="00C54FCC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12F48430" w14:textId="77777777" w:rsidR="00C54FCC" w:rsidRPr="00780BAB" w:rsidRDefault="00C54FCC" w:rsidP="00167D33">
            <w:pPr>
              <w:spacing w:line="300" w:lineRule="exact"/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5789" w:rsidRPr="00780BAB" w14:paraId="7FE904A7" w14:textId="77777777" w:rsidTr="00142C20">
        <w:trPr>
          <w:trHeight w:val="288"/>
        </w:trPr>
        <w:tc>
          <w:tcPr>
            <w:tcW w:w="2021" w:type="pct"/>
            <w:vMerge/>
          </w:tcPr>
          <w:p w14:paraId="4B941971" w14:textId="77777777" w:rsidR="0080114A" w:rsidRPr="00780BAB" w:rsidRDefault="0080114A" w:rsidP="00E47E20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0BA0EC81" w14:textId="77777777" w:rsidR="0080114A" w:rsidRPr="00780BAB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0BA9DD51" w14:textId="3F6ADAA0" w:rsidR="0057539C" w:rsidRPr="00780BAB" w:rsidRDefault="00901AD8" w:rsidP="00881EF3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539C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811FF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3BB2C192" w14:textId="4493C789" w:rsidR="0080114A" w:rsidRPr="00780BAB" w:rsidRDefault="00901AD8" w:rsidP="00881EF3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53B8C898" w14:textId="77777777" w:rsidR="0080114A" w:rsidRPr="00780BAB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72F43ECA" w14:textId="3FF2C67A" w:rsidR="0080114A" w:rsidRPr="00780BAB" w:rsidRDefault="00901AD8" w:rsidP="00E47E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9C7D7" w14:textId="768DE178" w:rsidR="0080114A" w:rsidRPr="00780BAB" w:rsidRDefault="00901AD8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4" w:type="pct"/>
          </w:tcPr>
          <w:p w14:paraId="3B1451B5" w14:textId="77777777" w:rsidR="0080114A" w:rsidRPr="00780BAB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60047F5F" w14:textId="3E17AA9A" w:rsidR="0057539C" w:rsidRPr="00780BAB" w:rsidRDefault="00901AD8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539C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811FF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36BC2548" w14:textId="572F1C3D" w:rsidR="0080114A" w:rsidRPr="00780BAB" w:rsidRDefault="00901AD8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0" w:type="pct"/>
          </w:tcPr>
          <w:p w14:paraId="6AEF1DE9" w14:textId="77777777" w:rsidR="0080114A" w:rsidRPr="00780BAB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725B5CEB" w14:textId="5C935725" w:rsidR="0080114A" w:rsidRPr="00780BAB" w:rsidRDefault="00901AD8" w:rsidP="00E47E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6088527" w14:textId="271AF415" w:rsidR="0080114A" w:rsidRPr="00780BAB" w:rsidRDefault="00901AD8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05789" w:rsidRPr="00780BAB" w14:paraId="16AA12CB" w14:textId="77777777" w:rsidTr="00142C20">
        <w:trPr>
          <w:trHeight w:val="333"/>
        </w:trPr>
        <w:tc>
          <w:tcPr>
            <w:tcW w:w="2021" w:type="pct"/>
          </w:tcPr>
          <w:p w14:paraId="2964728E" w14:textId="77777777" w:rsidR="00BC7274" w:rsidRPr="00780BAB" w:rsidRDefault="00BC7274" w:rsidP="00E47E20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D8B7D0B" w14:textId="77777777" w:rsidR="00BC7274" w:rsidRPr="00780BAB" w:rsidRDefault="00BC7274" w:rsidP="00F76FDE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B48BF1A" w14:textId="77777777" w:rsidR="00BC7274" w:rsidRPr="00780BAB" w:rsidRDefault="00BC7274" w:rsidP="00F72CC4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0D81372" w14:textId="77777777" w:rsidR="00BC7274" w:rsidRPr="00780BAB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F76FDE" w:rsidRPr="00780BAB" w:rsidRDefault="00F76FDE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7D876D7" w14:textId="77777777" w:rsidR="00BC7274" w:rsidRPr="00780BAB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653E6E2" w14:textId="77777777" w:rsidR="00BC7274" w:rsidRPr="00780BAB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5BCD183C" w14:textId="77777777" w:rsidR="00BC7274" w:rsidRPr="00780BAB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66278F1C" w14:textId="77777777" w:rsidR="00BC7274" w:rsidRPr="00780BAB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5789" w:rsidRPr="00780BAB" w14:paraId="0474D5E5" w14:textId="77777777" w:rsidTr="00142C20">
        <w:tc>
          <w:tcPr>
            <w:tcW w:w="2021" w:type="pct"/>
          </w:tcPr>
          <w:p w14:paraId="159FC59F" w14:textId="77777777" w:rsidR="005D63E2" w:rsidRPr="00780BAB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2D6D305E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0E54430" w14:textId="77975578" w:rsidR="005D63E2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84" w:type="pct"/>
          </w:tcPr>
          <w:p w14:paraId="0675CE91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6BF90090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84" w:type="pct"/>
          </w:tcPr>
          <w:p w14:paraId="4F948851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3E596E" w14:textId="1DE55D75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80" w:type="pct"/>
          </w:tcPr>
          <w:p w14:paraId="42F987CF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BE889" w14:textId="6E0FA27D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</w:tr>
      <w:tr w:rsidR="00C05789" w:rsidRPr="00780BAB" w14:paraId="6D5E0366" w14:textId="77777777" w:rsidTr="00142C20">
        <w:tc>
          <w:tcPr>
            <w:tcW w:w="2021" w:type="pct"/>
          </w:tcPr>
          <w:p w14:paraId="113E6B11" w14:textId="4F06256F" w:rsidR="005D63E2" w:rsidRPr="00780BAB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29E197C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446744" w14:textId="2504F378" w:rsidR="005D63E2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84" w:type="pct"/>
          </w:tcPr>
          <w:p w14:paraId="293A5E8A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204E56D1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84" w:type="pct"/>
          </w:tcPr>
          <w:p w14:paraId="08C67995" w14:textId="77777777" w:rsidR="005D63E2" w:rsidRPr="00780BAB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32F111" w14:textId="62C01698" w:rsidR="005D63E2" w:rsidRPr="00780BAB" w:rsidRDefault="00901AD8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80" w:type="pct"/>
          </w:tcPr>
          <w:p w14:paraId="5A56EBE5" w14:textId="77777777" w:rsidR="005D63E2" w:rsidRPr="00780BAB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3A49E69" w14:textId="166045BD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  <w:tr w:rsidR="00C05789" w:rsidRPr="00780BAB" w14:paraId="713B0A78" w14:textId="77777777" w:rsidTr="00142C20">
        <w:tc>
          <w:tcPr>
            <w:tcW w:w="2021" w:type="pct"/>
          </w:tcPr>
          <w:p w14:paraId="4AB5576A" w14:textId="289B3DA3" w:rsidR="005D63E2" w:rsidRPr="00780BAB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="00C1231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9E764FC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D19EB78" w14:textId="09A6CBA3" w:rsidR="005D63E2" w:rsidRPr="00780BAB" w:rsidRDefault="00901AD8" w:rsidP="003C55A5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84" w:type="pct"/>
          </w:tcPr>
          <w:p w14:paraId="566B1EDA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3221CBD5" w:rsidR="005D63E2" w:rsidRPr="00780BAB" w:rsidRDefault="00901AD8" w:rsidP="0011273B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84" w:type="pct"/>
          </w:tcPr>
          <w:p w14:paraId="10508A85" w14:textId="77777777" w:rsidR="005D63E2" w:rsidRPr="00780BAB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7CDEBF5E" w14:textId="29EFFBAD" w:rsidR="005D63E2" w:rsidRPr="00780BAB" w:rsidRDefault="00901AD8" w:rsidP="004D53BF">
            <w:pPr>
              <w:spacing w:line="300" w:lineRule="exact"/>
              <w:ind w:left="-108" w:right="-5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80" w:type="pct"/>
          </w:tcPr>
          <w:p w14:paraId="08607C0D" w14:textId="77777777" w:rsidR="005D63E2" w:rsidRPr="00780BAB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883BEC9" w14:textId="62B678C2" w:rsidR="005D63E2" w:rsidRPr="00780BAB" w:rsidRDefault="00901AD8" w:rsidP="0011273B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C05789" w:rsidRPr="00780BAB" w14:paraId="5D7F2317" w14:textId="77777777" w:rsidTr="00142C20">
        <w:tc>
          <w:tcPr>
            <w:tcW w:w="2021" w:type="pct"/>
          </w:tcPr>
          <w:p w14:paraId="010D9BB4" w14:textId="77777777" w:rsidR="005D63E2" w:rsidRPr="00780BAB" w:rsidRDefault="005D63E2" w:rsidP="0059638D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021AF07B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858FA" w14:textId="04ED0901" w:rsidR="005D63E2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84" w:type="pct"/>
          </w:tcPr>
          <w:p w14:paraId="2FCA604C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6A5F0054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1AB9D6B6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66EBF63" w14:textId="7390D993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80" w:type="pct"/>
          </w:tcPr>
          <w:p w14:paraId="41B11D72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C36825" w14:textId="162FFD77" w:rsidR="005D63E2" w:rsidRPr="00780BAB" w:rsidRDefault="00901AD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990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  <w:tr w:rsidR="00C05789" w:rsidRPr="00780BAB" w14:paraId="40509975" w14:textId="77777777" w:rsidTr="00142C20">
        <w:tc>
          <w:tcPr>
            <w:tcW w:w="2021" w:type="pct"/>
          </w:tcPr>
          <w:p w14:paraId="7172066A" w14:textId="77777777" w:rsidR="005D63E2" w:rsidRPr="00780BAB" w:rsidRDefault="005D63E2" w:rsidP="00054865">
            <w:pPr>
              <w:spacing w:line="300" w:lineRule="exact"/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780BAB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3E6D0146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76D6C281" w14:textId="19F799E3" w:rsidR="005D63E2" w:rsidRPr="00780BAB" w:rsidRDefault="00EE0D7D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7F0B42B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77777777" w:rsidR="005D63E2" w:rsidRPr="00780BAB" w:rsidRDefault="00142C20" w:rsidP="005D63E2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8B72F7A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16A51624" w14:textId="0E370270" w:rsidR="005D63E2" w:rsidRPr="00780BAB" w:rsidRDefault="004D53BF" w:rsidP="005D63E2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564F2D1B" w14:textId="77777777" w:rsidR="005D63E2" w:rsidRPr="00780BAB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36825055" w14:textId="77777777" w:rsidR="005D63E2" w:rsidRPr="00780BAB" w:rsidRDefault="00142C20" w:rsidP="005D63E2">
            <w:pPr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05789" w:rsidRPr="00780BAB" w14:paraId="3D5B8175" w14:textId="77777777" w:rsidTr="00142C20">
        <w:tc>
          <w:tcPr>
            <w:tcW w:w="2021" w:type="pct"/>
          </w:tcPr>
          <w:p w14:paraId="6F1BE967" w14:textId="5C31D541" w:rsidR="00D22C2D" w:rsidRPr="00780BAB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  <w:r w:rsidR="00551FD4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551FD4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1CD614B3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BE4C94E" w14:textId="65CDB3D8" w:rsidR="00D22C2D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84" w:type="pct"/>
          </w:tcPr>
          <w:p w14:paraId="730B8A9A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0BB1F207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1F67F4F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722CF2FA" w14:textId="3E66B197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80" w:type="pct"/>
          </w:tcPr>
          <w:p w14:paraId="417265D1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5CB8ECA6" w14:textId="57BA9921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990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  <w:tr w:rsidR="00C05789" w:rsidRPr="00780BAB" w14:paraId="0BA21F19" w14:textId="77777777" w:rsidTr="00142C20">
        <w:tc>
          <w:tcPr>
            <w:tcW w:w="2021" w:type="pct"/>
          </w:tcPr>
          <w:p w14:paraId="7A824795" w14:textId="27BEC9B3" w:rsidR="00D22C2D" w:rsidRPr="00780BAB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</w:t>
            </w:r>
            <w:r w:rsidR="004D0FA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าบริษัท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73011669" w14:textId="77777777" w:rsidR="00D22C2D" w:rsidRPr="00780BAB" w:rsidRDefault="00D22C2D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BC5C0F2" w14:textId="77777777" w:rsidR="00D22C2D" w:rsidRPr="00780BAB" w:rsidRDefault="00D22C2D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C87AEB3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D22C2D" w:rsidRPr="00780BAB" w:rsidRDefault="00D22C2D" w:rsidP="00D22C2D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E7C6312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F19908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2388AC89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4D4FDB6F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789" w:rsidRPr="00780BAB" w14:paraId="54FD38B2" w14:textId="77777777" w:rsidTr="00142C20">
        <w:tc>
          <w:tcPr>
            <w:tcW w:w="2021" w:type="pct"/>
          </w:tcPr>
          <w:p w14:paraId="658FB987" w14:textId="77777777" w:rsidR="00D22C2D" w:rsidRPr="00780BAB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55CD59C4" w14:textId="0579A06F" w:rsidR="00D22C2D" w:rsidRPr="00780BAB" w:rsidRDefault="00901AD8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F9995B" w14:textId="3ADA3106" w:rsidR="00D22C2D" w:rsidRPr="00780BAB" w:rsidRDefault="00EE0D7D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F7D1A2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77777777" w:rsidR="00D22C2D" w:rsidRPr="00780BAB" w:rsidRDefault="00142C20" w:rsidP="00D22C2D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019E86F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F6BB66" w14:textId="35922295" w:rsidR="00D22C2D" w:rsidRPr="00780BAB" w:rsidRDefault="00901AD8" w:rsidP="000C1617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80" w:type="pct"/>
          </w:tcPr>
          <w:p w14:paraId="40800010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8F2EA5" w14:textId="7CBDF1F5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C05789" w:rsidRPr="00780BAB" w14:paraId="6AA969BD" w14:textId="77777777" w:rsidTr="00142C20">
        <w:tc>
          <w:tcPr>
            <w:tcW w:w="2021" w:type="pct"/>
          </w:tcPr>
          <w:p w14:paraId="1174ECD1" w14:textId="2875CF4C" w:rsidR="00D22C2D" w:rsidRPr="00780BAB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  <w:r w:rsidR="004D0FA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  <w:r w:rsidR="0039525C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39525C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4DADD3D5" w14:textId="77777777" w:rsidR="00D22C2D" w:rsidRPr="00780BAB" w:rsidRDefault="00D22C2D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5F9779FC" w:rsidR="00D22C2D" w:rsidRPr="00780BAB" w:rsidRDefault="00EE0D7D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18D32D9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77777777" w:rsidR="00D22C2D" w:rsidRPr="00780BAB" w:rsidRDefault="00142C20" w:rsidP="00D22C2D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AEE998F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230014BD" w:rsidR="00D22C2D" w:rsidRPr="00780BAB" w:rsidRDefault="00901AD8" w:rsidP="000C1617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80" w:type="pct"/>
          </w:tcPr>
          <w:p w14:paraId="43624CC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0AC717CE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C05789" w:rsidRPr="00780BAB" w14:paraId="6EB2EEB7" w14:textId="77777777" w:rsidTr="00142C20">
        <w:tc>
          <w:tcPr>
            <w:tcW w:w="2021" w:type="pct"/>
          </w:tcPr>
          <w:p w14:paraId="004A57F2" w14:textId="6740733D" w:rsidR="00D22C2D" w:rsidRPr="00780BAB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  <w:r w:rsidR="00551FD4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551FD4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3F1CA20D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158B97E3" w:rsidR="00D22C2D" w:rsidRPr="00780BAB" w:rsidRDefault="00901AD8" w:rsidP="00EE0D7D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84" w:type="pct"/>
          </w:tcPr>
          <w:p w14:paraId="2F6FD2ED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1016CECF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222D4D78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2DD8B007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80" w:type="pct"/>
          </w:tcPr>
          <w:p w14:paraId="3F14FB2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48D6B36E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087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  <w:tr w:rsidR="00C05789" w:rsidRPr="00780BAB" w14:paraId="01E79BE5" w14:textId="77777777" w:rsidTr="000D720E">
        <w:trPr>
          <w:trHeight w:val="20"/>
        </w:trPr>
        <w:tc>
          <w:tcPr>
            <w:tcW w:w="2021" w:type="pct"/>
          </w:tcPr>
          <w:p w14:paraId="617CD019" w14:textId="77777777" w:rsidR="00ED1913" w:rsidRPr="00780BAB" w:rsidRDefault="00ED1913" w:rsidP="00ED191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0C484566" w14:textId="77777777" w:rsidR="00ED1913" w:rsidRPr="00780BAB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9B0643" w14:textId="105028F5" w:rsidR="00ED1913" w:rsidRPr="00780BAB" w:rsidRDefault="00901AD8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84" w:type="pct"/>
          </w:tcPr>
          <w:p w14:paraId="154C18A0" w14:textId="77777777" w:rsidR="00ED1913" w:rsidRPr="00780BAB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2674284A" w:rsidR="00ED1913" w:rsidRPr="00780BAB" w:rsidRDefault="00901AD8" w:rsidP="00CB2D08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84" w:type="pct"/>
          </w:tcPr>
          <w:p w14:paraId="39F45B97" w14:textId="77777777" w:rsidR="00ED1913" w:rsidRPr="00780BAB" w:rsidRDefault="00ED1913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6A77EF" w14:textId="445C0D71" w:rsidR="00ED1913" w:rsidRPr="00780BAB" w:rsidRDefault="00901AD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80" w:type="pct"/>
          </w:tcPr>
          <w:p w14:paraId="058801FD" w14:textId="77777777" w:rsidR="00ED1913" w:rsidRPr="00780BAB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DC10B9E" w14:textId="4708D2FD" w:rsidR="00ED1913" w:rsidRPr="00780BAB" w:rsidRDefault="00901AD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C05789" w:rsidRPr="00780BAB" w14:paraId="4C0B152B" w14:textId="77777777" w:rsidTr="000D720E">
        <w:trPr>
          <w:trHeight w:val="20"/>
        </w:trPr>
        <w:tc>
          <w:tcPr>
            <w:tcW w:w="2021" w:type="pct"/>
          </w:tcPr>
          <w:p w14:paraId="2D545E75" w14:textId="2B106E31" w:rsidR="00142C20" w:rsidRPr="00780BAB" w:rsidRDefault="00142C20" w:rsidP="00ED191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  <w:r w:rsidR="004D0FA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18B8862D" w14:textId="74753E2B" w:rsidR="00142C20" w:rsidRPr="00780BAB" w:rsidRDefault="00901AD8" w:rsidP="00176057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600" w:type="pct"/>
          </w:tcPr>
          <w:p w14:paraId="7A002464" w14:textId="534A5B27" w:rsidR="00142C20" w:rsidRPr="00780BAB" w:rsidRDefault="00901AD8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84" w:type="pct"/>
          </w:tcPr>
          <w:p w14:paraId="72810B6F" w14:textId="77777777" w:rsidR="00142C20" w:rsidRPr="00780BAB" w:rsidRDefault="00142C20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A08BF2" w14:textId="37840300" w:rsidR="00142C20" w:rsidRPr="00780BAB" w:rsidRDefault="00901AD8" w:rsidP="00CB2D08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84" w:type="pct"/>
          </w:tcPr>
          <w:p w14:paraId="3925AF09" w14:textId="77777777" w:rsidR="00142C20" w:rsidRPr="00780BAB" w:rsidRDefault="00142C20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5B8CA3A" w14:textId="6647D586" w:rsidR="00142C20" w:rsidRPr="00780BAB" w:rsidRDefault="00901AD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80" w:type="pct"/>
          </w:tcPr>
          <w:p w14:paraId="4D330ABB" w14:textId="77777777" w:rsidR="00142C20" w:rsidRPr="00780BAB" w:rsidRDefault="00142C20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A2F84EC" w14:textId="1CE06856" w:rsidR="00142C20" w:rsidRPr="00780BAB" w:rsidRDefault="00901AD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C05789" w:rsidRPr="00780BAB" w14:paraId="564624A3" w14:textId="77777777" w:rsidTr="00142C20">
        <w:trPr>
          <w:trHeight w:val="20"/>
        </w:trPr>
        <w:tc>
          <w:tcPr>
            <w:tcW w:w="2021" w:type="pct"/>
          </w:tcPr>
          <w:p w14:paraId="6037FEBE" w14:textId="77777777" w:rsidR="00D22C2D" w:rsidRPr="00780BAB" w:rsidRDefault="00881EF3" w:rsidP="00881EF3">
            <w:pPr>
              <w:tabs>
                <w:tab w:val="left" w:pos="270"/>
              </w:tabs>
              <w:spacing w:line="300" w:lineRule="exact"/>
              <w:ind w:right="18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5F349CFB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7740D9" w14:textId="1C180739" w:rsidR="00D22C2D" w:rsidRPr="00780BAB" w:rsidRDefault="00901AD8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EE0D7D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84" w:type="pct"/>
          </w:tcPr>
          <w:p w14:paraId="79FF7B60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92D1B12" w14:textId="1F441386" w:rsidR="00D22C2D" w:rsidRPr="00780BAB" w:rsidRDefault="00901AD8" w:rsidP="00CB2D08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84" w:type="pct"/>
          </w:tcPr>
          <w:p w14:paraId="32745709" w14:textId="77777777" w:rsidR="00D22C2D" w:rsidRPr="00780BAB" w:rsidRDefault="00D22C2D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43BB169" w14:textId="624CA5BA" w:rsidR="00D22C2D" w:rsidRPr="00780BAB" w:rsidRDefault="004D53BF" w:rsidP="0039525C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7111EB5F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77FA0BC" w14:textId="77777777" w:rsidR="00D22C2D" w:rsidRPr="00780BAB" w:rsidRDefault="00142C20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05789" w:rsidRPr="00780BAB" w14:paraId="6F613437" w14:textId="77777777" w:rsidTr="00142C20">
        <w:tc>
          <w:tcPr>
            <w:tcW w:w="2021" w:type="pct"/>
          </w:tcPr>
          <w:p w14:paraId="5BF860F9" w14:textId="77777777" w:rsidR="00D22C2D" w:rsidRPr="00780BAB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2AD0F8A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3A0E3B" w14:textId="3F9C793A" w:rsidR="00D22C2D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84" w:type="pct"/>
          </w:tcPr>
          <w:p w14:paraId="6240B2E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347D1ECE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84" w:type="pct"/>
          </w:tcPr>
          <w:p w14:paraId="2E392E93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BC98D0" w14:textId="601F7CCD" w:rsidR="00D22C2D" w:rsidRPr="00780BAB" w:rsidRDefault="00901AD8" w:rsidP="00D100C9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80" w:type="pct"/>
          </w:tcPr>
          <w:p w14:paraId="783F547A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98C242" w14:textId="6CE3B9BA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</w:tr>
      <w:tr w:rsidR="00C05789" w:rsidRPr="00780BAB" w14:paraId="00BF5ACA" w14:textId="77777777" w:rsidTr="00142C20">
        <w:trPr>
          <w:trHeight w:val="216"/>
        </w:trPr>
        <w:tc>
          <w:tcPr>
            <w:tcW w:w="2021" w:type="pct"/>
          </w:tcPr>
          <w:p w14:paraId="7F1D24CD" w14:textId="71FD85D8" w:rsidR="00D22C2D" w:rsidRPr="00780BAB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="004D0FA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1C19D25F" w14:textId="0731346A" w:rsidR="00D22C2D" w:rsidRPr="00780BAB" w:rsidRDefault="00901AD8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600" w:type="pct"/>
          </w:tcPr>
          <w:p w14:paraId="25A850C5" w14:textId="072D413D" w:rsidR="00D22C2D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84" w:type="pct"/>
          </w:tcPr>
          <w:p w14:paraId="452F494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3866FB33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84" w:type="pct"/>
          </w:tcPr>
          <w:p w14:paraId="11EA4330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320316C" w14:textId="03F422C5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80" w:type="pct"/>
          </w:tcPr>
          <w:p w14:paraId="6514E3C9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6D7370E8" w14:textId="4D6915DD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C05789" w:rsidRPr="00780BAB" w14:paraId="0AF0BDB3" w14:textId="77777777" w:rsidTr="00142C20">
        <w:trPr>
          <w:trHeight w:val="45"/>
        </w:trPr>
        <w:tc>
          <w:tcPr>
            <w:tcW w:w="2021" w:type="pct"/>
          </w:tcPr>
          <w:p w14:paraId="480A9714" w14:textId="64E8FE57" w:rsidR="00D22C2D" w:rsidRPr="00780BAB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</w:t>
            </w:r>
            <w:r w:rsidR="00551FD4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5952ADBC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7E695444" w:rsidR="00D22C2D" w:rsidRPr="00780BAB" w:rsidRDefault="00901AD8" w:rsidP="004A1942">
            <w:pPr>
              <w:tabs>
                <w:tab w:val="decimal" w:pos="1002"/>
              </w:tabs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84" w:type="pct"/>
          </w:tcPr>
          <w:p w14:paraId="52378894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4D6288A8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84" w:type="pct"/>
          </w:tcPr>
          <w:p w14:paraId="3164A267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13E5F4DC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80" w:type="pct"/>
          </w:tcPr>
          <w:p w14:paraId="147DBE71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54206B98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</w:tr>
      <w:tr w:rsidR="00C05789" w:rsidRPr="00780BAB" w14:paraId="01ED6ED2" w14:textId="77777777" w:rsidTr="00142C20">
        <w:tc>
          <w:tcPr>
            <w:tcW w:w="2021" w:type="pct"/>
          </w:tcPr>
          <w:p w14:paraId="50AA2A68" w14:textId="0BBE0B50" w:rsidR="00D22C2D" w:rsidRPr="00780BAB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  <w:r w:rsidR="00551FD4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551FD4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2B29C255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1544EF80" w:rsidR="00D22C2D" w:rsidRPr="00780BAB" w:rsidRDefault="00901AD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FA66DB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84" w:type="pct"/>
          </w:tcPr>
          <w:p w14:paraId="31AAA355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320AF622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84" w:type="pct"/>
          </w:tcPr>
          <w:p w14:paraId="5550E5CB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384D31B6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4D53BF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80" w:type="pct"/>
          </w:tcPr>
          <w:p w14:paraId="75EAB2F5" w14:textId="77777777" w:rsidR="00D22C2D" w:rsidRPr="00780BAB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22601AF9" w:rsidR="00D22C2D" w:rsidRPr="00780BAB" w:rsidRDefault="00901AD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142C20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</w:tbl>
    <w:p w14:paraId="6993F11C" w14:textId="4EB14D7E" w:rsidR="00A21A97" w:rsidRPr="00780BAB" w:rsidRDefault="008D1007" w:rsidP="006A76A1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780BAB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7407EA" w:rsidRPr="00780BAB">
        <w:rPr>
          <w:rFonts w:asciiTheme="majorBidi" w:hAnsiTheme="majorBidi" w:cstheme="majorBidi"/>
          <w:spacing w:val="-4"/>
          <w:sz w:val="24"/>
          <w:szCs w:val="24"/>
          <w:cs/>
        </w:rPr>
        <w:t>โดย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สินทรัพย์ที่เกิดจากสัญญาดังกล่าวจะ</w:t>
      </w:r>
      <w:r w:rsidR="007407EA" w:rsidRPr="00780BAB">
        <w:rPr>
          <w:rFonts w:asciiTheme="majorBidi" w:hAnsiTheme="majorBidi" w:cstheme="majorBidi"/>
          <w:spacing w:val="-4"/>
          <w:sz w:val="24"/>
          <w:szCs w:val="24"/>
          <w:cs/>
        </w:rPr>
        <w:t>ออกใบแจ้งหนี้และถูก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 xml:space="preserve">จัดประเภทใหม่เป็นลูกหนี้การค้าภายใน </w:t>
      </w:r>
      <w:r w:rsidR="00901AD8" w:rsidRPr="00901AD8">
        <w:rPr>
          <w:rFonts w:asciiTheme="majorBidi" w:hAnsiTheme="majorBidi" w:cstheme="majorBidi"/>
          <w:spacing w:val="-4"/>
          <w:sz w:val="24"/>
          <w:szCs w:val="24"/>
        </w:rPr>
        <w:t>1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>ปี</w:t>
      </w:r>
    </w:p>
    <w:p w14:paraId="0CC123F1" w14:textId="5FFBC046" w:rsidR="002F2E82" w:rsidRPr="00780BAB" w:rsidRDefault="002F2E82" w:rsidP="002F2E8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  <w:r w:rsidRPr="00780BAB">
        <w:rPr>
          <w:rFonts w:asciiTheme="majorBidi" w:hAnsiTheme="majorBidi" w:cstheme="majorBidi"/>
          <w:b/>
          <w:bCs/>
          <w:cs/>
        </w:rPr>
        <w:br/>
      </w:r>
      <w:r w:rsidRPr="00780BAB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780BAB">
        <w:rPr>
          <w:rFonts w:asciiTheme="majorBidi" w:hAnsiTheme="majorBidi" w:cstheme="majorBidi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</w:rPr>
        <w:t>30</w:t>
      </w:r>
      <w:r w:rsidR="0057539C" w:rsidRPr="00780BAB">
        <w:rPr>
          <w:rFonts w:asciiTheme="majorBidi" w:hAnsiTheme="majorBidi" w:cstheme="majorBidi"/>
        </w:rPr>
        <w:t xml:space="preserve"> </w:t>
      </w:r>
      <w:r w:rsidR="002811FF" w:rsidRPr="00780BAB">
        <w:rPr>
          <w:rFonts w:asciiTheme="majorBidi" w:hAnsiTheme="majorBidi" w:cstheme="majorBidi"/>
          <w:cs/>
        </w:rPr>
        <w:t>กันยายน</w:t>
      </w:r>
      <w:r w:rsidR="0057539C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2567</w:t>
      </w:r>
      <w:r w:rsidR="0030681E" w:rsidRPr="00780BAB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</w:rPr>
        <w:t>31</w:t>
      </w:r>
      <w:r w:rsidR="0030681E" w:rsidRPr="00780BAB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</w:rPr>
        <w:t>2566</w:t>
      </w:r>
      <w:r w:rsidR="0030681E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780BAB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780BAB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780BAB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780BAB" w:rsidRDefault="002F2E82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780BAB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780BAB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780BAB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780BAB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63C8" w:rsidRPr="00780BAB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2F2E82" w:rsidRPr="00780BAB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6432F4BC" w:rsidR="002F2E82" w:rsidRPr="00780BAB" w:rsidRDefault="00901AD8" w:rsidP="002B3419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11F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3D01831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13CF388" w14:textId="24337D53" w:rsidR="002F2E82" w:rsidRPr="00780BAB" w:rsidRDefault="00901AD8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2E82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2E82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A57792E" w14:textId="1C345CC9" w:rsidR="002F2E82" w:rsidRPr="00780BAB" w:rsidRDefault="00901AD8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8D0AC35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690AEF77" w:rsidR="002F2E82" w:rsidRPr="00780BAB" w:rsidRDefault="00901AD8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11F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67F164C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487317C" w14:textId="0A79BDEB" w:rsidR="002F2E82" w:rsidRPr="00780BAB" w:rsidRDefault="00901AD8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2E82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2E82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822DA6" w14:textId="6C195152" w:rsidR="002F2E82" w:rsidRPr="00780BAB" w:rsidRDefault="00901AD8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789" w:rsidRPr="00780BAB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37586785" w:rsidR="002F2E82" w:rsidRPr="00780BAB" w:rsidRDefault="002F2E82" w:rsidP="002B3419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  <w:r w:rsidR="0091537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อายุเกิน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D4139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41390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139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0695FB49" w:rsidR="002F2E82" w:rsidRPr="00780BAB" w:rsidRDefault="00901AD8" w:rsidP="002B3419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A66D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FA66D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vAlign w:val="bottom"/>
          </w:tcPr>
          <w:p w14:paraId="7C3FAFE9" w14:textId="77777777" w:rsidR="002F2E82" w:rsidRPr="00780BAB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052DCF8C" w:rsidR="002F2E82" w:rsidRPr="00780BAB" w:rsidRDefault="00901AD8" w:rsidP="002B3419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39BBB411" w14:textId="77777777" w:rsidR="002F2E82" w:rsidRPr="00780BAB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22E0B1B8" w:rsidR="002F2E82" w:rsidRPr="00780BAB" w:rsidRDefault="00901AD8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vAlign w:val="bottom"/>
          </w:tcPr>
          <w:p w14:paraId="6D726899" w14:textId="77777777" w:rsidR="002F2E82" w:rsidRPr="00780BAB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3CB576C2" w:rsidR="002F2E82" w:rsidRPr="00780BAB" w:rsidRDefault="00901AD8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2F2E82" w:rsidRPr="00780BAB" w14:paraId="3F037569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05AE93A5" w14:textId="77777777" w:rsidR="002F2E82" w:rsidRPr="00780BAB" w:rsidRDefault="002F2E82" w:rsidP="002B3419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2CA88" w14:textId="4C7D85AD" w:rsidR="002F2E82" w:rsidRPr="00780BAB" w:rsidRDefault="00901AD8" w:rsidP="002B3419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FA66DB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  <w:r w:rsidR="00FA66DB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006F9E" w14:textId="77777777" w:rsidR="002F2E82" w:rsidRPr="00780BAB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6BA51" w14:textId="7A4417AE" w:rsidR="002F2E82" w:rsidRPr="00780BAB" w:rsidRDefault="00901AD8" w:rsidP="002B3419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69EEC" w14:textId="77777777" w:rsidR="002F2E82" w:rsidRPr="00780BAB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BBA59" w14:textId="313F6B81" w:rsidR="002F2E82" w:rsidRPr="00780BAB" w:rsidRDefault="00901AD8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D8B069" w14:textId="77777777" w:rsidR="002F2E82" w:rsidRPr="00780BAB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4A24F" w14:textId="53FAB445" w:rsidR="002F2E82" w:rsidRPr="00780BAB" w:rsidRDefault="00901AD8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70274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</w:tbl>
    <w:p w14:paraId="02BC0647" w14:textId="77777777" w:rsidR="00EE7964" w:rsidRPr="00780BAB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right="-706"/>
        <w:rPr>
          <w:rFonts w:asciiTheme="majorBidi" w:hAnsiTheme="majorBidi" w:cstheme="majorBidi"/>
          <w:b/>
          <w:bCs/>
          <w:color w:val="FF0000"/>
        </w:rPr>
      </w:pPr>
    </w:p>
    <w:p w14:paraId="02499010" w14:textId="77777777" w:rsidR="00EE7964" w:rsidRPr="00780BAB" w:rsidRDefault="00EA1B9F" w:rsidP="007F0F68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olor w:val="FF0000"/>
          <w:cs/>
          <w:lang w:val="en-US" w:eastAsia="en-US"/>
        </w:rPr>
        <w:br w:type="page"/>
      </w:r>
      <w:r w:rsidR="00EE7964" w:rsidRPr="00780BAB">
        <w:rPr>
          <w:rFonts w:asciiTheme="majorBidi" w:hAnsiTheme="majorBidi" w:cstheme="majorBidi"/>
          <w:b/>
          <w:bCs/>
          <w:cs/>
          <w:lang w:val="en-US" w:eastAsia="en-US"/>
        </w:rPr>
        <w:lastRenderedPageBreak/>
        <w:t>สินทรัพย์</w:t>
      </w:r>
      <w:r w:rsidR="00EE7964" w:rsidRPr="00780BAB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03CD6216" w:rsidR="00EE7964" w:rsidRPr="00780BAB" w:rsidRDefault="00EE7964" w:rsidP="00EE7964">
      <w:pPr>
        <w:spacing w:after="120"/>
        <w:ind w:left="547" w:right="274"/>
        <w:rPr>
          <w:rFonts w:asciiTheme="majorBidi" w:hAnsiTheme="majorBidi" w:cstheme="majorBidi"/>
          <w:spacing w:val="-8"/>
        </w:rPr>
      </w:pPr>
      <w:r w:rsidRPr="00780BAB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0" w:name="_Hlk68509501"/>
      <w:r w:rsidR="0030681E" w:rsidRPr="00780BAB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8"/>
        </w:rPr>
        <w:t>30</w:t>
      </w:r>
      <w:r w:rsidR="0057539C" w:rsidRPr="00780BAB">
        <w:rPr>
          <w:rFonts w:asciiTheme="majorBidi" w:hAnsiTheme="majorBidi" w:cstheme="majorBidi"/>
          <w:spacing w:val="-8"/>
        </w:rPr>
        <w:t xml:space="preserve"> </w:t>
      </w:r>
      <w:r w:rsidR="002811FF" w:rsidRPr="00780BAB">
        <w:rPr>
          <w:rFonts w:asciiTheme="majorBidi" w:hAnsiTheme="majorBidi" w:cstheme="majorBidi"/>
          <w:spacing w:val="-8"/>
          <w:cs/>
        </w:rPr>
        <w:t>กันยายน</w:t>
      </w:r>
      <w:r w:rsidR="0057539C" w:rsidRPr="00780BAB">
        <w:rPr>
          <w:rFonts w:asciiTheme="majorBidi" w:hAnsiTheme="majorBidi" w:cstheme="majorBidi"/>
          <w:spacing w:val="-8"/>
        </w:rPr>
        <w:t xml:space="preserve"> </w:t>
      </w:r>
      <w:r w:rsidR="00901AD8" w:rsidRPr="00901AD8">
        <w:rPr>
          <w:rFonts w:asciiTheme="majorBidi" w:hAnsiTheme="majorBidi" w:cstheme="majorBidi"/>
          <w:spacing w:val="-8"/>
        </w:rPr>
        <w:t>2567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8"/>
        </w:rPr>
        <w:t>31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8"/>
        </w:rPr>
        <w:t>2566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780BAB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780BAB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780BAB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780BAB" w:rsidRDefault="00EE7964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780BAB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780BAB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" w:name="_Hlk68509492"/>
            <w:bookmarkEnd w:id="0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780BAB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780BAB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63C8" w:rsidRPr="00780BAB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EE7964" w:rsidRPr="00780BAB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0B366457" w:rsidR="00EE7964" w:rsidRPr="00780BAB" w:rsidRDefault="00901AD8" w:rsidP="002B3419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11F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AD5BB52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4803BB1" w14:textId="6CB03501" w:rsidR="00EE7964" w:rsidRPr="00780BAB" w:rsidRDefault="00901AD8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796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796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67EB55D" w14:textId="5FD98CDF" w:rsidR="00EE7964" w:rsidRPr="00780BAB" w:rsidRDefault="00901AD8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00963D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5556B771" w:rsidR="00EE7964" w:rsidRPr="00780BAB" w:rsidRDefault="00901AD8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11FF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49BA18D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1918027" w14:textId="78BBBDC1" w:rsidR="00EE7964" w:rsidRPr="00780BAB" w:rsidRDefault="00901AD8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796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796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EE4185" w14:textId="01C018E4" w:rsidR="00EE7964" w:rsidRPr="00780BAB" w:rsidRDefault="00901AD8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789" w:rsidRPr="00780BAB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0F7E1E" w:rsidRPr="00780BAB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6F3A9B00" w:rsidR="000F7E1E" w:rsidRPr="00780BAB" w:rsidRDefault="00901AD8" w:rsidP="000F7E1E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194C8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90" w:type="dxa"/>
            <w:vAlign w:val="bottom"/>
          </w:tcPr>
          <w:p w14:paraId="1B3815B7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0B8565F3" w:rsidR="000F7E1E" w:rsidRPr="00780BAB" w:rsidRDefault="00901AD8" w:rsidP="000F7E1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80" w:type="dxa"/>
            <w:vAlign w:val="bottom"/>
          </w:tcPr>
          <w:p w14:paraId="6188EA69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16C2835F" w:rsidR="000F7E1E" w:rsidRPr="00780BAB" w:rsidRDefault="00901AD8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90" w:type="dxa"/>
            <w:vAlign w:val="bottom"/>
          </w:tcPr>
          <w:p w14:paraId="76D9B7D4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29600AFE" w:rsidR="000F7E1E" w:rsidRPr="00780BAB" w:rsidRDefault="00901AD8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  <w:tr w:rsidR="00C05789" w:rsidRPr="00780BAB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0F7E1E" w:rsidRPr="00780BAB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63445B28" w:rsidR="000F7E1E" w:rsidRPr="00780BAB" w:rsidRDefault="00901AD8" w:rsidP="000F7E1E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4C8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194C8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0" w:type="dxa"/>
            <w:vAlign w:val="bottom"/>
          </w:tcPr>
          <w:p w14:paraId="2A7B3367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169CE965" w:rsidR="000F7E1E" w:rsidRPr="00780BAB" w:rsidRDefault="00901AD8" w:rsidP="000F7E1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80" w:type="dxa"/>
            <w:vAlign w:val="bottom"/>
          </w:tcPr>
          <w:p w14:paraId="019B5C6A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787AA6FA" w:rsidR="000F7E1E" w:rsidRPr="00780BAB" w:rsidRDefault="00901AD8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90" w:type="dxa"/>
            <w:vAlign w:val="bottom"/>
          </w:tcPr>
          <w:p w14:paraId="4BFEB934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0C1CDF52" w:rsidR="000F7E1E" w:rsidRPr="00780BAB" w:rsidRDefault="00901AD8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C05789" w:rsidRPr="00780BAB" w14:paraId="0A82BED1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3F0F2CC7" w14:textId="77777777" w:rsidR="000F7E1E" w:rsidRPr="00780BAB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5AD61" w14:textId="52B9B723" w:rsidR="000F7E1E" w:rsidRPr="00780BAB" w:rsidRDefault="00901AD8" w:rsidP="000F7E1E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94C8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  <w:r w:rsidR="00194C8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4928F8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59DEA" w14:textId="5FECA102" w:rsidR="000F7E1E" w:rsidRPr="00780BAB" w:rsidRDefault="00901AD8" w:rsidP="000F7E1E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80276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32448" w14:textId="353698FB" w:rsidR="000F7E1E" w:rsidRPr="00780BAB" w:rsidRDefault="00901AD8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7D13B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3DFEF" w14:textId="77777777" w:rsidR="000F7E1E" w:rsidRPr="00780BAB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029E62" w14:textId="06C7313F" w:rsidR="000F7E1E" w:rsidRPr="00780BAB" w:rsidRDefault="00901AD8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0F7E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</w:tbl>
    <w:bookmarkEnd w:id="1"/>
    <w:p w14:paraId="363BDDB9" w14:textId="77777777" w:rsidR="008C4DE7" w:rsidRPr="00780BAB" w:rsidRDefault="00FF7FCB" w:rsidP="001436F3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DB596AD" w14:textId="7990995A" w:rsidR="008C4DE7" w:rsidRPr="00780BAB" w:rsidRDefault="008C4DE7" w:rsidP="002163C8">
      <w:pPr>
        <w:spacing w:after="120"/>
        <w:ind w:left="547"/>
        <w:rPr>
          <w:rFonts w:asciiTheme="majorBidi" w:hAnsiTheme="majorBidi" w:cstheme="majorBidi"/>
          <w:b/>
          <w:bCs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สินทรัพย์ทางการเงิน</w:t>
      </w:r>
      <w:r w:rsidR="002163C8" w:rsidRPr="00780BAB">
        <w:rPr>
          <w:rFonts w:asciiTheme="majorBidi" w:hAnsiTheme="majorBidi" w:cstheme="majorBidi"/>
          <w:spacing w:val="-4"/>
          <w:cs/>
        </w:rPr>
        <w:t>ไม่</w:t>
      </w:r>
      <w:r w:rsidRPr="00780BAB">
        <w:rPr>
          <w:rFonts w:asciiTheme="majorBidi" w:hAnsiTheme="majorBidi" w:cstheme="majorBidi"/>
          <w:spacing w:val="-4"/>
          <w:cs/>
        </w:rPr>
        <w:t xml:space="preserve">หมุนเวียนอื่น 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กันยายน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4"/>
        </w:rPr>
        <w:t>31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C05789" w:rsidRPr="00780BAB" w14:paraId="227601A2" w14:textId="77777777" w:rsidTr="00962796">
        <w:trPr>
          <w:cantSplit/>
          <w:tblHeader/>
        </w:trPr>
        <w:tc>
          <w:tcPr>
            <w:tcW w:w="3852" w:type="dxa"/>
          </w:tcPr>
          <w:p w14:paraId="6A626DAC" w14:textId="77777777" w:rsidR="008C4DE7" w:rsidRPr="00780BAB" w:rsidRDefault="008C4DE7" w:rsidP="00941AD0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_Hlk180932210"/>
          </w:p>
        </w:tc>
        <w:tc>
          <w:tcPr>
            <w:tcW w:w="2322" w:type="dxa"/>
            <w:gridSpan w:val="3"/>
          </w:tcPr>
          <w:p w14:paraId="5D163F04" w14:textId="77777777" w:rsidR="008C4DE7" w:rsidRPr="00780BAB" w:rsidRDefault="008C4DE7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7C6CFF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756E45BB" w14:textId="77777777" w:rsidR="008C4DE7" w:rsidRPr="00780BAB" w:rsidRDefault="008C4DE7" w:rsidP="00941AD0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80BAB" w14:paraId="6FD21242" w14:textId="77777777" w:rsidTr="00962796">
        <w:trPr>
          <w:cantSplit/>
          <w:tblHeader/>
        </w:trPr>
        <w:tc>
          <w:tcPr>
            <w:tcW w:w="3852" w:type="dxa"/>
          </w:tcPr>
          <w:p w14:paraId="24297081" w14:textId="77777777" w:rsidR="008C4DE7" w:rsidRPr="00780BAB" w:rsidRDefault="008C4DE7" w:rsidP="00941AD0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64CDD7BB" w14:textId="77777777" w:rsidR="008C4DE7" w:rsidRPr="00780BAB" w:rsidRDefault="008C4DE7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DA1D17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159AD460" w14:textId="77777777" w:rsidR="008C4DE7" w:rsidRPr="00780BAB" w:rsidRDefault="008C4DE7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789" w:rsidRPr="00780BAB" w14:paraId="6E9AD269" w14:textId="77777777" w:rsidTr="00962796">
        <w:trPr>
          <w:cantSplit/>
          <w:tblHeader/>
        </w:trPr>
        <w:tc>
          <w:tcPr>
            <w:tcW w:w="3852" w:type="dxa"/>
          </w:tcPr>
          <w:p w14:paraId="69134E55" w14:textId="77777777" w:rsidR="008C4DE7" w:rsidRPr="00780BAB" w:rsidRDefault="008C4DE7" w:rsidP="00941AD0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4B10380" w14:textId="3E2365C0" w:rsidR="008C4DE7" w:rsidRPr="00780BAB" w:rsidRDefault="00901AD8" w:rsidP="00941AD0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5DFF934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C68001A" w14:textId="7C016A54" w:rsidR="008C4DE7" w:rsidRPr="00780BAB" w:rsidRDefault="00901AD8" w:rsidP="00941AD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CD8D8D5" w14:textId="084D3021" w:rsidR="008C4DE7" w:rsidRPr="00780BAB" w:rsidRDefault="00901AD8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6035917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597DAEFB" w14:textId="69E1C8EF" w:rsidR="008C4DE7" w:rsidRPr="00780BAB" w:rsidRDefault="00901AD8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5AEB50A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A642303" w14:textId="3B692F11" w:rsidR="008C4DE7" w:rsidRPr="00780BAB" w:rsidRDefault="00901AD8" w:rsidP="00941AD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4D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EA016E3" w14:textId="1C5A2752" w:rsidR="008C4DE7" w:rsidRPr="00780BAB" w:rsidRDefault="00901AD8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789" w:rsidRPr="00780BAB" w14:paraId="4B33E198" w14:textId="77777777" w:rsidTr="00962796">
        <w:trPr>
          <w:cantSplit/>
        </w:trPr>
        <w:tc>
          <w:tcPr>
            <w:tcW w:w="3852" w:type="dxa"/>
            <w:hideMark/>
          </w:tcPr>
          <w:p w14:paraId="4486FF14" w14:textId="62453306" w:rsidR="008C4DE7" w:rsidRPr="00780BAB" w:rsidRDefault="008C4DE7" w:rsidP="008C4DE7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เงินฝากประจำอายุ</w:t>
            </w:r>
            <w:r w:rsidR="00276BC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6BCF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BC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09F482B4" w14:textId="1485DD7C" w:rsidR="008C4DE7" w:rsidRPr="00780BAB" w:rsidRDefault="00901AD8" w:rsidP="00941AD0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446DE1B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C35374" w14:textId="68780ECF" w:rsidR="008C4DE7" w:rsidRPr="00780BAB" w:rsidRDefault="008C4DE7" w:rsidP="00962796">
            <w:pPr>
              <w:spacing w:line="360" w:lineRule="exact"/>
              <w:ind w:left="-43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96551F9" w14:textId="77777777" w:rsidR="008C4DE7" w:rsidRPr="00780BAB" w:rsidRDefault="008C4DE7" w:rsidP="00171B1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7F068635" w14:textId="70969AA6" w:rsidR="008C4DE7" w:rsidRPr="00780BAB" w:rsidRDefault="00901AD8" w:rsidP="00941AD0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3857ADC5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B224A1" w14:textId="003C4A05" w:rsidR="008C4DE7" w:rsidRPr="00780BAB" w:rsidRDefault="00171B10" w:rsidP="00171B10">
            <w:pPr>
              <w:spacing w:line="360" w:lineRule="exact"/>
              <w:ind w:left="-43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5789" w:rsidRPr="00780BAB" w14:paraId="27E2877D" w14:textId="77777777" w:rsidTr="00962796">
        <w:trPr>
          <w:cantSplit/>
        </w:trPr>
        <w:tc>
          <w:tcPr>
            <w:tcW w:w="3852" w:type="dxa"/>
          </w:tcPr>
          <w:p w14:paraId="692E507E" w14:textId="61B2E262" w:rsidR="008C4DE7" w:rsidRPr="00780BAB" w:rsidRDefault="008C4DE7" w:rsidP="00941AD0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E323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ฝาก</w:t>
            </w:r>
            <w:r w:rsidR="00B4161E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ประจำติดภาระค้ำประกัน</w:t>
            </w:r>
          </w:p>
        </w:tc>
        <w:tc>
          <w:tcPr>
            <w:tcW w:w="1152" w:type="dxa"/>
            <w:vAlign w:val="bottom"/>
          </w:tcPr>
          <w:p w14:paraId="30D2DEDF" w14:textId="48C1575F" w:rsidR="008C4DE7" w:rsidRPr="00780BAB" w:rsidRDefault="00901AD8" w:rsidP="00941AD0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4BCD679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CA20A" w14:textId="402670E4" w:rsidR="008C4DE7" w:rsidRPr="00780BAB" w:rsidRDefault="00901AD8" w:rsidP="00941AD0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76161C6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F0EAC7" w14:textId="465762C8" w:rsidR="008C4DE7" w:rsidRPr="00780BAB" w:rsidRDefault="00901AD8" w:rsidP="00941AD0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E6BCC41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87AC1D" w14:textId="31F268BF" w:rsidR="008C4DE7" w:rsidRPr="00780BAB" w:rsidRDefault="00901AD8" w:rsidP="00941AD0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05789" w:rsidRPr="00780BAB" w14:paraId="76C008AA" w14:textId="77777777" w:rsidTr="00962796">
        <w:trPr>
          <w:cantSplit/>
        </w:trPr>
        <w:tc>
          <w:tcPr>
            <w:tcW w:w="3852" w:type="dxa"/>
            <w:shd w:val="clear" w:color="auto" w:fill="auto"/>
            <w:hideMark/>
          </w:tcPr>
          <w:p w14:paraId="20626B66" w14:textId="40FE0AA9" w:rsidR="008C4DE7" w:rsidRPr="00780BAB" w:rsidRDefault="008C4DE7" w:rsidP="00941AD0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BEE019" w14:textId="100B79E5" w:rsidR="008C4DE7" w:rsidRPr="00780BAB" w:rsidRDefault="00901AD8" w:rsidP="00941AD0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A81A31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18E0F" w14:textId="20691022" w:rsidR="008C4DE7" w:rsidRPr="00780BAB" w:rsidRDefault="00901AD8" w:rsidP="00941AD0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3C17E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12FC22" w14:textId="4F29BB48" w:rsidR="008C4DE7" w:rsidRPr="00780BAB" w:rsidRDefault="00901AD8" w:rsidP="00941AD0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5F537C" w14:textId="77777777" w:rsidR="008C4DE7" w:rsidRPr="00780BAB" w:rsidRDefault="008C4DE7" w:rsidP="00941AD0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127931" w14:textId="324F4293" w:rsidR="008C4DE7" w:rsidRPr="00780BAB" w:rsidRDefault="00901AD8" w:rsidP="00941AD0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C4DE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bookmarkEnd w:id="2"/>
    </w:tbl>
    <w:p w14:paraId="1F77DD37" w14:textId="294D70F4" w:rsidR="004A4F86" w:rsidRPr="00780BAB" w:rsidRDefault="004A4F86" w:rsidP="007D13B4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  <w:color w:val="FF0000"/>
        </w:rPr>
        <w:sectPr w:rsidR="004A4F86" w:rsidRPr="00780BAB" w:rsidSect="008F0EF2">
          <w:headerReference w:type="default" r:id="rId9"/>
          <w:foot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780BAB" w:rsidRDefault="00D35C8D" w:rsidP="006376D2">
      <w:pPr>
        <w:numPr>
          <w:ilvl w:val="0"/>
          <w:numId w:val="1"/>
        </w:numPr>
        <w:ind w:left="540" w:right="-871" w:hanging="540"/>
        <w:rPr>
          <w:rFonts w:asciiTheme="majorBidi" w:hAnsiTheme="majorBidi" w:cstheme="majorBidi"/>
          <w:b/>
          <w:bCs/>
          <w: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28FAD312" w14:textId="0FED0197" w:rsidR="0061462A" w:rsidRPr="00780BAB" w:rsidRDefault="00D35C8D" w:rsidP="0061462A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 xml:space="preserve">เงินลงทุนในบริษัทย่อย </w:t>
      </w:r>
      <w:r w:rsidR="0030681E" w:rsidRPr="00780BAB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30</w:t>
      </w:r>
      <w:r w:rsidR="006B0369" w:rsidRPr="00780BAB">
        <w:rPr>
          <w:rFonts w:asciiTheme="majorBidi" w:hAnsiTheme="majorBidi" w:cstheme="majorBidi"/>
          <w:spacing w:val="-6"/>
          <w:lang w:val="en-US"/>
        </w:rPr>
        <w:t xml:space="preserve"> </w:t>
      </w:r>
      <w:r w:rsidR="005F468A" w:rsidRPr="00780BAB">
        <w:rPr>
          <w:rFonts w:asciiTheme="majorBidi" w:hAnsiTheme="majorBidi" w:cstheme="majorBidi"/>
          <w:spacing w:val="-6"/>
          <w:cs/>
          <w:lang w:val="en-US"/>
        </w:rPr>
        <w:t>กันยายน</w:t>
      </w:r>
      <w:r w:rsidR="006B0369" w:rsidRPr="00780BAB">
        <w:rPr>
          <w:rFonts w:asciiTheme="majorBidi" w:hAnsiTheme="majorBidi" w:cstheme="majorBidi"/>
          <w:spacing w:val="-6"/>
          <w:lang w:val="en-US"/>
        </w:rPr>
        <w:t xml:space="preserve">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2567</w:t>
      </w:r>
      <w:r w:rsidR="0030681E" w:rsidRPr="00780BAB">
        <w:rPr>
          <w:rFonts w:asciiTheme="majorBidi" w:hAnsiTheme="majorBidi" w:cstheme="majorBidi"/>
          <w:spacing w:val="-6"/>
          <w:lang w:val="en-US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31</w:t>
      </w:r>
      <w:r w:rsidR="0030681E" w:rsidRPr="00780BAB">
        <w:rPr>
          <w:rFonts w:asciiTheme="majorBidi" w:hAnsiTheme="majorBidi" w:cstheme="majorBidi"/>
          <w:spacing w:val="-6"/>
          <w:lang w:val="en-US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2566</w:t>
      </w:r>
      <w:r w:rsidR="0030681E" w:rsidRPr="00780BAB">
        <w:rPr>
          <w:rFonts w:asciiTheme="majorBidi" w:hAnsiTheme="majorBidi" w:cstheme="majorBidi"/>
          <w:spacing w:val="-6"/>
          <w:lang w:val="en-US"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>และเงินปันผลรับจากเงินลงทุน</w:t>
      </w:r>
      <w:r w:rsidR="000106C1" w:rsidRPr="00780BAB">
        <w:rPr>
          <w:rFonts w:asciiTheme="majorBidi" w:hAnsiTheme="majorBidi" w:cstheme="majorBidi"/>
          <w:spacing w:val="-6"/>
          <w:cs/>
        </w:rPr>
        <w:t>สำหรับ</w:t>
      </w:r>
      <w:r w:rsidR="001A49E4" w:rsidRPr="00780BAB">
        <w:rPr>
          <w:rFonts w:asciiTheme="majorBidi" w:hAnsiTheme="majorBidi" w:cstheme="majorBidi"/>
          <w:spacing w:val="-6"/>
          <w:cs/>
        </w:rPr>
        <w:t>งวดสามเดือนและ</w:t>
      </w:r>
      <w:r w:rsidR="005F468A" w:rsidRPr="00780BAB">
        <w:rPr>
          <w:rFonts w:asciiTheme="majorBidi" w:hAnsiTheme="majorBidi" w:cstheme="majorBidi"/>
          <w:spacing w:val="-6"/>
          <w:cs/>
        </w:rPr>
        <w:t>เก้า</w:t>
      </w:r>
      <w:r w:rsidR="001A49E4" w:rsidRPr="00780BAB">
        <w:rPr>
          <w:rFonts w:asciiTheme="majorBidi" w:hAnsiTheme="majorBidi" w:cstheme="majorBidi"/>
          <w:spacing w:val="-6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30</w:t>
      </w:r>
      <w:r w:rsidR="001A49E4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5F468A" w:rsidRPr="00780BAB">
        <w:rPr>
          <w:rFonts w:asciiTheme="majorBidi" w:hAnsiTheme="majorBidi" w:cstheme="majorBidi"/>
          <w:spacing w:val="-6"/>
          <w:cs/>
        </w:rPr>
        <w:t>กันยายน</w:t>
      </w:r>
      <w:r w:rsidR="001A49E4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2567</w:t>
      </w:r>
      <w:r w:rsidR="00831CAF" w:rsidRPr="00780BAB">
        <w:rPr>
          <w:rFonts w:asciiTheme="majorBidi" w:hAnsiTheme="majorBidi" w:cstheme="majorBidi"/>
          <w:spacing w:val="-6"/>
        </w:rPr>
        <w:t xml:space="preserve"> </w:t>
      </w:r>
      <w:r w:rsidR="000106C1" w:rsidRPr="00780BAB">
        <w:rPr>
          <w:rFonts w:asciiTheme="majorBidi" w:hAnsiTheme="majorBidi" w:cstheme="majorBidi"/>
          <w:spacing w:val="-6"/>
          <w:cs/>
        </w:rPr>
        <w:t xml:space="preserve">และ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2566</w:t>
      </w:r>
      <w:r w:rsidR="000106C1" w:rsidRPr="00780BAB">
        <w:rPr>
          <w:rFonts w:asciiTheme="majorBidi" w:hAnsiTheme="majorBidi" w:cstheme="majorBidi"/>
          <w:spacing w:val="-6"/>
          <w:cs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>มีดังนี้</w:t>
      </w:r>
    </w:p>
    <w:p w14:paraId="7F421609" w14:textId="74825218" w:rsidR="00831CAF" w:rsidRPr="00780BAB" w:rsidRDefault="005174DC" w:rsidP="006A76A1">
      <w:pPr>
        <w:pStyle w:val="BodyText3"/>
        <w:tabs>
          <w:tab w:val="clear" w:pos="360"/>
          <w:tab w:val="clear" w:pos="900"/>
          <w:tab w:val="left" w:pos="224"/>
        </w:tabs>
        <w:ind w:left="540" w:right="9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80BAB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  <w:r w:rsidR="004B5AA5" w:rsidRPr="00780BA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780BAB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="004B5AA5" w:rsidRPr="00780BA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31CAF" w:rsidRPr="00780BA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="00831CAF" w:rsidRPr="00780BAB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831CAF" w:rsidRPr="00780BAB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2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809"/>
        <w:gridCol w:w="86"/>
        <w:gridCol w:w="727"/>
        <w:gridCol w:w="25"/>
        <w:gridCol w:w="777"/>
        <w:gridCol w:w="90"/>
        <w:gridCol w:w="693"/>
        <w:gridCol w:w="90"/>
        <w:gridCol w:w="803"/>
        <w:gridCol w:w="90"/>
        <w:gridCol w:w="782"/>
        <w:gridCol w:w="93"/>
        <w:gridCol w:w="833"/>
        <w:gridCol w:w="90"/>
        <w:gridCol w:w="854"/>
        <w:gridCol w:w="47"/>
        <w:gridCol w:w="791"/>
        <w:gridCol w:w="90"/>
        <w:gridCol w:w="780"/>
        <w:gridCol w:w="60"/>
        <w:gridCol w:w="822"/>
        <w:gridCol w:w="90"/>
        <w:gridCol w:w="830"/>
        <w:gridCol w:w="41"/>
        <w:gridCol w:w="794"/>
        <w:gridCol w:w="65"/>
        <w:gridCol w:w="720"/>
      </w:tblGrid>
      <w:tr w:rsidR="00B4161E" w:rsidRPr="00780BAB" w14:paraId="09B4E161" w14:textId="77777777" w:rsidTr="005A4AF1">
        <w:trPr>
          <w:trHeight w:val="20"/>
        </w:trPr>
        <w:tc>
          <w:tcPr>
            <w:tcW w:w="2248" w:type="dxa"/>
            <w:vAlign w:val="bottom"/>
            <w:hideMark/>
          </w:tcPr>
          <w:p w14:paraId="37A6A5AC" w14:textId="77777777" w:rsidR="0061462A" w:rsidRPr="00780BAB" w:rsidRDefault="0061462A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2" w:type="dxa"/>
            <w:gridSpan w:val="27"/>
            <w:vAlign w:val="bottom"/>
            <w:hideMark/>
          </w:tcPr>
          <w:p w14:paraId="0F2E991F" w14:textId="77777777" w:rsidR="0061462A" w:rsidRPr="00780BAB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05789" w:rsidRPr="00780BAB" w14:paraId="47DAF009" w14:textId="77777777" w:rsidTr="005A4AF1">
        <w:trPr>
          <w:trHeight w:val="20"/>
        </w:trPr>
        <w:tc>
          <w:tcPr>
            <w:tcW w:w="2248" w:type="dxa"/>
            <w:vAlign w:val="bottom"/>
          </w:tcPr>
          <w:p w14:paraId="7B36F2AB" w14:textId="77777777" w:rsidR="0061462A" w:rsidRPr="00780BAB" w:rsidRDefault="0061462A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  <w:hideMark/>
          </w:tcPr>
          <w:p w14:paraId="06087F50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0F08D6D7" w14:textId="77777777" w:rsidR="0061462A" w:rsidRPr="00780BAB" w:rsidRDefault="0061462A" w:rsidP="00280CA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6126A11D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1FFB96B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6A78F637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D8A8C99" w14:textId="77777777" w:rsidR="0061462A" w:rsidRPr="00780BAB" w:rsidRDefault="0061462A" w:rsidP="00280CA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0740A3A6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55D2D784" w14:textId="77777777" w:rsidR="0061462A" w:rsidRPr="00780BAB" w:rsidRDefault="0061462A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14A2D658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" w:type="dxa"/>
          </w:tcPr>
          <w:p w14:paraId="4605BD51" w14:textId="77777777" w:rsidR="0061462A" w:rsidRPr="00780BAB" w:rsidRDefault="0061462A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653CB3FA" w14:textId="77777777" w:rsidR="0061462A" w:rsidRPr="00780BAB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1" w:type="dxa"/>
          </w:tcPr>
          <w:p w14:paraId="64D158B5" w14:textId="77777777" w:rsidR="0061462A" w:rsidRPr="00780BAB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79" w:type="dxa"/>
            <w:gridSpan w:val="3"/>
          </w:tcPr>
          <w:p w14:paraId="4E44FE41" w14:textId="77777777" w:rsidR="0061462A" w:rsidRPr="00780BAB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05789" w:rsidRPr="00780BAB" w14:paraId="208D3107" w14:textId="77777777" w:rsidTr="005A4AF1">
        <w:trPr>
          <w:trHeight w:val="20"/>
        </w:trPr>
        <w:tc>
          <w:tcPr>
            <w:tcW w:w="2248" w:type="dxa"/>
            <w:vAlign w:val="bottom"/>
          </w:tcPr>
          <w:p w14:paraId="35375CBE" w14:textId="77777777" w:rsidR="0061462A" w:rsidRPr="00780BAB" w:rsidRDefault="0061462A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22" w:type="dxa"/>
            <w:gridSpan w:val="3"/>
            <w:vAlign w:val="bottom"/>
          </w:tcPr>
          <w:p w14:paraId="27EDA5D7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62FFE126" w14:textId="77777777" w:rsidR="0061462A" w:rsidRPr="00780BAB" w:rsidRDefault="0061462A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D6D69EA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3984FA31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3D7F0EE1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4E6AA8DA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6CDC883D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7" w:type="dxa"/>
          </w:tcPr>
          <w:p w14:paraId="63636C37" w14:textId="77777777" w:rsidR="0061462A" w:rsidRPr="00780BAB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783B7516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0" w:type="dxa"/>
            <w:vAlign w:val="bottom"/>
          </w:tcPr>
          <w:p w14:paraId="1C07B78B" w14:textId="77777777" w:rsidR="0061462A" w:rsidRPr="00780BAB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6F190E5C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41" w:type="dxa"/>
          </w:tcPr>
          <w:p w14:paraId="2F48C879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579" w:type="dxa"/>
            <w:gridSpan w:val="3"/>
          </w:tcPr>
          <w:p w14:paraId="163F96E9" w14:textId="77777777" w:rsidR="0061462A" w:rsidRPr="00780BAB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C05789" w:rsidRPr="00780BAB" w14:paraId="5029480E" w14:textId="77777777" w:rsidTr="005A4AF1">
        <w:trPr>
          <w:trHeight w:val="20"/>
        </w:trPr>
        <w:tc>
          <w:tcPr>
            <w:tcW w:w="2248" w:type="dxa"/>
            <w:vAlign w:val="bottom"/>
          </w:tcPr>
          <w:p w14:paraId="639E9EDA" w14:textId="77777777" w:rsidR="0061462A" w:rsidRPr="00780BAB" w:rsidRDefault="0061462A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740EBB5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709F68C6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2E8374F5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042AACC1" w14:textId="77777777" w:rsidR="0061462A" w:rsidRPr="00780BAB" w:rsidRDefault="0061462A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32221B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2535647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21AE00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1CDF10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A630F8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B170DC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F438ECC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DCA1116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BFE3ED3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3BD0995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6256661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3D57B7D" w14:textId="77777777" w:rsidR="0061462A" w:rsidRPr="00780BAB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5FEF6BF6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F0D9873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79E7D0C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6300635" w14:textId="77777777" w:rsidR="0061462A" w:rsidRPr="00780BAB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1B6AF8B9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41" w:type="dxa"/>
          </w:tcPr>
          <w:p w14:paraId="71D48009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579" w:type="dxa"/>
            <w:gridSpan w:val="3"/>
          </w:tcPr>
          <w:p w14:paraId="0040C745" w14:textId="7EA94332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1F3C35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</w:t>
            </w:r>
          </w:p>
        </w:tc>
      </w:tr>
      <w:tr w:rsidR="00C05789" w:rsidRPr="00780BAB" w14:paraId="795B72AF" w14:textId="77777777" w:rsidTr="005A4AF1">
        <w:trPr>
          <w:trHeight w:val="20"/>
        </w:trPr>
        <w:tc>
          <w:tcPr>
            <w:tcW w:w="2248" w:type="dxa"/>
            <w:vAlign w:val="bottom"/>
          </w:tcPr>
          <w:p w14:paraId="5ABE1E72" w14:textId="77777777" w:rsidR="0061462A" w:rsidRPr="00780BAB" w:rsidRDefault="0061462A" w:rsidP="0061462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A2F014" w14:textId="6231030C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F468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6" w:type="dxa"/>
          </w:tcPr>
          <w:p w14:paraId="67E101FC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3E160EC4" w14:textId="236C2BC2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6F415675" w14:textId="77777777" w:rsidR="0061462A" w:rsidRPr="00780BAB" w:rsidRDefault="0061462A" w:rsidP="0061462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89EBDDE" w14:textId="6DE3EF54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F468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3CE6AEC3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CB42C2" w14:textId="1B75BF65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CCF71A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5A306634" w14:textId="139821BD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F468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0DCDB6DB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27EC9A7F" w14:textId="60B212A3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3AEFB0AF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185A0C68" w14:textId="532961A4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F468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519ABBA9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381E1FFB" w14:textId="408CD38C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dxa"/>
          </w:tcPr>
          <w:p w14:paraId="76BDB500" w14:textId="77777777" w:rsidR="0061462A" w:rsidRPr="00780BAB" w:rsidRDefault="0061462A" w:rsidP="0061462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66D5B284" w14:textId="0EE657D7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F468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2F2E52FD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F327001" w14:textId="51E43759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0" w:type="dxa"/>
            <w:vAlign w:val="bottom"/>
          </w:tcPr>
          <w:p w14:paraId="6CFFA3C3" w14:textId="77777777" w:rsidR="0061462A" w:rsidRPr="00780BAB" w:rsidRDefault="0061462A" w:rsidP="0061462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63A6208" w14:textId="2A8C311F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F3C35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28CF9FDB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vAlign w:val="bottom"/>
          </w:tcPr>
          <w:p w14:paraId="40344AF5" w14:textId="7D49785C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F3C35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41" w:type="dxa"/>
          </w:tcPr>
          <w:p w14:paraId="312C6DE6" w14:textId="77777777" w:rsidR="0061462A" w:rsidRPr="00780BAB" w:rsidRDefault="0061462A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080E2AE" w14:textId="118FCDCA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F3C35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5" w:type="dxa"/>
          </w:tcPr>
          <w:p w14:paraId="3B84E3AF" w14:textId="77777777" w:rsidR="0061462A" w:rsidRPr="00780BAB" w:rsidRDefault="0061462A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1F8C6F" w14:textId="434DA5E9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F3C35"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C05789" w:rsidRPr="00780BAB" w14:paraId="28D06993" w14:textId="77777777" w:rsidTr="005A4AF1">
        <w:trPr>
          <w:trHeight w:val="20"/>
        </w:trPr>
        <w:tc>
          <w:tcPr>
            <w:tcW w:w="2248" w:type="dxa"/>
          </w:tcPr>
          <w:p w14:paraId="444BA739" w14:textId="77777777" w:rsidR="0061462A" w:rsidRPr="00780BAB" w:rsidRDefault="0061462A" w:rsidP="0061462A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255B1518" w14:textId="72F150BE" w:rsidR="0061462A" w:rsidRPr="00780BAB" w:rsidRDefault="00901AD8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6" w:type="dxa"/>
            <w:vAlign w:val="bottom"/>
          </w:tcPr>
          <w:p w14:paraId="3244F5F6" w14:textId="77777777" w:rsidR="0061462A" w:rsidRPr="00780BAB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A9CB9B5" w14:textId="485D95F6" w:rsidR="0061462A" w:rsidRPr="00780BAB" w:rsidRDefault="00901AD8" w:rsidP="0061462A">
            <w:pPr>
              <w:tabs>
                <w:tab w:val="decimal" w:pos="432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5" w:type="dxa"/>
            <w:vAlign w:val="bottom"/>
          </w:tcPr>
          <w:p w14:paraId="098D1858" w14:textId="77777777" w:rsidR="0061462A" w:rsidRPr="00780BAB" w:rsidRDefault="0061462A" w:rsidP="0061462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4EB954E" w14:textId="355FCD61" w:rsidR="0061462A" w:rsidRPr="00780BAB" w:rsidRDefault="00901AD8" w:rsidP="0061462A">
            <w:pPr>
              <w:tabs>
                <w:tab w:val="decimal" w:pos="53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5CCB80B0" w14:textId="77777777" w:rsidR="0061462A" w:rsidRPr="00780BAB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614D85A" w14:textId="5BD89124" w:rsidR="0061462A" w:rsidRPr="00780BAB" w:rsidRDefault="00901AD8" w:rsidP="0061462A">
            <w:pPr>
              <w:tabs>
                <w:tab w:val="decimal" w:pos="57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68BCA433" w14:textId="77777777" w:rsidR="0061462A" w:rsidRPr="00780BAB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27F41883" w14:textId="15F30EBB" w:rsidR="0061462A" w:rsidRPr="00780BAB" w:rsidRDefault="00901AD8" w:rsidP="0061462A">
            <w:pPr>
              <w:tabs>
                <w:tab w:val="decimal" w:pos="54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5A5D2737" w14:textId="77777777" w:rsidR="0061462A" w:rsidRPr="00780BAB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42B649B7" w14:textId="3A324B06" w:rsidR="0061462A" w:rsidRPr="00780BAB" w:rsidRDefault="00901AD8" w:rsidP="0061462A">
            <w:pPr>
              <w:tabs>
                <w:tab w:val="decimal" w:pos="573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3" w:type="dxa"/>
            <w:vAlign w:val="bottom"/>
          </w:tcPr>
          <w:p w14:paraId="6636B810" w14:textId="77777777" w:rsidR="0061462A" w:rsidRPr="00780BAB" w:rsidRDefault="0061462A" w:rsidP="0061462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5C401BB2" w14:textId="258689ED" w:rsidR="0061462A" w:rsidRPr="00780BAB" w:rsidRDefault="00901AD8" w:rsidP="0061462A">
            <w:pPr>
              <w:tabs>
                <w:tab w:val="decimal" w:pos="521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22736C5C" w14:textId="77777777" w:rsidR="0061462A" w:rsidRPr="00780BAB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4110C017" w14:textId="61E2A4EE" w:rsidR="0061462A" w:rsidRPr="00780BAB" w:rsidRDefault="00901AD8" w:rsidP="0061462A">
            <w:pPr>
              <w:tabs>
                <w:tab w:val="decimal" w:pos="637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47" w:type="dxa"/>
          </w:tcPr>
          <w:p w14:paraId="3AA614D0" w14:textId="77777777" w:rsidR="0061462A" w:rsidRPr="00780BAB" w:rsidRDefault="0061462A" w:rsidP="0061462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0793CF7" w14:textId="2A31C48B" w:rsidR="0061462A" w:rsidRPr="00780BAB" w:rsidRDefault="00901AD8" w:rsidP="0061462A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16249B90" w14:textId="77777777" w:rsidR="0061462A" w:rsidRPr="00780BAB" w:rsidRDefault="0061462A" w:rsidP="0061462A">
            <w:pPr>
              <w:tabs>
                <w:tab w:val="decimal" w:pos="540"/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5708FE6" w14:textId="395B45F2" w:rsidR="0061462A" w:rsidRPr="00780BAB" w:rsidRDefault="00901AD8" w:rsidP="0061462A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0" w:type="dxa"/>
          </w:tcPr>
          <w:p w14:paraId="1A4D20F5" w14:textId="77777777" w:rsidR="0061462A" w:rsidRPr="00780BAB" w:rsidRDefault="0061462A" w:rsidP="0061462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BF60589" w14:textId="0D6757A8" w:rsidR="0061462A" w:rsidRPr="00780BAB" w:rsidRDefault="00901AD8" w:rsidP="0061462A">
            <w:pPr>
              <w:tabs>
                <w:tab w:val="decimal" w:pos="50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483F2AE4" w14:textId="77777777" w:rsidR="0061462A" w:rsidRPr="00780BAB" w:rsidRDefault="0061462A" w:rsidP="0061462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vAlign w:val="bottom"/>
          </w:tcPr>
          <w:p w14:paraId="3A5D49AA" w14:textId="1C55ABAD" w:rsidR="0061462A" w:rsidRPr="00780BAB" w:rsidRDefault="00901AD8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41" w:type="dxa"/>
          </w:tcPr>
          <w:p w14:paraId="27DFDA9F" w14:textId="77777777" w:rsidR="0061462A" w:rsidRPr="00780BAB" w:rsidRDefault="0061462A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1D2D3C3" w14:textId="50812768" w:rsidR="0061462A" w:rsidRPr="00780BAB" w:rsidRDefault="00901AD8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5" w:type="dxa"/>
            <w:vAlign w:val="bottom"/>
          </w:tcPr>
          <w:p w14:paraId="2012BD0E" w14:textId="77777777" w:rsidR="0061462A" w:rsidRPr="00780BAB" w:rsidRDefault="0061462A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EB7411" w14:textId="01D1C817" w:rsidR="0061462A" w:rsidRPr="00780BAB" w:rsidRDefault="00901AD8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05789" w:rsidRPr="00780BAB" w14:paraId="5D25FEE9" w14:textId="77777777" w:rsidTr="005A4AF1">
        <w:trPr>
          <w:trHeight w:val="20"/>
        </w:trPr>
        <w:tc>
          <w:tcPr>
            <w:tcW w:w="2248" w:type="dxa"/>
          </w:tcPr>
          <w:p w14:paraId="5E6EE51F" w14:textId="77777777" w:rsidR="0061462A" w:rsidRPr="00780BAB" w:rsidRDefault="0061462A" w:rsidP="00280CA7">
            <w:pPr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F58C35B" w14:textId="77777777" w:rsidR="0061462A" w:rsidRPr="00780BAB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B4B65E1" w14:textId="77777777" w:rsidR="0061462A" w:rsidRPr="00780BAB" w:rsidRDefault="0061462A" w:rsidP="00280CA7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46905130" w14:textId="77777777" w:rsidR="0061462A" w:rsidRPr="00780BAB" w:rsidRDefault="0061462A" w:rsidP="00280CA7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2987805F" w14:textId="77777777" w:rsidR="0061462A" w:rsidRPr="00780BAB" w:rsidRDefault="0061462A" w:rsidP="00280CA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E547F7F" w14:textId="77777777" w:rsidR="0061462A" w:rsidRPr="00780BAB" w:rsidRDefault="0061462A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AAC13D0" w14:textId="77777777" w:rsidR="0061462A" w:rsidRPr="00780BAB" w:rsidRDefault="0061462A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680E2E2" w14:textId="77777777" w:rsidR="0061462A" w:rsidRPr="00780BAB" w:rsidRDefault="0061462A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8CED84" w14:textId="77777777" w:rsidR="0061462A" w:rsidRPr="00780BAB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E80ACA2" w14:textId="77777777" w:rsidR="0061462A" w:rsidRPr="00780BAB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6B87DC" w14:textId="77777777" w:rsidR="0061462A" w:rsidRPr="00780BAB" w:rsidRDefault="0061462A" w:rsidP="00280CA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D47E7ED" w14:textId="77777777" w:rsidR="0061462A" w:rsidRPr="00780BAB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99433F" w14:textId="77777777" w:rsidR="0061462A" w:rsidRPr="00780BAB" w:rsidRDefault="0061462A" w:rsidP="00280CA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4B57AB0" w14:textId="77777777" w:rsidR="0061462A" w:rsidRPr="00780BAB" w:rsidRDefault="0061462A" w:rsidP="00280CA7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30919F" w14:textId="77777777" w:rsidR="0061462A" w:rsidRPr="00780BAB" w:rsidRDefault="0061462A" w:rsidP="00280CA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2F4F58E1" w14:textId="77777777" w:rsidR="0061462A" w:rsidRPr="00780BAB" w:rsidRDefault="0061462A" w:rsidP="00280CA7">
            <w:pPr>
              <w:ind w:left="-108" w:right="11" w:firstLine="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</w:tcPr>
          <w:p w14:paraId="12117A98" w14:textId="77777777" w:rsidR="0061462A" w:rsidRPr="00780BAB" w:rsidRDefault="0061462A" w:rsidP="00280CA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398DE4E" w14:textId="77777777" w:rsidR="0061462A" w:rsidRPr="00780BAB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951BF1" w14:textId="77777777" w:rsidR="0061462A" w:rsidRPr="00780BAB" w:rsidRDefault="0061462A" w:rsidP="00280CA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55DE2F0" w14:textId="77777777" w:rsidR="0061462A" w:rsidRPr="00780BAB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1DD7EABB" w14:textId="77777777" w:rsidR="0061462A" w:rsidRPr="00780BAB" w:rsidRDefault="0061462A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54BDBB" w14:textId="77777777" w:rsidR="0061462A" w:rsidRPr="00780BAB" w:rsidRDefault="0061462A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FF98CE" w14:textId="77777777" w:rsidR="0061462A" w:rsidRPr="00780BAB" w:rsidRDefault="0061462A" w:rsidP="00280CA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8960A01" w14:textId="77777777" w:rsidR="0061462A" w:rsidRPr="00780BAB" w:rsidRDefault="0061462A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" w:type="dxa"/>
          </w:tcPr>
          <w:p w14:paraId="4F0A82E2" w14:textId="77777777" w:rsidR="0061462A" w:rsidRPr="00780BAB" w:rsidRDefault="0061462A" w:rsidP="00280CA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614BEC9E" w14:textId="77777777" w:rsidR="0061462A" w:rsidRPr="00780BAB" w:rsidRDefault="0061462A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" w:type="dxa"/>
          </w:tcPr>
          <w:p w14:paraId="38C16568" w14:textId="77777777" w:rsidR="0061462A" w:rsidRPr="00780BAB" w:rsidRDefault="0061462A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5C11DB" w14:textId="77777777" w:rsidR="0061462A" w:rsidRPr="00780BAB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5789" w:rsidRPr="00780BAB" w14:paraId="44F9DF13" w14:textId="77777777" w:rsidTr="005A4AF1">
        <w:trPr>
          <w:trHeight w:val="263"/>
        </w:trPr>
        <w:tc>
          <w:tcPr>
            <w:tcW w:w="2248" w:type="dxa"/>
          </w:tcPr>
          <w:p w14:paraId="15B11055" w14:textId="5494120B" w:rsidR="00194C81" w:rsidRPr="00780BAB" w:rsidRDefault="00194C81" w:rsidP="00194C81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ทราเวลเทค จำกัด</w:t>
            </w:r>
          </w:p>
        </w:tc>
        <w:tc>
          <w:tcPr>
            <w:tcW w:w="809" w:type="dxa"/>
            <w:vAlign w:val="bottom"/>
          </w:tcPr>
          <w:p w14:paraId="44CC3EA2" w14:textId="0FE80FC1" w:rsidR="00194C81" w:rsidRPr="00780BAB" w:rsidRDefault="00901AD8" w:rsidP="00194C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6A8B97B4" w14:textId="77777777" w:rsidR="00194C81" w:rsidRPr="00780BAB" w:rsidRDefault="00194C81" w:rsidP="00194C81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847BFD7" w14:textId="29E92818" w:rsidR="00194C81" w:rsidRPr="00780BAB" w:rsidRDefault="00901AD8" w:rsidP="00194C81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439760B7" w14:textId="77777777" w:rsidR="00194C81" w:rsidRPr="00780BAB" w:rsidRDefault="00194C81" w:rsidP="00194C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661C82" w14:textId="5919BF0D" w:rsidR="00194C81" w:rsidRPr="00780BAB" w:rsidRDefault="00901AD8" w:rsidP="00194C81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5605A67" w14:textId="77777777" w:rsidR="00194C81" w:rsidRPr="00780BAB" w:rsidRDefault="00194C81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C78FD95" w14:textId="1E90A49C" w:rsidR="00194C81" w:rsidRPr="00780BAB" w:rsidRDefault="00901AD8" w:rsidP="00194C81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8A500A5" w14:textId="77777777" w:rsidR="00194C81" w:rsidRPr="00780BAB" w:rsidRDefault="00194C81" w:rsidP="00194C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6604E" w14:textId="647B8E2D" w:rsidR="00194C81" w:rsidRPr="00780BAB" w:rsidRDefault="00901AD8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1E796A2D" w14:textId="77777777" w:rsidR="00194C81" w:rsidRPr="00780BAB" w:rsidRDefault="00194C81" w:rsidP="00194C8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2EB1205" w14:textId="31DAFF0A" w:rsidR="00194C81" w:rsidRPr="00780BAB" w:rsidRDefault="00901AD8" w:rsidP="00194C81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7F1F2334" w14:textId="77777777" w:rsidR="00194C81" w:rsidRPr="00780BAB" w:rsidRDefault="00194C81" w:rsidP="00194C81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896767A" w14:textId="4837E708" w:rsidR="00194C81" w:rsidRPr="00780BAB" w:rsidRDefault="00194C81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F4C186F" w14:textId="77777777" w:rsidR="00194C81" w:rsidRPr="00780BAB" w:rsidRDefault="00194C81" w:rsidP="00194C81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5524CAA" w14:textId="5536862E" w:rsidR="00194C81" w:rsidRPr="00780BAB" w:rsidRDefault="00194C81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5153F6CA" w14:textId="77777777" w:rsidR="00194C81" w:rsidRPr="00780BAB" w:rsidRDefault="00194C81" w:rsidP="00194C81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D2F85D7" w14:textId="06330160" w:rsidR="00194C81" w:rsidRPr="00780BAB" w:rsidRDefault="00901AD8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432E5682" w14:textId="77777777" w:rsidR="00194C81" w:rsidRPr="00780BAB" w:rsidRDefault="00194C81" w:rsidP="00194C81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3B9850D" w14:textId="3F00C9BA" w:rsidR="00194C81" w:rsidRPr="00780BAB" w:rsidRDefault="00901AD8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60" w:type="dxa"/>
          </w:tcPr>
          <w:p w14:paraId="5F323D08" w14:textId="77777777" w:rsidR="00194C81" w:rsidRPr="00780BAB" w:rsidRDefault="00194C81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5C38AB" w14:textId="6B4A6848" w:rsidR="00194C81" w:rsidRPr="00780BAB" w:rsidRDefault="00194C81" w:rsidP="00DC2E49">
            <w:pPr>
              <w:tabs>
                <w:tab w:val="decimal" w:pos="390"/>
              </w:tabs>
              <w:rPr>
                <w:rFonts w:asciiTheme="majorBidi" w:hAnsiTheme="majorBidi" w:cstheme="majorBidi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DF6CD03" w14:textId="77777777" w:rsidR="00194C81" w:rsidRPr="00780BAB" w:rsidRDefault="00194C81" w:rsidP="00194C81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6023E493" w14:textId="4F8511C7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1" w:type="dxa"/>
          </w:tcPr>
          <w:p w14:paraId="5C04B83D" w14:textId="77777777" w:rsidR="00194C81" w:rsidRPr="00780BAB" w:rsidRDefault="00194C81" w:rsidP="00194C81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3C1CD806" w14:textId="317D34DF" w:rsidR="00194C81" w:rsidRPr="00780BAB" w:rsidRDefault="00901AD8" w:rsidP="00194C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65" w:type="dxa"/>
          </w:tcPr>
          <w:p w14:paraId="39982C2E" w14:textId="77777777" w:rsidR="00194C81" w:rsidRPr="00780BAB" w:rsidRDefault="00194C81" w:rsidP="00194C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DE3BDED" w14:textId="4590C3DA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05789" w:rsidRPr="00780BAB" w14:paraId="21DEAF60" w14:textId="77777777" w:rsidTr="005A4AF1">
        <w:trPr>
          <w:trHeight w:val="20"/>
        </w:trPr>
        <w:tc>
          <w:tcPr>
            <w:tcW w:w="2248" w:type="dxa"/>
          </w:tcPr>
          <w:p w14:paraId="40EFBBA9" w14:textId="77777777" w:rsidR="00194C81" w:rsidRPr="00780BAB" w:rsidRDefault="00194C81" w:rsidP="00194C81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แมกซ์ จำกัด</w:t>
            </w:r>
          </w:p>
        </w:tc>
        <w:tc>
          <w:tcPr>
            <w:tcW w:w="809" w:type="dxa"/>
            <w:vAlign w:val="bottom"/>
          </w:tcPr>
          <w:p w14:paraId="47FF217A" w14:textId="43B71096" w:rsidR="00194C81" w:rsidRPr="00780BAB" w:rsidRDefault="00901AD8" w:rsidP="00194C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21B4326B" w14:textId="77777777" w:rsidR="00194C81" w:rsidRPr="00780BAB" w:rsidRDefault="00194C81" w:rsidP="00194C81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8FEF855" w14:textId="77B619C1" w:rsidR="00194C81" w:rsidRPr="00780BAB" w:rsidRDefault="00901AD8" w:rsidP="00194C81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088996F8" w14:textId="77777777" w:rsidR="00194C81" w:rsidRPr="00780BAB" w:rsidRDefault="00194C81" w:rsidP="00194C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716384" w14:textId="45F8A720" w:rsidR="00194C81" w:rsidRPr="00780BAB" w:rsidRDefault="00901AD8" w:rsidP="00194C81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6037401" w14:textId="77777777" w:rsidR="00194C81" w:rsidRPr="00780BAB" w:rsidRDefault="00194C81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8614EB" w14:textId="2916333A" w:rsidR="00194C81" w:rsidRPr="00780BAB" w:rsidRDefault="00901AD8" w:rsidP="00194C81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DD4AF2" w14:textId="77777777" w:rsidR="00194C81" w:rsidRPr="00780BAB" w:rsidRDefault="00194C81" w:rsidP="00194C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390FC02" w14:textId="6B1FFA68" w:rsidR="00194C81" w:rsidRPr="00780BAB" w:rsidRDefault="00901AD8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C20A740" w14:textId="77777777" w:rsidR="00194C81" w:rsidRPr="00780BAB" w:rsidRDefault="00194C81" w:rsidP="00194C8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6BBD29E0" w14:textId="6D46A3FC" w:rsidR="00194C81" w:rsidRPr="00780BAB" w:rsidRDefault="00901AD8" w:rsidP="00194C81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52FC583B" w14:textId="77777777" w:rsidR="00194C81" w:rsidRPr="00780BAB" w:rsidRDefault="00194C81" w:rsidP="00194C81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5D1B1F7" w14:textId="3A78C516" w:rsidR="00194C81" w:rsidRPr="00780BAB" w:rsidRDefault="00194C81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A52519" w14:textId="77777777" w:rsidR="00194C81" w:rsidRPr="00780BAB" w:rsidRDefault="00194C81" w:rsidP="00194C81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28D1E28" w14:textId="6472680A" w:rsidR="00194C81" w:rsidRPr="00780BAB" w:rsidRDefault="00194C81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7ACA917C" w14:textId="77777777" w:rsidR="00194C81" w:rsidRPr="00780BAB" w:rsidRDefault="00194C81" w:rsidP="00194C81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83C41A7" w14:textId="5F1A009E" w:rsidR="00194C81" w:rsidRPr="00780BAB" w:rsidRDefault="00901AD8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4AAF7AF6" w14:textId="77777777" w:rsidR="00194C81" w:rsidRPr="00780BAB" w:rsidRDefault="00194C81" w:rsidP="00194C81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90CFA4C" w14:textId="2F2E346C" w:rsidR="00194C81" w:rsidRPr="00780BAB" w:rsidRDefault="00901AD8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60" w:type="dxa"/>
          </w:tcPr>
          <w:p w14:paraId="11EB01AA" w14:textId="77777777" w:rsidR="00194C81" w:rsidRPr="00780BAB" w:rsidRDefault="00194C81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AB983E" w14:textId="208F913D" w:rsidR="00194C81" w:rsidRPr="00780BAB" w:rsidRDefault="00194C81" w:rsidP="00DC2E49">
            <w:pPr>
              <w:tabs>
                <w:tab w:val="decimal" w:pos="39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4FC7948" w14:textId="77777777" w:rsidR="00194C81" w:rsidRPr="00780BAB" w:rsidRDefault="00194C81" w:rsidP="00194C81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4C5BB9D" w14:textId="13D155BD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1" w:type="dxa"/>
          </w:tcPr>
          <w:p w14:paraId="00BB44A4" w14:textId="77777777" w:rsidR="00194C81" w:rsidRPr="00780BAB" w:rsidRDefault="00194C81" w:rsidP="00194C81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2B44E973" w14:textId="13EC28C7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5" w:type="dxa"/>
          </w:tcPr>
          <w:p w14:paraId="0DBC9827" w14:textId="77777777" w:rsidR="00194C81" w:rsidRPr="00780BAB" w:rsidRDefault="00194C81" w:rsidP="00194C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725D811" w14:textId="01B1D382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05789" w:rsidRPr="00780BAB" w14:paraId="7B62DC5E" w14:textId="77777777" w:rsidTr="005A4AF1">
        <w:trPr>
          <w:trHeight w:val="20"/>
        </w:trPr>
        <w:tc>
          <w:tcPr>
            <w:tcW w:w="2248" w:type="dxa"/>
            <w:hideMark/>
          </w:tcPr>
          <w:p w14:paraId="4B11A10B" w14:textId="77777777" w:rsidR="00194C81" w:rsidRPr="00780BAB" w:rsidRDefault="00194C81" w:rsidP="00194C81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E5C0E5D" w14:textId="77777777" w:rsidR="00194C81" w:rsidRPr="00780BAB" w:rsidRDefault="00194C81" w:rsidP="00194C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CA01127" w14:textId="77777777" w:rsidR="00194C81" w:rsidRPr="00780BAB" w:rsidRDefault="00194C81" w:rsidP="00194C81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3BED951" w14:textId="77777777" w:rsidR="00194C81" w:rsidRPr="00780BAB" w:rsidRDefault="00194C81" w:rsidP="00194C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1BA3AB3B" w14:textId="77777777" w:rsidR="00194C81" w:rsidRPr="00780BAB" w:rsidRDefault="00194C81" w:rsidP="00194C81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0ECAFC0" w14:textId="77777777" w:rsidR="00194C81" w:rsidRPr="00780BAB" w:rsidRDefault="00194C81" w:rsidP="00194C81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1F573B" w14:textId="77777777" w:rsidR="00194C81" w:rsidRPr="00780BAB" w:rsidRDefault="00194C81" w:rsidP="00194C81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623D4A" w14:textId="77777777" w:rsidR="00194C81" w:rsidRPr="00780BAB" w:rsidRDefault="00194C81" w:rsidP="00194C81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D604F7" w14:textId="77777777" w:rsidR="00194C81" w:rsidRPr="00780BAB" w:rsidRDefault="00194C81" w:rsidP="00194C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8963B4" w14:textId="32EE1981" w:rsidR="00194C81" w:rsidRPr="00780BAB" w:rsidRDefault="00901AD8" w:rsidP="00194C81">
            <w:pPr>
              <w:ind w:left="-259" w:right="71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9C2C069" w14:textId="77777777" w:rsidR="00194C81" w:rsidRPr="00780BAB" w:rsidRDefault="00194C81" w:rsidP="00194C81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C7C0B" w14:textId="27D4106B" w:rsidR="00194C81" w:rsidRPr="00780BAB" w:rsidRDefault="00901AD8" w:rsidP="00194C81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4A0FB485" w14:textId="77777777" w:rsidR="00194C81" w:rsidRPr="00780BAB" w:rsidRDefault="00194C81" w:rsidP="00194C81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3C57" w14:textId="589DADE7" w:rsidR="00194C81" w:rsidRPr="00780BAB" w:rsidRDefault="00194C81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50B044" w14:textId="77777777" w:rsidR="00194C81" w:rsidRPr="00780BAB" w:rsidRDefault="00194C81" w:rsidP="00194C81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718AB" w14:textId="17588B7D" w:rsidR="00194C81" w:rsidRPr="00780BAB" w:rsidRDefault="00194C81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63CA042D" w14:textId="77777777" w:rsidR="00194C81" w:rsidRPr="00780BAB" w:rsidRDefault="00194C81" w:rsidP="00194C81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0F2B0E" w14:textId="1851203D" w:rsidR="00194C81" w:rsidRPr="00780BAB" w:rsidRDefault="00901AD8" w:rsidP="00194C81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58F3A9D3" w14:textId="77777777" w:rsidR="00194C81" w:rsidRPr="00780BAB" w:rsidRDefault="00194C81" w:rsidP="00194C81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C6F984" w14:textId="15F855D8" w:rsidR="00194C81" w:rsidRPr="00780BAB" w:rsidRDefault="00901AD8" w:rsidP="00194C81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60" w:type="dxa"/>
          </w:tcPr>
          <w:p w14:paraId="6A5F0C13" w14:textId="77777777" w:rsidR="00194C81" w:rsidRPr="00780BAB" w:rsidRDefault="00194C81" w:rsidP="00194C81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F2DE9" w14:textId="4394ECE0" w:rsidR="00194C81" w:rsidRPr="00780BAB" w:rsidRDefault="00194C81" w:rsidP="004716D3">
            <w:pPr>
              <w:tabs>
                <w:tab w:val="decimal" w:pos="39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6D712AE5" w14:textId="77777777" w:rsidR="00194C81" w:rsidRPr="00780BAB" w:rsidRDefault="00194C81" w:rsidP="00194C81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77892" w14:textId="60D2FB37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1" w:type="dxa"/>
            <w:tcBorders>
              <w:left w:val="nil"/>
              <w:right w:val="nil"/>
            </w:tcBorders>
          </w:tcPr>
          <w:p w14:paraId="4D2949BD" w14:textId="77777777" w:rsidR="00194C81" w:rsidRPr="00780BAB" w:rsidRDefault="00194C81" w:rsidP="00194C81">
            <w:pPr>
              <w:tabs>
                <w:tab w:val="decimal" w:pos="380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EA330" w14:textId="1F0D7932" w:rsidR="00194C81" w:rsidRPr="00780BAB" w:rsidRDefault="00901AD8" w:rsidP="00194C81">
            <w:pPr>
              <w:tabs>
                <w:tab w:val="decimal" w:pos="6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  <w:r w:rsidRPr="00901AD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194C81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1AC745E0" w14:textId="77777777" w:rsidR="00194C81" w:rsidRPr="00780BAB" w:rsidRDefault="00194C81" w:rsidP="00194C81">
            <w:pPr>
              <w:tabs>
                <w:tab w:val="decimal" w:pos="380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06941" w14:textId="1E0BE3CB" w:rsidR="00194C81" w:rsidRPr="00780BAB" w:rsidRDefault="00194C81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39F205D2" w14:textId="77777777" w:rsidR="0061462A" w:rsidRPr="00780BAB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color w:val="FF0000"/>
          <w:sz w:val="20"/>
          <w:szCs w:val="20"/>
        </w:rPr>
      </w:pPr>
    </w:p>
    <w:p w14:paraId="774D8C4D" w14:textId="77777777" w:rsidR="0061462A" w:rsidRPr="00780BAB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DB47E9E" w14:textId="3D05ED2B" w:rsidR="00314E9A" w:rsidRPr="005A4AF1" w:rsidRDefault="00314E9A" w:rsidP="005A4AF1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Theme="majorBidi" w:hAnsiTheme="majorBidi" w:cstheme="majorBidi"/>
          <w:spacing w:val="-6"/>
        </w:rPr>
      </w:pPr>
      <w:r w:rsidRPr="005A4AF1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30</w:t>
      </w:r>
      <w:r w:rsidR="0061462A" w:rsidRPr="005A4AF1">
        <w:rPr>
          <w:rFonts w:asciiTheme="majorBidi" w:hAnsiTheme="majorBidi" w:cstheme="majorBidi"/>
          <w:spacing w:val="-6"/>
        </w:rPr>
        <w:t xml:space="preserve"> </w:t>
      </w:r>
      <w:r w:rsidR="00B2627E" w:rsidRPr="005A4AF1">
        <w:rPr>
          <w:rFonts w:asciiTheme="majorBidi" w:hAnsiTheme="majorBidi" w:cstheme="majorBidi"/>
          <w:spacing w:val="-6"/>
          <w:cs/>
        </w:rPr>
        <w:t>กันยายน</w:t>
      </w:r>
      <w:r w:rsidR="0061462A" w:rsidRPr="005A4AF1">
        <w:rPr>
          <w:rFonts w:asciiTheme="majorBidi" w:hAnsiTheme="majorBidi" w:cstheme="majorBidi"/>
          <w:spacing w:val="-6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2567</w:t>
      </w:r>
      <w:r w:rsidR="0061462A" w:rsidRPr="005A4AF1">
        <w:rPr>
          <w:rFonts w:asciiTheme="majorBidi" w:hAnsiTheme="majorBidi" w:cstheme="majorBidi"/>
          <w:spacing w:val="-6"/>
        </w:rPr>
        <w:t xml:space="preserve"> </w:t>
      </w:r>
      <w:r w:rsidRPr="005A4AF1">
        <w:rPr>
          <w:rFonts w:asciiTheme="majorBidi" w:hAnsiTheme="majorBidi" w:cstheme="majorBidi"/>
          <w:spacing w:val="-6"/>
          <w:cs/>
        </w:rPr>
        <w:t>บริษัท เรดดี้แพลนเน็ต แมกซ์ จำกัด อยู่ระหว่างการหยุดดำเนินกิจการ</w:t>
      </w:r>
    </w:p>
    <w:p w14:paraId="506A387B" w14:textId="77777777" w:rsidR="00CD06AD" w:rsidRPr="00780BAB" w:rsidRDefault="00CD06AD" w:rsidP="00762B12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color w:val="FF0000"/>
          <w:lang w:val="en-US"/>
        </w:rPr>
        <w:sectPr w:rsidR="00CD06AD" w:rsidRPr="00780BAB" w:rsidSect="008F0EF2">
          <w:headerReference w:type="default" r:id="rId11"/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1605B2A8" w14:textId="77777777" w:rsidR="0081508A" w:rsidRPr="00780BAB" w:rsidRDefault="0056267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line="340" w:lineRule="exact"/>
        <w:ind w:left="540" w:right="-706" w:hanging="54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  <w:lang w:val="en-US"/>
        </w:rPr>
        <w:lastRenderedPageBreak/>
        <w:t>อสังหาริมทรัพย์</w:t>
      </w:r>
      <w:r w:rsidRPr="00780BAB">
        <w:rPr>
          <w:rFonts w:asciiTheme="majorBidi" w:hAnsiTheme="majorBidi" w:cstheme="majorBidi"/>
          <w:b/>
          <w:bCs/>
          <w:cs/>
        </w:rPr>
        <w:t>เพื่อการลงทุน</w:t>
      </w:r>
    </w:p>
    <w:p w14:paraId="73A3A70D" w14:textId="63F447CE" w:rsidR="00230AEA" w:rsidRPr="00780BAB" w:rsidRDefault="00AD41C7" w:rsidP="00860DBF">
      <w:pPr>
        <w:pStyle w:val="BodyText3"/>
        <w:tabs>
          <w:tab w:val="clear" w:pos="360"/>
          <w:tab w:val="clear" w:pos="900"/>
          <w:tab w:val="clear" w:pos="144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  <w:lang w:val="en-US" w:eastAsia="en-US"/>
        </w:rPr>
        <w:t>30</w:t>
      </w:r>
      <w:r w:rsidR="00E467C6" w:rsidRPr="00780BAB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  <w:lang w:val="en-US" w:eastAsia="en-US"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901AD8" w:rsidRPr="00901AD8">
        <w:rPr>
          <w:rFonts w:asciiTheme="majorBidi" w:hAnsiTheme="majorBidi" w:cstheme="majorBidi"/>
          <w:spacing w:val="-6"/>
          <w:lang w:val="en-US"/>
        </w:rPr>
        <w:t>2567</w:t>
      </w:r>
      <w:r w:rsidR="00DC0D1D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780BAB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780BAB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780BAB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780BAB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  <w:lang w:val="en-US" w:eastAsia="en-US"/>
        </w:rPr>
        <w:t>567</w:t>
      </w:r>
      <w:r w:rsidR="007B29DD" w:rsidRPr="00780BAB">
        <w:rPr>
          <w:rFonts w:asciiTheme="majorBidi" w:hAnsiTheme="majorBidi" w:cstheme="majorBidi"/>
          <w:spacing w:val="-4"/>
          <w:lang w:val="en-US" w:eastAsia="en-US"/>
        </w:rPr>
        <w:t>,</w:t>
      </w:r>
      <w:r w:rsidR="00901AD8" w:rsidRPr="00901AD8">
        <w:rPr>
          <w:rFonts w:asciiTheme="majorBidi" w:hAnsiTheme="majorBidi" w:cstheme="majorBidi"/>
          <w:spacing w:val="-4"/>
          <w:lang w:val="en-US" w:eastAsia="en-US"/>
        </w:rPr>
        <w:t>979</w:t>
      </w:r>
      <w:r w:rsidR="00375624" w:rsidRPr="00780BAB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780BAB" w:rsidRDefault="00055D76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3098D5B0" w:rsidR="00044F85" w:rsidRPr="00780BAB" w:rsidRDefault="00044F85" w:rsidP="00262231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3" w:name="_Hlk71241426"/>
      <w:r w:rsidRPr="00780BAB">
        <w:rPr>
          <w:rFonts w:asciiTheme="majorBidi" w:hAnsiTheme="majorBidi" w:cstheme="majorBidi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cs/>
        </w:rPr>
        <w:t>อุปกรณ์ในงบการเงินรวม</w:t>
      </w:r>
      <w:r w:rsidR="007B29DD" w:rsidRPr="00780BAB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>จำนวน</w:t>
      </w:r>
      <w:r w:rsidR="00A70AF3" w:rsidRPr="00780BAB">
        <w:rPr>
          <w:rFonts w:asciiTheme="majorBidi" w:hAnsiTheme="majorBidi" w:cstheme="majorBidi"/>
        </w:rPr>
        <w:t xml:space="preserve"> </w:t>
      </w:r>
      <w:bookmarkStart w:id="4" w:name="_Hlk117037666"/>
      <w:r w:rsidR="00901AD8" w:rsidRPr="00901AD8">
        <w:rPr>
          <w:rFonts w:asciiTheme="majorBidi" w:hAnsiTheme="majorBidi" w:cstheme="majorBidi"/>
        </w:rPr>
        <w:t>93</w:t>
      </w:r>
      <w:r w:rsidR="007B29DD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250</w:t>
      </w:r>
      <w:r w:rsidR="00497E0B" w:rsidRPr="00780BAB">
        <w:rPr>
          <w:rFonts w:asciiTheme="majorBidi" w:hAnsiTheme="majorBidi" w:cstheme="majorBidi"/>
        </w:rPr>
        <w:t xml:space="preserve"> </w:t>
      </w:r>
      <w:bookmarkEnd w:id="4"/>
      <w:r w:rsidRPr="00780BAB">
        <w:rPr>
          <w:rFonts w:asciiTheme="majorBidi" w:hAnsiTheme="majorBidi" w:cstheme="majorBidi"/>
          <w:cs/>
        </w:rPr>
        <w:t xml:space="preserve">บาท </w:t>
      </w:r>
      <w:r w:rsidR="007926DC" w:rsidRPr="00780BAB">
        <w:rPr>
          <w:rFonts w:asciiTheme="majorBidi" w:hAnsiTheme="majorBidi" w:cstheme="majorBidi"/>
          <w:cs/>
        </w:rPr>
        <w:t>ส่วนใหญ่</w:t>
      </w:r>
      <w:r w:rsidR="007B29DD" w:rsidRPr="00780BAB">
        <w:rPr>
          <w:rFonts w:asciiTheme="majorBidi" w:hAnsiTheme="majorBidi" w:cstheme="majorBidi"/>
          <w:cs/>
        </w:rPr>
        <w:t>ลดลง</w:t>
      </w:r>
      <w:r w:rsidR="00833318" w:rsidRPr="00780BAB">
        <w:rPr>
          <w:rFonts w:asciiTheme="majorBidi" w:hAnsiTheme="majorBidi" w:cstheme="majorBidi"/>
        </w:rPr>
        <w:t xml:space="preserve"> </w:t>
      </w:r>
      <w:r w:rsidR="007926DC" w:rsidRPr="00780BAB">
        <w:rPr>
          <w:rFonts w:asciiTheme="majorBidi" w:hAnsiTheme="majorBidi" w:cstheme="majorBidi"/>
          <w:cs/>
        </w:rPr>
        <w:t>เนื่องจาก</w:t>
      </w:r>
      <w:r w:rsidRPr="00780BAB">
        <w:rPr>
          <w:rFonts w:asciiTheme="majorBidi" w:hAnsiTheme="majorBidi" w:cstheme="majorBidi"/>
          <w:cs/>
        </w:rPr>
        <w:t>ค่าเสื่อมราคาจำนวน</w:t>
      </w:r>
      <w:r w:rsidR="000D4275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</w:t>
      </w:r>
      <w:r w:rsidR="007B29DD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769</w:t>
      </w:r>
      <w:r w:rsidR="007B29DD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458</w:t>
      </w:r>
      <w:r w:rsidR="000D4275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</w:t>
      </w:r>
      <w:r w:rsidR="00CD7EE7" w:rsidRPr="00780BAB">
        <w:rPr>
          <w:rFonts w:asciiTheme="majorBidi" w:hAnsiTheme="majorBidi" w:cstheme="majorBidi"/>
        </w:rPr>
        <w:t xml:space="preserve"> </w:t>
      </w:r>
      <w:r w:rsidR="00CD7EE7" w:rsidRPr="00780BAB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EB2196" w:rsidRPr="00780BAB">
        <w:rPr>
          <w:rFonts w:asciiTheme="majorBidi" w:hAnsiTheme="majorBidi" w:cstheme="majorBidi"/>
        </w:rPr>
        <w:t xml:space="preserve"> </w:t>
      </w:r>
      <w:r w:rsidR="0075677B" w:rsidRPr="00780BAB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780BAB">
        <w:rPr>
          <w:rFonts w:asciiTheme="majorBidi" w:hAnsiTheme="majorBidi" w:cstheme="majorBidi"/>
          <w:cs/>
        </w:rPr>
        <w:t>เพื่อรับรู้</w:t>
      </w:r>
      <w:r w:rsidR="0075677B" w:rsidRPr="00780BAB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780BAB">
        <w:rPr>
          <w:rFonts w:asciiTheme="majorBidi" w:hAnsiTheme="majorBidi" w:cstheme="majorBidi"/>
          <w:cs/>
        </w:rPr>
        <w:t>จำนวน</w:t>
      </w:r>
      <w:r w:rsidR="00B233C7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600</w:t>
      </w:r>
      <w:r w:rsidR="007B29DD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074</w:t>
      </w:r>
      <w:r w:rsidR="008B2428" w:rsidRPr="00780BAB">
        <w:rPr>
          <w:rFonts w:asciiTheme="majorBidi" w:hAnsiTheme="majorBidi" w:cstheme="majorBidi"/>
        </w:rPr>
        <w:t xml:space="preserve"> </w:t>
      </w:r>
      <w:r w:rsidR="00CD7EE7" w:rsidRPr="00780BAB">
        <w:rPr>
          <w:rFonts w:asciiTheme="majorBidi" w:hAnsiTheme="majorBidi" w:cstheme="majorBidi"/>
          <w:cs/>
        </w:rPr>
        <w:t>บาท</w:t>
      </w:r>
      <w:r w:rsidR="00C94185" w:rsidRPr="00780BAB">
        <w:rPr>
          <w:rFonts w:asciiTheme="majorBidi" w:hAnsiTheme="majorBidi" w:cstheme="majorBidi"/>
        </w:rPr>
        <w:t xml:space="preserve"> </w:t>
      </w:r>
      <w:r w:rsidR="00882F11" w:rsidRPr="00780BAB">
        <w:rPr>
          <w:rFonts w:asciiTheme="majorBidi" w:hAnsiTheme="majorBidi" w:cstheme="majorBidi"/>
          <w:cs/>
        </w:rPr>
        <w:t>ในขณะเดียวกัน</w:t>
      </w:r>
      <w:r w:rsidR="005F3B9B" w:rsidRPr="00780BAB">
        <w:rPr>
          <w:rFonts w:asciiTheme="majorBidi" w:hAnsiTheme="majorBidi" w:cstheme="majorBidi"/>
          <w:cs/>
        </w:rPr>
        <w:t>เพิ่มขึ้นจากการ</w:t>
      </w:r>
      <w:r w:rsidR="00C94185" w:rsidRPr="00780BAB">
        <w:rPr>
          <w:rFonts w:asciiTheme="majorBidi" w:hAnsiTheme="majorBidi" w:cstheme="majorBidi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C94185" w:rsidRPr="00780BAB">
        <w:rPr>
          <w:rFonts w:asciiTheme="majorBidi" w:hAnsiTheme="majorBidi" w:cstheme="majorBidi"/>
        </w:rPr>
        <w:t xml:space="preserve"> </w:t>
      </w:r>
      <w:bookmarkStart w:id="5" w:name="_Hlk117037681"/>
      <w:r w:rsidR="00901AD8" w:rsidRPr="00901AD8">
        <w:rPr>
          <w:rFonts w:asciiTheme="majorBidi" w:hAnsiTheme="majorBidi" w:cstheme="majorBidi"/>
        </w:rPr>
        <w:t>2</w:t>
      </w:r>
      <w:r w:rsidR="00C94185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276</w:t>
      </w:r>
      <w:r w:rsidR="00C94185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282</w:t>
      </w:r>
      <w:r w:rsidR="00C94185" w:rsidRPr="00780BAB">
        <w:rPr>
          <w:rFonts w:asciiTheme="majorBidi" w:hAnsiTheme="majorBidi" w:cstheme="majorBidi"/>
        </w:rPr>
        <w:t xml:space="preserve"> </w:t>
      </w:r>
      <w:bookmarkEnd w:id="5"/>
      <w:r w:rsidR="00C94185" w:rsidRPr="00780BAB">
        <w:rPr>
          <w:rFonts w:asciiTheme="majorBidi" w:hAnsiTheme="majorBidi" w:cstheme="majorBidi"/>
          <w:cs/>
        </w:rPr>
        <w:t>บาท</w:t>
      </w:r>
      <w:r w:rsidR="00C94185" w:rsidRPr="00780BAB">
        <w:rPr>
          <w:rFonts w:asciiTheme="majorBidi" w:hAnsiTheme="majorBidi" w:cstheme="majorBidi"/>
        </w:rPr>
        <w:t xml:space="preserve"> </w:t>
      </w:r>
    </w:p>
    <w:p w14:paraId="0650BD45" w14:textId="08BCF8F4" w:rsidR="00044F85" w:rsidRPr="00780BAB" w:rsidRDefault="00044F85" w:rsidP="00306659">
      <w:pPr>
        <w:adjustRightInd w:val="0"/>
        <w:spacing w:after="360"/>
        <w:ind w:left="547" w:right="-7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780BAB">
        <w:rPr>
          <w:rFonts w:asciiTheme="majorBidi" w:hAnsiTheme="majorBidi" w:cstheme="majorBidi"/>
          <w:spacing w:val="-4"/>
          <w:cs/>
        </w:rPr>
        <w:t>ร</w:t>
      </w:r>
      <w:r w:rsidR="007F1B7F" w:rsidRPr="00780BAB">
        <w:rPr>
          <w:rFonts w:asciiTheme="majorBidi" w:hAnsiTheme="majorBidi" w:cstheme="majorBidi"/>
          <w:spacing w:val="-4"/>
          <w:cs/>
        </w:rPr>
        <w:t>ลดลง</w:t>
      </w:r>
      <w:r w:rsidRPr="00780BAB">
        <w:rPr>
          <w:rFonts w:asciiTheme="majorBidi" w:hAnsiTheme="majorBidi" w:cstheme="majorBidi"/>
          <w:spacing w:val="-4"/>
          <w:cs/>
        </w:rPr>
        <w:t>จำนวน</w:t>
      </w:r>
      <w:r w:rsidR="00A70AF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59</w:t>
      </w:r>
      <w:r w:rsidR="007F1B7F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915</w:t>
      </w:r>
      <w:r w:rsidR="000D4275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ส่วนให</w:t>
      </w:r>
      <w:r w:rsidR="00EB2196" w:rsidRPr="00780BAB">
        <w:rPr>
          <w:rFonts w:asciiTheme="majorBidi" w:hAnsiTheme="majorBidi" w:cstheme="majorBidi"/>
          <w:spacing w:val="-4"/>
          <w:cs/>
        </w:rPr>
        <w:t>ญ่</w:t>
      </w:r>
      <w:r w:rsidR="007F1B7F" w:rsidRPr="00780BAB">
        <w:rPr>
          <w:rFonts w:asciiTheme="majorBidi" w:hAnsiTheme="majorBidi" w:cstheme="majorBidi"/>
          <w:spacing w:val="-4"/>
          <w:cs/>
        </w:rPr>
        <w:t>ลดลง</w:t>
      </w:r>
      <w:r w:rsidR="00007B55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4"/>
          <w:cs/>
        </w:rPr>
        <w:t>เนื่องจาก</w:t>
      </w:r>
      <w:r w:rsidRPr="00780BAB">
        <w:rPr>
          <w:rFonts w:asciiTheme="majorBidi" w:hAnsiTheme="majorBidi" w:cstheme="majorBidi"/>
          <w:spacing w:val="6"/>
          <w:cs/>
        </w:rPr>
        <w:t>ค่าเสื่อมราคาจำนวน</w:t>
      </w:r>
      <w:r w:rsidR="006F215B" w:rsidRPr="00780BAB">
        <w:rPr>
          <w:rFonts w:asciiTheme="majorBidi" w:hAnsiTheme="majorBidi" w:cstheme="majorBidi"/>
          <w:spacing w:val="6"/>
        </w:rPr>
        <w:t xml:space="preserve"> </w:t>
      </w:r>
      <w:bookmarkStart w:id="6" w:name="_Hlk117037824"/>
      <w:r w:rsidR="00901AD8" w:rsidRPr="00901AD8">
        <w:rPr>
          <w:rFonts w:asciiTheme="majorBidi" w:hAnsiTheme="majorBidi" w:cstheme="majorBidi"/>
          <w:spacing w:val="6"/>
        </w:rPr>
        <w:t>1</w:t>
      </w:r>
      <w:r w:rsidR="001B40C4" w:rsidRPr="00780BAB">
        <w:rPr>
          <w:rFonts w:asciiTheme="majorBidi" w:hAnsiTheme="majorBidi" w:cstheme="majorBidi"/>
          <w:spacing w:val="6"/>
        </w:rPr>
        <w:t>,</w:t>
      </w:r>
      <w:r w:rsidR="00901AD8" w:rsidRPr="00901AD8">
        <w:rPr>
          <w:rFonts w:asciiTheme="majorBidi" w:hAnsiTheme="majorBidi" w:cstheme="majorBidi"/>
          <w:spacing w:val="6"/>
        </w:rPr>
        <w:t>740</w:t>
      </w:r>
      <w:r w:rsidR="001B40C4" w:rsidRPr="00780BAB">
        <w:rPr>
          <w:rFonts w:asciiTheme="majorBidi" w:hAnsiTheme="majorBidi" w:cstheme="majorBidi"/>
          <w:spacing w:val="6"/>
        </w:rPr>
        <w:t>,</w:t>
      </w:r>
      <w:r w:rsidR="00901AD8" w:rsidRPr="00901AD8">
        <w:rPr>
          <w:rFonts w:asciiTheme="majorBidi" w:hAnsiTheme="majorBidi" w:cstheme="majorBidi"/>
          <w:spacing w:val="6"/>
        </w:rPr>
        <w:t>315</w:t>
      </w:r>
      <w:r w:rsidR="00981808" w:rsidRPr="00780BAB">
        <w:rPr>
          <w:rFonts w:asciiTheme="majorBidi" w:hAnsiTheme="majorBidi" w:cstheme="majorBidi"/>
          <w:spacing w:val="6"/>
        </w:rPr>
        <w:t xml:space="preserve"> </w:t>
      </w:r>
      <w:bookmarkEnd w:id="6"/>
      <w:r w:rsidRPr="00780BAB">
        <w:rPr>
          <w:rFonts w:asciiTheme="majorBidi" w:hAnsiTheme="majorBidi" w:cstheme="majorBidi"/>
          <w:spacing w:val="6"/>
          <w:cs/>
        </w:rPr>
        <w:t>บาท</w:t>
      </w:r>
      <w:r w:rsidR="00CD7EE7" w:rsidRPr="00780BAB">
        <w:rPr>
          <w:rFonts w:asciiTheme="majorBidi" w:hAnsiTheme="majorBidi" w:cstheme="majorBidi"/>
          <w:spacing w:val="6"/>
        </w:rPr>
        <w:t xml:space="preserve"> </w:t>
      </w:r>
      <w:r w:rsidR="00CD7EE7" w:rsidRPr="00780BAB">
        <w:rPr>
          <w:rFonts w:asciiTheme="majorBidi" w:hAnsiTheme="majorBidi" w:cstheme="majorBidi"/>
          <w:spacing w:val="6"/>
          <w:cs/>
        </w:rPr>
        <w:t>และการจำหน่าย ตัด</w:t>
      </w:r>
      <w:r w:rsidR="00CD7EE7" w:rsidRPr="00780BAB">
        <w:rPr>
          <w:rFonts w:asciiTheme="majorBidi" w:hAnsiTheme="majorBidi" w:cstheme="majorBidi"/>
          <w:cs/>
        </w:rPr>
        <w:t>จำหน่าย และ</w:t>
      </w:r>
      <w:r w:rsidR="0075677B" w:rsidRPr="00780BAB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780BAB">
        <w:rPr>
          <w:rFonts w:asciiTheme="majorBidi" w:hAnsiTheme="majorBidi" w:cstheme="majorBidi"/>
          <w:cs/>
        </w:rPr>
        <w:t>เพื่อรับรู้</w:t>
      </w:r>
      <w:r w:rsidR="0075677B" w:rsidRPr="00780BAB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</w:t>
      </w:r>
      <w:r w:rsidR="00CD7EE7" w:rsidRPr="00780BAB">
        <w:rPr>
          <w:rFonts w:asciiTheme="majorBidi" w:hAnsiTheme="majorBidi" w:cstheme="majorBidi"/>
          <w:cs/>
        </w:rPr>
        <w:t>นอกจากค่าความนิยมจำนวน</w:t>
      </w:r>
      <w:r w:rsidR="00384B15" w:rsidRPr="00780BAB">
        <w:rPr>
          <w:rFonts w:asciiTheme="majorBidi" w:hAnsiTheme="majorBidi" w:cstheme="majorBidi"/>
        </w:rPr>
        <w:t xml:space="preserve"> </w:t>
      </w:r>
      <w:bookmarkStart w:id="7" w:name="_Hlk117037853"/>
      <w:r w:rsidR="00901AD8" w:rsidRPr="00901AD8">
        <w:rPr>
          <w:rFonts w:asciiTheme="majorBidi" w:hAnsiTheme="majorBidi" w:cstheme="majorBidi"/>
        </w:rPr>
        <w:t>595</w:t>
      </w:r>
      <w:r w:rsidR="00C342DE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882</w:t>
      </w:r>
      <w:r w:rsidR="00375624" w:rsidRPr="00780BAB">
        <w:rPr>
          <w:rFonts w:asciiTheme="majorBidi" w:hAnsiTheme="majorBidi" w:cstheme="majorBidi"/>
        </w:rPr>
        <w:t xml:space="preserve"> </w:t>
      </w:r>
      <w:bookmarkEnd w:id="7"/>
      <w:r w:rsidR="00CD7EE7" w:rsidRPr="00780BAB">
        <w:rPr>
          <w:rFonts w:asciiTheme="majorBidi" w:hAnsiTheme="majorBidi" w:cstheme="majorBidi"/>
          <w:cs/>
        </w:rPr>
        <w:t>บาท</w:t>
      </w:r>
      <w:r w:rsidR="00242017" w:rsidRPr="00780BAB">
        <w:rPr>
          <w:rFonts w:asciiTheme="majorBidi" w:hAnsiTheme="majorBidi" w:cstheme="majorBidi"/>
          <w:cs/>
        </w:rPr>
        <w:t xml:space="preserve"> ในขณะเดียวกันเพิ่มขึ้นเนื่องจากการ</w:t>
      </w:r>
      <w:r w:rsidR="00242017" w:rsidRPr="00780BAB">
        <w:rPr>
          <w:rFonts w:asciiTheme="majorBidi" w:hAnsiTheme="majorBidi" w:cstheme="majorBidi"/>
          <w:spacing w:val="4"/>
          <w:cs/>
        </w:rPr>
        <w:t>ลงทุนในเครื่องตกแต่ง เครื่องใช้สำนักงาน คอมพิวเตอร์และอุปกรณ์จำนวน</w:t>
      </w:r>
      <w:r w:rsidR="00242017" w:rsidRPr="00780BAB">
        <w:rPr>
          <w:rFonts w:asciiTheme="majorBidi" w:hAnsiTheme="majorBidi" w:cstheme="majorBidi"/>
          <w:spacing w:val="4"/>
        </w:rPr>
        <w:t xml:space="preserve"> </w:t>
      </w:r>
      <w:r w:rsidR="00901AD8" w:rsidRPr="00901AD8">
        <w:rPr>
          <w:rFonts w:asciiTheme="majorBidi" w:hAnsiTheme="majorBidi" w:cstheme="majorBidi"/>
          <w:spacing w:val="4"/>
        </w:rPr>
        <w:t>2</w:t>
      </w:r>
      <w:r w:rsidR="00242017" w:rsidRPr="00780BAB">
        <w:rPr>
          <w:rFonts w:asciiTheme="majorBidi" w:hAnsiTheme="majorBidi" w:cstheme="majorBidi"/>
          <w:spacing w:val="4"/>
        </w:rPr>
        <w:t>,</w:t>
      </w:r>
      <w:r w:rsidR="00901AD8" w:rsidRPr="00901AD8">
        <w:rPr>
          <w:rFonts w:asciiTheme="majorBidi" w:hAnsiTheme="majorBidi" w:cstheme="majorBidi"/>
          <w:spacing w:val="4"/>
        </w:rPr>
        <w:t>276</w:t>
      </w:r>
      <w:r w:rsidR="00242017" w:rsidRPr="00780BAB">
        <w:rPr>
          <w:rFonts w:asciiTheme="majorBidi" w:hAnsiTheme="majorBidi" w:cstheme="majorBidi"/>
          <w:spacing w:val="4"/>
        </w:rPr>
        <w:t>,</w:t>
      </w:r>
      <w:r w:rsidR="00901AD8" w:rsidRPr="00901AD8">
        <w:rPr>
          <w:rFonts w:asciiTheme="majorBidi" w:hAnsiTheme="majorBidi" w:cstheme="majorBidi"/>
          <w:spacing w:val="4"/>
        </w:rPr>
        <w:t>282</w:t>
      </w:r>
      <w:r w:rsidR="00242017" w:rsidRPr="00780BAB">
        <w:rPr>
          <w:rFonts w:asciiTheme="majorBidi" w:hAnsiTheme="majorBidi" w:cstheme="majorBidi"/>
          <w:spacing w:val="6"/>
        </w:rPr>
        <w:t xml:space="preserve"> </w:t>
      </w:r>
      <w:r w:rsidR="00242017" w:rsidRPr="00780BAB">
        <w:rPr>
          <w:rFonts w:asciiTheme="majorBidi" w:hAnsiTheme="majorBidi" w:cstheme="majorBidi"/>
          <w:spacing w:val="6"/>
          <w:cs/>
        </w:rPr>
        <w:t>บาท</w:t>
      </w:r>
      <w:r w:rsidR="00242017" w:rsidRPr="00780BAB">
        <w:rPr>
          <w:rFonts w:asciiTheme="majorBidi" w:hAnsiTheme="majorBidi" w:cstheme="majorBidi"/>
          <w:spacing w:val="6"/>
        </w:rPr>
        <w:t xml:space="preserve"> </w:t>
      </w:r>
    </w:p>
    <w:p w14:paraId="6279A24F" w14:textId="77777777" w:rsidR="00BD4FE3" w:rsidRPr="00780BAB" w:rsidRDefault="00B77E95" w:rsidP="00306659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8" w:name="_Hlk71245934"/>
      <w:bookmarkEnd w:id="3"/>
      <w:r w:rsidRPr="00780BAB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0BB61073" w:rsidR="00B77E95" w:rsidRPr="00780BAB" w:rsidRDefault="00B77E95" w:rsidP="00306659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780BAB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A3420A" w:rsidRPr="00780BAB">
        <w:rPr>
          <w:rFonts w:asciiTheme="majorBidi" w:hAnsiTheme="majorBidi" w:cstheme="majorBidi"/>
          <w:cs/>
        </w:rPr>
        <w:t>ลดลง</w:t>
      </w:r>
      <w:r w:rsidR="00262231" w:rsidRPr="00780BAB">
        <w:rPr>
          <w:rFonts w:asciiTheme="majorBidi" w:hAnsiTheme="majorBidi" w:cstheme="majorBidi"/>
          <w:cs/>
        </w:rPr>
        <w:t xml:space="preserve">จำนวน </w:t>
      </w:r>
      <w:r w:rsidR="00901AD8" w:rsidRPr="00901AD8">
        <w:rPr>
          <w:rFonts w:asciiTheme="majorBidi" w:hAnsiTheme="majorBidi" w:cstheme="majorBidi"/>
        </w:rPr>
        <w:t>1</w:t>
      </w:r>
      <w:r w:rsidR="001B40C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159</w:t>
      </w:r>
      <w:r w:rsidR="001B40C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618</w:t>
      </w:r>
      <w:r w:rsidR="00262231" w:rsidRPr="00780BAB">
        <w:rPr>
          <w:rFonts w:asciiTheme="majorBidi" w:hAnsiTheme="majorBidi" w:cstheme="majorBidi"/>
        </w:rPr>
        <w:t xml:space="preserve"> </w:t>
      </w:r>
      <w:r w:rsidR="00262231" w:rsidRPr="00780BAB">
        <w:rPr>
          <w:rFonts w:asciiTheme="majorBidi" w:hAnsiTheme="majorBidi" w:cstheme="majorBidi"/>
          <w:cs/>
        </w:rPr>
        <w:t>บาท ส่วนใหญ่</w:t>
      </w:r>
      <w:r w:rsidR="00A3420A" w:rsidRPr="00780BAB">
        <w:rPr>
          <w:rFonts w:asciiTheme="majorBidi" w:hAnsiTheme="majorBidi" w:cstheme="majorBidi"/>
          <w:cs/>
        </w:rPr>
        <w:t>ลดลง</w:t>
      </w:r>
      <w:r w:rsidR="00262231" w:rsidRPr="00780BAB">
        <w:rPr>
          <w:rFonts w:asciiTheme="majorBidi" w:hAnsiTheme="majorBidi" w:cstheme="majorBidi"/>
          <w:cs/>
        </w:rPr>
        <w:t xml:space="preserve"> เนื่องจาก</w:t>
      </w:r>
      <w:r w:rsidR="00211FFC" w:rsidRPr="00780BAB">
        <w:rPr>
          <w:rFonts w:asciiTheme="majorBidi" w:hAnsiTheme="majorBidi" w:cstheme="majorBidi"/>
          <w:cs/>
        </w:rPr>
        <w:t>ค่าเสื่อมราคาจำนวน</w:t>
      </w:r>
      <w:r w:rsidR="009359CD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</w:t>
      </w:r>
      <w:r w:rsidR="00A3420A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029</w:t>
      </w:r>
      <w:r w:rsidR="00A3420A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525</w:t>
      </w:r>
      <w:r w:rsidR="009459B6" w:rsidRPr="00780BAB">
        <w:rPr>
          <w:rFonts w:asciiTheme="majorBidi" w:hAnsiTheme="majorBidi" w:cstheme="majorBidi"/>
        </w:rPr>
        <w:t xml:space="preserve"> </w:t>
      </w:r>
      <w:r w:rsidR="0051745C" w:rsidRPr="00780BAB">
        <w:rPr>
          <w:rFonts w:asciiTheme="majorBidi" w:hAnsiTheme="majorBidi" w:cstheme="majorBidi"/>
          <w:cs/>
        </w:rPr>
        <w:t>บาท</w:t>
      </w:r>
      <w:r w:rsidR="00B24F28" w:rsidRPr="00780BAB">
        <w:rPr>
          <w:rFonts w:asciiTheme="majorBidi" w:hAnsiTheme="majorBidi" w:cstheme="majorBidi"/>
        </w:rPr>
        <w:t xml:space="preserve"> </w:t>
      </w:r>
      <w:r w:rsidR="00B24F28" w:rsidRPr="00780BAB">
        <w:rPr>
          <w:rFonts w:asciiTheme="majorBidi" w:hAnsiTheme="majorBidi" w:cstheme="majorBidi"/>
          <w:spacing w:val="-6"/>
          <w:cs/>
        </w:rPr>
        <w:t>และ</w:t>
      </w:r>
      <w:r w:rsidR="001F32E8" w:rsidRPr="00780BAB">
        <w:rPr>
          <w:rFonts w:asciiTheme="majorBidi" w:hAnsiTheme="majorBidi" w:cstheme="majorBidi"/>
          <w:spacing w:val="-6"/>
          <w:cs/>
        </w:rPr>
        <w:t>การโอนค่าเสื่อมราคา</w:t>
      </w:r>
      <w:r w:rsidR="00713B69" w:rsidRPr="00780BAB">
        <w:rPr>
          <w:rFonts w:asciiTheme="majorBidi" w:hAnsiTheme="majorBidi" w:cstheme="majorBidi"/>
          <w:spacing w:val="-6"/>
          <w:cs/>
        </w:rPr>
        <w:t>เพื่อรับรู้</w:t>
      </w:r>
      <w:r w:rsidR="001F32E8" w:rsidRPr="00780BAB">
        <w:rPr>
          <w:rFonts w:asciiTheme="majorBidi" w:hAnsiTheme="majorBidi" w:cstheme="majorBidi"/>
          <w:spacing w:val="-6"/>
          <w:cs/>
        </w:rPr>
        <w:t>เป็นส่วนหนึ่งของต้นทุนการพัฒนาโปรแกรมภายใต้สินทรัพย์ไม่มี</w:t>
      </w:r>
      <w:r w:rsidR="001F32E8" w:rsidRPr="00780BAB">
        <w:rPr>
          <w:rFonts w:asciiTheme="majorBidi" w:hAnsiTheme="majorBidi" w:cstheme="majorBidi"/>
          <w:cs/>
        </w:rPr>
        <w:t>ตัวตนอื่นนอกจากค่า</w:t>
      </w:r>
      <w:r w:rsidR="001F32E8" w:rsidRPr="006A76A1">
        <w:rPr>
          <w:rFonts w:asciiTheme="majorBidi" w:hAnsiTheme="majorBidi" w:cstheme="majorBidi"/>
          <w:spacing w:val="-6"/>
          <w:cs/>
        </w:rPr>
        <w:t>ความนิยม</w:t>
      </w:r>
      <w:r w:rsidR="00B24F28" w:rsidRPr="006A76A1">
        <w:rPr>
          <w:rFonts w:asciiTheme="majorBidi" w:hAnsiTheme="majorBidi" w:cstheme="majorBidi"/>
          <w:spacing w:val="-6"/>
          <w:cs/>
        </w:rPr>
        <w:t>จำนวน</w:t>
      </w:r>
      <w:r w:rsidR="00384B15" w:rsidRPr="006A76A1">
        <w:rPr>
          <w:rFonts w:asciiTheme="majorBidi" w:hAnsiTheme="majorBidi" w:cstheme="majorBidi"/>
          <w:spacing w:val="-6"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255</w:t>
      </w:r>
      <w:r w:rsidR="00A3420A" w:rsidRPr="006A76A1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555</w:t>
      </w:r>
      <w:r w:rsidR="009459B6" w:rsidRPr="006A76A1">
        <w:rPr>
          <w:rFonts w:asciiTheme="majorBidi" w:hAnsiTheme="majorBidi" w:cstheme="majorBidi"/>
          <w:spacing w:val="-6"/>
        </w:rPr>
        <w:t xml:space="preserve"> </w:t>
      </w:r>
      <w:r w:rsidR="00B24F28" w:rsidRPr="006A76A1">
        <w:rPr>
          <w:rFonts w:asciiTheme="majorBidi" w:hAnsiTheme="majorBidi" w:cstheme="majorBidi"/>
          <w:spacing w:val="-6"/>
          <w:cs/>
        </w:rPr>
        <w:t>บาท</w:t>
      </w:r>
      <w:r w:rsidR="00262231" w:rsidRPr="006A76A1">
        <w:rPr>
          <w:rFonts w:asciiTheme="majorBidi" w:hAnsiTheme="majorBidi" w:cstheme="majorBidi"/>
          <w:spacing w:val="-6"/>
          <w:cs/>
        </w:rPr>
        <w:t xml:space="preserve"> ในขณะเดียวกันเพิ่มขึ้นจากการเปลี่ยนแปลงสัญญาเช่าจำนวน </w:t>
      </w:r>
      <w:r w:rsidR="00901AD8" w:rsidRPr="00901AD8">
        <w:rPr>
          <w:rFonts w:asciiTheme="majorBidi" w:hAnsiTheme="majorBidi" w:cstheme="majorBidi"/>
          <w:spacing w:val="-6"/>
        </w:rPr>
        <w:t>125</w:t>
      </w:r>
      <w:r w:rsidR="00A3420A" w:rsidRPr="006A76A1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462</w:t>
      </w:r>
      <w:r w:rsidR="00262231" w:rsidRPr="00780BAB">
        <w:rPr>
          <w:rFonts w:asciiTheme="majorBidi" w:hAnsiTheme="majorBidi" w:cstheme="majorBidi"/>
        </w:rPr>
        <w:t xml:space="preserve"> </w:t>
      </w:r>
      <w:r w:rsidR="00262231" w:rsidRPr="00780BAB">
        <w:rPr>
          <w:rFonts w:asciiTheme="majorBidi" w:hAnsiTheme="majorBidi" w:cstheme="majorBidi"/>
          <w:cs/>
        </w:rPr>
        <w:t>บาท</w:t>
      </w:r>
    </w:p>
    <w:bookmarkEnd w:id="8"/>
    <w:p w14:paraId="19620129" w14:textId="131B7D12" w:rsidR="008334C7" w:rsidRPr="00780BAB" w:rsidRDefault="003D077E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สินทรัพย์ไม่มีตัวตน</w:t>
      </w:r>
      <w:r w:rsidR="0081508A" w:rsidRPr="00780BAB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60D3F732" w:rsidR="008334C7" w:rsidRPr="00780BAB" w:rsidRDefault="008334C7" w:rsidP="006A76A1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780BAB">
        <w:rPr>
          <w:rFonts w:asciiTheme="majorBidi" w:hAnsiTheme="majorBidi" w:cstheme="majorBidi"/>
          <w:spacing w:val="-4"/>
          <w:cs/>
        </w:rPr>
        <w:t>เพิ่มขึ้น</w:t>
      </w:r>
      <w:r w:rsidRPr="00780BAB">
        <w:rPr>
          <w:rFonts w:asciiTheme="majorBidi" w:hAnsiTheme="majorBidi" w:cstheme="majorBidi"/>
          <w:spacing w:val="-4"/>
          <w:cs/>
        </w:rPr>
        <w:t xml:space="preserve">จำนวน </w:t>
      </w:r>
      <w:bookmarkStart w:id="9" w:name="_Hlk117037925"/>
      <w:r w:rsidR="00901AD8" w:rsidRPr="00901AD8">
        <w:rPr>
          <w:rFonts w:asciiTheme="majorBidi" w:hAnsiTheme="majorBidi" w:cstheme="majorBidi"/>
          <w:spacing w:val="2"/>
        </w:rPr>
        <w:t>8</w:t>
      </w:r>
      <w:r w:rsidR="00A3420A" w:rsidRPr="00780BAB">
        <w:rPr>
          <w:rFonts w:asciiTheme="majorBidi" w:hAnsiTheme="majorBidi" w:cstheme="majorBidi"/>
          <w:spacing w:val="2"/>
        </w:rPr>
        <w:t>,</w:t>
      </w:r>
      <w:r w:rsidR="00901AD8" w:rsidRPr="00901AD8">
        <w:rPr>
          <w:rFonts w:asciiTheme="majorBidi" w:hAnsiTheme="majorBidi" w:cstheme="majorBidi"/>
          <w:spacing w:val="2"/>
        </w:rPr>
        <w:t>551</w:t>
      </w:r>
      <w:r w:rsidR="00A3420A" w:rsidRPr="00780BAB">
        <w:rPr>
          <w:rFonts w:asciiTheme="majorBidi" w:hAnsiTheme="majorBidi" w:cstheme="majorBidi"/>
          <w:spacing w:val="2"/>
        </w:rPr>
        <w:t>,</w:t>
      </w:r>
      <w:r w:rsidR="00901AD8" w:rsidRPr="00901AD8">
        <w:rPr>
          <w:rFonts w:asciiTheme="majorBidi" w:hAnsiTheme="majorBidi" w:cstheme="majorBidi"/>
          <w:spacing w:val="2"/>
        </w:rPr>
        <w:t>269</w:t>
      </w:r>
      <w:r w:rsidR="00634BA0" w:rsidRPr="00780BAB">
        <w:rPr>
          <w:rFonts w:asciiTheme="majorBidi" w:hAnsiTheme="majorBidi" w:cstheme="majorBidi"/>
          <w:spacing w:val="2"/>
          <w:cs/>
        </w:rPr>
        <w:t xml:space="preserve"> </w:t>
      </w:r>
      <w:bookmarkEnd w:id="9"/>
      <w:r w:rsidRPr="00780BAB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780BAB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780BAB">
        <w:rPr>
          <w:rFonts w:asciiTheme="majorBidi" w:hAnsiTheme="majorBidi" w:cstheme="majorBidi"/>
          <w:spacing w:val="2"/>
          <w:cs/>
        </w:rPr>
        <w:t>เพิ่มขึ้น</w:t>
      </w:r>
      <w:r w:rsidRPr="00780BAB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780BAB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780BAB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780BAB">
        <w:rPr>
          <w:rFonts w:asciiTheme="majorBidi" w:hAnsiTheme="majorBidi" w:cstheme="majorBidi"/>
          <w:spacing w:val="2"/>
          <w:cs/>
        </w:rPr>
        <w:t>ต์</w:t>
      </w:r>
      <w:r w:rsidR="00D865BD" w:rsidRPr="00780BAB">
        <w:rPr>
          <w:rFonts w:asciiTheme="majorBidi" w:hAnsiTheme="majorBidi" w:cstheme="majorBidi"/>
          <w:spacing w:val="2"/>
          <w:cs/>
        </w:rPr>
        <w:t>แวร์เป็น</w:t>
      </w:r>
      <w:r w:rsidR="00D865BD" w:rsidRPr="00780BAB">
        <w:rPr>
          <w:rFonts w:asciiTheme="majorBidi" w:hAnsiTheme="majorBidi" w:cstheme="majorBidi"/>
          <w:spacing w:val="-6"/>
          <w:cs/>
        </w:rPr>
        <w:t>สินทรัพย์ไม่มีตัวตนจำนวน</w:t>
      </w:r>
      <w:r w:rsidR="00814F5D" w:rsidRPr="00780BAB">
        <w:rPr>
          <w:rFonts w:asciiTheme="majorBidi" w:hAnsiTheme="majorBidi" w:cstheme="majorBidi"/>
          <w:spacing w:val="-6"/>
        </w:rPr>
        <w:t xml:space="preserve"> </w:t>
      </w:r>
      <w:bookmarkStart w:id="10" w:name="_Hlk117037936"/>
      <w:r w:rsidR="00901AD8" w:rsidRPr="00901AD8">
        <w:rPr>
          <w:rFonts w:asciiTheme="majorBidi" w:hAnsiTheme="majorBidi" w:cstheme="majorBidi"/>
          <w:spacing w:val="-6"/>
        </w:rPr>
        <w:t>16</w:t>
      </w:r>
      <w:r w:rsidR="005B2CB4" w:rsidRPr="00780BAB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250</w:t>
      </w:r>
      <w:r w:rsidR="005B2CB4" w:rsidRPr="00780BAB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138</w:t>
      </w:r>
      <w:r w:rsidR="00783DDC" w:rsidRPr="00780BAB">
        <w:rPr>
          <w:rFonts w:asciiTheme="majorBidi" w:hAnsiTheme="majorBidi" w:cstheme="majorBidi"/>
          <w:spacing w:val="-6"/>
        </w:rPr>
        <w:t xml:space="preserve"> </w:t>
      </w:r>
      <w:r w:rsidR="00D865BD" w:rsidRPr="00780BAB">
        <w:rPr>
          <w:rFonts w:asciiTheme="majorBidi" w:hAnsiTheme="majorBidi" w:cstheme="majorBidi"/>
          <w:spacing w:val="-6"/>
          <w:cs/>
        </w:rPr>
        <w:t xml:space="preserve">บาท </w:t>
      </w:r>
      <w:bookmarkEnd w:id="10"/>
      <w:r w:rsidR="002373CD" w:rsidRPr="00780BAB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และสินทรัพย์ไม่มีตัวตนระหว่างติดตั้งจำนวน</w:t>
      </w:r>
      <w:r w:rsidR="00211FFC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5</w:t>
      </w:r>
      <w:r w:rsidR="00AE6FC9" w:rsidRPr="00780BAB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264</w:t>
      </w:r>
      <w:r w:rsidR="005B2CB4" w:rsidRPr="00780BAB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583</w:t>
      </w:r>
      <w:r w:rsidR="007F7560" w:rsidRPr="00780BAB">
        <w:rPr>
          <w:rFonts w:asciiTheme="majorBidi" w:hAnsiTheme="majorBidi" w:cstheme="majorBidi"/>
          <w:spacing w:val="-6"/>
        </w:rPr>
        <w:t xml:space="preserve"> </w:t>
      </w:r>
      <w:r w:rsidR="002373CD" w:rsidRPr="00780BAB">
        <w:rPr>
          <w:rFonts w:asciiTheme="majorBidi" w:hAnsiTheme="majorBidi" w:cstheme="majorBidi"/>
          <w:spacing w:val="-4"/>
          <w:cs/>
        </w:rPr>
        <w:t>บาท</w:t>
      </w:r>
      <w:r w:rsidR="00D865BD" w:rsidRPr="00780BAB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780BAB">
        <w:rPr>
          <w:rFonts w:asciiTheme="majorBidi" w:hAnsiTheme="majorBidi" w:cstheme="majorBidi"/>
          <w:spacing w:val="2"/>
          <w:cs/>
        </w:rPr>
        <w:t>ลดลง</w:t>
      </w:r>
      <w:r w:rsidR="00D865BD" w:rsidRPr="00780BAB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11" w:name="_Hlk117037949"/>
      <w:r w:rsidR="00DE23DA" w:rsidRPr="00780BAB">
        <w:rPr>
          <w:rFonts w:asciiTheme="majorBidi" w:hAnsiTheme="majorBidi" w:cstheme="majorBidi"/>
          <w:spacing w:val="2"/>
        </w:rPr>
        <w:t xml:space="preserve"> </w:t>
      </w:r>
      <w:bookmarkEnd w:id="11"/>
      <w:r w:rsidR="00901AD8" w:rsidRPr="00901AD8">
        <w:rPr>
          <w:rFonts w:asciiTheme="majorBidi" w:hAnsiTheme="majorBidi" w:cstheme="majorBidi"/>
          <w:spacing w:val="2"/>
        </w:rPr>
        <w:t>12</w:t>
      </w:r>
      <w:r w:rsidR="005B2CB4" w:rsidRPr="00780BAB">
        <w:rPr>
          <w:rFonts w:asciiTheme="majorBidi" w:hAnsiTheme="majorBidi" w:cstheme="majorBidi"/>
          <w:spacing w:val="2"/>
        </w:rPr>
        <w:t>,</w:t>
      </w:r>
      <w:r w:rsidR="00901AD8" w:rsidRPr="00901AD8">
        <w:rPr>
          <w:rFonts w:asciiTheme="majorBidi" w:hAnsiTheme="majorBidi" w:cstheme="majorBidi"/>
          <w:spacing w:val="2"/>
        </w:rPr>
        <w:t>963</w:t>
      </w:r>
      <w:r w:rsidR="005B2CB4" w:rsidRPr="00780BAB">
        <w:rPr>
          <w:rFonts w:asciiTheme="majorBidi" w:hAnsiTheme="majorBidi" w:cstheme="majorBidi"/>
          <w:spacing w:val="2"/>
        </w:rPr>
        <w:t>,</w:t>
      </w:r>
      <w:r w:rsidR="00901AD8" w:rsidRPr="00901AD8">
        <w:rPr>
          <w:rFonts w:asciiTheme="majorBidi" w:hAnsiTheme="majorBidi" w:cstheme="majorBidi"/>
          <w:spacing w:val="2"/>
        </w:rPr>
        <w:t>452</w:t>
      </w:r>
      <w:r w:rsidR="007F7560" w:rsidRPr="00780BAB">
        <w:rPr>
          <w:rFonts w:asciiTheme="majorBidi" w:hAnsiTheme="majorBidi" w:cstheme="majorBidi"/>
          <w:spacing w:val="-4"/>
        </w:rPr>
        <w:t xml:space="preserve"> </w:t>
      </w:r>
      <w:r w:rsidR="00D865BD" w:rsidRPr="00780BAB">
        <w:rPr>
          <w:rFonts w:asciiTheme="majorBidi" w:hAnsiTheme="majorBidi" w:cstheme="majorBidi"/>
          <w:spacing w:val="2"/>
          <w:cs/>
        </w:rPr>
        <w:t>บาท</w:t>
      </w:r>
    </w:p>
    <w:p w14:paraId="474E312E" w14:textId="7DF77953" w:rsidR="008334C7" w:rsidRPr="00780BAB" w:rsidRDefault="008334C7" w:rsidP="00855E20">
      <w:pPr>
        <w:adjustRightInd w:val="0"/>
        <w:ind w:left="547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780BAB">
        <w:rPr>
          <w:rFonts w:asciiTheme="majorBidi" w:hAnsiTheme="majorBidi" w:cstheme="majorBidi"/>
          <w:cs/>
        </w:rPr>
        <w:t>เพิ่มขึ้น</w:t>
      </w:r>
      <w:r w:rsidRPr="00780BAB">
        <w:rPr>
          <w:rFonts w:asciiTheme="majorBidi" w:hAnsiTheme="majorBidi" w:cstheme="majorBidi"/>
          <w:cs/>
        </w:rPr>
        <w:t>จำนวน</w:t>
      </w:r>
      <w:r w:rsidR="00DE23DA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9</w:t>
      </w:r>
      <w:r w:rsidR="00A3420A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225</w:t>
      </w:r>
      <w:r w:rsidR="00A3420A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563</w:t>
      </w:r>
      <w:r w:rsidRPr="00780BAB">
        <w:rPr>
          <w:rFonts w:asciiTheme="majorBidi" w:hAnsiTheme="majorBidi" w:cstheme="majorBidi"/>
          <w:cs/>
        </w:rPr>
        <w:t xml:space="preserve"> </w:t>
      </w:r>
      <w:r w:rsidR="004954D2" w:rsidRPr="00780BAB">
        <w:rPr>
          <w:rFonts w:asciiTheme="majorBidi" w:hAnsiTheme="majorBidi" w:cstheme="majorBidi"/>
          <w:cs/>
        </w:rPr>
        <w:t xml:space="preserve">บาท </w:t>
      </w:r>
      <w:r w:rsidR="00D865BD" w:rsidRPr="00780BAB">
        <w:rPr>
          <w:rFonts w:asciiTheme="majorBidi" w:hAnsiTheme="majorBidi" w:cstheme="majorBidi"/>
          <w:cs/>
        </w:rPr>
        <w:t>ส่วนใหญ่</w:t>
      </w:r>
      <w:r w:rsidR="00145032" w:rsidRPr="00780BAB">
        <w:rPr>
          <w:rFonts w:asciiTheme="majorBidi" w:hAnsiTheme="majorBidi" w:cstheme="majorBidi"/>
          <w:cs/>
        </w:rPr>
        <w:t>เพิ่มขึ้นเ</w:t>
      </w:r>
      <w:r w:rsidRPr="00780BAB">
        <w:rPr>
          <w:rFonts w:asciiTheme="majorBidi" w:hAnsiTheme="majorBidi" w:cstheme="majorBidi"/>
          <w:cs/>
        </w:rPr>
        <w:t>นื่องจาก</w:t>
      </w:r>
      <w:r w:rsidR="00D865BD" w:rsidRPr="00780BAB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780BAB">
        <w:rPr>
          <w:rFonts w:asciiTheme="majorBidi" w:hAnsiTheme="majorBidi" w:cstheme="majorBidi"/>
          <w:cs/>
        </w:rPr>
        <w:t>ต์</w:t>
      </w:r>
      <w:r w:rsidR="00D865BD" w:rsidRPr="00780BAB">
        <w:rPr>
          <w:rFonts w:asciiTheme="majorBidi" w:hAnsiTheme="majorBidi" w:cstheme="majorBidi"/>
          <w:cs/>
        </w:rPr>
        <w:t>แวร์เป็นสินทรัพย์ไม่มีตัวตน</w:t>
      </w:r>
      <w:r w:rsidRPr="00780BAB">
        <w:rPr>
          <w:rFonts w:asciiTheme="majorBidi" w:hAnsiTheme="majorBidi" w:cstheme="majorBidi"/>
          <w:cs/>
        </w:rPr>
        <w:t>จำนวน</w:t>
      </w:r>
      <w:r w:rsidR="007350A1" w:rsidRPr="00780BAB">
        <w:rPr>
          <w:rFonts w:asciiTheme="majorBidi" w:hAnsiTheme="majorBidi" w:cstheme="majorBidi"/>
        </w:rPr>
        <w:t xml:space="preserve"> </w:t>
      </w:r>
      <w:bookmarkStart w:id="12" w:name="_Hlk117037986"/>
      <w:r w:rsidR="00901AD8" w:rsidRPr="00901AD8">
        <w:rPr>
          <w:rFonts w:asciiTheme="majorBidi" w:hAnsiTheme="majorBidi" w:cstheme="majorBidi"/>
        </w:rPr>
        <w:t>16</w:t>
      </w:r>
      <w:r w:rsidR="005B2CB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250</w:t>
      </w:r>
      <w:r w:rsidR="005B2CB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138</w:t>
      </w:r>
      <w:r w:rsidRPr="00780BAB">
        <w:rPr>
          <w:rFonts w:asciiTheme="majorBidi" w:hAnsiTheme="majorBidi" w:cstheme="majorBidi"/>
        </w:rPr>
        <w:t xml:space="preserve"> </w:t>
      </w:r>
      <w:bookmarkEnd w:id="12"/>
      <w:r w:rsidRPr="00780BAB">
        <w:rPr>
          <w:rFonts w:asciiTheme="majorBidi" w:hAnsiTheme="majorBidi" w:cstheme="majorBidi"/>
          <w:cs/>
        </w:rPr>
        <w:t xml:space="preserve">บาท </w:t>
      </w:r>
      <w:r w:rsidR="002373CD" w:rsidRPr="00780BAB">
        <w:rPr>
          <w:rFonts w:asciiTheme="majorBidi" w:hAnsiTheme="majorBidi" w:cstheme="majorBidi"/>
          <w:cs/>
        </w:rPr>
        <w:t>และสินทรัพย์ไม่มีตัวตนระหว่างติดตั้งจำนวน</w:t>
      </w:r>
      <w:r w:rsidR="00FC6C2C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</w:rPr>
        <w:t>4</w:t>
      </w:r>
      <w:r w:rsidR="005B2CB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314</w:t>
      </w:r>
      <w:r w:rsidR="005B2CB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742</w:t>
      </w:r>
      <w:r w:rsidR="007F7560" w:rsidRPr="00780BAB">
        <w:rPr>
          <w:rFonts w:asciiTheme="majorBidi" w:hAnsiTheme="majorBidi" w:cstheme="majorBidi"/>
        </w:rPr>
        <w:t xml:space="preserve">  </w:t>
      </w:r>
      <w:r w:rsidR="002373CD" w:rsidRPr="00780BAB">
        <w:rPr>
          <w:rFonts w:asciiTheme="majorBidi" w:hAnsiTheme="majorBidi" w:cstheme="majorBidi"/>
          <w:cs/>
        </w:rPr>
        <w:t>บาท</w:t>
      </w:r>
      <w:r w:rsidR="003D555C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ในขณะเดียวกัน</w:t>
      </w:r>
      <w:r w:rsidR="00145032" w:rsidRPr="00780BAB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>จากค่าตัดจำหน่ายจำนวน</w:t>
      </w:r>
      <w:r w:rsidR="00DE23DA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11</w:t>
      </w:r>
      <w:r w:rsidR="005B2CB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339</w:t>
      </w:r>
      <w:r w:rsidR="005B2CB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317</w:t>
      </w:r>
      <w:r w:rsidR="007F7560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บาท</w:t>
      </w:r>
    </w:p>
    <w:p w14:paraId="00AC0F0D" w14:textId="77777777" w:rsidR="00901AD8" w:rsidRDefault="00901AD8">
      <w:pPr>
        <w:rPr>
          <w:rFonts w:asciiTheme="majorBidi" w:hAnsiTheme="majorBidi" w:cstheme="majorBidi"/>
          <w:b/>
          <w:bCs/>
          <w:cs/>
          <w:lang w:eastAsia="x-none"/>
        </w:rPr>
      </w:pPr>
      <w:bookmarkStart w:id="13" w:name="_Hlk71245868"/>
      <w:r>
        <w:rPr>
          <w:rFonts w:asciiTheme="majorBidi" w:hAnsiTheme="majorBidi" w:cstheme="majorBidi"/>
          <w:b/>
          <w:bCs/>
          <w:cs/>
        </w:rPr>
        <w:br w:type="page"/>
      </w:r>
    </w:p>
    <w:p w14:paraId="1DC18E1A" w14:textId="6189DB39" w:rsidR="00E853F7" w:rsidRPr="00780BAB" w:rsidRDefault="00E853F7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r w:rsidRPr="00780BAB">
        <w:rPr>
          <w:rFonts w:asciiTheme="majorBidi" w:hAnsiTheme="majorBidi" w:cstheme="majorBidi"/>
          <w:b/>
          <w:bCs/>
          <w:cs/>
          <w:lang w:val="en-US"/>
        </w:rPr>
        <w:lastRenderedPageBreak/>
        <w:t>สินทรัพย์ไม่หมุนเวียนอื่น</w:t>
      </w:r>
    </w:p>
    <w:p w14:paraId="25752D80" w14:textId="7AD290F8" w:rsidR="00E853F7" w:rsidRPr="00780BAB" w:rsidRDefault="00E853F7" w:rsidP="007F0F68">
      <w:pPr>
        <w:ind w:left="540" w:right="277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ณ วันที่ </w:t>
      </w:r>
      <w:bookmarkStart w:id="14" w:name="_Hlk171086001"/>
      <w:r w:rsidR="00901AD8" w:rsidRPr="00901AD8">
        <w:rPr>
          <w:rFonts w:asciiTheme="majorBidi" w:hAnsiTheme="majorBidi" w:cstheme="majorBidi"/>
          <w:spacing w:val="-6"/>
        </w:rPr>
        <w:t>30</w:t>
      </w:r>
      <w:r w:rsidR="00E467C6" w:rsidRPr="00780BAB">
        <w:rPr>
          <w:rFonts w:asciiTheme="majorBidi" w:hAnsiTheme="majorBidi" w:cstheme="majorBidi"/>
          <w:spacing w:val="-6"/>
        </w:rPr>
        <w:t xml:space="preserve"> </w:t>
      </w:r>
      <w:r w:rsidR="00337E46" w:rsidRPr="00780BAB">
        <w:rPr>
          <w:rFonts w:asciiTheme="majorBidi" w:hAnsiTheme="majorBidi" w:cstheme="majorBidi"/>
          <w:spacing w:val="-6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6"/>
          <w:cs/>
        </w:rPr>
        <w:t xml:space="preserve"> </w:t>
      </w:r>
      <w:bookmarkEnd w:id="14"/>
      <w:r w:rsidR="00901AD8" w:rsidRPr="00901AD8">
        <w:rPr>
          <w:rFonts w:asciiTheme="majorBidi" w:hAnsiTheme="majorBidi" w:cstheme="majorBidi"/>
          <w:spacing w:val="-6"/>
        </w:rPr>
        <w:t>2567</w:t>
      </w:r>
      <w:r w:rsidR="00E467C6" w:rsidRPr="00780BAB">
        <w:rPr>
          <w:rFonts w:asciiTheme="majorBidi" w:hAnsiTheme="majorBidi" w:cstheme="majorBidi"/>
          <w:spacing w:val="-6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6"/>
        </w:rPr>
        <w:t>31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6"/>
        </w:rPr>
        <w:t>2566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>ประกอบด้วย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135"/>
        <w:gridCol w:w="180"/>
        <w:gridCol w:w="1044"/>
      </w:tblGrid>
      <w:tr w:rsidR="00EF100B" w:rsidRPr="00780BAB" w14:paraId="0A1EBE45" w14:textId="77777777" w:rsidTr="00E102E4">
        <w:trPr>
          <w:cantSplit/>
          <w:tblHeader/>
        </w:trPr>
        <w:tc>
          <w:tcPr>
            <w:tcW w:w="4005" w:type="dxa"/>
          </w:tcPr>
          <w:p w14:paraId="1B5F47DE" w14:textId="77777777" w:rsidR="00103FBF" w:rsidRPr="00780BAB" w:rsidRDefault="00103FBF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780BAB" w:rsidRDefault="00103FBF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780BAB" w:rsidRDefault="00103FBF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</w:tcPr>
          <w:p w14:paraId="5070955C" w14:textId="77777777" w:rsidR="00103FBF" w:rsidRPr="00780BAB" w:rsidRDefault="00103FBF" w:rsidP="00103FBF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1C8DF298" w14:textId="77777777" w:rsidTr="00E102E4">
        <w:trPr>
          <w:cantSplit/>
          <w:tblHeader/>
        </w:trPr>
        <w:tc>
          <w:tcPr>
            <w:tcW w:w="4005" w:type="dxa"/>
          </w:tcPr>
          <w:p w14:paraId="58761A5B" w14:textId="77777777" w:rsidR="00E853F7" w:rsidRPr="00780BAB" w:rsidRDefault="00E853F7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780BAB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780BAB" w:rsidRDefault="00E853F7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hideMark/>
          </w:tcPr>
          <w:p w14:paraId="240630E1" w14:textId="77777777" w:rsidR="00E853F7" w:rsidRPr="00780BAB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6B0301E8" w14:textId="77777777" w:rsidTr="00E102E4">
        <w:trPr>
          <w:cantSplit/>
          <w:tblHeader/>
        </w:trPr>
        <w:tc>
          <w:tcPr>
            <w:tcW w:w="4005" w:type="dxa"/>
          </w:tcPr>
          <w:p w14:paraId="0CA0764E" w14:textId="77777777" w:rsidR="00DC0D1D" w:rsidRPr="00780BAB" w:rsidRDefault="00DC0D1D" w:rsidP="00DC0D1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3FEEC16D" w:rsidR="00DC0D1D" w:rsidRPr="00780BAB" w:rsidRDefault="00901AD8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F8C3AEF" w14:textId="77777777" w:rsidR="00DC0D1D" w:rsidRPr="00780BAB" w:rsidRDefault="00DC0D1D" w:rsidP="00DC0D1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41BDE2BB" w14:textId="6583A950" w:rsidR="00DC0D1D" w:rsidRPr="00780BAB" w:rsidRDefault="00901AD8" w:rsidP="00DC0D1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0D1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0D1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AFECBD" w14:textId="328EDEAE" w:rsidR="00DC0D1D" w:rsidRPr="00780BAB" w:rsidRDefault="00901AD8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419C91A" w14:textId="77777777" w:rsidR="00DC0D1D" w:rsidRPr="00780BAB" w:rsidRDefault="00DC0D1D" w:rsidP="00DC0D1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C44DE5D" w14:textId="3F53B9FB" w:rsidR="00DC0D1D" w:rsidRPr="00780BAB" w:rsidRDefault="00901AD8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9134943" w14:textId="77777777" w:rsidR="00DC0D1D" w:rsidRPr="00780BAB" w:rsidRDefault="00DC0D1D" w:rsidP="00DC0D1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3EE6104" w14:textId="37D06678" w:rsidR="00DC0D1D" w:rsidRPr="00780BAB" w:rsidRDefault="00901AD8" w:rsidP="00DC0D1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0D1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0D1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0C897B" w14:textId="3993D33E" w:rsidR="00DC0D1D" w:rsidRPr="00780BAB" w:rsidRDefault="00901AD8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5DF7FE5D" w14:textId="77777777" w:rsidTr="00DC0D1D">
        <w:trPr>
          <w:cantSplit/>
          <w:trHeight w:val="243"/>
        </w:trPr>
        <w:tc>
          <w:tcPr>
            <w:tcW w:w="4005" w:type="dxa"/>
            <w:hideMark/>
          </w:tcPr>
          <w:p w14:paraId="6D6D1365" w14:textId="7C3B3941" w:rsidR="00DC0D1D" w:rsidRPr="00780BAB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0958741D" w:rsidR="00DC0D1D" w:rsidRPr="00780BAB" w:rsidRDefault="00901AD8" w:rsidP="00DC2E49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80" w:type="dxa"/>
            <w:vAlign w:val="bottom"/>
          </w:tcPr>
          <w:p w14:paraId="3E0D7FBC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63692922" w:rsidR="00DC0D1D" w:rsidRPr="00780BAB" w:rsidRDefault="00901AD8" w:rsidP="00CA55A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7FDA19A7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709F6" w14:textId="66ED2FD6" w:rsidR="00DC0D1D" w:rsidRPr="00780BAB" w:rsidRDefault="00901AD8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80" w:type="dxa"/>
            <w:vAlign w:val="bottom"/>
          </w:tcPr>
          <w:p w14:paraId="27E60A98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362C" w14:textId="4FA3483E" w:rsidR="00DC0D1D" w:rsidRPr="00780BAB" w:rsidRDefault="00901AD8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</w:tr>
      <w:tr w:rsidR="00EF100B" w:rsidRPr="00780BAB" w14:paraId="3DE73C15" w14:textId="77777777" w:rsidTr="007A2127">
        <w:trPr>
          <w:cantSplit/>
          <w:trHeight w:val="225"/>
        </w:trPr>
        <w:tc>
          <w:tcPr>
            <w:tcW w:w="4005" w:type="dxa"/>
          </w:tcPr>
          <w:p w14:paraId="0DE62176" w14:textId="056B1995" w:rsidR="00DC0D1D" w:rsidRPr="00780BAB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651C1CC4" w:rsidR="00DC0D1D" w:rsidRPr="00780BAB" w:rsidRDefault="00DC2E49" w:rsidP="00DC2E49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80" w:type="dxa"/>
            <w:vAlign w:val="bottom"/>
          </w:tcPr>
          <w:p w14:paraId="66D6637A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07080031" w:rsidR="00DC0D1D" w:rsidRPr="00780BAB" w:rsidRDefault="007A2127" w:rsidP="00CA55A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80" w:type="dxa"/>
            <w:vAlign w:val="bottom"/>
          </w:tcPr>
          <w:p w14:paraId="76F8AA24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1FDD" w14:textId="446D56E6" w:rsidR="00DC0D1D" w:rsidRPr="00780BAB" w:rsidRDefault="00DC2E49" w:rsidP="00172644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80" w:type="dxa"/>
            <w:vAlign w:val="bottom"/>
          </w:tcPr>
          <w:p w14:paraId="7F6733A1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993B" w14:textId="7239C339" w:rsidR="00DC0D1D" w:rsidRPr="00780BAB" w:rsidRDefault="005E5C0C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EF100B" w:rsidRPr="00780BAB" w14:paraId="7797545A" w14:textId="77777777" w:rsidTr="002F7263">
        <w:trPr>
          <w:cantSplit/>
        </w:trPr>
        <w:tc>
          <w:tcPr>
            <w:tcW w:w="4005" w:type="dxa"/>
          </w:tcPr>
          <w:p w14:paraId="6AF8CEB0" w14:textId="77777777" w:rsidR="00DC0D1D" w:rsidRPr="00780BAB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23CD3A16" w:rsidR="00DC0D1D" w:rsidRPr="00780BAB" w:rsidRDefault="00901AD8" w:rsidP="00DC2E49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80" w:type="dxa"/>
            <w:vAlign w:val="bottom"/>
          </w:tcPr>
          <w:p w14:paraId="2DBFAF78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536ECA0D" w:rsidR="00DC0D1D" w:rsidRPr="00780BAB" w:rsidRDefault="00901AD8" w:rsidP="002F7263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80" w:type="dxa"/>
            <w:vAlign w:val="bottom"/>
          </w:tcPr>
          <w:p w14:paraId="059A4A6E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0048" w14:textId="0CD73442" w:rsidR="00DC0D1D" w:rsidRPr="00780BAB" w:rsidRDefault="00901AD8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80" w:type="dxa"/>
            <w:vAlign w:val="bottom"/>
          </w:tcPr>
          <w:p w14:paraId="4BE584F9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34DA" w14:textId="05BFAA23" w:rsidR="00DC0D1D" w:rsidRPr="00780BAB" w:rsidRDefault="00901AD8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EF100B" w:rsidRPr="00780BAB" w14:paraId="1FFD268B" w14:textId="77777777" w:rsidTr="00952481">
        <w:trPr>
          <w:cantSplit/>
          <w:trHeight w:val="287"/>
        </w:trPr>
        <w:tc>
          <w:tcPr>
            <w:tcW w:w="4005" w:type="dxa"/>
            <w:shd w:val="clear" w:color="auto" w:fill="auto"/>
            <w:hideMark/>
          </w:tcPr>
          <w:p w14:paraId="038BF3A4" w14:textId="77777777" w:rsidR="00DC0D1D" w:rsidRPr="00780BAB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E8045" w14:textId="2A125659" w:rsidR="00DC0D1D" w:rsidRPr="00780BAB" w:rsidRDefault="00901AD8" w:rsidP="00DC2E49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B988D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F84FFB" w14:textId="76E3ECF9" w:rsidR="00DC0D1D" w:rsidRPr="00780BAB" w:rsidRDefault="00901AD8" w:rsidP="00172644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14C90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31E3B" w14:textId="10305B77" w:rsidR="00DC0D1D" w:rsidRPr="00780BAB" w:rsidRDefault="00901AD8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BA941" w14:textId="77777777" w:rsidR="00DC0D1D" w:rsidRPr="00780BAB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90B24" w14:textId="25ABAAA9" w:rsidR="00DC0D1D" w:rsidRPr="00780BAB" w:rsidRDefault="00901AD8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</w:tbl>
    <w:bookmarkEnd w:id="13"/>
    <w:p w14:paraId="4DBC5A64" w14:textId="77777777" w:rsidR="00014E0E" w:rsidRPr="00780BAB" w:rsidRDefault="00D8626D" w:rsidP="006376D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780BAB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780BAB">
        <w:rPr>
          <w:rFonts w:asciiTheme="majorBidi" w:hAnsiTheme="majorBidi" w:cstheme="majorBidi"/>
          <w:b/>
          <w:bCs/>
          <w:cs/>
        </w:rPr>
        <w:t>หมุนเวียน</w:t>
      </w:r>
      <w:r w:rsidRPr="00780BAB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2FE74772" w:rsidR="0081508A" w:rsidRPr="00780BAB" w:rsidRDefault="0081508A" w:rsidP="00E102E4">
      <w:pPr>
        <w:ind w:left="540" w:right="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6"/>
        </w:rPr>
        <w:t>30</w:t>
      </w:r>
      <w:r w:rsidR="00E467C6" w:rsidRPr="00780BAB">
        <w:rPr>
          <w:rFonts w:asciiTheme="majorBidi" w:hAnsiTheme="majorBidi" w:cstheme="majorBidi"/>
          <w:spacing w:val="-6"/>
        </w:rPr>
        <w:t xml:space="preserve"> </w:t>
      </w:r>
      <w:r w:rsidR="00337E46" w:rsidRPr="00780BAB">
        <w:rPr>
          <w:rFonts w:asciiTheme="majorBidi" w:hAnsiTheme="majorBidi" w:cstheme="majorBidi"/>
          <w:spacing w:val="-6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6"/>
        </w:rPr>
        <w:t>31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6"/>
        </w:rPr>
        <w:t>2566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780BAB" w:rsidRDefault="006D3CFE" w:rsidP="006A76A1">
      <w:pPr>
        <w:ind w:left="360" w:right="-3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939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330"/>
        <w:gridCol w:w="983"/>
        <w:gridCol w:w="983"/>
        <w:gridCol w:w="239"/>
        <w:gridCol w:w="990"/>
        <w:gridCol w:w="236"/>
        <w:gridCol w:w="1165"/>
        <w:gridCol w:w="236"/>
        <w:gridCol w:w="970"/>
      </w:tblGrid>
      <w:tr w:rsidR="00EF100B" w:rsidRPr="00780BAB" w14:paraId="504A2DDB" w14:textId="77777777" w:rsidTr="00320503">
        <w:trPr>
          <w:trHeight w:val="216"/>
        </w:trPr>
        <w:tc>
          <w:tcPr>
            <w:tcW w:w="1823" w:type="pct"/>
            <w:vMerge w:val="restart"/>
            <w:vAlign w:val="center"/>
          </w:tcPr>
          <w:p w14:paraId="48D6ED6D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38" w:type="pct"/>
          </w:tcPr>
          <w:p w14:paraId="785F50C0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pct"/>
            <w:gridSpan w:val="3"/>
          </w:tcPr>
          <w:p w14:paraId="7BA9D400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D3706C0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pct"/>
            <w:gridSpan w:val="3"/>
          </w:tcPr>
          <w:p w14:paraId="030ACC3F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222FB04A" w14:textId="77777777" w:rsidTr="00320503">
        <w:trPr>
          <w:trHeight w:val="20"/>
        </w:trPr>
        <w:tc>
          <w:tcPr>
            <w:tcW w:w="1823" w:type="pct"/>
            <w:vMerge/>
          </w:tcPr>
          <w:p w14:paraId="48CE0167" w14:textId="77777777" w:rsidR="00571A96" w:rsidRPr="00780BAB" w:rsidRDefault="00571A96" w:rsidP="00571A9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8" w:type="pct"/>
          </w:tcPr>
          <w:p w14:paraId="2218AAE8" w14:textId="77777777" w:rsidR="00571A96" w:rsidRPr="00780BAB" w:rsidRDefault="00571A96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38" w:type="pct"/>
          </w:tcPr>
          <w:p w14:paraId="27613BA2" w14:textId="392A9B8A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</w:tcPr>
          <w:p w14:paraId="583975EA" w14:textId="77777777" w:rsidR="00571A96" w:rsidRPr="00780BAB" w:rsidRDefault="00571A96" w:rsidP="00571A96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</w:tcPr>
          <w:p w14:paraId="2F6D7776" w14:textId="22CF4F6E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58CC176" w14:textId="0FCEF5B2" w:rsidR="00571A96" w:rsidRPr="00780BAB" w:rsidRDefault="00901AD8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" w:type="pct"/>
          </w:tcPr>
          <w:p w14:paraId="53E68C4E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4EA16E44" w14:textId="6B1F0DB5" w:rsidR="00571A96" w:rsidRPr="00780BAB" w:rsidRDefault="00901AD8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2210100E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</w:tcPr>
          <w:p w14:paraId="5D44AB65" w14:textId="0A6FC432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E703861" w14:textId="366B0DD0" w:rsidR="00571A96" w:rsidRPr="00780BAB" w:rsidRDefault="00901AD8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03C8F14F" w14:textId="77777777" w:rsidTr="00320503">
        <w:trPr>
          <w:trHeight w:val="20"/>
        </w:trPr>
        <w:tc>
          <w:tcPr>
            <w:tcW w:w="1823" w:type="pct"/>
            <w:vAlign w:val="center"/>
          </w:tcPr>
          <w:p w14:paraId="1A8AD290" w14:textId="77777777" w:rsidR="00571A96" w:rsidRPr="00780BAB" w:rsidRDefault="00571A96" w:rsidP="00571A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38" w:type="pct"/>
          </w:tcPr>
          <w:p w14:paraId="5ABCA352" w14:textId="77777777" w:rsidR="00571A96" w:rsidRPr="00780BAB" w:rsidRDefault="00571A96" w:rsidP="00571A96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1D265CC" w14:textId="47A76459" w:rsidR="00571A96" w:rsidRPr="00780BAB" w:rsidRDefault="00901AD8" w:rsidP="00FA1E7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31" w:type="pct"/>
            <w:shd w:val="clear" w:color="auto" w:fill="auto"/>
          </w:tcPr>
          <w:p w14:paraId="4F97F0E4" w14:textId="77777777" w:rsidR="00571A96" w:rsidRPr="00780BAB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30133FF" w14:textId="577B4F49" w:rsidR="00571A96" w:rsidRPr="00780BAB" w:rsidRDefault="00901AD8" w:rsidP="00FA1E7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29" w:type="pct"/>
            <w:shd w:val="clear" w:color="auto" w:fill="auto"/>
          </w:tcPr>
          <w:p w14:paraId="303476F5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7C46D1E" w14:textId="4A4E99C7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29" w:type="pct"/>
          </w:tcPr>
          <w:p w14:paraId="759B091D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57B988FB" w14:textId="536C968B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</w:tr>
      <w:tr w:rsidR="00EF100B" w:rsidRPr="00780BAB" w14:paraId="2B869C00" w14:textId="77777777" w:rsidTr="00320503">
        <w:trPr>
          <w:trHeight w:val="20"/>
        </w:trPr>
        <w:tc>
          <w:tcPr>
            <w:tcW w:w="1823" w:type="pct"/>
            <w:vAlign w:val="center"/>
          </w:tcPr>
          <w:p w14:paraId="4EDE1B4C" w14:textId="77777777" w:rsidR="00571A96" w:rsidRPr="00780BAB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38" w:type="pct"/>
          </w:tcPr>
          <w:p w14:paraId="39CA03E8" w14:textId="5869E8E0" w:rsidR="00571A96" w:rsidRPr="00780BAB" w:rsidRDefault="00901AD8" w:rsidP="00571A96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1604B832" w14:textId="367A562E" w:rsidR="00571A96" w:rsidRPr="00780BAB" w:rsidRDefault="00F76932" w:rsidP="00FA1E74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E1B12A1" w14:textId="77777777" w:rsidR="00571A96" w:rsidRPr="00780BAB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FA69ABA" w14:textId="77777777" w:rsidR="00571A96" w:rsidRPr="00780BAB" w:rsidRDefault="00E64E41" w:rsidP="00FA1E74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58AD585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A2E2436" w14:textId="2E58147C" w:rsidR="00571A96" w:rsidRPr="00780BAB" w:rsidRDefault="00F76932" w:rsidP="00FA1E74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472FFDBD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17261880" w14:textId="5FA23F3F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EF100B" w:rsidRPr="00780BAB" w14:paraId="2E218D6F" w14:textId="77777777" w:rsidTr="00320503">
        <w:trPr>
          <w:trHeight w:val="20"/>
        </w:trPr>
        <w:tc>
          <w:tcPr>
            <w:tcW w:w="1823" w:type="pct"/>
            <w:vAlign w:val="center"/>
          </w:tcPr>
          <w:p w14:paraId="661B7A00" w14:textId="77777777" w:rsidR="00571A96" w:rsidRPr="00780BAB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38" w:type="pct"/>
          </w:tcPr>
          <w:p w14:paraId="47242F36" w14:textId="77777777" w:rsidR="00571A96" w:rsidRPr="00780BAB" w:rsidRDefault="00571A96" w:rsidP="00571A96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23402F5" w14:textId="06F71EA9" w:rsidR="00571A96" w:rsidRPr="00780BAB" w:rsidRDefault="00901AD8" w:rsidP="00FA1E7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31" w:type="pct"/>
            <w:shd w:val="clear" w:color="auto" w:fill="auto"/>
          </w:tcPr>
          <w:p w14:paraId="306250C3" w14:textId="77777777" w:rsidR="00571A96" w:rsidRPr="00780BAB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6C127EC" w14:textId="66D2C6E8" w:rsidR="00571A96" w:rsidRPr="00780BAB" w:rsidRDefault="00901AD8" w:rsidP="00FA1E74">
            <w:pPr>
              <w:ind w:left="-67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29" w:type="pct"/>
            <w:shd w:val="clear" w:color="auto" w:fill="auto"/>
          </w:tcPr>
          <w:p w14:paraId="7B2575D4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72631D6" w14:textId="231D9DA7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129" w:type="pct"/>
          </w:tcPr>
          <w:p w14:paraId="3F52C744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65B36473" w14:textId="7C234E53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EF100B" w:rsidRPr="00780BAB" w14:paraId="284FE201" w14:textId="77777777" w:rsidTr="00320503">
        <w:trPr>
          <w:trHeight w:val="20"/>
        </w:trPr>
        <w:tc>
          <w:tcPr>
            <w:tcW w:w="1823" w:type="pct"/>
            <w:vAlign w:val="center"/>
          </w:tcPr>
          <w:p w14:paraId="583BA640" w14:textId="77777777" w:rsidR="00571A96" w:rsidRPr="00780BAB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38" w:type="pct"/>
          </w:tcPr>
          <w:p w14:paraId="0365D7AB" w14:textId="54C3319C" w:rsidR="00571A96" w:rsidRPr="00780BAB" w:rsidRDefault="00901AD8" w:rsidP="00571A96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50F7C9B" w14:textId="2E455B3B" w:rsidR="00571A96" w:rsidRPr="00780BAB" w:rsidRDefault="00F76932" w:rsidP="00FA1E74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E2C3D11" w14:textId="77777777" w:rsidR="00571A96" w:rsidRPr="00780BAB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22FB1A2" w14:textId="77777777" w:rsidR="00571A96" w:rsidRPr="00780BAB" w:rsidRDefault="00E64E41" w:rsidP="00FA1E74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BE6273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4D3C460" w14:textId="3874A76E" w:rsidR="00571A96" w:rsidRPr="00780BAB" w:rsidRDefault="00F76932" w:rsidP="00FA1E74">
            <w:pPr>
              <w:ind w:left="127" w:hanging="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6B214E3F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77C3A9A4" w14:textId="53674881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EF100B" w:rsidRPr="00780BAB" w14:paraId="1438477B" w14:textId="77777777" w:rsidTr="00320503">
        <w:trPr>
          <w:trHeight w:val="20"/>
        </w:trPr>
        <w:tc>
          <w:tcPr>
            <w:tcW w:w="1823" w:type="pct"/>
            <w:vAlign w:val="center"/>
          </w:tcPr>
          <w:p w14:paraId="1B9E09B8" w14:textId="77777777" w:rsidR="00571A96" w:rsidRPr="00780BAB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38" w:type="pct"/>
          </w:tcPr>
          <w:p w14:paraId="18E7AB04" w14:textId="77777777" w:rsidR="00571A96" w:rsidRPr="00780BAB" w:rsidRDefault="00571A96" w:rsidP="00571A96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A9883C2" w14:textId="27BF43BF" w:rsidR="00571A96" w:rsidRPr="00780BAB" w:rsidRDefault="00901AD8" w:rsidP="00FA1E7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18037203" w14:textId="77777777" w:rsidR="00571A96" w:rsidRPr="00780BAB" w:rsidRDefault="00571A96" w:rsidP="00571A96">
            <w:pPr>
              <w:ind w:left="-102" w:right="-5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573989F9" w14:textId="4DC217BE" w:rsidR="00571A96" w:rsidRPr="00780BAB" w:rsidRDefault="00901AD8" w:rsidP="00FA1E74">
            <w:pPr>
              <w:ind w:left="-67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56EE7BA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ABCB559" w14:textId="06AB1F29" w:rsidR="00571A96" w:rsidRPr="00780BAB" w:rsidRDefault="00901AD8" w:rsidP="00FA1E74">
            <w:pPr>
              <w:ind w:left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29" w:type="pct"/>
            <w:vAlign w:val="center"/>
          </w:tcPr>
          <w:p w14:paraId="5485C496" w14:textId="77777777" w:rsidR="00571A96" w:rsidRPr="00780BAB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2AD3A39B" w14:textId="213A5ECD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EF100B" w:rsidRPr="00780BAB" w14:paraId="59DFE646" w14:textId="77777777" w:rsidTr="00320503">
        <w:trPr>
          <w:cantSplit/>
          <w:trHeight w:val="20"/>
        </w:trPr>
        <w:tc>
          <w:tcPr>
            <w:tcW w:w="1823" w:type="pct"/>
            <w:vAlign w:val="center"/>
          </w:tcPr>
          <w:p w14:paraId="4E1AE8D0" w14:textId="77777777" w:rsidR="00571A96" w:rsidRPr="00780BAB" w:rsidRDefault="00571A96" w:rsidP="00571A9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79625710" w14:textId="77777777" w:rsidR="00571A96" w:rsidRPr="00780BAB" w:rsidRDefault="00571A96" w:rsidP="00571A96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30968" w14:textId="72024902" w:rsidR="00571A96" w:rsidRPr="00780BAB" w:rsidRDefault="00901AD8" w:rsidP="00FA1E7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31" w:type="pct"/>
            <w:shd w:val="clear" w:color="auto" w:fill="auto"/>
          </w:tcPr>
          <w:p w14:paraId="0B7CB9B8" w14:textId="77777777" w:rsidR="00571A96" w:rsidRPr="00780BAB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D80A4" w14:textId="0E969BE8" w:rsidR="00571A96" w:rsidRPr="00780BAB" w:rsidRDefault="00901AD8" w:rsidP="002F7263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29" w:type="pct"/>
            <w:shd w:val="clear" w:color="auto" w:fill="auto"/>
          </w:tcPr>
          <w:p w14:paraId="146CE148" w14:textId="77777777" w:rsidR="00571A96" w:rsidRPr="00780BAB" w:rsidRDefault="00571A96" w:rsidP="00571A96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B487F" w14:textId="266FDCB6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F7693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9" w:type="pct"/>
          </w:tcPr>
          <w:p w14:paraId="3BE8F299" w14:textId="77777777" w:rsidR="00571A96" w:rsidRPr="00780BAB" w:rsidRDefault="00571A96" w:rsidP="00571A96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FB5D7" w14:textId="79827A62" w:rsidR="00571A96" w:rsidRPr="00780BAB" w:rsidRDefault="00901AD8" w:rsidP="00FA1E7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E64E4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</w:tbl>
    <w:p w14:paraId="7D91FE4B" w14:textId="63CA0411" w:rsidR="00F61536" w:rsidRPr="00780BAB" w:rsidRDefault="006A5B2F" w:rsidP="00901AD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bookmarkStart w:id="15" w:name="_Hlk109999306"/>
      <w:r w:rsidRPr="00780BAB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4D56E8B" w14:textId="50BBF46C" w:rsidR="00103FBF" w:rsidRPr="00780BAB" w:rsidRDefault="00103FBF" w:rsidP="00301377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30681E" w:rsidRPr="00780BAB">
        <w:rPr>
          <w:rFonts w:asciiTheme="majorBidi" w:hAnsiTheme="majorBidi" w:cstheme="majorBidi"/>
          <w:spacing w:val="-4"/>
        </w:rPr>
        <w:t xml:space="preserve">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4"/>
        </w:rPr>
        <w:t>31</w:t>
      </w:r>
      <w:r w:rsidR="0030681E" w:rsidRPr="00780BAB">
        <w:rPr>
          <w:rFonts w:asciiTheme="majorBidi" w:hAnsiTheme="majorBidi" w:cstheme="majorBidi"/>
          <w:spacing w:val="-4"/>
        </w:rPr>
        <w:t xml:space="preserve">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="0030681E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90"/>
        <w:gridCol w:w="1260"/>
        <w:gridCol w:w="180"/>
        <w:gridCol w:w="1166"/>
        <w:gridCol w:w="90"/>
        <w:gridCol w:w="1264"/>
      </w:tblGrid>
      <w:tr w:rsidR="00EF100B" w:rsidRPr="00780BAB" w14:paraId="03D3035C" w14:textId="77777777" w:rsidTr="00D71840">
        <w:trPr>
          <w:trHeight w:val="20"/>
        </w:trPr>
        <w:tc>
          <w:tcPr>
            <w:tcW w:w="3780" w:type="dxa"/>
          </w:tcPr>
          <w:p w14:paraId="6AFEA887" w14:textId="77777777" w:rsidR="00103FBF" w:rsidRPr="00780BAB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69441AC" w14:textId="77777777" w:rsidR="00103FBF" w:rsidRPr="00780BAB" w:rsidRDefault="00103FBF" w:rsidP="00BA1EF9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0A83C6D" w14:textId="77777777" w:rsidR="00103FBF" w:rsidRPr="00780BAB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22EC61" w14:textId="77777777" w:rsidR="00103FBF" w:rsidRPr="00780BAB" w:rsidRDefault="00103FBF" w:rsidP="00103FBF">
            <w:pPr>
              <w:ind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026DB724" w14:textId="77777777" w:rsidTr="00D71840">
        <w:trPr>
          <w:trHeight w:val="20"/>
        </w:trPr>
        <w:tc>
          <w:tcPr>
            <w:tcW w:w="3780" w:type="dxa"/>
          </w:tcPr>
          <w:p w14:paraId="513483CA" w14:textId="77777777" w:rsidR="00103FBF" w:rsidRPr="00780BAB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B0AC08" w14:textId="77777777" w:rsidR="00103FBF" w:rsidRPr="00780BAB" w:rsidRDefault="00103FBF" w:rsidP="00D94B6E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2C48BF8" w14:textId="77777777" w:rsidR="00103FBF" w:rsidRPr="00780BAB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93A737F" w14:textId="77777777" w:rsidR="00103FBF" w:rsidRPr="00780BAB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23EDC2C9" w14:textId="77777777" w:rsidTr="00D71840">
        <w:trPr>
          <w:trHeight w:val="20"/>
        </w:trPr>
        <w:tc>
          <w:tcPr>
            <w:tcW w:w="3780" w:type="dxa"/>
          </w:tcPr>
          <w:p w14:paraId="4617980D" w14:textId="77777777" w:rsidR="00571A96" w:rsidRPr="00780BAB" w:rsidRDefault="00571A96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A25CE" w14:textId="778E793A" w:rsidR="00571A96" w:rsidRPr="00780BAB" w:rsidRDefault="00901AD8" w:rsidP="00D94B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F4951D6" w14:textId="77777777" w:rsidR="00571A96" w:rsidRPr="00780BAB" w:rsidRDefault="00571A96" w:rsidP="00571A96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55E47" w14:textId="1F556929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68E93F9" w14:textId="39B3B731" w:rsidR="00571A96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6CF8A8E" w14:textId="77777777" w:rsidR="00571A96" w:rsidRPr="00780BAB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3032DEB" w14:textId="7BF58544" w:rsidR="00571A96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C058363" w14:textId="77777777" w:rsidR="00571A96" w:rsidRPr="00780BAB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8E3FD6" w14:textId="4DC983A7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E33CA88" w14:textId="4E39854F" w:rsidR="00571A96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29C72EEE" w14:textId="77777777" w:rsidTr="00D71840">
        <w:trPr>
          <w:trHeight w:val="20"/>
        </w:trPr>
        <w:tc>
          <w:tcPr>
            <w:tcW w:w="3780" w:type="dxa"/>
            <w:hideMark/>
          </w:tcPr>
          <w:p w14:paraId="73566AC3" w14:textId="77777777" w:rsidR="00571A96" w:rsidRPr="00780BAB" w:rsidRDefault="00571A96" w:rsidP="00D94B6E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4EE0CE60" w:rsidR="00571A96" w:rsidRPr="00780BAB" w:rsidRDefault="00901AD8" w:rsidP="0045423F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2FF07B91" w14:textId="77777777" w:rsidR="00571A96" w:rsidRPr="00780BAB" w:rsidRDefault="00571A96" w:rsidP="00571A9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C143BE" w14:textId="37208012" w:rsidR="00571A96" w:rsidRPr="00780BAB" w:rsidRDefault="00901AD8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80" w:type="dxa"/>
          </w:tcPr>
          <w:p w14:paraId="0C50903E" w14:textId="77777777" w:rsidR="00571A96" w:rsidRPr="00780BAB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BA4131" w14:textId="02351D74" w:rsidR="00571A96" w:rsidRPr="00780BAB" w:rsidRDefault="00901AD8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90" w:type="dxa"/>
          </w:tcPr>
          <w:p w14:paraId="49639DC9" w14:textId="77777777" w:rsidR="00571A96" w:rsidRPr="00780BAB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DA90F93" w14:textId="6DF1398D" w:rsidR="00571A96" w:rsidRPr="00780BAB" w:rsidRDefault="00901AD8" w:rsidP="002F7263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EF100B" w:rsidRPr="00780BAB" w14:paraId="67477058" w14:textId="77777777" w:rsidTr="00D71840">
        <w:trPr>
          <w:trHeight w:val="20"/>
        </w:trPr>
        <w:tc>
          <w:tcPr>
            <w:tcW w:w="3780" w:type="dxa"/>
            <w:hideMark/>
          </w:tcPr>
          <w:p w14:paraId="59602099" w14:textId="77777777" w:rsidR="00571A96" w:rsidRPr="00780BAB" w:rsidRDefault="00571A96" w:rsidP="00D94B6E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62D571EA" w:rsidR="00571A96" w:rsidRPr="00780BAB" w:rsidRDefault="00FA7F14" w:rsidP="0045423F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571A96" w:rsidRPr="00780BAB" w:rsidRDefault="00571A96" w:rsidP="00571A9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0D2118F" w14:textId="014CE514" w:rsidR="00571A96" w:rsidRPr="00780BAB" w:rsidRDefault="00563400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5F85300" w14:textId="77777777" w:rsidR="00571A96" w:rsidRPr="00780BAB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94D561" w14:textId="11B47CE8" w:rsidR="00571A96" w:rsidRPr="00780BAB" w:rsidRDefault="00FA7F14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2CAE049" w14:textId="77777777" w:rsidR="00571A96" w:rsidRPr="00780BAB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4C0B4449" w14:textId="457B8F7B" w:rsidR="00571A96" w:rsidRPr="00780BAB" w:rsidRDefault="00563400" w:rsidP="002F7263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F100B" w:rsidRPr="00780BAB" w14:paraId="0FBF9AFA" w14:textId="77777777" w:rsidTr="00D71840">
        <w:trPr>
          <w:trHeight w:val="20"/>
        </w:trPr>
        <w:tc>
          <w:tcPr>
            <w:tcW w:w="3780" w:type="dxa"/>
          </w:tcPr>
          <w:p w14:paraId="3AADD947" w14:textId="77777777" w:rsidR="00571A96" w:rsidRPr="00780BAB" w:rsidRDefault="00571A96" w:rsidP="00D94B6E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35CC7942" w:rsidR="00571A96" w:rsidRPr="00780BAB" w:rsidRDefault="00901AD8" w:rsidP="0045423F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90" w:type="dxa"/>
          </w:tcPr>
          <w:p w14:paraId="425FFD7B" w14:textId="77777777" w:rsidR="00571A96" w:rsidRPr="00780BAB" w:rsidRDefault="00571A96" w:rsidP="00571A9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29CD" w14:textId="49493108" w:rsidR="00571A96" w:rsidRPr="00780BAB" w:rsidRDefault="00901AD8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2CA0AC" w14:textId="77777777" w:rsidR="00571A96" w:rsidRPr="00780BAB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2A1D3883" w:rsidR="00571A96" w:rsidRPr="00780BAB" w:rsidRDefault="00901AD8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FA7F1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571A96" w:rsidRPr="00780BAB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569FA" w14:textId="3180CB23" w:rsidR="00571A96" w:rsidRPr="00780BAB" w:rsidRDefault="00901AD8" w:rsidP="002F7263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56340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</w:tbl>
    <w:p w14:paraId="7573B2A1" w14:textId="77777777" w:rsidR="00901AD8" w:rsidRDefault="00901AD8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4A925AA" w14:textId="70973FB3" w:rsidR="00103FBF" w:rsidRPr="00780BAB" w:rsidRDefault="00103FBF" w:rsidP="00073A2B">
      <w:pPr>
        <w:spacing w:before="240"/>
        <w:ind w:left="540" w:right="-90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lastRenderedPageBreak/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780BAB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43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87"/>
        <w:gridCol w:w="90"/>
        <w:gridCol w:w="1193"/>
        <w:gridCol w:w="130"/>
        <w:gridCol w:w="1287"/>
        <w:gridCol w:w="90"/>
        <w:gridCol w:w="1287"/>
      </w:tblGrid>
      <w:tr w:rsidR="00EF100B" w:rsidRPr="00780BAB" w14:paraId="0049A2AC" w14:textId="77777777" w:rsidTr="006376D2">
        <w:trPr>
          <w:trHeight w:val="20"/>
        </w:trPr>
        <w:tc>
          <w:tcPr>
            <w:tcW w:w="4068" w:type="dxa"/>
          </w:tcPr>
          <w:p w14:paraId="2816B11E" w14:textId="77777777" w:rsidR="00103FBF" w:rsidRPr="00780BAB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099594E2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44D025DF" w14:textId="77777777" w:rsidR="00103FBF" w:rsidRPr="00780BAB" w:rsidRDefault="00103FBF" w:rsidP="006376D2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05DDEACA" w14:textId="77777777" w:rsidTr="006376D2">
        <w:trPr>
          <w:trHeight w:val="20"/>
        </w:trPr>
        <w:tc>
          <w:tcPr>
            <w:tcW w:w="4068" w:type="dxa"/>
          </w:tcPr>
          <w:p w14:paraId="23F25EFA" w14:textId="77777777" w:rsidR="00103FBF" w:rsidRPr="00780BAB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24326308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7E3D0461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5BD71FFE" w14:textId="77777777" w:rsidTr="009F11F2">
        <w:trPr>
          <w:trHeight w:val="20"/>
        </w:trPr>
        <w:tc>
          <w:tcPr>
            <w:tcW w:w="4068" w:type="dxa"/>
          </w:tcPr>
          <w:p w14:paraId="2D84EA13" w14:textId="77777777" w:rsidR="00571A96" w:rsidRPr="00780BAB" w:rsidRDefault="00571A96" w:rsidP="00571A96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8F9481A" w14:textId="6A64E6B9" w:rsidR="00571A96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E4FD47A" w14:textId="77777777" w:rsidR="00571A96" w:rsidRPr="00780BAB" w:rsidRDefault="00571A96" w:rsidP="00571A96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7972DA6" w14:textId="0E39A531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DBF37A3" w14:textId="20E84628" w:rsidR="00571A96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" w:type="dxa"/>
          </w:tcPr>
          <w:p w14:paraId="1BC62522" w14:textId="77777777" w:rsidR="00571A96" w:rsidRPr="00780BAB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B891612" w14:textId="24928242" w:rsidR="00E95F4B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7E4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467C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520879B" w14:textId="77777777" w:rsidR="00571A96" w:rsidRPr="00780BAB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BFF21B2" w14:textId="5CBC4CC8" w:rsidR="00571A96" w:rsidRPr="00780BAB" w:rsidRDefault="00901AD8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5BC8214" w14:textId="5C06172A" w:rsidR="00571A96" w:rsidRPr="00780BAB" w:rsidRDefault="00901AD8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12EDF86E" w14:textId="77777777" w:rsidTr="009F11F2">
        <w:trPr>
          <w:trHeight w:val="20"/>
        </w:trPr>
        <w:tc>
          <w:tcPr>
            <w:tcW w:w="4068" w:type="dxa"/>
            <w:hideMark/>
          </w:tcPr>
          <w:p w14:paraId="66F32E4F" w14:textId="77777777" w:rsidR="00571A96" w:rsidRPr="00780BAB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1A448124" w14:textId="23D0834C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90" w:type="dxa"/>
            <w:vAlign w:val="center"/>
          </w:tcPr>
          <w:p w14:paraId="511AFFE5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7C86A" w14:textId="5028190A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30" w:type="dxa"/>
          </w:tcPr>
          <w:p w14:paraId="58304447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B8335B" w14:textId="1D10E2E8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90" w:type="dxa"/>
          </w:tcPr>
          <w:p w14:paraId="0B97028D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538B6972" w:rsidR="00571A96" w:rsidRPr="00780BAB" w:rsidRDefault="00901AD8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EF100B" w:rsidRPr="00780BAB" w14:paraId="4A52B540" w14:textId="77777777" w:rsidTr="009F11F2">
        <w:trPr>
          <w:trHeight w:val="20"/>
        </w:trPr>
        <w:tc>
          <w:tcPr>
            <w:tcW w:w="4068" w:type="dxa"/>
            <w:hideMark/>
          </w:tcPr>
          <w:p w14:paraId="4E605B71" w14:textId="77777777" w:rsidR="00571A96" w:rsidRPr="00780BAB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61A0E2D4" w14:textId="20681CF1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90" w:type="dxa"/>
            <w:vAlign w:val="center"/>
          </w:tcPr>
          <w:p w14:paraId="742AC49E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7C5C6EE" w14:textId="454D920C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30" w:type="dxa"/>
          </w:tcPr>
          <w:p w14:paraId="696D50BB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EFF96" w14:textId="3AECECFB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90" w:type="dxa"/>
          </w:tcPr>
          <w:p w14:paraId="375FD551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3C8A9C23" w:rsidR="00571A96" w:rsidRPr="00780BAB" w:rsidRDefault="00901AD8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  <w:tr w:rsidR="00EF100B" w:rsidRPr="00780BAB" w14:paraId="5EC6C164" w14:textId="77777777" w:rsidTr="009F11F2">
        <w:trPr>
          <w:trHeight w:val="20"/>
        </w:trPr>
        <w:tc>
          <w:tcPr>
            <w:tcW w:w="4068" w:type="dxa"/>
          </w:tcPr>
          <w:p w14:paraId="62003C47" w14:textId="77777777" w:rsidR="00571A96" w:rsidRPr="00780BAB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4F655C" w:rsidRPr="00780BAB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87" w:type="dxa"/>
          </w:tcPr>
          <w:p w14:paraId="3E155C70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CFC9A1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48C394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571A96" w:rsidRPr="00780BAB" w:rsidRDefault="00571A96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5C84EF20" w14:textId="77777777" w:rsidTr="009F11F2">
        <w:trPr>
          <w:trHeight w:val="20"/>
        </w:trPr>
        <w:tc>
          <w:tcPr>
            <w:tcW w:w="4068" w:type="dxa"/>
            <w:hideMark/>
          </w:tcPr>
          <w:p w14:paraId="09F61291" w14:textId="77777777" w:rsidR="00571A96" w:rsidRPr="00780BAB" w:rsidRDefault="00571A96" w:rsidP="00571A96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87" w:type="dxa"/>
          </w:tcPr>
          <w:p w14:paraId="4032F41B" w14:textId="60BB7EF9" w:rsidR="00571A96" w:rsidRPr="00780BAB" w:rsidRDefault="00A55E07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CD867" w14:textId="58D7E71E" w:rsidR="00571A96" w:rsidRPr="00780BAB" w:rsidRDefault="00E95F4B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1316A17E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3E097B" w14:textId="06C5D69B" w:rsidR="00571A96" w:rsidRPr="00780BAB" w:rsidRDefault="00A55E07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4FEA20D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53D71698" w:rsidR="00571A96" w:rsidRPr="00780BAB" w:rsidRDefault="00E95F4B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F100B" w:rsidRPr="00780BAB" w14:paraId="00E6DCE7" w14:textId="77777777" w:rsidTr="009F11F2">
        <w:trPr>
          <w:trHeight w:val="20"/>
        </w:trPr>
        <w:tc>
          <w:tcPr>
            <w:tcW w:w="4068" w:type="dxa"/>
          </w:tcPr>
          <w:p w14:paraId="72D686C6" w14:textId="77777777" w:rsidR="00571A96" w:rsidRPr="00780BAB" w:rsidRDefault="00571A96" w:rsidP="00571A96">
            <w:pPr>
              <w:tabs>
                <w:tab w:val="left" w:pos="680"/>
              </w:tabs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4F655C" w:rsidRPr="00780BAB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87" w:type="dxa"/>
          </w:tcPr>
          <w:p w14:paraId="2AFD4634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824485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DB1A94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571A96" w:rsidRPr="00780BAB" w:rsidRDefault="00571A96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1CA64C96" w14:textId="77777777" w:rsidTr="009F11F2">
        <w:trPr>
          <w:trHeight w:val="20"/>
        </w:trPr>
        <w:tc>
          <w:tcPr>
            <w:tcW w:w="4068" w:type="dxa"/>
            <w:hideMark/>
          </w:tcPr>
          <w:p w14:paraId="33B53228" w14:textId="77777777" w:rsidR="00571A96" w:rsidRPr="00780BAB" w:rsidRDefault="00571A96" w:rsidP="00571A96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51F0C3" w14:textId="0B04A067" w:rsidR="00571A96" w:rsidRPr="00780BAB" w:rsidRDefault="00A55E07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9EF9458" w14:textId="5FCE6518" w:rsidR="00571A96" w:rsidRPr="00780BAB" w:rsidRDefault="00E95F4B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571ACDF5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5C0F9D" w14:textId="4B386648" w:rsidR="00571A96" w:rsidRPr="00780BAB" w:rsidRDefault="00A55E07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8CFCB2E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589154FF" w:rsidR="00571A96" w:rsidRPr="00780BAB" w:rsidRDefault="00E95F4B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F100B" w:rsidRPr="00780BAB" w14:paraId="30B58A1D" w14:textId="77777777" w:rsidTr="009F11F2">
        <w:trPr>
          <w:trHeight w:val="20"/>
        </w:trPr>
        <w:tc>
          <w:tcPr>
            <w:tcW w:w="4068" w:type="dxa"/>
          </w:tcPr>
          <w:p w14:paraId="32D4C732" w14:textId="77777777" w:rsidR="00571A96" w:rsidRPr="00780BAB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39FCD811" w:rsidR="00571A96" w:rsidRPr="00780BAB" w:rsidRDefault="00A55E07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FDDEAA3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14BC8116" w:rsidR="00571A96" w:rsidRPr="00780BAB" w:rsidRDefault="00E95F4B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4310D997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188788EF" w:rsidR="00571A96" w:rsidRPr="00780BAB" w:rsidRDefault="00A55E07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8D2E5A4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2D3EB377" w:rsidR="00571A96" w:rsidRPr="00780BAB" w:rsidRDefault="00E95F4B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7A2127" w:rsidRPr="00780B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100B" w:rsidRPr="00780BAB" w14:paraId="1572E3C5" w14:textId="77777777" w:rsidTr="009F11F2">
        <w:trPr>
          <w:trHeight w:val="134"/>
        </w:trPr>
        <w:tc>
          <w:tcPr>
            <w:tcW w:w="4068" w:type="dxa"/>
          </w:tcPr>
          <w:p w14:paraId="3F8051FA" w14:textId="77777777" w:rsidR="00571A96" w:rsidRPr="00780BAB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03D86452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7AB46FBF" w14:textId="77777777" w:rsidR="00571A96" w:rsidRPr="00780BAB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6666B8CA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69A66006" w:rsidR="00571A96" w:rsidRPr="00780BAB" w:rsidRDefault="00901AD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A55E0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571A96" w:rsidRPr="00780BAB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13E25262" w:rsidR="00571A96" w:rsidRPr="00780BAB" w:rsidRDefault="00901AD8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E95F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</w:tbl>
    <w:bookmarkEnd w:id="15"/>
    <w:p w14:paraId="47DC572C" w14:textId="77777777" w:rsidR="00962D34" w:rsidRPr="00780BAB" w:rsidRDefault="00962D34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6B090195" w14:textId="61FA0AB9" w:rsidR="00962D34" w:rsidRPr="00780BAB" w:rsidRDefault="00962D34" w:rsidP="00D654DC">
      <w:pPr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E467C6" w:rsidRPr="00780BAB">
        <w:rPr>
          <w:rFonts w:asciiTheme="majorBidi" w:hAnsiTheme="majorBidi" w:cstheme="majorBidi"/>
          <w:spacing w:val="-4"/>
        </w:rPr>
        <w:t xml:space="preserve"> </w:t>
      </w:r>
      <w:r w:rsidR="00337E46" w:rsidRPr="00780BAB">
        <w:rPr>
          <w:rFonts w:asciiTheme="majorBidi" w:hAnsiTheme="majorBidi" w:cstheme="majorBidi"/>
          <w:spacing w:val="-4"/>
          <w:cs/>
        </w:rPr>
        <w:t>กันยายน</w:t>
      </w:r>
      <w:r w:rsidR="00E467C6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="00EA1B9F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780BAB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 xml:space="preserve"> จำนวน</w:t>
      </w:r>
      <w:r w:rsidR="00D27209" w:rsidRPr="00780BAB">
        <w:rPr>
          <w:rFonts w:asciiTheme="majorBidi" w:hAnsiTheme="majorBidi" w:cstheme="majorBidi"/>
        </w:rPr>
        <w:t xml:space="preserve"> </w:t>
      </w:r>
      <w:bookmarkStart w:id="16" w:name="_Hlk117038436"/>
      <w:r w:rsidR="00901AD8" w:rsidRPr="00901AD8">
        <w:rPr>
          <w:rFonts w:asciiTheme="majorBidi" w:hAnsiTheme="majorBidi" w:cstheme="majorBidi"/>
        </w:rPr>
        <w:t>1</w:t>
      </w:r>
      <w:r w:rsidR="00DE28EA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051</w:t>
      </w:r>
      <w:r w:rsidR="00DE28EA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044</w:t>
      </w:r>
      <w:r w:rsidR="008030E7" w:rsidRPr="00780BAB">
        <w:rPr>
          <w:rFonts w:asciiTheme="majorBidi" w:hAnsiTheme="majorBidi" w:cstheme="majorBidi"/>
          <w:cs/>
        </w:rPr>
        <w:t xml:space="preserve"> </w:t>
      </w:r>
      <w:bookmarkEnd w:id="16"/>
      <w:r w:rsidRPr="00780BAB">
        <w:rPr>
          <w:rFonts w:asciiTheme="majorBidi" w:hAnsiTheme="majorBidi" w:cstheme="majorBidi"/>
          <w:cs/>
        </w:rPr>
        <w:t>บาท ส่วนใหญ่</w:t>
      </w:r>
      <w:r w:rsidR="00AC2672" w:rsidRPr="00780BAB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780BAB">
        <w:rPr>
          <w:rFonts w:asciiTheme="majorBidi" w:hAnsiTheme="majorBidi" w:cstheme="majorBidi"/>
          <w:cs/>
        </w:rPr>
        <w:t>จ่ายชำระ</w:t>
      </w:r>
      <w:r w:rsidR="00C43349" w:rsidRPr="00780BAB">
        <w:rPr>
          <w:rFonts w:asciiTheme="majorBidi" w:hAnsiTheme="majorBidi" w:cstheme="majorBidi"/>
          <w:cs/>
        </w:rPr>
        <w:t>ค่า</w:t>
      </w:r>
      <w:r w:rsidR="00DA69BE" w:rsidRPr="00780BAB">
        <w:rPr>
          <w:rFonts w:asciiTheme="majorBidi" w:hAnsiTheme="majorBidi" w:cstheme="majorBidi"/>
          <w:cs/>
        </w:rPr>
        <w:t>เช่า</w:t>
      </w:r>
      <w:r w:rsidR="00C43349" w:rsidRPr="00780BAB">
        <w:rPr>
          <w:rFonts w:asciiTheme="majorBidi" w:hAnsiTheme="majorBidi" w:cstheme="majorBidi"/>
          <w:cs/>
        </w:rPr>
        <w:t>เป็นรายเดือน</w:t>
      </w:r>
      <w:r w:rsidR="00DA69BE" w:rsidRPr="00780BAB">
        <w:rPr>
          <w:rFonts w:asciiTheme="majorBidi" w:hAnsiTheme="majorBidi" w:cstheme="majorBidi"/>
          <w:cs/>
        </w:rPr>
        <w:t>ตาม</w:t>
      </w:r>
      <w:r w:rsidR="00C43349" w:rsidRPr="00780BAB">
        <w:rPr>
          <w:rFonts w:asciiTheme="majorBidi" w:hAnsiTheme="majorBidi" w:cstheme="majorBidi"/>
          <w:cs/>
        </w:rPr>
        <w:t>อัตราที่ระบุ</w:t>
      </w:r>
      <w:r w:rsidR="00DA69BE" w:rsidRPr="00780BAB">
        <w:rPr>
          <w:rFonts w:asciiTheme="majorBidi" w:hAnsiTheme="majorBidi" w:cstheme="majorBidi"/>
          <w:cs/>
        </w:rPr>
        <w:t xml:space="preserve">ในสัญญา </w:t>
      </w:r>
      <w:r w:rsidRPr="00780BAB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901AD8" w:rsidRPr="00901AD8">
        <w:rPr>
          <w:rFonts w:asciiTheme="majorBidi" w:hAnsiTheme="majorBidi" w:cstheme="majorBidi"/>
        </w:rPr>
        <w:t>3</w:t>
      </w:r>
      <w:r w:rsidRPr="00780BAB">
        <w:rPr>
          <w:rFonts w:asciiTheme="majorBidi" w:hAnsiTheme="majorBidi" w:cstheme="majorBidi"/>
          <w:cs/>
        </w:rPr>
        <w:t xml:space="preserve"> ปี และ</w:t>
      </w:r>
      <w:r w:rsidR="00715CA2" w:rsidRPr="00780BAB">
        <w:rPr>
          <w:rFonts w:asciiTheme="majorBidi" w:hAnsiTheme="majorBidi" w:cstheme="majorBidi"/>
          <w:cs/>
        </w:rPr>
        <w:t>มี</w:t>
      </w:r>
      <w:r w:rsidRPr="00780BAB">
        <w:rPr>
          <w:rFonts w:asciiTheme="majorBidi" w:hAnsiTheme="majorBidi" w:cstheme="majorBidi"/>
          <w:cs/>
        </w:rPr>
        <w:t>สิทธิเลือกในการขยายอายุสัญญา</w:t>
      </w:r>
    </w:p>
    <w:p w14:paraId="538E9FB9" w14:textId="77777777" w:rsidR="0017552D" w:rsidRPr="00780BAB" w:rsidRDefault="0017552D" w:rsidP="00D654DC">
      <w:pPr>
        <w:ind w:left="547"/>
        <w:jc w:val="thaiDistribute"/>
        <w:rPr>
          <w:rFonts w:asciiTheme="majorBidi" w:hAnsiTheme="majorBidi" w:cstheme="majorBidi"/>
        </w:rPr>
      </w:pPr>
    </w:p>
    <w:p w14:paraId="10827A9D" w14:textId="7298CD63" w:rsidR="00C92103" w:rsidRPr="00780BAB" w:rsidRDefault="00C92103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ทุนเรือนหุ้น</w:t>
      </w:r>
      <w:r w:rsidR="00C03BA5" w:rsidRPr="00780BAB">
        <w:rPr>
          <w:rFonts w:asciiTheme="majorBidi" w:hAnsiTheme="majorBidi" w:cstheme="majorBidi"/>
          <w:b/>
          <w:bCs/>
          <w:cs/>
        </w:rPr>
        <w:t>และส่วนเกินมูลค่าหุ้นสามัญ</w:t>
      </w:r>
    </w:p>
    <w:p w14:paraId="78A69460" w14:textId="490D689D" w:rsidR="005D00D4" w:rsidRPr="00780BAB" w:rsidRDefault="00F9754C" w:rsidP="00D41390">
      <w:pPr>
        <w:ind w:left="547"/>
        <w:jc w:val="thaiDistribute"/>
        <w:rPr>
          <w:rFonts w:asciiTheme="majorBidi" w:hAnsiTheme="majorBidi" w:cstheme="majorBidi"/>
        </w:rPr>
      </w:pPr>
      <w:r w:rsidRPr="006A76A1">
        <w:rPr>
          <w:rFonts w:asciiTheme="majorBidi" w:hAnsiTheme="majorBidi" w:cstheme="majorBidi"/>
          <w:spacing w:val="-6"/>
          <w:cs/>
        </w:rPr>
        <w:t>บริษัทได้เรียกชำระค่าหุ้นเพิ่มเติมสำหรับหุ้นสามัญที่ออกใหม่จากการเสนอขายให้แก่ประชาชนเป็นครั้ง</w:t>
      </w:r>
      <w:r w:rsidRPr="00780BAB">
        <w:rPr>
          <w:rFonts w:asciiTheme="majorBidi" w:hAnsiTheme="majorBidi" w:cstheme="majorBidi"/>
          <w:cs/>
        </w:rPr>
        <w:t xml:space="preserve">แรกในจำนวน </w:t>
      </w:r>
      <w:r w:rsidR="00901AD8" w:rsidRPr="00901AD8">
        <w:rPr>
          <w:rFonts w:asciiTheme="majorBidi" w:hAnsiTheme="majorBidi" w:cstheme="majorBidi"/>
        </w:rPr>
        <w:t>15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  <w:cs/>
        </w:rPr>
        <w:t xml:space="preserve"> หุ้น ที่ราคาหุ้นละ </w:t>
      </w:r>
      <w:r w:rsidR="00901AD8" w:rsidRPr="00901AD8">
        <w:rPr>
          <w:rFonts w:asciiTheme="majorBidi" w:hAnsiTheme="majorBidi" w:cstheme="majorBidi"/>
        </w:rPr>
        <w:t>7</w:t>
      </w:r>
      <w:r w:rsidRPr="00780BAB">
        <w:rPr>
          <w:rFonts w:asciiTheme="majorBidi" w:hAnsiTheme="majorBidi" w:cstheme="majorBidi"/>
          <w:cs/>
        </w:rPr>
        <w:t>.</w:t>
      </w:r>
      <w:r w:rsidR="00901AD8" w:rsidRPr="00901AD8">
        <w:rPr>
          <w:rFonts w:asciiTheme="majorBidi" w:hAnsiTheme="majorBidi" w:cstheme="majorBidi"/>
        </w:rPr>
        <w:t>30</w:t>
      </w:r>
      <w:r w:rsidRPr="00780BAB">
        <w:rPr>
          <w:rFonts w:asciiTheme="majorBidi" w:hAnsiTheme="majorBidi" w:cstheme="majorBidi"/>
          <w:cs/>
        </w:rPr>
        <w:t xml:space="preserve"> บาท เป็นจำนวนทั้งหมด </w:t>
      </w:r>
      <w:r w:rsidR="00901AD8" w:rsidRPr="00901AD8">
        <w:rPr>
          <w:rFonts w:asciiTheme="majorBidi" w:hAnsiTheme="majorBidi" w:cstheme="majorBidi"/>
        </w:rPr>
        <w:t>109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500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  <w:cs/>
        </w:rPr>
        <w:t xml:space="preserve"> บาท และ</w:t>
      </w:r>
      <w:r w:rsidR="006A76A1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 xml:space="preserve">ได้จดทะเบียนหุ้นที่ออกและชำระแล้วกับกรมพัฒนาธุรกิจการค้าเมื่อวันที่ </w:t>
      </w:r>
      <w:r w:rsidR="00901AD8" w:rsidRPr="00901AD8">
        <w:rPr>
          <w:rFonts w:asciiTheme="majorBidi" w:hAnsiTheme="majorBidi" w:cstheme="majorBidi"/>
        </w:rPr>
        <w:t>17</w:t>
      </w:r>
      <w:r w:rsidRPr="00780BAB">
        <w:rPr>
          <w:rFonts w:asciiTheme="majorBidi" w:hAnsiTheme="majorBidi" w:cstheme="majorBidi"/>
          <w:cs/>
        </w:rPr>
        <w:t xml:space="preserve"> กุมภาพันธ์ </w:t>
      </w:r>
      <w:r w:rsidR="00901AD8" w:rsidRPr="00901AD8">
        <w:rPr>
          <w:rFonts w:asciiTheme="majorBidi" w:hAnsiTheme="majorBidi" w:cstheme="majorBidi"/>
        </w:rPr>
        <w:t>2566</w:t>
      </w:r>
      <w:r w:rsidRPr="00780BAB">
        <w:rPr>
          <w:rFonts w:asciiTheme="majorBidi" w:hAnsiTheme="majorBidi" w:cstheme="majorBidi"/>
          <w:cs/>
        </w:rPr>
        <w:t xml:space="preserve"> ทั้งนี้</w:t>
      </w:r>
      <w:r w:rsidRPr="006A76A1">
        <w:rPr>
          <w:rFonts w:asciiTheme="majorBidi" w:hAnsiTheme="majorBidi" w:cstheme="majorBidi"/>
          <w:spacing w:val="-12"/>
          <w:cs/>
        </w:rPr>
        <w:t>บริษัทบันทึกรายการดังกล่าวเป็นบัญชีส่วนเกินมูลค่าหุ้นสามัญสุทธิจากต้นทุนการทำรายการที่เกี่ยวข้องกับทุน</w:t>
      </w:r>
      <w:r w:rsidRPr="00780BAB">
        <w:rPr>
          <w:rFonts w:asciiTheme="majorBidi" w:hAnsiTheme="majorBidi" w:cstheme="majorBidi"/>
          <w:cs/>
        </w:rPr>
        <w:t xml:space="preserve"> ในระหว่าง</w:t>
      </w:r>
      <w:r w:rsidR="000A6D14" w:rsidRPr="00780BAB">
        <w:rPr>
          <w:rFonts w:asciiTheme="majorBidi" w:hAnsiTheme="majorBidi" w:cstheme="majorBidi"/>
          <w:cs/>
        </w:rPr>
        <w:t>เก้า</w:t>
      </w:r>
      <w:r w:rsidRPr="00780BAB">
        <w:rPr>
          <w:rFonts w:asciiTheme="majorBidi" w:hAnsiTheme="majorBidi" w:cstheme="majorBidi"/>
          <w:cs/>
        </w:rPr>
        <w:t xml:space="preserve">เดือนงวดสิ้นสุดวันที่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Pr="00780BAB">
        <w:rPr>
          <w:rFonts w:asciiTheme="majorBidi" w:hAnsiTheme="majorBidi" w:cstheme="majorBidi"/>
          <w:cs/>
        </w:rPr>
        <w:t xml:space="preserve"> </w:t>
      </w:r>
      <w:r w:rsidR="00115CE2" w:rsidRPr="00780BAB">
        <w:rPr>
          <w:rFonts w:asciiTheme="majorBidi" w:hAnsiTheme="majorBidi" w:cstheme="majorBidi"/>
          <w:cs/>
        </w:rPr>
        <w:t>กันยายน</w:t>
      </w:r>
      <w:r w:rsidR="00F66A57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</w:rPr>
        <w:t>2566</w:t>
      </w:r>
      <w:r w:rsidRPr="00780BAB">
        <w:rPr>
          <w:rFonts w:asciiTheme="majorBidi" w:hAnsiTheme="majorBidi" w:cstheme="majorBidi"/>
          <w:cs/>
        </w:rPr>
        <w:t xml:space="preserve"> จำนวน </w:t>
      </w:r>
      <w:r w:rsidR="00901AD8" w:rsidRPr="00901AD8">
        <w:rPr>
          <w:rFonts w:asciiTheme="majorBidi" w:hAnsiTheme="majorBidi" w:cstheme="majorBidi"/>
        </w:rPr>
        <w:t>94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754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767</w:t>
      </w:r>
      <w:r w:rsidRPr="00780BAB">
        <w:rPr>
          <w:rFonts w:asciiTheme="majorBidi" w:hAnsiTheme="majorBidi" w:cstheme="majorBidi"/>
          <w:cs/>
        </w:rPr>
        <w:t xml:space="preserve"> บาท</w:t>
      </w:r>
      <w:r w:rsidR="00D41390" w:rsidRPr="00780BAB">
        <w:rPr>
          <w:rFonts w:asciiTheme="majorBidi" w:hAnsiTheme="majorBidi" w:cstheme="majorBidi"/>
          <w:cs/>
        </w:rPr>
        <w:t xml:space="preserve"> ส่งผลให้ </w:t>
      </w:r>
      <w:r w:rsidR="005D00D4" w:rsidRPr="00780BAB">
        <w:rPr>
          <w:rFonts w:asciiTheme="majorBidi" w:hAnsiTheme="majorBidi" w:cstheme="majorBidi"/>
          <w:cs/>
        </w:rPr>
        <w:t xml:space="preserve">ณ วันที่ </w:t>
      </w:r>
      <w:r w:rsidR="00D41390" w:rsidRPr="00780BAB">
        <w:rPr>
          <w:rFonts w:asciiTheme="majorBidi" w:hAnsiTheme="majorBidi" w:cstheme="majorBidi"/>
          <w:cs/>
        </w:rPr>
        <w:br/>
      </w:r>
      <w:r w:rsidR="00901AD8" w:rsidRPr="00901AD8">
        <w:rPr>
          <w:rFonts w:asciiTheme="majorBidi" w:hAnsiTheme="majorBidi" w:cstheme="majorBidi"/>
        </w:rPr>
        <w:t>30</w:t>
      </w:r>
      <w:r w:rsidR="00F66A57" w:rsidRPr="00780BAB">
        <w:rPr>
          <w:rFonts w:asciiTheme="majorBidi" w:hAnsiTheme="majorBidi" w:cstheme="majorBidi"/>
          <w:cs/>
        </w:rPr>
        <w:t xml:space="preserve"> </w:t>
      </w:r>
      <w:r w:rsidR="00115CE2" w:rsidRPr="00780BAB">
        <w:rPr>
          <w:rFonts w:asciiTheme="majorBidi" w:hAnsiTheme="majorBidi" w:cstheme="majorBidi"/>
          <w:cs/>
        </w:rPr>
        <w:t>กันยายน</w:t>
      </w:r>
      <w:r w:rsidR="00F66A57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</w:rPr>
        <w:t>2566</w:t>
      </w:r>
      <w:r w:rsidR="00D41390" w:rsidRPr="00780BAB">
        <w:rPr>
          <w:rFonts w:asciiTheme="majorBidi" w:hAnsiTheme="majorBidi" w:cstheme="majorBidi"/>
        </w:rPr>
        <w:t xml:space="preserve"> </w:t>
      </w:r>
      <w:r w:rsidR="00D41390" w:rsidRPr="00780BAB">
        <w:rPr>
          <w:rFonts w:asciiTheme="majorBidi" w:hAnsiTheme="majorBidi" w:cstheme="majorBidi"/>
          <w:cs/>
        </w:rPr>
        <w:t xml:space="preserve">และ </w:t>
      </w:r>
      <w:r w:rsidR="00901AD8" w:rsidRPr="00901AD8">
        <w:rPr>
          <w:rFonts w:asciiTheme="majorBidi" w:hAnsiTheme="majorBidi" w:cstheme="majorBidi"/>
        </w:rPr>
        <w:t>2567</w:t>
      </w:r>
      <w:r w:rsidR="005D00D4" w:rsidRPr="00780BAB">
        <w:rPr>
          <w:rFonts w:asciiTheme="majorBidi" w:hAnsiTheme="majorBidi" w:cstheme="majorBidi"/>
          <w:cs/>
        </w:rPr>
        <w:t xml:space="preserve"> กลุ่มบริษัทมีส่วนเกินมูลค่าหุ้นสามัญ จำนวน </w:t>
      </w:r>
      <w:r w:rsidR="00901AD8" w:rsidRPr="00901AD8">
        <w:rPr>
          <w:rFonts w:asciiTheme="majorBidi" w:hAnsiTheme="majorBidi" w:cstheme="majorBidi"/>
        </w:rPr>
        <w:t>122</w:t>
      </w:r>
      <w:r w:rsidR="005D00D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882</w:t>
      </w:r>
      <w:r w:rsidR="005D00D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778</w:t>
      </w:r>
      <w:r w:rsidR="005D00D4" w:rsidRPr="00780BAB">
        <w:rPr>
          <w:rFonts w:asciiTheme="majorBidi" w:hAnsiTheme="majorBidi" w:cstheme="majorBidi"/>
          <w:cs/>
        </w:rPr>
        <w:t xml:space="preserve"> บาท </w:t>
      </w:r>
    </w:p>
    <w:p w14:paraId="4E6922DB" w14:textId="77777777" w:rsidR="00901AD8" w:rsidRDefault="00901AD8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9721AF" w14:textId="6B0C3564" w:rsidR="00AD1B4C" w:rsidRPr="00780BAB" w:rsidRDefault="00AD1B4C" w:rsidP="000D6E38">
      <w:pPr>
        <w:spacing w:before="240" w:after="240" w:line="160" w:lineRule="atLeast"/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901AD8" w:rsidRPr="00901AD8">
        <w:rPr>
          <w:rFonts w:asciiTheme="majorBidi" w:hAnsiTheme="majorBidi" w:cstheme="majorBidi"/>
        </w:rPr>
        <w:t>24</w:t>
      </w:r>
      <w:r w:rsidRPr="00780BAB">
        <w:rPr>
          <w:rFonts w:asciiTheme="majorBidi" w:hAnsiTheme="majorBidi" w:cstheme="majorBidi"/>
          <w:cs/>
        </w:rPr>
        <w:t xml:space="preserve"> </w:t>
      </w:r>
      <w:r w:rsidR="00AB14B1" w:rsidRPr="00780BAB">
        <w:rPr>
          <w:rFonts w:asciiTheme="majorBidi" w:hAnsiTheme="majorBidi" w:cstheme="majorBidi"/>
          <w:cs/>
        </w:rPr>
        <w:t>เมษายน</w:t>
      </w:r>
      <w:r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</w:rPr>
        <w:t>2567</w:t>
      </w:r>
      <w:r w:rsidRPr="00780BAB">
        <w:rPr>
          <w:rFonts w:asciiTheme="majorBidi" w:hAnsiTheme="majorBidi" w:cstheme="majorBidi"/>
          <w:cs/>
        </w:rPr>
        <w:t xml:space="preserve"> ที่ประชุม</w:t>
      </w:r>
      <w:r w:rsidR="006D5F3E" w:rsidRPr="00780BAB">
        <w:rPr>
          <w:rFonts w:asciiTheme="majorBidi" w:hAnsiTheme="majorBidi" w:cstheme="majorBidi"/>
          <w:cs/>
        </w:rPr>
        <w:t>สามัญผู้ถือหุ้นของบริษัท</w:t>
      </w:r>
      <w:r w:rsidRPr="00780BAB">
        <w:rPr>
          <w:rFonts w:asciiTheme="majorBidi" w:hAnsiTheme="majorBidi" w:cstheme="majorBidi"/>
          <w:cs/>
        </w:rPr>
        <w:t>มีมติอนุมัติการจัดสรรทุนสำรองตาม</w:t>
      </w:r>
      <w:r w:rsidRPr="00780BAB">
        <w:rPr>
          <w:rFonts w:asciiTheme="majorBidi" w:hAnsiTheme="majorBidi" w:cstheme="majorBidi"/>
          <w:spacing w:val="6"/>
          <w:cs/>
        </w:rPr>
        <w:t xml:space="preserve">กฎหมายจำนวน </w:t>
      </w:r>
      <w:r w:rsidR="00901AD8" w:rsidRPr="00901AD8">
        <w:rPr>
          <w:rFonts w:asciiTheme="majorBidi" w:hAnsiTheme="majorBidi" w:cstheme="majorBidi"/>
          <w:spacing w:val="6"/>
        </w:rPr>
        <w:t>1</w:t>
      </w:r>
      <w:r w:rsidR="00E923E2" w:rsidRPr="00780BAB">
        <w:rPr>
          <w:rFonts w:asciiTheme="majorBidi" w:hAnsiTheme="majorBidi" w:cstheme="majorBidi"/>
          <w:spacing w:val="6"/>
        </w:rPr>
        <w:t>,</w:t>
      </w:r>
      <w:r w:rsidR="00901AD8" w:rsidRPr="00901AD8">
        <w:rPr>
          <w:rFonts w:asciiTheme="majorBidi" w:hAnsiTheme="majorBidi" w:cstheme="majorBidi"/>
          <w:spacing w:val="6"/>
        </w:rPr>
        <w:t>672</w:t>
      </w:r>
      <w:r w:rsidR="00E923E2" w:rsidRPr="00780BAB">
        <w:rPr>
          <w:rFonts w:asciiTheme="majorBidi" w:hAnsiTheme="majorBidi" w:cstheme="majorBidi"/>
          <w:spacing w:val="6"/>
        </w:rPr>
        <w:t>,</w:t>
      </w:r>
      <w:r w:rsidR="00901AD8" w:rsidRPr="00901AD8">
        <w:rPr>
          <w:rFonts w:asciiTheme="majorBidi" w:hAnsiTheme="majorBidi" w:cstheme="majorBidi"/>
          <w:spacing w:val="6"/>
        </w:rPr>
        <w:t>282</w:t>
      </w:r>
      <w:r w:rsidRPr="00780BAB">
        <w:rPr>
          <w:rFonts w:asciiTheme="majorBidi" w:hAnsiTheme="majorBidi" w:cstheme="majorBidi"/>
          <w:spacing w:val="6"/>
          <w:cs/>
        </w:rPr>
        <w:t xml:space="preserve"> บาท และการจ่ายเงินปันผลจากผลการดำเนินงานสำหรับปีสิ้นสุดวันที่ </w:t>
      </w:r>
      <w:r w:rsidR="00901AD8" w:rsidRPr="00901AD8">
        <w:rPr>
          <w:rFonts w:asciiTheme="majorBidi" w:hAnsiTheme="majorBidi" w:cstheme="majorBidi"/>
          <w:spacing w:val="4"/>
        </w:rPr>
        <w:t>31</w:t>
      </w:r>
      <w:r w:rsidR="00E923E2" w:rsidRPr="00780BAB">
        <w:rPr>
          <w:rFonts w:asciiTheme="majorBidi" w:hAnsiTheme="majorBidi" w:cstheme="majorBidi"/>
          <w:spacing w:val="4"/>
        </w:rPr>
        <w:t xml:space="preserve"> </w:t>
      </w:r>
      <w:r w:rsidRPr="00780BAB">
        <w:rPr>
          <w:rFonts w:asciiTheme="majorBidi" w:hAnsiTheme="majorBidi" w:cstheme="majorBidi"/>
          <w:spacing w:val="4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4"/>
        </w:rPr>
        <w:t>2566</w:t>
      </w:r>
      <w:r w:rsidRPr="00780BAB">
        <w:rPr>
          <w:rFonts w:asciiTheme="majorBidi" w:hAnsiTheme="majorBidi" w:cstheme="majorBidi"/>
          <w:spacing w:val="4"/>
          <w:cs/>
        </w:rPr>
        <w:t xml:space="preserve"> แก่ผู้ถือหุ้นโดยแบ่งออกเป็นการจ่ายปันผลเป็นเงินสดในอัตราหุ้นละ </w:t>
      </w:r>
      <w:r w:rsidR="00901AD8" w:rsidRPr="00901AD8">
        <w:rPr>
          <w:rFonts w:asciiTheme="majorBidi" w:hAnsiTheme="majorBidi" w:cstheme="majorBidi"/>
          <w:spacing w:val="4"/>
        </w:rPr>
        <w:t>0</w:t>
      </w:r>
      <w:r w:rsidR="00E923E2" w:rsidRPr="00780BAB">
        <w:rPr>
          <w:rFonts w:asciiTheme="majorBidi" w:hAnsiTheme="majorBidi" w:cstheme="majorBidi"/>
          <w:spacing w:val="4"/>
        </w:rPr>
        <w:t>.</w:t>
      </w:r>
      <w:r w:rsidR="00901AD8" w:rsidRPr="00901AD8">
        <w:rPr>
          <w:rFonts w:asciiTheme="majorBidi" w:hAnsiTheme="majorBidi" w:cstheme="majorBidi"/>
          <w:spacing w:val="4"/>
        </w:rPr>
        <w:t>20</w:t>
      </w:r>
      <w:r w:rsidRPr="00780BAB">
        <w:rPr>
          <w:rFonts w:asciiTheme="majorBidi" w:hAnsiTheme="majorBidi" w:cstheme="majorBidi"/>
          <w:spacing w:val="4"/>
          <w:cs/>
        </w:rPr>
        <w:t xml:space="preserve"> บาท เป็น</w:t>
      </w:r>
      <w:r w:rsidRPr="00780BAB">
        <w:rPr>
          <w:rFonts w:asciiTheme="majorBidi" w:hAnsiTheme="majorBidi" w:cstheme="majorBidi"/>
          <w:spacing w:val="-4"/>
          <w:cs/>
        </w:rPr>
        <w:t xml:space="preserve">จำนวนเงิน </w:t>
      </w:r>
      <w:r w:rsidR="00901AD8" w:rsidRPr="00901AD8">
        <w:rPr>
          <w:rFonts w:asciiTheme="majorBidi" w:hAnsiTheme="majorBidi" w:cstheme="majorBidi"/>
          <w:spacing w:val="-4"/>
        </w:rPr>
        <w:t>20</w:t>
      </w:r>
      <w:r w:rsidRPr="00780BAB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3D555C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และจ่ายปันผลเป็นหุ้นสามัญของบริษัทในอัตรา </w:t>
      </w:r>
      <w:r w:rsidR="00901AD8" w:rsidRPr="00901AD8">
        <w:rPr>
          <w:rFonts w:asciiTheme="majorBidi" w:hAnsiTheme="majorBidi" w:cstheme="majorBidi"/>
        </w:rPr>
        <w:t>5</w:t>
      </w:r>
      <w:r w:rsidRPr="00780BAB">
        <w:rPr>
          <w:rFonts w:asciiTheme="majorBidi" w:hAnsiTheme="majorBidi" w:cstheme="majorBidi"/>
          <w:cs/>
        </w:rPr>
        <w:t xml:space="preserve"> หุ้นเดิมต่อ </w:t>
      </w:r>
      <w:r w:rsidR="00901AD8" w:rsidRPr="00901AD8">
        <w:rPr>
          <w:rFonts w:asciiTheme="majorBidi" w:hAnsiTheme="majorBidi" w:cstheme="majorBidi"/>
        </w:rPr>
        <w:t>1</w:t>
      </w:r>
      <w:r w:rsidRPr="00780BAB">
        <w:rPr>
          <w:rFonts w:asciiTheme="majorBidi" w:hAnsiTheme="majorBidi" w:cstheme="majorBidi"/>
          <w:cs/>
        </w:rPr>
        <w:t xml:space="preserve"> หุ้นปันผล เป็นจำนวนเงิน </w:t>
      </w:r>
      <w:r w:rsidR="00901AD8" w:rsidRPr="00901AD8">
        <w:rPr>
          <w:rFonts w:asciiTheme="majorBidi" w:hAnsiTheme="majorBidi" w:cstheme="majorBidi"/>
        </w:rPr>
        <w:t>10</w:t>
      </w:r>
      <w:r w:rsidRPr="00780BAB">
        <w:rPr>
          <w:rFonts w:asciiTheme="majorBidi" w:hAnsiTheme="majorBidi" w:cstheme="majorBidi"/>
          <w:cs/>
        </w:rPr>
        <w:t xml:space="preserve"> ล้านบาท (หุ้นสามัญจำนวน </w:t>
      </w:r>
      <w:r w:rsidR="00901AD8" w:rsidRPr="00901AD8">
        <w:rPr>
          <w:rFonts w:asciiTheme="majorBidi" w:hAnsiTheme="majorBidi" w:cstheme="majorBidi"/>
        </w:rPr>
        <w:t>20</w:t>
      </w:r>
      <w:r w:rsidR="00E923E2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="00E923E2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  <w:cs/>
        </w:rPr>
        <w:t xml:space="preserve"> หุ้น มูลค่าหุ้นละ </w:t>
      </w:r>
      <w:r w:rsidR="00901AD8" w:rsidRPr="00901AD8">
        <w:rPr>
          <w:rFonts w:asciiTheme="majorBidi" w:hAnsiTheme="majorBidi" w:cstheme="majorBidi"/>
        </w:rPr>
        <w:t>0</w:t>
      </w:r>
      <w:r w:rsidR="00E923E2" w:rsidRPr="00780BAB">
        <w:rPr>
          <w:rFonts w:asciiTheme="majorBidi" w:hAnsiTheme="majorBidi" w:cstheme="majorBidi"/>
        </w:rPr>
        <w:t>.</w:t>
      </w:r>
      <w:r w:rsidR="00901AD8" w:rsidRPr="00901AD8">
        <w:rPr>
          <w:rFonts w:asciiTheme="majorBidi" w:hAnsiTheme="majorBidi" w:cstheme="majorBidi"/>
        </w:rPr>
        <w:t>50</w:t>
      </w:r>
      <w:r w:rsidRPr="00780BAB">
        <w:rPr>
          <w:rFonts w:asciiTheme="majorBidi" w:hAnsiTheme="majorBidi" w:cstheme="majorBidi"/>
          <w:cs/>
        </w:rPr>
        <w:t xml:space="preserve"> บาท) คิดเป็นการ</w:t>
      </w:r>
      <w:r w:rsidRPr="00780BAB">
        <w:rPr>
          <w:rFonts w:asciiTheme="majorBidi" w:hAnsiTheme="majorBidi" w:cstheme="majorBidi"/>
          <w:spacing w:val="6"/>
          <w:cs/>
        </w:rPr>
        <w:t xml:space="preserve">จ่ายเงินปันผลในอัตรา </w:t>
      </w:r>
      <w:r w:rsidR="00901AD8" w:rsidRPr="00901AD8">
        <w:rPr>
          <w:rFonts w:asciiTheme="majorBidi" w:hAnsiTheme="majorBidi" w:cstheme="majorBidi"/>
          <w:spacing w:val="6"/>
        </w:rPr>
        <w:t>0</w:t>
      </w:r>
      <w:r w:rsidR="00E923E2" w:rsidRPr="00780BAB">
        <w:rPr>
          <w:rFonts w:asciiTheme="majorBidi" w:hAnsiTheme="majorBidi" w:cstheme="majorBidi"/>
          <w:spacing w:val="6"/>
        </w:rPr>
        <w:t>.</w:t>
      </w:r>
      <w:r w:rsidR="00901AD8" w:rsidRPr="00901AD8">
        <w:rPr>
          <w:rFonts w:asciiTheme="majorBidi" w:hAnsiTheme="majorBidi" w:cstheme="majorBidi"/>
          <w:spacing w:val="6"/>
        </w:rPr>
        <w:t>30</w:t>
      </w:r>
      <w:r w:rsidRPr="00780BAB">
        <w:rPr>
          <w:rFonts w:asciiTheme="majorBidi" w:hAnsiTheme="majorBidi" w:cstheme="majorBidi"/>
          <w:spacing w:val="6"/>
          <w:cs/>
        </w:rPr>
        <w:t xml:space="preserve"> บาทต่อหุ้น โดยบริษัทกำหนดรายชื่อผู้ถือหุ้นที่มีสิทธิได้รับปันผล (</w:t>
      </w:r>
      <w:r w:rsidRPr="00780BAB">
        <w:rPr>
          <w:rFonts w:asciiTheme="majorBidi" w:hAnsiTheme="majorBidi" w:cstheme="majorBidi"/>
          <w:spacing w:val="6"/>
        </w:rPr>
        <w:t>Record</w:t>
      </w:r>
      <w:r w:rsidRPr="00780BAB">
        <w:rPr>
          <w:rFonts w:asciiTheme="majorBidi" w:hAnsiTheme="majorBidi" w:cstheme="majorBidi"/>
        </w:rPr>
        <w:t xml:space="preserve"> Date) </w:t>
      </w:r>
      <w:r w:rsidRPr="00780BAB">
        <w:rPr>
          <w:rFonts w:asciiTheme="majorBidi" w:hAnsiTheme="majorBidi" w:cstheme="majorBidi"/>
          <w:cs/>
        </w:rPr>
        <w:t xml:space="preserve">ในวันที่ </w:t>
      </w:r>
      <w:r w:rsidR="00901AD8" w:rsidRPr="00901AD8">
        <w:rPr>
          <w:rFonts w:asciiTheme="majorBidi" w:hAnsiTheme="majorBidi" w:cstheme="majorBidi"/>
        </w:rPr>
        <w:t>8</w:t>
      </w:r>
      <w:r w:rsidRPr="00780BAB">
        <w:rPr>
          <w:rFonts w:asciiTheme="majorBidi" w:hAnsiTheme="majorBidi" w:cstheme="majorBidi"/>
          <w:cs/>
        </w:rPr>
        <w:t xml:space="preserve"> มีนาคม </w:t>
      </w:r>
      <w:r w:rsidR="00901AD8" w:rsidRPr="00901AD8">
        <w:rPr>
          <w:rFonts w:asciiTheme="majorBidi" w:hAnsiTheme="majorBidi" w:cstheme="majorBidi"/>
        </w:rPr>
        <w:t>2567</w:t>
      </w:r>
      <w:r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 xml:space="preserve">และกำหนดจ่ายเงินปันผลในวันที่ </w:t>
      </w:r>
      <w:r w:rsidR="00901AD8" w:rsidRPr="00901AD8">
        <w:rPr>
          <w:rFonts w:asciiTheme="majorBidi" w:hAnsiTheme="majorBidi" w:cstheme="majorBidi"/>
          <w:spacing w:val="-6"/>
        </w:rPr>
        <w:t>21</w:t>
      </w:r>
      <w:r w:rsidRPr="00780BAB">
        <w:rPr>
          <w:rFonts w:asciiTheme="majorBidi" w:hAnsiTheme="majorBidi" w:cstheme="majorBidi"/>
          <w:spacing w:val="-6"/>
          <w:cs/>
        </w:rPr>
        <w:t xml:space="preserve"> พฤษภาคม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Pr="00780BAB">
        <w:rPr>
          <w:rFonts w:asciiTheme="majorBidi" w:hAnsiTheme="majorBidi" w:cstheme="majorBidi"/>
          <w:spacing w:val="-6"/>
          <w:cs/>
        </w:rPr>
        <w:t xml:space="preserve"> และพิจารณาและอนุมัติในเรื่องการเพิ่มทุนจดทะเบียน</w:t>
      </w:r>
      <w:r w:rsidRPr="00780BAB">
        <w:rPr>
          <w:rFonts w:asciiTheme="majorBidi" w:hAnsiTheme="majorBidi" w:cstheme="majorBidi"/>
          <w:cs/>
        </w:rPr>
        <w:t>ของบริษัทเพื่อรองรับการจ่ายหุ้นปันผล</w:t>
      </w:r>
      <w:r w:rsidR="000D317F" w:rsidRPr="00780BAB">
        <w:rPr>
          <w:rFonts w:asciiTheme="majorBidi" w:hAnsiTheme="majorBidi" w:cstheme="majorBidi"/>
        </w:rPr>
        <w:t xml:space="preserve"> </w:t>
      </w:r>
    </w:p>
    <w:p w14:paraId="7F27A54D" w14:textId="6B1B8473" w:rsidR="00A24D4A" w:rsidRPr="00780BAB" w:rsidRDefault="00A24D4A" w:rsidP="000D6E38">
      <w:pPr>
        <w:spacing w:before="240" w:after="240"/>
        <w:ind w:left="562" w:right="-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เมื่อวันที่ </w:t>
      </w:r>
      <w:r w:rsidR="00901AD8" w:rsidRPr="00901AD8">
        <w:rPr>
          <w:rFonts w:asciiTheme="majorBidi" w:hAnsiTheme="majorBidi" w:cstheme="majorBidi"/>
        </w:rPr>
        <w:t>29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เมษายน </w:t>
      </w:r>
      <w:r w:rsidR="00901AD8" w:rsidRPr="00901AD8">
        <w:rPr>
          <w:rFonts w:asciiTheme="majorBidi" w:hAnsiTheme="majorBidi" w:cstheme="majorBidi"/>
        </w:rPr>
        <w:t>2567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บริษัทได้จดทะเบียนหุ้นเพิ่มทุนเพื่อรองรับการจ่ายหุ้นสามัญปันผลจำนวน </w:t>
      </w:r>
      <w:r w:rsidR="00901AD8" w:rsidRPr="00901AD8">
        <w:rPr>
          <w:rFonts w:asciiTheme="majorBidi" w:hAnsiTheme="majorBidi" w:cstheme="majorBidi"/>
        </w:rPr>
        <w:t>20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หุ้น ที่ราคาหุ้นละ </w:t>
      </w:r>
      <w:r w:rsidR="00901AD8" w:rsidRPr="00901AD8">
        <w:rPr>
          <w:rFonts w:asciiTheme="majorBidi" w:hAnsiTheme="majorBidi" w:cstheme="majorBidi"/>
        </w:rPr>
        <w:t>0</w:t>
      </w:r>
      <w:r w:rsidRPr="00780BAB">
        <w:rPr>
          <w:rFonts w:asciiTheme="majorBidi" w:hAnsiTheme="majorBidi" w:cstheme="majorBidi"/>
        </w:rPr>
        <w:t>.</w:t>
      </w:r>
      <w:r w:rsidR="00901AD8" w:rsidRPr="00901AD8">
        <w:rPr>
          <w:rFonts w:asciiTheme="majorBidi" w:hAnsiTheme="majorBidi" w:cstheme="majorBidi"/>
        </w:rPr>
        <w:t>50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บาท เป็นจำนวนทั้งหมด </w:t>
      </w:r>
      <w:r w:rsidR="00901AD8" w:rsidRPr="00901AD8">
        <w:rPr>
          <w:rFonts w:asciiTheme="majorBidi" w:hAnsiTheme="majorBidi" w:cstheme="majorBidi"/>
        </w:rPr>
        <w:t>10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และได้จดทะเบียนหุ้น</w:t>
      </w:r>
      <w:r w:rsidR="0045423F" w:rsidRPr="00780BAB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 xml:space="preserve">ที่ออกและชำระแล้วกับกรมพัฒนาธุรกิจการค้าเมื่อวันที่ </w:t>
      </w:r>
      <w:r w:rsidR="00901AD8" w:rsidRPr="00901AD8">
        <w:rPr>
          <w:rFonts w:asciiTheme="majorBidi" w:hAnsiTheme="majorBidi" w:cstheme="majorBidi"/>
        </w:rPr>
        <w:t>23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พฤษภาคม </w:t>
      </w:r>
      <w:r w:rsidR="00901AD8" w:rsidRPr="00901AD8">
        <w:rPr>
          <w:rFonts w:asciiTheme="majorBidi" w:hAnsiTheme="majorBidi" w:cstheme="majorBidi"/>
        </w:rPr>
        <w:t>2567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จำนวน </w:t>
      </w:r>
      <w:r w:rsidR="00901AD8" w:rsidRPr="00901AD8">
        <w:rPr>
          <w:rFonts w:asciiTheme="majorBidi" w:hAnsiTheme="majorBidi" w:cstheme="majorBidi"/>
        </w:rPr>
        <w:t>19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999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977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หุ้น</w:t>
      </w:r>
      <w:r w:rsidR="0077135B" w:rsidRPr="00780BAB">
        <w:rPr>
          <w:rFonts w:asciiTheme="majorBidi" w:hAnsiTheme="majorBidi" w:cstheme="majorBidi"/>
          <w:cs/>
        </w:rPr>
        <w:t xml:space="preserve"> </w:t>
      </w:r>
      <w:r w:rsidR="0045423F" w:rsidRPr="00780BAB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 xml:space="preserve">ที่ราคาหุ้นละ </w:t>
      </w:r>
      <w:r w:rsidR="00901AD8" w:rsidRPr="00901AD8">
        <w:rPr>
          <w:rFonts w:asciiTheme="majorBidi" w:hAnsiTheme="majorBidi" w:cstheme="majorBidi"/>
        </w:rPr>
        <w:t>0</w:t>
      </w:r>
      <w:r w:rsidRPr="00780BAB">
        <w:rPr>
          <w:rFonts w:asciiTheme="majorBidi" w:hAnsiTheme="majorBidi" w:cstheme="majorBidi"/>
        </w:rPr>
        <w:t>.</w:t>
      </w:r>
      <w:r w:rsidR="00901AD8" w:rsidRPr="00901AD8">
        <w:rPr>
          <w:rFonts w:asciiTheme="majorBidi" w:hAnsiTheme="majorBidi" w:cstheme="majorBidi"/>
        </w:rPr>
        <w:t>50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บาท เป็นจำนวนทั้งหมด </w:t>
      </w:r>
      <w:r w:rsidR="00901AD8" w:rsidRPr="00901AD8">
        <w:rPr>
          <w:rFonts w:asciiTheme="majorBidi" w:hAnsiTheme="majorBidi" w:cstheme="majorBidi"/>
        </w:rPr>
        <w:t>9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999</w:t>
      </w:r>
      <w:r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989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และได้จดทะเบียน</w:t>
      </w:r>
      <w:r w:rsidR="00C46EB6" w:rsidRPr="00780BAB">
        <w:rPr>
          <w:rFonts w:asciiTheme="majorBidi" w:hAnsiTheme="majorBidi" w:cstheme="majorBidi"/>
          <w:cs/>
        </w:rPr>
        <w:t>เพิ่มทุนดังกล่าว</w:t>
      </w:r>
      <w:r w:rsidRPr="00780BAB">
        <w:rPr>
          <w:rFonts w:asciiTheme="majorBidi" w:hAnsiTheme="majorBidi" w:cstheme="majorBidi"/>
          <w:cs/>
        </w:rPr>
        <w:t>กับ</w:t>
      </w:r>
      <w:r w:rsidR="0045423F" w:rsidRPr="00780BAB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>ตลาด</w:t>
      </w:r>
      <w:r w:rsidRPr="00780BAB">
        <w:rPr>
          <w:rFonts w:asciiTheme="majorBidi" w:hAnsiTheme="majorBidi" w:cstheme="majorBidi"/>
          <w:spacing w:val="-8"/>
          <w:cs/>
        </w:rPr>
        <w:t xml:space="preserve">หลักทรัพย์แห่งประเทศไทย เมื่อวันที่ </w:t>
      </w:r>
      <w:r w:rsidR="00901AD8" w:rsidRPr="00901AD8">
        <w:rPr>
          <w:rFonts w:asciiTheme="majorBidi" w:hAnsiTheme="majorBidi" w:cstheme="majorBidi"/>
          <w:spacing w:val="-8"/>
        </w:rPr>
        <w:t>28</w:t>
      </w:r>
      <w:r w:rsidRPr="00780BAB">
        <w:rPr>
          <w:rFonts w:asciiTheme="majorBidi" w:hAnsiTheme="majorBidi" w:cstheme="majorBidi"/>
          <w:spacing w:val="-8"/>
          <w:cs/>
        </w:rPr>
        <w:t xml:space="preserve"> </w:t>
      </w:r>
      <w:r w:rsidR="00C46EB6" w:rsidRPr="00780BAB">
        <w:rPr>
          <w:rFonts w:asciiTheme="majorBidi" w:hAnsiTheme="majorBidi" w:cstheme="majorBidi"/>
          <w:spacing w:val="-8"/>
          <w:cs/>
        </w:rPr>
        <w:t>พฤษภาคม</w:t>
      </w:r>
      <w:r w:rsidRPr="00780BAB">
        <w:rPr>
          <w:rFonts w:asciiTheme="majorBidi" w:hAnsiTheme="majorBidi" w:cstheme="majorBidi"/>
          <w:spacing w:val="-8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8"/>
        </w:rPr>
        <w:t>2567</w:t>
      </w:r>
      <w:r w:rsidR="0077135B" w:rsidRPr="00780BAB">
        <w:rPr>
          <w:rFonts w:asciiTheme="majorBidi" w:hAnsiTheme="majorBidi" w:cstheme="majorBidi"/>
          <w:spacing w:val="-8"/>
          <w:cs/>
        </w:rPr>
        <w:t xml:space="preserve"> </w:t>
      </w:r>
      <w:r w:rsidR="0077135B" w:rsidRPr="00780BAB">
        <w:rPr>
          <w:rFonts w:asciiTheme="majorBidi" w:hAnsiTheme="majorBidi" w:cstheme="majorBidi"/>
          <w:cs/>
        </w:rPr>
        <w:t xml:space="preserve">ส่งผลให้ ณ วันที่ </w:t>
      </w:r>
      <w:r w:rsidR="00901AD8" w:rsidRPr="00901AD8">
        <w:rPr>
          <w:rFonts w:asciiTheme="majorBidi" w:hAnsiTheme="majorBidi" w:cstheme="majorBidi"/>
        </w:rPr>
        <w:t>30</w:t>
      </w:r>
      <w:r w:rsidR="0077135B" w:rsidRPr="00780BAB">
        <w:rPr>
          <w:rFonts w:asciiTheme="majorBidi" w:hAnsiTheme="majorBidi" w:cstheme="majorBidi"/>
        </w:rPr>
        <w:t xml:space="preserve"> </w:t>
      </w:r>
      <w:r w:rsidR="00115CE2" w:rsidRPr="00780BAB">
        <w:rPr>
          <w:rFonts w:asciiTheme="majorBidi" w:hAnsiTheme="majorBidi" w:cstheme="majorBidi"/>
          <w:cs/>
        </w:rPr>
        <w:t>กันยายน</w:t>
      </w:r>
      <w:r w:rsidR="0077135B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</w:rPr>
        <w:t>2567</w:t>
      </w:r>
      <w:r w:rsidR="0077135B" w:rsidRPr="00780BAB">
        <w:rPr>
          <w:rFonts w:asciiTheme="majorBidi" w:hAnsiTheme="majorBidi" w:cstheme="majorBidi"/>
        </w:rPr>
        <w:t xml:space="preserve"> </w:t>
      </w:r>
      <w:r w:rsidR="0045423F" w:rsidRPr="00780BAB">
        <w:rPr>
          <w:rFonts w:asciiTheme="majorBidi" w:hAnsiTheme="majorBidi" w:cstheme="majorBidi"/>
          <w:cs/>
        </w:rPr>
        <w:br/>
      </w:r>
      <w:r w:rsidR="0077135B" w:rsidRPr="00780BAB">
        <w:rPr>
          <w:rFonts w:asciiTheme="majorBidi" w:hAnsiTheme="majorBidi" w:cstheme="majorBidi"/>
          <w:cs/>
        </w:rPr>
        <w:t xml:space="preserve">กลุ่มบริษัทมีทุนที่ออกและชำระแล้วจำนวน </w:t>
      </w:r>
      <w:r w:rsidR="00901AD8" w:rsidRPr="00901AD8">
        <w:rPr>
          <w:rFonts w:asciiTheme="majorBidi" w:hAnsiTheme="majorBidi" w:cstheme="majorBidi"/>
        </w:rPr>
        <w:t>59</w:t>
      </w:r>
      <w:r w:rsidR="0077135B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999</w:t>
      </w:r>
      <w:r w:rsidR="0077135B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989</w:t>
      </w:r>
      <w:r w:rsidR="0077135B" w:rsidRPr="00780BAB">
        <w:rPr>
          <w:rFonts w:asciiTheme="majorBidi" w:hAnsiTheme="majorBidi" w:cstheme="majorBidi"/>
        </w:rPr>
        <w:t xml:space="preserve"> </w:t>
      </w:r>
      <w:r w:rsidR="0077135B" w:rsidRPr="00780BAB">
        <w:rPr>
          <w:rFonts w:asciiTheme="majorBidi" w:hAnsiTheme="majorBidi" w:cstheme="majorBidi"/>
          <w:cs/>
        </w:rPr>
        <w:t>บาท</w:t>
      </w:r>
    </w:p>
    <w:p w14:paraId="660FF87C" w14:textId="7A3A076E" w:rsidR="00A24D4A" w:rsidRPr="00780BAB" w:rsidRDefault="000B240C" w:rsidP="002E3791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เมื่อ</w:t>
      </w:r>
      <w:r w:rsidR="002E3791" w:rsidRPr="00780BAB">
        <w:rPr>
          <w:rFonts w:asciiTheme="majorBidi" w:hAnsiTheme="majorBidi" w:cstheme="majorBidi"/>
          <w:cs/>
        </w:rPr>
        <w:t xml:space="preserve">วันที่ </w:t>
      </w:r>
      <w:r w:rsidR="00901AD8" w:rsidRPr="00901AD8">
        <w:rPr>
          <w:rFonts w:asciiTheme="majorBidi" w:hAnsiTheme="majorBidi" w:cstheme="majorBidi"/>
        </w:rPr>
        <w:t>21</w:t>
      </w:r>
      <w:r w:rsidR="002E3791" w:rsidRPr="00780BAB">
        <w:rPr>
          <w:rFonts w:asciiTheme="majorBidi" w:hAnsiTheme="majorBidi" w:cstheme="majorBidi"/>
          <w:cs/>
        </w:rPr>
        <w:t xml:space="preserve"> พฤษภาคม </w:t>
      </w:r>
      <w:r w:rsidR="00901AD8" w:rsidRPr="00901AD8">
        <w:rPr>
          <w:rFonts w:asciiTheme="majorBidi" w:hAnsiTheme="majorBidi" w:cstheme="majorBidi"/>
        </w:rPr>
        <w:t>2567</w:t>
      </w:r>
      <w:r w:rsidR="002E3791" w:rsidRPr="00780BAB">
        <w:rPr>
          <w:rFonts w:asciiTheme="majorBidi" w:hAnsiTheme="majorBidi" w:cstheme="majorBidi"/>
          <w:cs/>
        </w:rPr>
        <w:t xml:space="preserve"> </w:t>
      </w:r>
      <w:r w:rsidR="00C02561" w:rsidRPr="00C02561">
        <w:rPr>
          <w:rFonts w:asciiTheme="majorBidi" w:hAnsiTheme="majorBidi" w:cs="Angsana New"/>
          <w:cs/>
        </w:rPr>
        <w:t>บริษัทได้จ่ายปันผล</w:t>
      </w:r>
      <w:r w:rsidR="00C02561">
        <w:rPr>
          <w:rFonts w:asciiTheme="majorBidi" w:hAnsiTheme="majorBidi" w:cs="Angsana New" w:hint="cs"/>
          <w:cs/>
        </w:rPr>
        <w:t xml:space="preserve">แล้ว </w:t>
      </w:r>
      <w:r w:rsidR="002E3791" w:rsidRPr="00780BAB">
        <w:rPr>
          <w:rFonts w:asciiTheme="majorBidi" w:hAnsiTheme="majorBidi" w:cstheme="majorBidi"/>
          <w:cs/>
        </w:rPr>
        <w:t xml:space="preserve">โดยแบ่งเป็นหุ้นสามัญจำนวน </w:t>
      </w:r>
      <w:r w:rsidR="00901AD8" w:rsidRPr="00901AD8">
        <w:rPr>
          <w:rFonts w:asciiTheme="majorBidi" w:hAnsiTheme="majorBidi" w:cstheme="majorBidi"/>
        </w:rPr>
        <w:t>19</w:t>
      </w:r>
      <w:r w:rsidR="002E3791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999</w:t>
      </w:r>
      <w:r w:rsidR="002E3791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977</w:t>
      </w:r>
      <w:r w:rsidR="002E3791" w:rsidRPr="00780BAB">
        <w:rPr>
          <w:rFonts w:asciiTheme="majorBidi" w:hAnsiTheme="majorBidi" w:cstheme="majorBidi"/>
          <w:cs/>
        </w:rPr>
        <w:t xml:space="preserve"> หุ้น </w:t>
      </w:r>
      <w:r w:rsidR="00D764A5" w:rsidRPr="0062700C">
        <w:rPr>
          <w:rFonts w:asciiTheme="majorBidi" w:hAnsiTheme="majorBidi" w:cstheme="majorBidi"/>
          <w:spacing w:val="-6"/>
          <w:cs/>
        </w:rPr>
        <w:t>และ</w:t>
      </w:r>
      <w:r w:rsidR="002E3791" w:rsidRPr="0062700C">
        <w:rPr>
          <w:rFonts w:asciiTheme="majorBidi" w:hAnsiTheme="majorBidi" w:cstheme="majorBidi"/>
          <w:spacing w:val="-6"/>
          <w:cs/>
        </w:rPr>
        <w:t xml:space="preserve">เงินสดจำนวน </w:t>
      </w:r>
      <w:r w:rsidR="00901AD8" w:rsidRPr="00901AD8">
        <w:rPr>
          <w:rFonts w:asciiTheme="majorBidi" w:hAnsiTheme="majorBidi" w:cstheme="majorBidi"/>
          <w:spacing w:val="-6"/>
        </w:rPr>
        <w:t>20</w:t>
      </w:r>
      <w:r w:rsidR="002E3791" w:rsidRPr="0062700C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000</w:t>
      </w:r>
      <w:r w:rsidR="002E3791" w:rsidRPr="0062700C">
        <w:rPr>
          <w:rFonts w:asciiTheme="majorBidi" w:hAnsiTheme="majorBidi" w:cstheme="majorBidi"/>
          <w:spacing w:val="-6"/>
        </w:rPr>
        <w:t>,</w:t>
      </w:r>
      <w:r w:rsidR="00901AD8" w:rsidRPr="00901AD8">
        <w:rPr>
          <w:rFonts w:asciiTheme="majorBidi" w:hAnsiTheme="majorBidi" w:cstheme="majorBidi"/>
          <w:spacing w:val="-6"/>
        </w:rPr>
        <w:t>000</w:t>
      </w:r>
      <w:r w:rsidR="002E3791" w:rsidRPr="0062700C">
        <w:rPr>
          <w:rFonts w:asciiTheme="majorBidi" w:hAnsiTheme="majorBidi" w:cstheme="majorBidi"/>
          <w:spacing w:val="-6"/>
          <w:cs/>
        </w:rPr>
        <w:t xml:space="preserve"> บาท</w:t>
      </w:r>
      <w:r w:rsidR="002E3791" w:rsidRPr="0062700C">
        <w:rPr>
          <w:rFonts w:asciiTheme="majorBidi" w:hAnsiTheme="majorBidi" w:cstheme="majorBidi"/>
          <w:spacing w:val="-6"/>
        </w:rPr>
        <w:t xml:space="preserve"> </w:t>
      </w:r>
      <w:r w:rsidR="002E3791" w:rsidRPr="0062700C">
        <w:rPr>
          <w:rFonts w:asciiTheme="majorBidi" w:hAnsiTheme="majorBidi" w:cstheme="majorBidi"/>
          <w:spacing w:val="-6"/>
          <w:cs/>
        </w:rPr>
        <w:t>ในกรณีที่ผู้ถือหุ้นรายใดมีเศษของหุ้นเดิมหลังการจัดสรรหุ้นปันผล</w:t>
      </w:r>
      <w:r w:rsidR="002E3791" w:rsidRPr="00780BAB">
        <w:rPr>
          <w:rFonts w:asciiTheme="majorBidi" w:hAnsiTheme="majorBidi" w:cstheme="majorBidi"/>
          <w:cs/>
        </w:rPr>
        <w:t>แล้ว ให้จ่ายปันผลเป็นเงินสด</w:t>
      </w:r>
      <w:r w:rsidR="002E3791" w:rsidRPr="00780BAB">
        <w:rPr>
          <w:rFonts w:asciiTheme="majorBidi" w:hAnsiTheme="majorBidi" w:cstheme="majorBidi"/>
        </w:rPr>
        <w:t xml:space="preserve"> </w:t>
      </w:r>
      <w:r w:rsidR="00D764A5" w:rsidRPr="00780BAB">
        <w:rPr>
          <w:rFonts w:asciiTheme="majorBidi" w:hAnsiTheme="majorBidi" w:cstheme="majorBidi"/>
          <w:cs/>
        </w:rPr>
        <w:t>โดย</w:t>
      </w:r>
      <w:r w:rsidR="002E3791" w:rsidRPr="00780BAB">
        <w:rPr>
          <w:rFonts w:asciiTheme="majorBidi" w:hAnsiTheme="majorBidi" w:cstheme="majorBidi"/>
          <w:cs/>
        </w:rPr>
        <w:t xml:space="preserve">รวมเป็นจำนวนเงินทั้งสิ้น </w:t>
      </w:r>
      <w:r w:rsidR="00901AD8" w:rsidRPr="00901AD8">
        <w:rPr>
          <w:rFonts w:asciiTheme="majorBidi" w:hAnsiTheme="majorBidi" w:cstheme="majorBidi"/>
        </w:rPr>
        <w:t>30</w:t>
      </w:r>
      <w:r w:rsidR="002E3791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="002E3791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000</w:t>
      </w:r>
      <w:r w:rsidR="002E3791" w:rsidRPr="00780BAB">
        <w:rPr>
          <w:rFonts w:asciiTheme="majorBidi" w:hAnsiTheme="majorBidi" w:cstheme="majorBidi"/>
        </w:rPr>
        <w:t xml:space="preserve"> </w:t>
      </w:r>
      <w:r w:rsidR="002E3791" w:rsidRPr="00780BAB">
        <w:rPr>
          <w:rFonts w:asciiTheme="majorBidi" w:hAnsiTheme="majorBidi" w:cstheme="majorBidi"/>
          <w:cs/>
        </w:rPr>
        <w:t>บาท</w:t>
      </w:r>
    </w:p>
    <w:p w14:paraId="77DF7F9B" w14:textId="6CC78DC3" w:rsidR="004A1B95" w:rsidRPr="00780BAB" w:rsidRDefault="00835A5A" w:rsidP="00860DBF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รายได้จากการให้บริการ</w:t>
      </w:r>
      <w:r w:rsidR="0004700F" w:rsidRPr="00780BAB">
        <w:rPr>
          <w:rFonts w:asciiTheme="majorBidi" w:hAnsiTheme="majorBidi" w:cstheme="majorBidi"/>
          <w:b/>
          <w:bCs/>
        </w:rPr>
        <w:t xml:space="preserve"> </w:t>
      </w:r>
    </w:p>
    <w:p w14:paraId="542F453C" w14:textId="0F04F434" w:rsidR="0081508A" w:rsidRPr="00780BAB" w:rsidRDefault="0081508A" w:rsidP="00301377">
      <w:pPr>
        <w:ind w:left="540" w:right="38"/>
        <w:jc w:val="thaiDistribute"/>
        <w:rPr>
          <w:rFonts w:asciiTheme="majorBidi" w:hAnsiTheme="majorBidi" w:cstheme="majorBidi"/>
        </w:rPr>
      </w:pPr>
      <w:bookmarkStart w:id="17" w:name="_Hlk65850292"/>
      <w:r w:rsidRPr="00780BAB">
        <w:rPr>
          <w:rFonts w:asciiTheme="majorBidi" w:hAnsiTheme="majorBidi" w:cstheme="majorBidi"/>
          <w:cs/>
        </w:rPr>
        <w:t>รายได้จาก</w:t>
      </w:r>
      <w:r w:rsidR="0083440A" w:rsidRPr="00780BAB">
        <w:rPr>
          <w:rFonts w:asciiTheme="majorBidi" w:hAnsiTheme="majorBidi" w:cstheme="majorBidi"/>
          <w:cs/>
        </w:rPr>
        <w:t>การ</w:t>
      </w:r>
      <w:r w:rsidRPr="00780BAB">
        <w:rPr>
          <w:rFonts w:asciiTheme="majorBidi" w:hAnsiTheme="majorBidi" w:cstheme="majorBidi"/>
          <w:cs/>
        </w:rPr>
        <w:t>ให้บริการ</w:t>
      </w:r>
      <w:r w:rsidR="00055D6E" w:rsidRPr="00780BAB">
        <w:rPr>
          <w:rFonts w:asciiTheme="majorBidi" w:hAnsiTheme="majorBidi" w:cstheme="majorBidi"/>
          <w:cs/>
        </w:rPr>
        <w:t>สำหรับ</w:t>
      </w:r>
      <w:r w:rsidR="0055496D" w:rsidRPr="00780BAB">
        <w:rPr>
          <w:rFonts w:asciiTheme="majorBidi" w:hAnsiTheme="majorBidi" w:cstheme="majorBidi"/>
          <w:cs/>
        </w:rPr>
        <w:t>งวดสามเดือนและ</w:t>
      </w:r>
      <w:r w:rsidR="00337E46" w:rsidRPr="00780BAB">
        <w:rPr>
          <w:rFonts w:asciiTheme="majorBidi" w:hAnsiTheme="majorBidi" w:cstheme="majorBidi"/>
          <w:cs/>
        </w:rPr>
        <w:t>เก้า</w:t>
      </w:r>
      <w:r w:rsidR="0055496D" w:rsidRPr="00780BA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55496D" w:rsidRPr="00780BAB">
        <w:rPr>
          <w:rFonts w:asciiTheme="majorBidi" w:hAnsiTheme="majorBidi" w:cstheme="majorBidi"/>
          <w:cs/>
        </w:rPr>
        <w:t xml:space="preserve"> </w:t>
      </w:r>
      <w:r w:rsidR="00337E46" w:rsidRPr="00780BAB">
        <w:rPr>
          <w:rFonts w:asciiTheme="majorBidi" w:hAnsiTheme="majorBidi" w:cstheme="majorBidi"/>
          <w:cs/>
        </w:rPr>
        <w:t>กันยายน</w:t>
      </w:r>
      <w:r w:rsidR="002362BE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354998" w:rsidRPr="00780BAB">
        <w:rPr>
          <w:rFonts w:asciiTheme="majorBidi" w:hAnsiTheme="majorBidi" w:cstheme="majorBidi"/>
          <w:spacing w:val="-4"/>
          <w:cs/>
        </w:rPr>
        <w:t xml:space="preserve"> และ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="00354998" w:rsidRPr="00780BAB">
        <w:rPr>
          <w:rFonts w:asciiTheme="majorBidi" w:hAnsiTheme="majorBidi" w:cstheme="majorBidi"/>
          <w:spacing w:val="-4"/>
        </w:rPr>
        <w:t xml:space="preserve"> </w:t>
      </w:r>
      <w:r w:rsidR="009E4EF9" w:rsidRPr="00780BAB">
        <w:rPr>
          <w:rFonts w:asciiTheme="majorBidi" w:hAnsiTheme="majorBidi" w:cstheme="majorBidi"/>
          <w:cs/>
        </w:rPr>
        <w:t>ประกอบด้วย</w:t>
      </w:r>
    </w:p>
    <w:p w14:paraId="347FE63D" w14:textId="77777777" w:rsidR="00324930" w:rsidRPr="006A76A1" w:rsidRDefault="00324930" w:rsidP="000C4ED6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8" w:name="_Hlk75405997"/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A76A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8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EF100B" w:rsidRPr="006A76A1" w14:paraId="433B184C" w14:textId="77777777" w:rsidTr="00C33CA0">
        <w:trPr>
          <w:trHeight w:val="315"/>
        </w:trPr>
        <w:tc>
          <w:tcPr>
            <w:tcW w:w="1710" w:type="dxa"/>
            <w:shd w:val="clear" w:color="auto" w:fill="auto"/>
          </w:tcPr>
          <w:p w14:paraId="29B08B07" w14:textId="77777777" w:rsidR="004E1A50" w:rsidRPr="006A76A1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74D24F5A" w14:textId="77777777" w:rsidR="004E1A50" w:rsidRPr="006A76A1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6A76A1" w14:paraId="176C2B39" w14:textId="77777777" w:rsidTr="00C33CA0">
        <w:trPr>
          <w:trHeight w:val="279"/>
        </w:trPr>
        <w:tc>
          <w:tcPr>
            <w:tcW w:w="1710" w:type="dxa"/>
            <w:shd w:val="clear" w:color="auto" w:fill="auto"/>
          </w:tcPr>
          <w:p w14:paraId="4D1FE4F7" w14:textId="77777777" w:rsidR="004E1A50" w:rsidRPr="006A76A1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B9FAAE6" w14:textId="1882F7EB" w:rsidR="004E1A50" w:rsidRPr="006A76A1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14FB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F0AF7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EF100B" w:rsidRPr="006A76A1" w14:paraId="2D5AF180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2BC2F23D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70D3E167" w14:textId="7B0344EC" w:rsidR="00BE01C5" w:rsidRPr="006A76A1" w:rsidRDefault="00901AD8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0B7B250E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0E494EA6" w14:textId="51DADFFC" w:rsidR="00BE01C5" w:rsidRPr="006A76A1" w:rsidRDefault="00901AD8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6A76A1" w14:paraId="6D4A2E86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14EF8203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435B5DA5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  <w:shd w:val="clear" w:color="auto" w:fill="auto"/>
          </w:tcPr>
          <w:p w14:paraId="23245165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435349FC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6A76A1" w14:paraId="232CFCA7" w14:textId="77777777" w:rsidTr="00C33CA0">
        <w:trPr>
          <w:trHeight w:val="727"/>
        </w:trPr>
        <w:tc>
          <w:tcPr>
            <w:tcW w:w="1710" w:type="dxa"/>
            <w:shd w:val="clear" w:color="auto" w:fill="auto"/>
          </w:tcPr>
          <w:p w14:paraId="51E7ACAF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D8A5E4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5610061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558804D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F3ED593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8944CCF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C5363F6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14:paraId="162EA824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6F52367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55BF458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3B9AA36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C3B614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100B" w:rsidRPr="006A76A1" w14:paraId="75C87875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0FE54EEA" w14:textId="77777777" w:rsidR="00D43FEB" w:rsidRPr="006A76A1" w:rsidRDefault="00D43FEB" w:rsidP="00D43FEB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  <w:shd w:val="clear" w:color="auto" w:fill="auto"/>
          </w:tcPr>
          <w:p w14:paraId="6B111BFB" w14:textId="763A43B2" w:rsidR="00D43FEB" w:rsidRPr="006A76A1" w:rsidRDefault="00901AD8" w:rsidP="00D43FE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0A6B5623" w14:textId="77777777" w:rsidR="00D43FEB" w:rsidRPr="006A76A1" w:rsidRDefault="00D43FEB" w:rsidP="00D43FEB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D42A32" w14:textId="3857A13A" w:rsidR="00D43FEB" w:rsidRPr="006A76A1" w:rsidRDefault="00901AD8" w:rsidP="00D43FEB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3063A3D2" w14:textId="77777777" w:rsidR="00D43FEB" w:rsidRPr="006A76A1" w:rsidRDefault="00D43FEB" w:rsidP="00D43FEB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9907917" w14:textId="5928B341" w:rsidR="00D43FEB" w:rsidRPr="006A76A1" w:rsidRDefault="00901AD8" w:rsidP="00D43F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</w:t>
            </w:r>
          </w:p>
        </w:tc>
        <w:tc>
          <w:tcPr>
            <w:tcW w:w="20" w:type="dxa"/>
            <w:shd w:val="clear" w:color="auto" w:fill="auto"/>
          </w:tcPr>
          <w:p w14:paraId="36826456" w14:textId="77777777" w:rsidR="00D43FEB" w:rsidRPr="006A76A1" w:rsidRDefault="00D43FEB" w:rsidP="00D43FEB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350102F" w14:textId="13C3A256" w:rsidR="00D43FEB" w:rsidRPr="006A76A1" w:rsidRDefault="00901AD8" w:rsidP="00D43FE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43FEB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  <w:r w:rsidR="00D43FEB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80" w:type="dxa"/>
            <w:shd w:val="clear" w:color="auto" w:fill="auto"/>
          </w:tcPr>
          <w:p w14:paraId="7189A5DA" w14:textId="77777777" w:rsidR="00D43FEB" w:rsidRPr="006A76A1" w:rsidRDefault="00D43FEB" w:rsidP="00D43FEB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48AC80AD" w14:textId="6FBDB6C0" w:rsidR="00D43FEB" w:rsidRPr="006A76A1" w:rsidRDefault="00901AD8" w:rsidP="00D43F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D43FEB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  <w:r w:rsidR="00D43FEB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88" w:type="dxa"/>
            <w:shd w:val="clear" w:color="auto" w:fill="auto"/>
          </w:tcPr>
          <w:p w14:paraId="1CD136A8" w14:textId="77777777" w:rsidR="00D43FEB" w:rsidRPr="006A76A1" w:rsidRDefault="00D43FEB" w:rsidP="00D43FEB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2A7B4A" w14:textId="07772B20" w:rsidR="00D43FEB" w:rsidRPr="006A76A1" w:rsidRDefault="00901AD8" w:rsidP="00D43F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D43FEB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567</w:t>
            </w:r>
            <w:r w:rsidR="00D43FEB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</w:p>
        </w:tc>
      </w:tr>
    </w:tbl>
    <w:p w14:paraId="058C90F7" w14:textId="77777777" w:rsidR="00901AD8" w:rsidRDefault="00901AD8" w:rsidP="007F0F68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0D59896" w14:textId="77777777" w:rsidR="00901AD8" w:rsidRDefault="00901AD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E2BCB91" w14:textId="7CA21391" w:rsidR="00BE01C5" w:rsidRPr="006A76A1" w:rsidRDefault="00BE01C5" w:rsidP="007F0F68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6A76A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EF100B" w:rsidRPr="006A76A1" w14:paraId="1B6F1C86" w14:textId="77777777" w:rsidTr="00860DBF">
        <w:tc>
          <w:tcPr>
            <w:tcW w:w="1710" w:type="dxa"/>
            <w:shd w:val="clear" w:color="auto" w:fill="auto"/>
          </w:tcPr>
          <w:p w14:paraId="712D77B4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7856224F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6A76A1" w14:paraId="4D23DAD9" w14:textId="77777777" w:rsidTr="00860DBF">
        <w:tc>
          <w:tcPr>
            <w:tcW w:w="1710" w:type="dxa"/>
            <w:shd w:val="clear" w:color="auto" w:fill="auto"/>
          </w:tcPr>
          <w:p w14:paraId="10A602D8" w14:textId="77777777" w:rsidR="00354998" w:rsidRPr="006A76A1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4BC7DADB" w14:textId="6F37AC8A" w:rsidR="00354998" w:rsidRPr="006A76A1" w:rsidRDefault="00141F08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14FB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F0AF7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EF100B" w:rsidRPr="006A76A1" w14:paraId="502C5B81" w14:textId="77777777" w:rsidTr="00C33CA0">
        <w:tc>
          <w:tcPr>
            <w:tcW w:w="1710" w:type="dxa"/>
            <w:shd w:val="clear" w:color="auto" w:fill="auto"/>
          </w:tcPr>
          <w:p w14:paraId="738FA81F" w14:textId="77777777" w:rsidR="00354998" w:rsidRPr="006A76A1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69319FAD" w14:textId="73FA8F9C" w:rsidR="00354998" w:rsidRPr="006A76A1" w:rsidRDefault="00901AD8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2FC797C6" w14:textId="77777777" w:rsidR="00354998" w:rsidRPr="006A76A1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17165E4D" w14:textId="3E532056" w:rsidR="00354998" w:rsidRPr="006A76A1" w:rsidRDefault="00901AD8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6A76A1" w14:paraId="004EC664" w14:textId="77777777" w:rsidTr="00C33CA0">
        <w:tc>
          <w:tcPr>
            <w:tcW w:w="1710" w:type="dxa"/>
            <w:shd w:val="clear" w:color="auto" w:fill="auto"/>
          </w:tcPr>
          <w:p w14:paraId="50BF5228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56BFB0C1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shd w:val="clear" w:color="auto" w:fill="auto"/>
          </w:tcPr>
          <w:p w14:paraId="12ECCF5B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21DB9779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6A76A1" w14:paraId="1D6E16B7" w14:textId="77777777" w:rsidTr="00C33CA0">
        <w:tc>
          <w:tcPr>
            <w:tcW w:w="1710" w:type="dxa"/>
            <w:shd w:val="clear" w:color="auto" w:fill="auto"/>
          </w:tcPr>
          <w:p w14:paraId="691D9E1A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04738FE" w14:textId="77777777" w:rsidR="00463084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7623F91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2D689A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1C12CE5D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838746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  <w:shd w:val="clear" w:color="auto" w:fill="auto"/>
          </w:tcPr>
          <w:p w14:paraId="08E958D5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7B019308" w14:textId="77777777" w:rsidR="00463084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067287D4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2D19579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D602B68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7289" w:rsidRPr="006A76A1" w14:paraId="35A7B492" w14:textId="77777777" w:rsidTr="005D741F">
        <w:tc>
          <w:tcPr>
            <w:tcW w:w="1710" w:type="dxa"/>
            <w:shd w:val="clear" w:color="auto" w:fill="auto"/>
          </w:tcPr>
          <w:p w14:paraId="236A2D8B" w14:textId="77777777" w:rsidR="00257289" w:rsidRPr="006A76A1" w:rsidRDefault="00257289" w:rsidP="00257289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bookmarkStart w:id="19" w:name="_Hlk70758440"/>
            <w:r w:rsidRPr="006A76A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B61F6C7" w14:textId="2D52D00E" w:rsidR="00257289" w:rsidRPr="006A76A1" w:rsidRDefault="00901AD8" w:rsidP="00257289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3844FC7F" w14:textId="77777777" w:rsidR="00257289" w:rsidRPr="006A76A1" w:rsidRDefault="00257289" w:rsidP="00257289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97638F" w14:textId="63BFD1A6" w:rsidR="00257289" w:rsidRPr="006A76A1" w:rsidRDefault="00901AD8" w:rsidP="0025728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706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4FD35378" w14:textId="77777777" w:rsidR="00257289" w:rsidRPr="006A76A1" w:rsidRDefault="00257289" w:rsidP="00257289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35F95C" w14:textId="66B33B7E" w:rsidR="00257289" w:rsidRPr="006A76A1" w:rsidRDefault="00901AD8" w:rsidP="002572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911</w:t>
            </w:r>
            <w:r w:rsidR="000916E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315</w:t>
            </w:r>
          </w:p>
        </w:tc>
        <w:tc>
          <w:tcPr>
            <w:tcW w:w="36" w:type="dxa"/>
            <w:shd w:val="clear" w:color="auto" w:fill="auto"/>
          </w:tcPr>
          <w:p w14:paraId="26AC254D" w14:textId="77777777" w:rsidR="00257289" w:rsidRPr="006A76A1" w:rsidRDefault="00257289" w:rsidP="00257289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1FBD96" w14:textId="10E3327D" w:rsidR="00257289" w:rsidRPr="006A76A1" w:rsidRDefault="00901AD8" w:rsidP="00257289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57289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511</w:t>
            </w:r>
            <w:r w:rsidR="00257289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27" w:type="dxa"/>
            <w:shd w:val="clear" w:color="auto" w:fill="auto"/>
          </w:tcPr>
          <w:p w14:paraId="1DB8E954" w14:textId="77777777" w:rsidR="00257289" w:rsidRPr="006A76A1" w:rsidRDefault="00257289" w:rsidP="00257289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59DBFA14" w14:textId="058F709E" w:rsidR="00257289" w:rsidRPr="006A76A1" w:rsidRDefault="00901AD8" w:rsidP="0025728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257289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094</w:t>
            </w:r>
            <w:r w:rsidR="00257289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936</w:t>
            </w:r>
          </w:p>
        </w:tc>
        <w:tc>
          <w:tcPr>
            <w:tcW w:w="48" w:type="dxa"/>
            <w:shd w:val="clear" w:color="auto" w:fill="auto"/>
          </w:tcPr>
          <w:p w14:paraId="6715C4CE" w14:textId="77777777" w:rsidR="00257289" w:rsidRPr="006A76A1" w:rsidRDefault="00257289" w:rsidP="00257289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492BF01F" w14:textId="2E5C30EC" w:rsidR="00257289" w:rsidRPr="006A76A1" w:rsidRDefault="00901AD8" w:rsidP="0025728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257289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606</w:t>
            </w:r>
            <w:r w:rsidR="00257289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789</w:t>
            </w:r>
          </w:p>
        </w:tc>
      </w:tr>
    </w:tbl>
    <w:p w14:paraId="4261577E" w14:textId="77777777" w:rsidR="001E292A" w:rsidRPr="006A76A1" w:rsidRDefault="001E292A" w:rsidP="00A86A25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bookmarkStart w:id="20" w:name="_Hlk164691401"/>
      <w:bookmarkEnd w:id="17"/>
      <w:bookmarkEnd w:id="19"/>
    </w:p>
    <w:p w14:paraId="3B849B10" w14:textId="340BC3BF" w:rsidR="00A86A25" w:rsidRPr="006A76A1" w:rsidRDefault="00A86A25" w:rsidP="00A86A25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A76A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EF100B" w:rsidRPr="006A76A1" w14:paraId="0DA47F72" w14:textId="77777777" w:rsidTr="00280CA7">
        <w:trPr>
          <w:trHeight w:val="315"/>
        </w:trPr>
        <w:tc>
          <w:tcPr>
            <w:tcW w:w="1710" w:type="dxa"/>
            <w:shd w:val="clear" w:color="auto" w:fill="auto"/>
          </w:tcPr>
          <w:p w14:paraId="693D80A3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777CE685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6A76A1" w14:paraId="56779E09" w14:textId="77777777" w:rsidTr="00280CA7">
        <w:trPr>
          <w:trHeight w:val="279"/>
        </w:trPr>
        <w:tc>
          <w:tcPr>
            <w:tcW w:w="1710" w:type="dxa"/>
            <w:shd w:val="clear" w:color="auto" w:fill="auto"/>
          </w:tcPr>
          <w:p w14:paraId="7AB9E717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48E363C7" w14:textId="3A45CF63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0A6D14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</w:t>
            </w: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8F0AF7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EF100B" w:rsidRPr="006A76A1" w14:paraId="0DDD2DD9" w14:textId="77777777" w:rsidTr="00280CA7">
        <w:trPr>
          <w:trHeight w:val="356"/>
        </w:trPr>
        <w:tc>
          <w:tcPr>
            <w:tcW w:w="1710" w:type="dxa"/>
            <w:shd w:val="clear" w:color="auto" w:fill="auto"/>
          </w:tcPr>
          <w:p w14:paraId="45F6A9D1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22DD9C02" w14:textId="6806B1F1" w:rsidR="00A86A25" w:rsidRPr="006A76A1" w:rsidRDefault="00901AD8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2AB6AD7A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3D29F65D" w14:textId="72BDC4D7" w:rsidR="00A86A25" w:rsidRPr="006A76A1" w:rsidRDefault="00901AD8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6A76A1" w14:paraId="241DB53D" w14:textId="77777777" w:rsidTr="00280CA7">
        <w:trPr>
          <w:trHeight w:val="356"/>
        </w:trPr>
        <w:tc>
          <w:tcPr>
            <w:tcW w:w="1710" w:type="dxa"/>
            <w:shd w:val="clear" w:color="auto" w:fill="auto"/>
          </w:tcPr>
          <w:p w14:paraId="79348C0F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6FEE1E6C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  <w:shd w:val="clear" w:color="auto" w:fill="auto"/>
          </w:tcPr>
          <w:p w14:paraId="1D12028F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56F8DC06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6A76A1" w14:paraId="337F65B6" w14:textId="77777777" w:rsidTr="00280CA7">
        <w:trPr>
          <w:trHeight w:val="727"/>
        </w:trPr>
        <w:tc>
          <w:tcPr>
            <w:tcW w:w="1710" w:type="dxa"/>
            <w:shd w:val="clear" w:color="auto" w:fill="auto"/>
          </w:tcPr>
          <w:p w14:paraId="22BE9D95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5B02E5B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52EF08A3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72B3C2B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10B00721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4C0E37BB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87CEA5B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14:paraId="4B3794B4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E508998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2BB5BA4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8B79119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4642D9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100B" w:rsidRPr="006A76A1" w14:paraId="47B72D58" w14:textId="77777777" w:rsidTr="00C45B80">
        <w:trPr>
          <w:trHeight w:val="356"/>
        </w:trPr>
        <w:tc>
          <w:tcPr>
            <w:tcW w:w="1710" w:type="dxa"/>
            <w:shd w:val="clear" w:color="auto" w:fill="auto"/>
          </w:tcPr>
          <w:p w14:paraId="396DB9A7" w14:textId="77777777" w:rsidR="00775733" w:rsidRPr="006A76A1" w:rsidRDefault="00775733" w:rsidP="00775733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17820E5" w14:textId="68831101" w:rsidR="00775733" w:rsidRPr="006A76A1" w:rsidRDefault="00901AD8" w:rsidP="007757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7618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 w:rsidR="00E7618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3892DA3E" w14:textId="77777777" w:rsidR="00775733" w:rsidRPr="006A76A1" w:rsidRDefault="00775733" w:rsidP="00775733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CB4952" w14:textId="62760531" w:rsidR="00775733" w:rsidRPr="006A76A1" w:rsidRDefault="00901AD8" w:rsidP="00775733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  <w:r w:rsidR="00E7618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934</w:t>
            </w:r>
            <w:r w:rsidR="00E76182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35C8D5F6" w14:textId="77777777" w:rsidR="00775733" w:rsidRPr="006A76A1" w:rsidRDefault="00775733" w:rsidP="00775733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4C50BEA" w14:textId="6ED0A3D8" w:rsidR="00775733" w:rsidRPr="006A76A1" w:rsidRDefault="00901AD8" w:rsidP="0077573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</w:t>
            </w:r>
            <w:r w:rsidR="00E7618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="00E76182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20" w:type="dxa"/>
            <w:shd w:val="clear" w:color="auto" w:fill="auto"/>
          </w:tcPr>
          <w:p w14:paraId="46671023" w14:textId="77777777" w:rsidR="00775733" w:rsidRPr="006A76A1" w:rsidRDefault="00775733" w:rsidP="00775733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AE2D991" w14:textId="376483BC" w:rsidR="00775733" w:rsidRPr="006A76A1" w:rsidRDefault="00901AD8" w:rsidP="007757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75733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714</w:t>
            </w:r>
            <w:r w:rsidR="00775733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80" w:type="dxa"/>
            <w:shd w:val="clear" w:color="auto" w:fill="auto"/>
          </w:tcPr>
          <w:p w14:paraId="6BC17B1F" w14:textId="77777777" w:rsidR="00775733" w:rsidRPr="006A76A1" w:rsidRDefault="00775733" w:rsidP="00775733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789D4061" w14:textId="20C7E974" w:rsidR="00775733" w:rsidRPr="006A76A1" w:rsidRDefault="00901AD8" w:rsidP="0077573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</w:t>
            </w:r>
            <w:r w:rsidR="00775733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="00775733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88" w:type="dxa"/>
            <w:shd w:val="clear" w:color="auto" w:fill="auto"/>
          </w:tcPr>
          <w:p w14:paraId="43BBCDA3" w14:textId="77777777" w:rsidR="00775733" w:rsidRPr="006A76A1" w:rsidRDefault="00775733" w:rsidP="00775733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CCBE8F" w14:textId="18E5BD28" w:rsidR="00775733" w:rsidRPr="006A76A1" w:rsidRDefault="00901AD8" w:rsidP="0077573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  <w:r w:rsidR="00775733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036</w:t>
            </w:r>
            <w:r w:rsidR="00775733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954</w:t>
            </w:r>
          </w:p>
        </w:tc>
      </w:tr>
    </w:tbl>
    <w:p w14:paraId="5953680D" w14:textId="77777777" w:rsidR="00A86A25" w:rsidRPr="006A76A1" w:rsidRDefault="00A86A25" w:rsidP="00A86A25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A76A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70"/>
        <w:gridCol w:w="91"/>
        <w:gridCol w:w="1085"/>
        <w:gridCol w:w="48"/>
        <w:gridCol w:w="975"/>
      </w:tblGrid>
      <w:tr w:rsidR="00EF100B" w:rsidRPr="006A76A1" w14:paraId="457ACFE9" w14:textId="77777777" w:rsidTr="00280CA7">
        <w:tc>
          <w:tcPr>
            <w:tcW w:w="1710" w:type="dxa"/>
            <w:shd w:val="clear" w:color="auto" w:fill="auto"/>
          </w:tcPr>
          <w:p w14:paraId="6FCBA7D1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72F1E8BF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6A76A1" w14:paraId="080A235F" w14:textId="77777777" w:rsidTr="00280CA7">
        <w:tc>
          <w:tcPr>
            <w:tcW w:w="1710" w:type="dxa"/>
            <w:shd w:val="clear" w:color="auto" w:fill="auto"/>
          </w:tcPr>
          <w:p w14:paraId="13870679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3E1007DB" w14:textId="3393562B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0A6D14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</w:t>
            </w: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14FB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F0AF7"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EF100B" w:rsidRPr="006A76A1" w14:paraId="58A0D732" w14:textId="77777777" w:rsidTr="00280CA7">
        <w:tc>
          <w:tcPr>
            <w:tcW w:w="1710" w:type="dxa"/>
            <w:shd w:val="clear" w:color="auto" w:fill="auto"/>
          </w:tcPr>
          <w:p w14:paraId="07FB9994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5A3F80BB" w14:textId="7C295FCB" w:rsidR="00A86A25" w:rsidRPr="006A76A1" w:rsidRDefault="00901AD8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513A6817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48B8123F" w14:textId="7A632B2E" w:rsidR="00A86A25" w:rsidRPr="006A76A1" w:rsidRDefault="00901AD8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6A76A1" w14:paraId="2C141D1D" w14:textId="77777777" w:rsidTr="00280CA7">
        <w:tc>
          <w:tcPr>
            <w:tcW w:w="1710" w:type="dxa"/>
            <w:shd w:val="clear" w:color="auto" w:fill="auto"/>
          </w:tcPr>
          <w:p w14:paraId="2D6C90FA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39028B4E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shd w:val="clear" w:color="auto" w:fill="auto"/>
          </w:tcPr>
          <w:p w14:paraId="31A709ED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703493B9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6A76A1" w14:paraId="3926D699" w14:textId="77777777" w:rsidTr="00280CA7">
        <w:tc>
          <w:tcPr>
            <w:tcW w:w="1710" w:type="dxa"/>
            <w:shd w:val="clear" w:color="auto" w:fill="auto"/>
          </w:tcPr>
          <w:p w14:paraId="1AADB396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4CF3100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6B97869E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144F64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393669B3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81BE9B" w14:textId="77777777" w:rsidR="00A86A25" w:rsidRPr="006A76A1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  <w:shd w:val="clear" w:color="auto" w:fill="auto"/>
          </w:tcPr>
          <w:p w14:paraId="477A448F" w14:textId="77777777" w:rsidR="00A86A25" w:rsidRPr="006A76A1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8A4EC5B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A0C20B3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E4F2B00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E316CC7" w14:textId="77777777" w:rsidR="00A86A25" w:rsidRPr="006A76A1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16E4" w:rsidRPr="006A76A1" w14:paraId="77B45B24" w14:textId="77777777" w:rsidTr="00280CA7">
        <w:tc>
          <w:tcPr>
            <w:tcW w:w="1710" w:type="dxa"/>
            <w:shd w:val="clear" w:color="auto" w:fill="auto"/>
          </w:tcPr>
          <w:p w14:paraId="2203904A" w14:textId="77777777" w:rsidR="00B516E4" w:rsidRPr="006A76A1" w:rsidRDefault="00B516E4" w:rsidP="00B516E4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DC31F27" w14:textId="65BD8FE9" w:rsidR="00B516E4" w:rsidRPr="006A76A1" w:rsidRDefault="00901AD8" w:rsidP="00B516E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85246E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492</w:t>
            </w:r>
            <w:r w:rsidR="0085246E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418F04D1" w14:textId="77777777" w:rsidR="00B516E4" w:rsidRPr="006A76A1" w:rsidRDefault="00B516E4" w:rsidP="00B516E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6B8A443" w14:textId="1AD400DF" w:rsidR="00B516E4" w:rsidRPr="006A76A1" w:rsidRDefault="00901AD8" w:rsidP="00B516E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85246E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575</w:t>
            </w:r>
            <w:r w:rsidR="0085246E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14826C1E" w14:textId="77777777" w:rsidR="00B516E4" w:rsidRPr="006A76A1" w:rsidRDefault="00B516E4" w:rsidP="00B516E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7A8334" w14:textId="441EA911" w:rsidR="00B516E4" w:rsidRPr="006A76A1" w:rsidRDefault="00901AD8" w:rsidP="00B516E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  <w:r w:rsidR="0085246E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  <w:r w:rsidR="0085246E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36" w:type="dxa"/>
            <w:shd w:val="clear" w:color="auto" w:fill="auto"/>
          </w:tcPr>
          <w:p w14:paraId="79084697" w14:textId="77777777" w:rsidR="00B516E4" w:rsidRPr="006A76A1" w:rsidRDefault="00B516E4" w:rsidP="00B516E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8913DA" w14:textId="6BD34486" w:rsidR="00B516E4" w:rsidRPr="006A76A1" w:rsidRDefault="00901AD8" w:rsidP="00B516E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516E4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596</w:t>
            </w:r>
            <w:r w:rsidR="00B516E4" w:rsidRPr="006A76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578</w:t>
            </w:r>
          </w:p>
        </w:tc>
        <w:tc>
          <w:tcPr>
            <w:tcW w:w="91" w:type="dxa"/>
            <w:shd w:val="clear" w:color="auto" w:fill="auto"/>
          </w:tcPr>
          <w:p w14:paraId="1ECB7BEC" w14:textId="77777777" w:rsidR="00B516E4" w:rsidRPr="006A76A1" w:rsidRDefault="00B516E4" w:rsidP="00B516E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7F5DCB85" w14:textId="3951451D" w:rsidR="00B516E4" w:rsidRPr="006A76A1" w:rsidRDefault="00901AD8" w:rsidP="00B516E4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  <w:r w:rsidR="00B516E4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511</w:t>
            </w:r>
            <w:r w:rsidR="00B516E4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48" w:type="dxa"/>
            <w:shd w:val="clear" w:color="auto" w:fill="auto"/>
          </w:tcPr>
          <w:p w14:paraId="4C55B5C3" w14:textId="77777777" w:rsidR="00B516E4" w:rsidRPr="006A76A1" w:rsidRDefault="00B516E4" w:rsidP="00B516E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0F2ACAD7" w14:textId="1D6EE7E5" w:rsidR="00B516E4" w:rsidRPr="006A76A1" w:rsidRDefault="00901AD8" w:rsidP="00B516E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  <w:r w:rsidR="00B516E4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</w:t>
            </w:r>
            <w:r w:rsidR="00B516E4" w:rsidRPr="006A76A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587</w:t>
            </w:r>
          </w:p>
        </w:tc>
      </w:tr>
    </w:tbl>
    <w:p w14:paraId="5B3D6C4E" w14:textId="437B8A38" w:rsidR="00451558" w:rsidRPr="00780BAB" w:rsidRDefault="00451558" w:rsidP="00E92594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รายได้อื่น</w:t>
      </w:r>
    </w:p>
    <w:bookmarkEnd w:id="20"/>
    <w:p w14:paraId="5E70D60F" w14:textId="6AE911C8" w:rsidR="00451558" w:rsidRPr="00780BAB" w:rsidRDefault="00451558" w:rsidP="00451558">
      <w:pPr>
        <w:ind w:left="547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รายได้อื่นสำหรับ</w:t>
      </w:r>
      <w:r w:rsidR="00321FEF" w:rsidRPr="00780BAB">
        <w:rPr>
          <w:rFonts w:asciiTheme="majorBidi" w:hAnsiTheme="majorBidi" w:cstheme="majorBidi"/>
          <w:cs/>
        </w:rPr>
        <w:t>งวดสามเดือนและ</w:t>
      </w:r>
      <w:r w:rsidR="008F0AF7" w:rsidRPr="00780BAB">
        <w:rPr>
          <w:rFonts w:asciiTheme="majorBidi" w:hAnsiTheme="majorBidi" w:cstheme="majorBidi"/>
          <w:cs/>
        </w:rPr>
        <w:t>เก้า</w:t>
      </w:r>
      <w:r w:rsidR="00321FEF" w:rsidRPr="00780BA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321FEF" w:rsidRPr="00780BAB">
        <w:rPr>
          <w:rFonts w:asciiTheme="majorBidi" w:hAnsiTheme="majorBidi" w:cstheme="majorBidi"/>
          <w:cs/>
        </w:rPr>
        <w:t xml:space="preserve"> </w:t>
      </w:r>
      <w:r w:rsidR="008F0AF7" w:rsidRPr="00780BAB">
        <w:rPr>
          <w:rFonts w:asciiTheme="majorBidi" w:hAnsiTheme="majorBidi" w:cstheme="majorBidi"/>
          <w:cs/>
        </w:rPr>
        <w:t>กันยายน</w:t>
      </w:r>
      <w:r w:rsidR="00321FEF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411D90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และ </w:t>
      </w:r>
      <w:r w:rsidR="00901AD8" w:rsidRPr="00901AD8">
        <w:rPr>
          <w:rFonts w:asciiTheme="majorBidi" w:hAnsiTheme="majorBidi" w:cstheme="majorBidi"/>
        </w:rPr>
        <w:t>2566</w:t>
      </w:r>
      <w:r w:rsidRPr="00780BAB">
        <w:rPr>
          <w:rFonts w:asciiTheme="majorBidi" w:hAnsiTheme="majorBidi" w:cstheme="majorBidi"/>
          <w:cs/>
        </w:rPr>
        <w:t xml:space="preserve"> ประกอบด้วย</w:t>
      </w:r>
    </w:p>
    <w:p w14:paraId="29D0E29B" w14:textId="77777777" w:rsidR="00451558" w:rsidRPr="00780BAB" w:rsidRDefault="00451558" w:rsidP="00451558">
      <w:pPr>
        <w:ind w:left="547" w:right="8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1350"/>
        <w:gridCol w:w="180"/>
        <w:gridCol w:w="1260"/>
        <w:gridCol w:w="180"/>
        <w:gridCol w:w="1260"/>
        <w:gridCol w:w="180"/>
        <w:gridCol w:w="1260"/>
      </w:tblGrid>
      <w:tr w:rsidR="00EF100B" w:rsidRPr="00780BAB" w14:paraId="446DF341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4D921007" w14:textId="77777777" w:rsidR="00C33CA0" w:rsidRPr="00780BAB" w:rsidRDefault="00C33CA0" w:rsidP="002F26D4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777DAD76" w14:textId="77777777" w:rsidR="00C33CA0" w:rsidRPr="00780BAB" w:rsidRDefault="00C33CA0" w:rsidP="002F26D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2B748EAA" w14:textId="77777777" w:rsidR="00C33CA0" w:rsidRPr="00780BAB" w:rsidRDefault="00C33CA0" w:rsidP="002F26D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91E0E8" w14:textId="77777777" w:rsidR="00C33CA0" w:rsidRPr="00780BAB" w:rsidRDefault="00C33CA0" w:rsidP="002F26D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780BAB" w14:paraId="13F52D47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4919EFB0" w14:textId="77777777" w:rsidR="00C33CA0" w:rsidRPr="00780BAB" w:rsidRDefault="00C33CA0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030CFC12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สำหรับงวดสามเดือนสิ้นสุดวันที่ </w:t>
            </w:r>
          </w:p>
        </w:tc>
        <w:tc>
          <w:tcPr>
            <w:tcW w:w="180" w:type="dxa"/>
          </w:tcPr>
          <w:p w14:paraId="242EFCCE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9A54281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สำหรับงวดสามเดือนสิ้นสุดวันที่</w:t>
            </w:r>
          </w:p>
        </w:tc>
      </w:tr>
      <w:tr w:rsidR="00EF100B" w:rsidRPr="00780BAB" w14:paraId="54AC87A9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3FD6AB2D" w14:textId="77777777" w:rsidR="00C33CA0" w:rsidRPr="00780BAB" w:rsidRDefault="00C33CA0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971A189" w14:textId="3BB221A4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180" w:type="dxa"/>
          </w:tcPr>
          <w:p w14:paraId="074EC37D" w14:textId="77777777" w:rsidR="00C33CA0" w:rsidRPr="00780BAB" w:rsidRDefault="00C33CA0" w:rsidP="00451558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AE4728" w14:textId="03E33627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180" w:type="dxa"/>
          </w:tcPr>
          <w:p w14:paraId="7FECC4EF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94C0B52" w14:textId="4942DF8B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180" w:type="dxa"/>
          </w:tcPr>
          <w:p w14:paraId="355B246D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0491490F" w14:textId="3A344E97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</w:tr>
      <w:tr w:rsidR="00EF100B" w:rsidRPr="00780BAB" w14:paraId="30DB1764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79DD359C" w14:textId="77777777" w:rsidR="00C33CA0" w:rsidRPr="00780BAB" w:rsidRDefault="00C33CA0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65E8BFF" w14:textId="092E5CD0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642D85E2" w14:textId="77777777" w:rsidR="00C33CA0" w:rsidRPr="00780BAB" w:rsidRDefault="00C33CA0" w:rsidP="00451558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61D8C" w14:textId="52AC52B8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80" w:type="dxa"/>
          </w:tcPr>
          <w:p w14:paraId="6B5853A8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68E3F08" w14:textId="13758D43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0A14D812" w14:textId="77777777" w:rsidR="00C33CA0" w:rsidRPr="00780BAB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CB1ECED" w14:textId="4087816A" w:rsidR="00C33CA0" w:rsidRPr="00780BAB" w:rsidRDefault="00901AD8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</w:tr>
      <w:tr w:rsidR="00EF100B" w:rsidRPr="00780BAB" w14:paraId="6B5D3DEF" w14:textId="77777777" w:rsidTr="007F0F68">
        <w:trPr>
          <w:trHeight w:val="20"/>
        </w:trPr>
        <w:tc>
          <w:tcPr>
            <w:tcW w:w="3492" w:type="dxa"/>
            <w:shd w:val="clear" w:color="auto" w:fill="auto"/>
            <w:vAlign w:val="center"/>
          </w:tcPr>
          <w:p w14:paraId="251A3C45" w14:textId="77777777" w:rsidR="000019EA" w:rsidRPr="00780BAB" w:rsidRDefault="000019EA" w:rsidP="000019EA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6ED9E" w14:textId="1F111D00" w:rsidR="000019EA" w:rsidRPr="00780BAB" w:rsidRDefault="00901AD8" w:rsidP="000019EA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01AD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297</w:t>
            </w:r>
            <w:r w:rsidR="00E11159" w:rsidRPr="00780BA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01AD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2556BC56" w14:textId="77777777" w:rsidR="000019EA" w:rsidRPr="00780BAB" w:rsidRDefault="000019EA" w:rsidP="000019EA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84057D" w14:textId="7ED2DBB3" w:rsidR="000019EA" w:rsidRPr="00780BAB" w:rsidRDefault="00901AD8" w:rsidP="000019EA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01AD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139</w:t>
            </w:r>
            <w:r w:rsidR="000019EA" w:rsidRPr="00780BA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901AD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62D34282" w14:textId="77777777" w:rsidR="000019EA" w:rsidRPr="00780BAB" w:rsidRDefault="000019EA" w:rsidP="000019E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AB549C" w14:textId="12BD7964" w:rsidR="000019EA" w:rsidRPr="00780BAB" w:rsidRDefault="00901AD8" w:rsidP="000019EA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E11159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80" w:type="dxa"/>
            <w:shd w:val="clear" w:color="auto" w:fill="auto"/>
          </w:tcPr>
          <w:p w14:paraId="10D9C748" w14:textId="77777777" w:rsidR="000019EA" w:rsidRPr="00780BAB" w:rsidRDefault="000019EA" w:rsidP="000019E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BECA22" w14:textId="70EB5D64" w:rsidR="000019EA" w:rsidRPr="00780BAB" w:rsidRDefault="00901AD8" w:rsidP="000019EA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0019EA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0019EA" w:rsidRPr="00780BAB" w14:paraId="5CACBC7B" w14:textId="77777777" w:rsidTr="007F0F68">
        <w:trPr>
          <w:trHeight w:val="20"/>
        </w:trPr>
        <w:tc>
          <w:tcPr>
            <w:tcW w:w="3492" w:type="dxa"/>
            <w:shd w:val="clear" w:color="auto" w:fill="auto"/>
            <w:vAlign w:val="center"/>
            <w:hideMark/>
          </w:tcPr>
          <w:p w14:paraId="731DF3E1" w14:textId="77777777" w:rsidR="000019EA" w:rsidRPr="00780BAB" w:rsidRDefault="000019EA" w:rsidP="000019EA">
            <w:pPr>
              <w:ind w:left="340" w:right="-162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1FAE5" w14:textId="05530C3D" w:rsidR="000019EA" w:rsidRPr="00780BAB" w:rsidRDefault="00901AD8" w:rsidP="000019EA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E11159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35A2FC48" w14:textId="77777777" w:rsidR="000019EA" w:rsidRPr="00780BAB" w:rsidRDefault="000019EA" w:rsidP="000019EA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B52EDF" w14:textId="20489A53" w:rsidR="000019EA" w:rsidRPr="00780BAB" w:rsidRDefault="00901AD8" w:rsidP="000019EA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0019EA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69D3FD3F" w14:textId="77777777" w:rsidR="000019EA" w:rsidRPr="00780BAB" w:rsidRDefault="000019EA" w:rsidP="000019E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74ABC" w14:textId="38A23EDB" w:rsidR="000019EA" w:rsidRPr="00780BAB" w:rsidRDefault="00901AD8" w:rsidP="000019EA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E11159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80" w:type="dxa"/>
            <w:shd w:val="clear" w:color="auto" w:fill="auto"/>
          </w:tcPr>
          <w:p w14:paraId="20EAB08B" w14:textId="77777777" w:rsidR="000019EA" w:rsidRPr="00780BAB" w:rsidRDefault="000019EA" w:rsidP="000019E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37858" w14:textId="446BBA26" w:rsidR="000019EA" w:rsidRPr="00780BAB" w:rsidRDefault="00901AD8" w:rsidP="000019EA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0019EA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</w:tbl>
    <w:p w14:paraId="69C7A5D4" w14:textId="77777777" w:rsidR="005811C9" w:rsidRPr="00780BAB" w:rsidRDefault="005811C9" w:rsidP="006A76A1">
      <w:pPr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7DA5909" w14:textId="77777777" w:rsidR="00901AD8" w:rsidRDefault="00901AD8">
      <w:pP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229F47C1" w14:textId="4D4B9685" w:rsidR="001548E7" w:rsidRPr="00780BAB" w:rsidRDefault="001548E7" w:rsidP="00B619DC">
      <w:pPr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1350"/>
        <w:gridCol w:w="180"/>
        <w:gridCol w:w="1260"/>
        <w:gridCol w:w="180"/>
        <w:gridCol w:w="1260"/>
        <w:gridCol w:w="180"/>
        <w:gridCol w:w="1260"/>
      </w:tblGrid>
      <w:tr w:rsidR="00EF100B" w:rsidRPr="00780BAB" w14:paraId="17866CE3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44A5A1CF" w14:textId="77777777" w:rsidR="001548E7" w:rsidRPr="00780BAB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213D63D5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4B2BAFDB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6606375A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780BAB" w14:paraId="368171B0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1B0BF73D" w14:textId="77777777" w:rsidR="001548E7" w:rsidRPr="00780BAB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3518B089" w14:textId="1EE221B4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เดือนสิ้นสุดวันที่ </w:t>
            </w:r>
          </w:p>
        </w:tc>
        <w:tc>
          <w:tcPr>
            <w:tcW w:w="180" w:type="dxa"/>
          </w:tcPr>
          <w:p w14:paraId="0F39354A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20BE103B" w14:textId="066C4B28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เดือนสิ้นสุดวันที่</w:t>
            </w:r>
          </w:p>
        </w:tc>
      </w:tr>
      <w:tr w:rsidR="00EF100B" w:rsidRPr="00780BAB" w14:paraId="2607E0F9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1EF34701" w14:textId="77777777" w:rsidR="001548E7" w:rsidRPr="00780BAB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75F7B193" w14:textId="7888AEED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180" w:type="dxa"/>
          </w:tcPr>
          <w:p w14:paraId="3A6447CB" w14:textId="77777777" w:rsidR="001548E7" w:rsidRPr="00780BAB" w:rsidRDefault="001548E7" w:rsidP="00280CA7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30619" w14:textId="0E11028C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180" w:type="dxa"/>
          </w:tcPr>
          <w:p w14:paraId="3EADAE45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80367F5" w14:textId="0E071C88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180" w:type="dxa"/>
          </w:tcPr>
          <w:p w14:paraId="25B7E225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1A6B6B81" w14:textId="048065E4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</w:p>
        </w:tc>
      </w:tr>
      <w:tr w:rsidR="00EF100B" w:rsidRPr="00780BAB" w14:paraId="5A5AED9E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174E7146" w14:textId="77777777" w:rsidR="001548E7" w:rsidRPr="00780BAB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75C427A" w14:textId="36BEC7E2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696F1710" w14:textId="77777777" w:rsidR="001548E7" w:rsidRPr="00780BAB" w:rsidRDefault="001548E7" w:rsidP="00280CA7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D4AB5C" w14:textId="2B59B0CD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80" w:type="dxa"/>
          </w:tcPr>
          <w:p w14:paraId="2ABECD80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74DE829C" w14:textId="3802E97B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17459615" w14:textId="77777777" w:rsidR="001548E7" w:rsidRPr="00780BAB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639B5D66" w14:textId="73C3D571" w:rsidR="001548E7" w:rsidRPr="00780BAB" w:rsidRDefault="00901AD8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</w:tr>
      <w:tr w:rsidR="00EF100B" w:rsidRPr="00780BAB" w14:paraId="6993A066" w14:textId="77777777" w:rsidTr="00832374">
        <w:trPr>
          <w:trHeight w:val="20"/>
        </w:trPr>
        <w:tc>
          <w:tcPr>
            <w:tcW w:w="3492" w:type="dxa"/>
            <w:vAlign w:val="center"/>
          </w:tcPr>
          <w:p w14:paraId="110FCB8F" w14:textId="5F7D5660" w:rsidR="00487EA5" w:rsidRPr="00780BAB" w:rsidRDefault="00487EA5" w:rsidP="00BA3633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กำไรจากการเลิกบริษัทย่อย</w:t>
            </w:r>
          </w:p>
        </w:tc>
        <w:tc>
          <w:tcPr>
            <w:tcW w:w="1350" w:type="dxa"/>
          </w:tcPr>
          <w:p w14:paraId="2600F22F" w14:textId="06B9EA24" w:rsidR="00487EA5" w:rsidRPr="00780BAB" w:rsidRDefault="00903031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0D57C89F" w14:textId="77777777" w:rsidR="00487EA5" w:rsidRPr="00780BAB" w:rsidRDefault="00487EA5" w:rsidP="00BA3633">
            <w:pPr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8438A" w14:textId="69555038" w:rsidR="00487EA5" w:rsidRPr="00780BAB" w:rsidRDefault="006214F9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0405C8" w14:textId="77777777" w:rsidR="00487EA5" w:rsidRPr="00780BAB" w:rsidRDefault="00487EA5" w:rsidP="00BA3633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05EC537" w14:textId="39965221" w:rsidR="00487EA5" w:rsidRPr="00780BAB" w:rsidRDefault="00903031" w:rsidP="00903031">
            <w:pPr>
              <w:tabs>
                <w:tab w:val="decimal" w:pos="684"/>
              </w:tabs>
              <w:spacing w:line="320" w:lineRule="exact"/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6EC0969C" w14:textId="77777777" w:rsidR="00487EA5" w:rsidRPr="00780BAB" w:rsidRDefault="00487EA5" w:rsidP="00BA363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6D5ED162" w14:textId="74895638" w:rsidR="00487EA5" w:rsidRPr="00780BAB" w:rsidRDefault="00901AD8" w:rsidP="00C45B80">
            <w:pPr>
              <w:ind w:left="-270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EF100B" w:rsidRPr="00780BAB" w14:paraId="10362AA2" w14:textId="77777777" w:rsidTr="00832374">
        <w:trPr>
          <w:trHeight w:val="20"/>
        </w:trPr>
        <w:tc>
          <w:tcPr>
            <w:tcW w:w="3492" w:type="dxa"/>
            <w:vAlign w:val="center"/>
          </w:tcPr>
          <w:p w14:paraId="6D5A9EE3" w14:textId="53CF4AEC" w:rsidR="006214F9" w:rsidRPr="00780BAB" w:rsidRDefault="006214F9" w:rsidP="006214F9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เงินปันผลรับ</w:t>
            </w:r>
          </w:p>
        </w:tc>
        <w:tc>
          <w:tcPr>
            <w:tcW w:w="1350" w:type="dxa"/>
          </w:tcPr>
          <w:p w14:paraId="488E5829" w14:textId="2558134A" w:rsidR="006214F9" w:rsidRPr="00780BAB" w:rsidRDefault="00903031" w:rsidP="006214F9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17D8F3BD" w14:textId="77777777" w:rsidR="006214F9" w:rsidRPr="00780BAB" w:rsidRDefault="006214F9" w:rsidP="006214F9">
            <w:pPr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0B6123" w14:textId="17D36708" w:rsidR="006214F9" w:rsidRPr="00780BAB" w:rsidRDefault="006214F9" w:rsidP="006214F9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9A86DB" w14:textId="77777777" w:rsidR="006214F9" w:rsidRPr="00780BAB" w:rsidRDefault="006214F9" w:rsidP="006214F9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7734653C" w14:textId="0073FD01" w:rsidR="006214F9" w:rsidRPr="00780BAB" w:rsidRDefault="00901AD8" w:rsidP="00C45B80">
            <w:pPr>
              <w:ind w:left="-270"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301C9B4B" w14:textId="77777777" w:rsidR="006214F9" w:rsidRPr="00780BAB" w:rsidRDefault="006214F9" w:rsidP="006214F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547E66AF" w14:textId="1F6C88D0" w:rsidR="006214F9" w:rsidRPr="00780BAB" w:rsidRDefault="006214F9" w:rsidP="00C45B80">
            <w:pPr>
              <w:tabs>
                <w:tab w:val="decimal" w:pos="684"/>
              </w:tabs>
              <w:spacing w:line="320" w:lineRule="exact"/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EF100B" w:rsidRPr="00780BAB" w14:paraId="7285F93A" w14:textId="77777777" w:rsidTr="00280CA7">
        <w:trPr>
          <w:trHeight w:val="20"/>
        </w:trPr>
        <w:tc>
          <w:tcPr>
            <w:tcW w:w="3492" w:type="dxa"/>
            <w:shd w:val="clear" w:color="auto" w:fill="auto"/>
            <w:vAlign w:val="center"/>
          </w:tcPr>
          <w:p w14:paraId="090E4147" w14:textId="77777777" w:rsidR="006214F9" w:rsidRPr="00780BAB" w:rsidRDefault="006214F9" w:rsidP="006214F9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AEBA8" w14:textId="0FCC7055" w:rsidR="006214F9" w:rsidRPr="00780BAB" w:rsidRDefault="00901AD8" w:rsidP="006214F9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01AD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373</w:t>
            </w:r>
            <w:r w:rsidR="00903031" w:rsidRPr="00780BA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901AD8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095F3B9D" w14:textId="77777777" w:rsidR="006214F9" w:rsidRPr="00780BAB" w:rsidRDefault="006214F9" w:rsidP="006214F9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7EB6A1" w14:textId="21AD4367" w:rsidR="006214F9" w:rsidRPr="00780BAB" w:rsidRDefault="00901AD8" w:rsidP="006214F9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80" w:type="dxa"/>
            <w:shd w:val="clear" w:color="auto" w:fill="auto"/>
          </w:tcPr>
          <w:p w14:paraId="0930F8A0" w14:textId="77777777" w:rsidR="006214F9" w:rsidRPr="00780BAB" w:rsidRDefault="006214F9" w:rsidP="006214F9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BEDAEB" w14:textId="7D5DF08B" w:rsidR="006214F9" w:rsidRPr="00780BAB" w:rsidRDefault="00901AD8" w:rsidP="006214F9">
            <w:pPr>
              <w:ind w:left="-270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6EA2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80" w:type="dxa"/>
            <w:shd w:val="clear" w:color="auto" w:fill="auto"/>
          </w:tcPr>
          <w:p w14:paraId="52E141D3" w14:textId="77777777" w:rsidR="006214F9" w:rsidRPr="00780BAB" w:rsidRDefault="006214F9" w:rsidP="006214F9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A712B9" w14:textId="19248A0C" w:rsidR="006214F9" w:rsidRPr="00780BAB" w:rsidRDefault="00901AD8" w:rsidP="006214F9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6214F9" w:rsidRPr="00780BAB" w14:paraId="693C4254" w14:textId="77777777" w:rsidTr="00280CA7">
        <w:trPr>
          <w:trHeight w:val="20"/>
        </w:trPr>
        <w:tc>
          <w:tcPr>
            <w:tcW w:w="3492" w:type="dxa"/>
            <w:shd w:val="clear" w:color="auto" w:fill="auto"/>
            <w:vAlign w:val="center"/>
            <w:hideMark/>
          </w:tcPr>
          <w:p w14:paraId="18B724DA" w14:textId="77777777" w:rsidR="006214F9" w:rsidRPr="00780BAB" w:rsidRDefault="006214F9" w:rsidP="006214F9">
            <w:pPr>
              <w:ind w:left="340" w:right="-162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D7F8F" w14:textId="56C3C2CA" w:rsidR="006214F9" w:rsidRPr="00780BAB" w:rsidRDefault="00901AD8" w:rsidP="006214F9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31E36BEA" w14:textId="77777777" w:rsidR="006214F9" w:rsidRPr="00780BAB" w:rsidRDefault="006214F9" w:rsidP="006214F9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AFB71D" w14:textId="43BFD775" w:rsidR="006214F9" w:rsidRPr="00780BAB" w:rsidRDefault="00901AD8" w:rsidP="006214F9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80" w:type="dxa"/>
            <w:shd w:val="clear" w:color="auto" w:fill="auto"/>
          </w:tcPr>
          <w:p w14:paraId="7C10BBD5" w14:textId="77777777" w:rsidR="006214F9" w:rsidRPr="00780BAB" w:rsidRDefault="006214F9" w:rsidP="006214F9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02D497" w14:textId="3441082F" w:rsidR="006214F9" w:rsidRPr="00780BAB" w:rsidRDefault="00901AD8" w:rsidP="006214F9">
            <w:pPr>
              <w:ind w:left="-270"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80" w:type="dxa"/>
            <w:shd w:val="clear" w:color="auto" w:fill="auto"/>
          </w:tcPr>
          <w:p w14:paraId="6CA26238" w14:textId="77777777" w:rsidR="006214F9" w:rsidRPr="00780BAB" w:rsidRDefault="006214F9" w:rsidP="006214F9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9EF57B" w14:textId="435EE61B" w:rsidR="006214F9" w:rsidRPr="00780BAB" w:rsidRDefault="00901AD8" w:rsidP="006214F9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6214F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</w:tbl>
    <w:p w14:paraId="139260DB" w14:textId="643BA066" w:rsidR="007F0F68" w:rsidRPr="00780BAB" w:rsidRDefault="007F0F68">
      <w:pPr>
        <w:rPr>
          <w:rFonts w:asciiTheme="majorBidi" w:hAnsiTheme="majorBidi" w:cstheme="majorBidi"/>
          <w:b/>
          <w:bCs/>
          <w:cs/>
        </w:rPr>
      </w:pPr>
    </w:p>
    <w:p w14:paraId="6ED6936A" w14:textId="27EEE9F7" w:rsidR="00D560C6" w:rsidRPr="00780BAB" w:rsidRDefault="00D560C6" w:rsidP="001111FD">
      <w:pPr>
        <w:numPr>
          <w:ilvl w:val="0"/>
          <w:numId w:val="1"/>
        </w:numPr>
        <w:ind w:left="540" w:hanging="54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ค่าใช้จ่ายภาษีเงินได้</w:t>
      </w:r>
    </w:p>
    <w:p w14:paraId="38E23867" w14:textId="77777777" w:rsidR="00F61536" w:rsidRPr="00780BAB" w:rsidRDefault="00362DBD" w:rsidP="00987C36">
      <w:pPr>
        <w:ind w:left="540" w:right="47"/>
        <w:jc w:val="thaiDistribute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780BAB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780BAB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780BAB">
        <w:rPr>
          <w:rFonts w:asciiTheme="majorBidi" w:hAnsiTheme="majorBidi" w:cstheme="majorBidi"/>
          <w:spacing w:val="-6"/>
          <w:cs/>
        </w:rPr>
        <w:t>จาก</w:t>
      </w:r>
      <w:r w:rsidR="00D560C6" w:rsidRPr="00780BAB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078896B3" w:rsidR="00F61536" w:rsidRPr="00780BAB" w:rsidRDefault="00F61536" w:rsidP="00B65550">
      <w:pPr>
        <w:spacing w:before="240" w:after="240"/>
        <w:ind w:left="547" w:right="29"/>
        <w:jc w:val="thaiDistribute"/>
        <w:rPr>
          <w:rFonts w:asciiTheme="majorBidi" w:hAnsiTheme="majorBidi" w:cstheme="majorBidi"/>
        </w:rPr>
      </w:pPr>
      <w:bookmarkStart w:id="21" w:name="_Hlk65852183"/>
      <w:r w:rsidRPr="00780BAB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780BAB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780BAB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780BAB">
        <w:rPr>
          <w:rFonts w:asciiTheme="majorBidi" w:hAnsiTheme="majorBidi" w:cstheme="majorBidi"/>
          <w:cs/>
        </w:rPr>
        <w:t>สำหรับ</w:t>
      </w:r>
      <w:r w:rsidR="00B65550" w:rsidRPr="00780BAB">
        <w:rPr>
          <w:rFonts w:asciiTheme="majorBidi" w:hAnsiTheme="majorBidi" w:cstheme="majorBidi"/>
          <w:cs/>
        </w:rPr>
        <w:t>งวดสามเดือนและ</w:t>
      </w:r>
      <w:r w:rsidR="00B65550" w:rsidRPr="00780BAB">
        <w:rPr>
          <w:rFonts w:asciiTheme="majorBidi" w:hAnsiTheme="majorBidi" w:cstheme="majorBidi"/>
        </w:rPr>
        <w:t xml:space="preserve">       </w:t>
      </w:r>
      <w:r w:rsidR="008F0AF7" w:rsidRPr="00780BAB">
        <w:rPr>
          <w:rFonts w:asciiTheme="majorBidi" w:hAnsiTheme="majorBidi" w:cstheme="majorBidi"/>
          <w:cs/>
        </w:rPr>
        <w:t>เก้า</w:t>
      </w:r>
      <w:r w:rsidR="00B65550" w:rsidRPr="00780BA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B65550" w:rsidRPr="00780BAB">
        <w:rPr>
          <w:rFonts w:asciiTheme="majorBidi" w:hAnsiTheme="majorBidi" w:cstheme="majorBidi"/>
          <w:cs/>
        </w:rPr>
        <w:t xml:space="preserve"> </w:t>
      </w:r>
      <w:r w:rsidR="008F0AF7" w:rsidRPr="00780BAB">
        <w:rPr>
          <w:rFonts w:asciiTheme="majorBidi" w:hAnsiTheme="majorBidi" w:cstheme="majorBidi"/>
          <w:cs/>
        </w:rPr>
        <w:t>กันยายน</w:t>
      </w:r>
      <w:r w:rsidR="002362BE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354998" w:rsidRPr="00780BAB">
        <w:rPr>
          <w:rFonts w:asciiTheme="majorBidi" w:hAnsiTheme="majorBidi" w:cstheme="majorBidi"/>
          <w:spacing w:val="-4"/>
          <w:cs/>
        </w:rPr>
        <w:t xml:space="preserve"> และ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="00354998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EF100B" w:rsidRPr="00780BAB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780BAB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780BAB" w:rsidRDefault="00BC7E7E" w:rsidP="005D52FF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780BAB" w:rsidRDefault="00BC7E7E" w:rsidP="005D52FF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780BAB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780BAB" w:rsidRDefault="00A954CD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77777777" w:rsidR="00A954CD" w:rsidRPr="00780BAB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780BAB" w:rsidRDefault="00A954CD" w:rsidP="005D52FF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77777777" w:rsidR="00A954CD" w:rsidRPr="00780BAB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EF100B" w:rsidRPr="00780BAB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5811C9" w:rsidRPr="00780BAB" w:rsidRDefault="005811C9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7E96A5ED" w:rsidR="005811C9" w:rsidRPr="00780BAB" w:rsidRDefault="00901AD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" w:type="dxa"/>
          </w:tcPr>
          <w:p w14:paraId="080F87CD" w14:textId="77777777" w:rsidR="005811C9" w:rsidRPr="00780BAB" w:rsidRDefault="005811C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63667F60" w:rsidR="005811C9" w:rsidRPr="00780BAB" w:rsidRDefault="00901AD8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700B5611" w14:textId="77777777" w:rsidR="005811C9" w:rsidRPr="00780BAB" w:rsidRDefault="005811C9" w:rsidP="005D52FF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7CB80185" w:rsidR="005811C9" w:rsidRPr="00780BAB" w:rsidRDefault="00901AD8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2" w:type="dxa"/>
          </w:tcPr>
          <w:p w14:paraId="3E94CC81" w14:textId="77777777" w:rsidR="005811C9" w:rsidRPr="00780BAB" w:rsidRDefault="005811C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5E6FF5C0" w:rsidR="005811C9" w:rsidRPr="00780BAB" w:rsidRDefault="00901AD8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F100B" w:rsidRPr="00780BAB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545DE8" w:rsidRPr="00780BAB" w:rsidRDefault="00545DE8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0202530A" w:rsidR="00545DE8" w:rsidRPr="00780BAB" w:rsidRDefault="00901AD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216" w:type="dxa"/>
          </w:tcPr>
          <w:p w14:paraId="5720571C" w14:textId="77777777" w:rsidR="00545DE8" w:rsidRPr="00780BAB" w:rsidRDefault="00545DE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56924BC6" w:rsidR="00545DE8" w:rsidRPr="00780BAB" w:rsidRDefault="00901AD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BBC97B5" w14:textId="77777777" w:rsidR="00545DE8" w:rsidRPr="00780BAB" w:rsidRDefault="00545DE8" w:rsidP="005D52FF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418145E2" w:rsidR="00545DE8" w:rsidRPr="00780BAB" w:rsidRDefault="00901AD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23381C60" w14:textId="77777777" w:rsidR="00545DE8" w:rsidRPr="00780BAB" w:rsidRDefault="00545DE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05CA0DD4" w:rsidR="00545DE8" w:rsidRPr="00780BAB" w:rsidRDefault="00901AD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</w:tr>
      <w:tr w:rsidR="00EF100B" w:rsidRPr="00780BAB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780BAB" w:rsidRDefault="00545DE8" w:rsidP="005D52F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26DA50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461FB8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F100B" w:rsidRPr="00780BAB" w14:paraId="3A40B91B" w14:textId="77777777" w:rsidTr="00700916">
        <w:trPr>
          <w:cantSplit/>
        </w:trPr>
        <w:tc>
          <w:tcPr>
            <w:tcW w:w="3719" w:type="dxa"/>
          </w:tcPr>
          <w:p w14:paraId="7958D987" w14:textId="77777777" w:rsidR="00264C26" w:rsidRPr="00780BAB" w:rsidRDefault="00264C26" w:rsidP="00264C26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7FF3CBDB" w:rsidR="00264C26" w:rsidRPr="00780BAB" w:rsidRDefault="00901AD8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16" w:type="dxa"/>
          </w:tcPr>
          <w:p w14:paraId="28780E5E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CBE2D9" w14:textId="29E6A481" w:rsidR="00264C26" w:rsidRPr="00780BAB" w:rsidRDefault="00901AD8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48CA693C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18340ACD" w14:textId="465C0096" w:rsidR="00264C26" w:rsidRPr="00780BAB" w:rsidRDefault="00901AD8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466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162" w:type="dxa"/>
          </w:tcPr>
          <w:p w14:paraId="1F8F1272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4C9C3F87" w:rsidR="00264C26" w:rsidRPr="00780BAB" w:rsidRDefault="00901AD8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</w:p>
        </w:tc>
      </w:tr>
      <w:tr w:rsidR="00EF100B" w:rsidRPr="00780BAB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264C26" w:rsidRPr="00780BAB" w:rsidRDefault="00264C26" w:rsidP="00264C2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2C015B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26E51D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E44C3DC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F100B" w:rsidRPr="00780BAB" w14:paraId="23DCA955" w14:textId="77777777" w:rsidTr="002D3121">
        <w:trPr>
          <w:cantSplit/>
          <w:trHeight w:val="252"/>
        </w:trPr>
        <w:tc>
          <w:tcPr>
            <w:tcW w:w="3719" w:type="dxa"/>
          </w:tcPr>
          <w:p w14:paraId="233FBA7C" w14:textId="77777777" w:rsidR="00264C26" w:rsidRPr="00780BAB" w:rsidRDefault="00264C26" w:rsidP="00264C2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2E3B7051" w:rsidR="00264C26" w:rsidRPr="00780BAB" w:rsidRDefault="0071257D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50A01C9E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68C4EE37" w:rsidR="00264C26" w:rsidRPr="00780BAB" w:rsidRDefault="0071257D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4C537F79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64C26" w:rsidRPr="00780BAB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264C26" w:rsidRPr="00780BAB" w:rsidRDefault="00264C26" w:rsidP="00264C2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61275185" w:rsidR="00264C26" w:rsidRPr="00780BAB" w:rsidRDefault="00901AD8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16" w:type="dxa"/>
          </w:tcPr>
          <w:p w14:paraId="7B334994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13007E11" w:rsidR="00264C26" w:rsidRPr="00780BAB" w:rsidRDefault="00901AD8" w:rsidP="006722C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3D4117BE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7DF6E363" w:rsidR="00264C26" w:rsidRPr="00780BAB" w:rsidRDefault="00901AD8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</w:t>
            </w:r>
            <w:r w:rsidR="0071257D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62" w:type="dxa"/>
          </w:tcPr>
          <w:p w14:paraId="69FFCE21" w14:textId="77777777" w:rsidR="00264C26" w:rsidRPr="00780BAB" w:rsidRDefault="00264C26" w:rsidP="00264C2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1A940EDD" w:rsidR="00264C26" w:rsidRPr="00780BAB" w:rsidRDefault="00901AD8" w:rsidP="006722C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  <w:r w:rsidR="00264C26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</w:tbl>
    <w:p w14:paraId="073B7E75" w14:textId="560B788B" w:rsidR="00901AD8" w:rsidRDefault="00901AD8" w:rsidP="0045423F">
      <w:pPr>
        <w:ind w:right="29"/>
        <w:jc w:val="thaiDistribute"/>
        <w:rPr>
          <w:rFonts w:asciiTheme="majorBidi" w:hAnsiTheme="majorBidi" w:cstheme="majorBidi"/>
          <w:cs/>
        </w:rPr>
      </w:pPr>
      <w:bookmarkStart w:id="22" w:name="_Hlk65853377"/>
      <w:bookmarkEnd w:id="21"/>
    </w:p>
    <w:p w14:paraId="111C5F84" w14:textId="77777777" w:rsidR="00901AD8" w:rsidRDefault="00901AD8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CCB15AE" w14:textId="77777777" w:rsidR="00986F6E" w:rsidRPr="00901AD8" w:rsidRDefault="00986F6E" w:rsidP="0045423F">
      <w:pPr>
        <w:ind w:right="29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EF100B" w:rsidRPr="00780BAB" w14:paraId="4ED9800A" w14:textId="77777777" w:rsidTr="00280CA7">
        <w:trPr>
          <w:cantSplit/>
          <w:tblHeader/>
        </w:trPr>
        <w:tc>
          <w:tcPr>
            <w:tcW w:w="3719" w:type="dxa"/>
          </w:tcPr>
          <w:p w14:paraId="3E3F5F7C" w14:textId="77777777" w:rsidR="00986F6E" w:rsidRPr="00780BAB" w:rsidRDefault="00986F6E" w:rsidP="00280CA7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03EE72C" w14:textId="77777777" w:rsidR="00986F6E" w:rsidRPr="00780BAB" w:rsidRDefault="00986F6E" w:rsidP="00280CA7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83755A2" w14:textId="77777777" w:rsidR="00986F6E" w:rsidRPr="00780BAB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DDCE8BD" w14:textId="77777777" w:rsidR="00986F6E" w:rsidRPr="00780BAB" w:rsidRDefault="00986F6E" w:rsidP="00280CA7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515FE677" w14:textId="77777777" w:rsidTr="00280CA7">
        <w:trPr>
          <w:cantSplit/>
          <w:tblHeader/>
        </w:trPr>
        <w:tc>
          <w:tcPr>
            <w:tcW w:w="3719" w:type="dxa"/>
          </w:tcPr>
          <w:p w14:paraId="0911D056" w14:textId="77777777" w:rsidR="00986F6E" w:rsidRPr="00780BAB" w:rsidRDefault="00986F6E" w:rsidP="00280CA7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721869" w14:textId="77777777" w:rsidR="00986F6E" w:rsidRPr="00780BAB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1F2B38" w14:textId="77777777" w:rsidR="00986F6E" w:rsidRPr="00780BAB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DC9CA3A" w14:textId="77777777" w:rsidR="00986F6E" w:rsidRPr="00780BAB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0228EAD6" w14:textId="77777777" w:rsidTr="00280CA7">
        <w:trPr>
          <w:cantSplit/>
          <w:tblHeader/>
        </w:trPr>
        <w:tc>
          <w:tcPr>
            <w:tcW w:w="3719" w:type="dxa"/>
          </w:tcPr>
          <w:p w14:paraId="67194370" w14:textId="77777777" w:rsidR="00986F6E" w:rsidRPr="00780BAB" w:rsidRDefault="00986F6E" w:rsidP="00280CA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4F3D0238" w14:textId="45402929" w:rsidR="00986F6E" w:rsidRPr="00780BAB" w:rsidRDefault="00986F6E" w:rsidP="00280C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เก้า</w:t>
            </w: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14:paraId="728AF2B6" w14:textId="77777777" w:rsidR="00986F6E" w:rsidRPr="00780BAB" w:rsidRDefault="00986F6E" w:rsidP="00280CA7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78E1E30" w14:textId="6960A6B5" w:rsidR="00986F6E" w:rsidRPr="00780BAB" w:rsidRDefault="00986F6E" w:rsidP="00280C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เก้า</w:t>
            </w: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EF100B" w:rsidRPr="00780BAB" w14:paraId="3BB70AE1" w14:textId="77777777" w:rsidTr="00280CA7">
        <w:trPr>
          <w:cantSplit/>
          <w:tblHeader/>
        </w:trPr>
        <w:tc>
          <w:tcPr>
            <w:tcW w:w="3719" w:type="dxa"/>
          </w:tcPr>
          <w:p w14:paraId="76C5CD95" w14:textId="77777777" w:rsidR="0021684A" w:rsidRPr="00780BAB" w:rsidRDefault="0021684A" w:rsidP="0021684A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D6CD607" w14:textId="3D1BB409" w:rsidR="0021684A" w:rsidRPr="00780BAB" w:rsidRDefault="00901AD8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" w:type="dxa"/>
          </w:tcPr>
          <w:p w14:paraId="735B8F8D" w14:textId="77777777" w:rsidR="0021684A" w:rsidRPr="00780BAB" w:rsidRDefault="0021684A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EF93B" w14:textId="4558DFE1" w:rsidR="0021684A" w:rsidRPr="00780BAB" w:rsidRDefault="00901AD8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5FCBFA37" w14:textId="77777777" w:rsidR="0021684A" w:rsidRPr="00780BAB" w:rsidRDefault="0021684A" w:rsidP="0021684A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2F4AE925" w14:textId="54234D44" w:rsidR="0021684A" w:rsidRPr="00780BAB" w:rsidRDefault="00901AD8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2" w:type="dxa"/>
          </w:tcPr>
          <w:p w14:paraId="67DF101F" w14:textId="77777777" w:rsidR="0021684A" w:rsidRPr="00780BAB" w:rsidRDefault="0021684A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37A73BD" w14:textId="7172B2D2" w:rsidR="0021684A" w:rsidRPr="00780BAB" w:rsidRDefault="00901AD8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F100B" w:rsidRPr="00780BAB" w14:paraId="4FF1B48E" w14:textId="77777777" w:rsidTr="00280CA7">
        <w:trPr>
          <w:cantSplit/>
          <w:tblHeader/>
        </w:trPr>
        <w:tc>
          <w:tcPr>
            <w:tcW w:w="3719" w:type="dxa"/>
          </w:tcPr>
          <w:p w14:paraId="78291EE5" w14:textId="77777777" w:rsidR="00986F6E" w:rsidRPr="00780BAB" w:rsidRDefault="00986F6E" w:rsidP="00280CA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C932A21" w14:textId="64AFF880" w:rsidR="00986F6E" w:rsidRPr="00780BAB" w:rsidRDefault="00901AD8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216" w:type="dxa"/>
          </w:tcPr>
          <w:p w14:paraId="14C42668" w14:textId="77777777" w:rsidR="00986F6E" w:rsidRPr="00780BAB" w:rsidRDefault="00986F6E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022545" w14:textId="63F08789" w:rsidR="00986F6E" w:rsidRPr="00780BAB" w:rsidRDefault="00901AD8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15C9877" w14:textId="77777777" w:rsidR="00986F6E" w:rsidRPr="00780BAB" w:rsidRDefault="00986F6E" w:rsidP="00280CA7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851E33F" w14:textId="3A9853F7" w:rsidR="00986F6E" w:rsidRPr="00780BAB" w:rsidRDefault="00901AD8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7887D5CE" w14:textId="77777777" w:rsidR="00986F6E" w:rsidRPr="00780BAB" w:rsidRDefault="00986F6E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222BA9" w14:textId="0BB92E61" w:rsidR="00986F6E" w:rsidRPr="00780BAB" w:rsidRDefault="00901AD8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</w:tr>
      <w:tr w:rsidR="00EF100B" w:rsidRPr="00780BAB" w14:paraId="54B647BE" w14:textId="77777777" w:rsidTr="00280CA7">
        <w:trPr>
          <w:cantSplit/>
        </w:trPr>
        <w:tc>
          <w:tcPr>
            <w:tcW w:w="3719" w:type="dxa"/>
          </w:tcPr>
          <w:p w14:paraId="06A89457" w14:textId="77777777" w:rsidR="00986F6E" w:rsidRPr="00780BAB" w:rsidRDefault="00986F6E" w:rsidP="00280CA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0C4F7E8A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0B618B2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E5714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BF821E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DEF894B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1972FEA1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B9F2E0B" w14:textId="77777777" w:rsidR="00986F6E" w:rsidRPr="00780BAB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F100B" w:rsidRPr="00780BAB" w14:paraId="32D9BF91" w14:textId="77777777" w:rsidTr="00280CA7">
        <w:trPr>
          <w:cantSplit/>
        </w:trPr>
        <w:tc>
          <w:tcPr>
            <w:tcW w:w="3719" w:type="dxa"/>
          </w:tcPr>
          <w:p w14:paraId="6FEB25A7" w14:textId="77777777" w:rsidR="00700401" w:rsidRPr="00780BAB" w:rsidRDefault="00700401" w:rsidP="00700401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2B106B82" w14:textId="6F04043D" w:rsidR="00700401" w:rsidRPr="00780BAB" w:rsidRDefault="00901AD8" w:rsidP="00B5687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216" w:type="dxa"/>
          </w:tcPr>
          <w:p w14:paraId="2FF92D2C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0546CDC0" w14:textId="546309F4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180" w:type="dxa"/>
          </w:tcPr>
          <w:p w14:paraId="084FED49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7D4EB546" w14:textId="480C6A7E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62" w:type="dxa"/>
          </w:tcPr>
          <w:p w14:paraId="4F8D41A1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791B996C" w14:textId="69C56160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</w:tr>
      <w:tr w:rsidR="00EF100B" w:rsidRPr="00780BAB" w14:paraId="765D73D6" w14:textId="77777777" w:rsidTr="00280CA7">
        <w:trPr>
          <w:cantSplit/>
        </w:trPr>
        <w:tc>
          <w:tcPr>
            <w:tcW w:w="3719" w:type="dxa"/>
          </w:tcPr>
          <w:p w14:paraId="6696F6EA" w14:textId="77777777" w:rsidR="00700401" w:rsidRPr="00780BAB" w:rsidRDefault="00700401" w:rsidP="007004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488B55A9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4620864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E8AF8E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A3C282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69F2F5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89A730D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3C8F97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F100B" w:rsidRPr="00780BAB" w14:paraId="724F563F" w14:textId="77777777" w:rsidTr="00280CA7">
        <w:trPr>
          <w:cantSplit/>
          <w:trHeight w:val="252"/>
        </w:trPr>
        <w:tc>
          <w:tcPr>
            <w:tcW w:w="3719" w:type="dxa"/>
          </w:tcPr>
          <w:p w14:paraId="7A31CCBA" w14:textId="77777777" w:rsidR="00700401" w:rsidRPr="00780BAB" w:rsidRDefault="00700401" w:rsidP="007004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38802AA" w14:textId="1A29BD3F" w:rsidR="00700401" w:rsidRPr="00780BAB" w:rsidRDefault="0090303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73DB20C7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855726" w14:textId="19AC9BE2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6D1329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84FB3C" w14:textId="62644891" w:rsidR="00700401" w:rsidRPr="00780BAB" w:rsidRDefault="0090303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2DA72A01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1032FD9" w14:textId="14048022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00401" w:rsidRPr="00780BAB" w14:paraId="71D9B01D" w14:textId="77777777" w:rsidTr="00280CA7">
        <w:trPr>
          <w:cantSplit/>
        </w:trPr>
        <w:tc>
          <w:tcPr>
            <w:tcW w:w="3719" w:type="dxa"/>
          </w:tcPr>
          <w:p w14:paraId="68AC947D" w14:textId="77777777" w:rsidR="00700401" w:rsidRPr="00780BAB" w:rsidRDefault="00700401" w:rsidP="007004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FC9707A" w14:textId="22854AE2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216" w:type="dxa"/>
          </w:tcPr>
          <w:p w14:paraId="2DECD5D5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D41A3A" w14:textId="28A12D0F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180" w:type="dxa"/>
          </w:tcPr>
          <w:p w14:paraId="70FF18B5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63B87E" w14:textId="23B66213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  <w:r w:rsidR="0090303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62" w:type="dxa"/>
          </w:tcPr>
          <w:p w14:paraId="5DA95A11" w14:textId="77777777" w:rsidR="00700401" w:rsidRPr="00780BAB" w:rsidRDefault="00700401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F12307" w14:textId="6CE0DF75" w:rsidR="00700401" w:rsidRPr="00780BAB" w:rsidRDefault="00901AD8" w:rsidP="0070040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="00700401" w:rsidRPr="00780B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</w:tr>
    </w:tbl>
    <w:p w14:paraId="4BBEC258" w14:textId="0D6B4F24" w:rsidR="00BC7E7E" w:rsidRPr="00780BAB" w:rsidRDefault="00BC7E7E" w:rsidP="00901AD8">
      <w:pPr>
        <w:spacing w:before="120"/>
        <w:ind w:left="547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รายการกระทบยอดจำนวนเงินระหว่างกำไรทางบัญชีกับค่าใช้จ่ายภาษีเงินได้</w:t>
      </w:r>
      <w:r w:rsidR="004A6ADA" w:rsidRPr="00780BAB">
        <w:rPr>
          <w:rFonts w:asciiTheme="majorBidi" w:hAnsiTheme="majorBidi" w:cstheme="majorBidi"/>
          <w:cs/>
        </w:rPr>
        <w:t>สำหรับงวดสามเดือนและ</w:t>
      </w:r>
      <w:r w:rsidR="008F0AF7" w:rsidRPr="00780BAB">
        <w:rPr>
          <w:rFonts w:asciiTheme="majorBidi" w:hAnsiTheme="majorBidi" w:cstheme="majorBidi"/>
          <w:cs/>
        </w:rPr>
        <w:t>เก้า</w:t>
      </w:r>
      <w:r w:rsidR="004A6ADA" w:rsidRPr="00780BA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4A6ADA" w:rsidRPr="00780BAB">
        <w:rPr>
          <w:rFonts w:asciiTheme="majorBidi" w:hAnsiTheme="majorBidi" w:cstheme="majorBidi"/>
          <w:cs/>
        </w:rPr>
        <w:t xml:space="preserve"> </w:t>
      </w:r>
      <w:r w:rsidR="008F0AF7" w:rsidRPr="00780BAB">
        <w:rPr>
          <w:rFonts w:asciiTheme="majorBidi" w:hAnsiTheme="majorBidi" w:cstheme="majorBidi"/>
          <w:cs/>
        </w:rPr>
        <w:t>กันยายน</w:t>
      </w:r>
      <w:r w:rsidR="004A6ADA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545DE8" w:rsidRPr="00780BAB">
        <w:rPr>
          <w:rFonts w:asciiTheme="majorBidi" w:hAnsiTheme="majorBidi" w:cstheme="majorBidi"/>
          <w:spacing w:val="-4"/>
          <w:cs/>
        </w:rPr>
        <w:t xml:space="preserve"> และ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="00545DE8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bookmarkEnd w:id="22"/>
    <w:p w14:paraId="70328CA6" w14:textId="411E1090" w:rsidR="002B3B2D" w:rsidRPr="00780BAB" w:rsidRDefault="002B3B2D" w:rsidP="007D15C7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EF100B" w:rsidRPr="00780BAB" w14:paraId="5AED7E91" w14:textId="77777777" w:rsidTr="00353A1F">
        <w:tc>
          <w:tcPr>
            <w:tcW w:w="4014" w:type="dxa"/>
          </w:tcPr>
          <w:p w14:paraId="5E4A9E9C" w14:textId="77777777" w:rsidR="002B3B2D" w:rsidRPr="00780BAB" w:rsidRDefault="002B3B2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77777777" w:rsidR="002B3B2D" w:rsidRPr="00780BAB" w:rsidRDefault="002B3B2D" w:rsidP="003E0935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F100B" w:rsidRPr="00780BAB" w14:paraId="32827D78" w14:textId="77777777" w:rsidTr="002D3121">
        <w:tc>
          <w:tcPr>
            <w:tcW w:w="4014" w:type="dxa"/>
          </w:tcPr>
          <w:p w14:paraId="641D7962" w14:textId="77777777" w:rsidR="00A954CD" w:rsidRPr="00780BAB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77777777" w:rsidR="00A954CD" w:rsidRPr="00780BAB" w:rsidRDefault="00A954C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EF100B" w:rsidRPr="00780BAB" w14:paraId="5281A28D" w14:textId="77777777" w:rsidTr="002D3121">
        <w:tc>
          <w:tcPr>
            <w:tcW w:w="4014" w:type="dxa"/>
          </w:tcPr>
          <w:p w14:paraId="531433B8" w14:textId="77777777" w:rsidR="00A954CD" w:rsidRPr="00780BAB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57C0D0BB" w:rsidR="00A954CD" w:rsidRPr="00780BAB" w:rsidRDefault="00901AD8" w:rsidP="003E0935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4A6ADA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4A6ADA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294D5EAA" w14:textId="77777777" w:rsidR="00A954CD" w:rsidRPr="00780BAB" w:rsidRDefault="00A954CD" w:rsidP="003E0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6D79F929" w:rsidR="00A954CD" w:rsidRPr="00780BAB" w:rsidRDefault="00901AD8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4A6ADA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4A6ADA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EF100B" w:rsidRPr="00780BAB" w14:paraId="2994C12D" w14:textId="77777777" w:rsidTr="002D3121">
        <w:tc>
          <w:tcPr>
            <w:tcW w:w="4014" w:type="dxa"/>
          </w:tcPr>
          <w:p w14:paraId="5245E625" w14:textId="77777777" w:rsidR="002B3B2D" w:rsidRPr="00780BAB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80BAB" w14:paraId="10A8203D" w14:textId="77777777" w:rsidTr="002D3121">
        <w:tc>
          <w:tcPr>
            <w:tcW w:w="4014" w:type="dxa"/>
          </w:tcPr>
          <w:p w14:paraId="4AC3A5CA" w14:textId="77777777" w:rsidR="002B3B2D" w:rsidRPr="00780BAB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F100B" w:rsidRPr="00780BAB" w14:paraId="69B297E6" w14:textId="77777777" w:rsidTr="002D3121">
        <w:tc>
          <w:tcPr>
            <w:tcW w:w="4014" w:type="dxa"/>
            <w:shd w:val="clear" w:color="auto" w:fill="auto"/>
          </w:tcPr>
          <w:p w14:paraId="1CE97FE1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  <w:shd w:val="clear" w:color="auto" w:fill="auto"/>
          </w:tcPr>
          <w:p w14:paraId="44DBABA9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3A5552D4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76576016" w14:textId="06AF3667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024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78" w:type="dxa"/>
            <w:shd w:val="clear" w:color="auto" w:fill="auto"/>
          </w:tcPr>
          <w:p w14:paraId="110E1A5D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5162AB0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1E709807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60850235" w14:textId="073BD359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431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</w:p>
        </w:tc>
      </w:tr>
      <w:tr w:rsidR="00EF100B" w:rsidRPr="00780BAB" w14:paraId="4D5C35D6" w14:textId="77777777" w:rsidTr="002D3121">
        <w:tc>
          <w:tcPr>
            <w:tcW w:w="4014" w:type="dxa"/>
            <w:shd w:val="clear" w:color="auto" w:fill="auto"/>
          </w:tcPr>
          <w:p w14:paraId="037A3AEF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03339747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6D3F37F6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D52C8EA" w14:textId="7D9A11C7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78" w:type="dxa"/>
            <w:shd w:val="clear" w:color="auto" w:fill="auto"/>
          </w:tcPr>
          <w:p w14:paraId="5BF27CD1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0AB4688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45BD7266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FDA863B" w14:textId="609DBA09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  <w:tr w:rsidR="00EF100B" w:rsidRPr="00780BAB" w14:paraId="5AA86720" w14:textId="77777777" w:rsidTr="002D3121">
        <w:tc>
          <w:tcPr>
            <w:tcW w:w="4014" w:type="dxa"/>
          </w:tcPr>
          <w:p w14:paraId="658A399E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10AC3F17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334</w:t>
            </w:r>
          </w:p>
        </w:tc>
        <w:tc>
          <w:tcPr>
            <w:tcW w:w="78" w:type="dxa"/>
          </w:tcPr>
          <w:p w14:paraId="7485208C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1A063102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</w:tr>
      <w:tr w:rsidR="00EF100B" w:rsidRPr="00780BAB" w14:paraId="6737D400" w14:textId="77777777" w:rsidTr="002D3121">
        <w:tc>
          <w:tcPr>
            <w:tcW w:w="4014" w:type="dxa"/>
          </w:tcPr>
          <w:p w14:paraId="098918B6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14A20A3C" w:rsidR="001D4E73" w:rsidRPr="00780BAB" w:rsidRDefault="00901AD8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6EC85F30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78" w:type="dxa"/>
          </w:tcPr>
          <w:p w14:paraId="5A5A0B4F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445D30F8" w:rsidR="001D4E73" w:rsidRPr="00780BAB" w:rsidRDefault="00901AD8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F5A533B" w14:textId="31FC0F0E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223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</w:tr>
      <w:tr w:rsidR="00EF100B" w:rsidRPr="00780BAB" w14:paraId="565DF7C2" w14:textId="77777777" w:rsidTr="002D3121">
        <w:tc>
          <w:tcPr>
            <w:tcW w:w="4014" w:type="dxa"/>
          </w:tcPr>
          <w:p w14:paraId="63CCEE79" w14:textId="77777777" w:rsidR="001D4E73" w:rsidRPr="00780BAB" w:rsidRDefault="001D4E73" w:rsidP="001D4E73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344BADF9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100B" w:rsidRPr="00780BAB" w14:paraId="1E1ACFBB" w14:textId="77777777" w:rsidTr="002D3121">
        <w:tc>
          <w:tcPr>
            <w:tcW w:w="4014" w:type="dxa"/>
          </w:tcPr>
          <w:p w14:paraId="6DF6A032" w14:textId="77777777" w:rsidR="001D4E73" w:rsidRPr="00780BAB" w:rsidRDefault="001D4E73" w:rsidP="001D4E73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7F8D0263" w:rsidR="001D4E73" w:rsidRPr="00780BAB" w:rsidRDefault="0071257D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73AFCAA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1D4E73" w:rsidRPr="00780BAB" w:rsidRDefault="001D4E73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0BE2FD44" w14:textId="32A9A39D" w:rsidR="001D4E73" w:rsidRPr="00780BAB" w:rsidRDefault="001D4E73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  <w:r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  <w:r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F100B" w:rsidRPr="00780BAB" w14:paraId="7FB8BC0A" w14:textId="77777777" w:rsidTr="002D3121">
        <w:tc>
          <w:tcPr>
            <w:tcW w:w="4014" w:type="dxa"/>
          </w:tcPr>
          <w:p w14:paraId="059FEAFD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4B607F20" w:rsidR="001D4E73" w:rsidRPr="00780BAB" w:rsidRDefault="00901AD8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91" w:type="dxa"/>
          </w:tcPr>
          <w:p w14:paraId="120BD465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3592F04A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78" w:type="dxa"/>
          </w:tcPr>
          <w:p w14:paraId="2BB29369" w14:textId="77777777" w:rsidR="001D4E73" w:rsidRPr="00780BAB" w:rsidRDefault="001D4E73" w:rsidP="001D4E7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184BF5F2" w:rsidR="001D4E73" w:rsidRPr="00780BAB" w:rsidRDefault="00901AD8" w:rsidP="001D4E7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247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84" w:type="dxa"/>
          </w:tcPr>
          <w:p w14:paraId="04892B92" w14:textId="77777777" w:rsidR="001D4E73" w:rsidRPr="00780BAB" w:rsidRDefault="001D4E73" w:rsidP="001D4E7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377213B1" w:rsidR="001D4E73" w:rsidRPr="00780BAB" w:rsidRDefault="00901AD8" w:rsidP="001D4E7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1D4E73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</w:tbl>
    <w:p w14:paraId="517C6629" w14:textId="77777777" w:rsidR="00FE5833" w:rsidRPr="00780BAB" w:rsidRDefault="00FE5833" w:rsidP="00FE5833">
      <w:pPr>
        <w:spacing w:before="240"/>
        <w:ind w:left="547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bookmarkStart w:id="23" w:name="_Hlk102736117"/>
      <w:bookmarkStart w:id="24" w:name="_Hlk65853399"/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EF100B" w:rsidRPr="00780BAB" w14:paraId="0D229ABC" w14:textId="77777777" w:rsidTr="00280CA7">
        <w:tc>
          <w:tcPr>
            <w:tcW w:w="4005" w:type="dxa"/>
          </w:tcPr>
          <w:p w14:paraId="2C68253D" w14:textId="77777777" w:rsidR="00FE5833" w:rsidRPr="00780BAB" w:rsidRDefault="00FE5833" w:rsidP="00280CA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2694FAE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780BAB" w14:paraId="41714575" w14:textId="77777777" w:rsidTr="00280CA7">
        <w:tc>
          <w:tcPr>
            <w:tcW w:w="4005" w:type="dxa"/>
          </w:tcPr>
          <w:p w14:paraId="0396CD95" w14:textId="77777777" w:rsidR="00FE5833" w:rsidRPr="00780BAB" w:rsidRDefault="00FE5833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4B5971D8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EF100B" w:rsidRPr="00780BAB" w14:paraId="5DA368C5" w14:textId="77777777" w:rsidTr="00280CA7">
        <w:tc>
          <w:tcPr>
            <w:tcW w:w="4005" w:type="dxa"/>
          </w:tcPr>
          <w:p w14:paraId="3182791D" w14:textId="77777777" w:rsidR="00FE5833" w:rsidRPr="00780BAB" w:rsidRDefault="00FE5833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756D1EAE" w14:textId="2561B138" w:rsidR="00FE5833" w:rsidRPr="00780BAB" w:rsidRDefault="00901AD8" w:rsidP="00280CA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FE5833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FE5833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763EEE8C" w14:textId="77777777" w:rsidR="00FE5833" w:rsidRPr="00780BAB" w:rsidRDefault="00FE5833" w:rsidP="00280CA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7525C14" w14:textId="43DD556B" w:rsidR="00FE5833" w:rsidRPr="00780BAB" w:rsidRDefault="00901AD8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FE5833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FE5833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EF100B" w:rsidRPr="00780BAB" w14:paraId="53F84D27" w14:textId="77777777" w:rsidTr="00280CA7">
        <w:tc>
          <w:tcPr>
            <w:tcW w:w="4005" w:type="dxa"/>
          </w:tcPr>
          <w:p w14:paraId="60F730EB" w14:textId="77777777" w:rsidR="00FE5833" w:rsidRPr="00780BAB" w:rsidRDefault="00FE5833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1CA208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380CDA6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F5E0A62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C12A77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E870167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C4DB504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264A2C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80BAB" w14:paraId="6B101784" w14:textId="77777777" w:rsidTr="00280CA7">
        <w:tc>
          <w:tcPr>
            <w:tcW w:w="4005" w:type="dxa"/>
          </w:tcPr>
          <w:p w14:paraId="77B4C2D5" w14:textId="77777777" w:rsidR="00FE5833" w:rsidRPr="00780BAB" w:rsidRDefault="00FE5833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A35445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0E4D4AD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5BFC331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8B0208A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7DD4424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E8C1C80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E4B6A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F100B" w:rsidRPr="00780BAB" w14:paraId="6B14B9F3" w14:textId="77777777" w:rsidTr="00280CA7">
        <w:tc>
          <w:tcPr>
            <w:tcW w:w="4005" w:type="dxa"/>
          </w:tcPr>
          <w:p w14:paraId="63632660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6DC421CA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8513853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EEA7807" w14:textId="7AE04F93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376</w:t>
            </w:r>
          </w:p>
        </w:tc>
        <w:tc>
          <w:tcPr>
            <w:tcW w:w="78" w:type="dxa"/>
          </w:tcPr>
          <w:p w14:paraId="040BA75F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20A0AE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4C123C1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857636" w14:textId="3F60146E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742</w:t>
            </w:r>
          </w:p>
        </w:tc>
      </w:tr>
      <w:tr w:rsidR="00EF100B" w:rsidRPr="00780BAB" w14:paraId="7F8260A7" w14:textId="77777777" w:rsidTr="00280CA7">
        <w:tc>
          <w:tcPr>
            <w:tcW w:w="4005" w:type="dxa"/>
          </w:tcPr>
          <w:p w14:paraId="152E924C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6AF1A31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68CA68F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DEB736" w14:textId="6C350430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78" w:type="dxa"/>
          </w:tcPr>
          <w:p w14:paraId="57273E73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793A596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6441CDF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46563" w14:textId="4EF4EA42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  <w:tr w:rsidR="00EF100B" w:rsidRPr="00780BAB" w14:paraId="33E45050" w14:textId="77777777" w:rsidTr="00280CA7">
        <w:tc>
          <w:tcPr>
            <w:tcW w:w="4005" w:type="dxa"/>
          </w:tcPr>
          <w:p w14:paraId="47C2D0C4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7CFD0D6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A8B6F38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2368A23" w14:textId="5A778638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</w:p>
        </w:tc>
        <w:tc>
          <w:tcPr>
            <w:tcW w:w="78" w:type="dxa"/>
          </w:tcPr>
          <w:p w14:paraId="315E55E7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B125C0F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A625675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BAA63" w14:textId="4B0E7AA4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042</w:t>
            </w:r>
          </w:p>
        </w:tc>
      </w:tr>
      <w:tr w:rsidR="00EF100B" w:rsidRPr="00780BAB" w14:paraId="27CC2DC1" w14:textId="77777777" w:rsidTr="00280CA7">
        <w:tc>
          <w:tcPr>
            <w:tcW w:w="4005" w:type="dxa"/>
          </w:tcPr>
          <w:p w14:paraId="58E9D751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1DF6187E" w14:textId="39F07C39" w:rsidR="00BA76D9" w:rsidRPr="00780BAB" w:rsidRDefault="00901AD8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51659FE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5870BF0" w14:textId="2AF9F60B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037</w:t>
            </w:r>
          </w:p>
        </w:tc>
        <w:tc>
          <w:tcPr>
            <w:tcW w:w="78" w:type="dxa"/>
          </w:tcPr>
          <w:p w14:paraId="68E1C589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8640052" w14:textId="3111D812" w:rsidR="00BA76D9" w:rsidRPr="00780BAB" w:rsidRDefault="00901AD8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6D24AD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4E759" w14:textId="5C35312C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035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008</w:t>
            </w:r>
          </w:p>
        </w:tc>
      </w:tr>
      <w:tr w:rsidR="00EF100B" w:rsidRPr="00780BAB" w14:paraId="61BBCF23" w14:textId="77777777" w:rsidTr="00280CA7">
        <w:tc>
          <w:tcPr>
            <w:tcW w:w="4005" w:type="dxa"/>
          </w:tcPr>
          <w:p w14:paraId="5F041895" w14:textId="77777777" w:rsidR="00BA76D9" w:rsidRPr="00780BAB" w:rsidRDefault="00BA76D9" w:rsidP="00BA76D9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3B2FF34E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995D5BF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35D521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03E3D89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CB95D9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34080F1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9F98F6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100B" w:rsidRPr="00780BAB" w14:paraId="48F1C124" w14:textId="77777777" w:rsidTr="00280CA7">
        <w:tc>
          <w:tcPr>
            <w:tcW w:w="4005" w:type="dxa"/>
          </w:tcPr>
          <w:p w14:paraId="7D064D46" w14:textId="77777777" w:rsidR="00BA76D9" w:rsidRPr="00780BAB" w:rsidRDefault="00BA76D9" w:rsidP="00BA76D9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CF7548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2D338ED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6C3BB9FB" w14:textId="30193577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78" w:type="dxa"/>
          </w:tcPr>
          <w:p w14:paraId="4A5AC2E0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6F2EC69" w14:textId="77777777" w:rsidR="00BA76D9" w:rsidRPr="00780BAB" w:rsidRDefault="00BA76D9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064343E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34D590" w14:textId="6EFDC9FE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</w:t>
            </w:r>
          </w:p>
        </w:tc>
      </w:tr>
      <w:tr w:rsidR="00BA76D9" w:rsidRPr="00780BAB" w14:paraId="5C641F4F" w14:textId="77777777" w:rsidTr="00280CA7">
        <w:tc>
          <w:tcPr>
            <w:tcW w:w="4005" w:type="dxa"/>
          </w:tcPr>
          <w:p w14:paraId="7D8B6368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7718B1C" w14:textId="52EF6123" w:rsidR="00BA76D9" w:rsidRPr="00780BAB" w:rsidRDefault="00901AD8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91" w:type="dxa"/>
          </w:tcPr>
          <w:p w14:paraId="09F2949B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A3BB335" w14:textId="576D7EEA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  <w:r w:rsidR="0071257D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78" w:type="dxa"/>
          </w:tcPr>
          <w:p w14:paraId="1F56DB3D" w14:textId="77777777" w:rsidR="00BA76D9" w:rsidRPr="00780BAB" w:rsidRDefault="00BA76D9" w:rsidP="00BA76D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225649C" w14:textId="147A9014" w:rsidR="00BA76D9" w:rsidRPr="00780BAB" w:rsidRDefault="00901AD8" w:rsidP="00BA76D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2D59D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84" w:type="dxa"/>
          </w:tcPr>
          <w:p w14:paraId="4F91B061" w14:textId="77777777" w:rsidR="00BA76D9" w:rsidRPr="00780BAB" w:rsidRDefault="00BA76D9" w:rsidP="00BA76D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84ECF" w14:textId="5B637684" w:rsidR="00BA76D9" w:rsidRPr="00780BAB" w:rsidRDefault="00901AD8" w:rsidP="00BA76D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  <w:r w:rsidR="00BA76D9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</w:tbl>
    <w:p w14:paraId="79BBA24F" w14:textId="77777777" w:rsidR="000876BC" w:rsidRPr="00901AD8" w:rsidRDefault="000876BC">
      <w:pPr>
        <w:rPr>
          <w:rFonts w:asciiTheme="majorBidi" w:hAnsiTheme="majorBidi" w:cstheme="majorBidi"/>
          <w:b/>
          <w:bCs/>
          <w:sz w:val="4"/>
          <w:szCs w:val="4"/>
          <w:cs/>
        </w:rPr>
      </w:pPr>
      <w:r w:rsidRPr="00901AD8">
        <w:rPr>
          <w:rFonts w:asciiTheme="majorBidi" w:hAnsiTheme="majorBidi" w:cstheme="majorBidi"/>
          <w:b/>
          <w:bCs/>
          <w:sz w:val="4"/>
          <w:szCs w:val="4"/>
          <w:cs/>
        </w:rPr>
        <w:br w:type="page"/>
      </w:r>
    </w:p>
    <w:p w14:paraId="08821EA3" w14:textId="36A1D6D6" w:rsidR="000876BC" w:rsidRPr="00780BAB" w:rsidRDefault="000876BC" w:rsidP="000876BC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80BA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EF100B" w:rsidRPr="00780BAB" w14:paraId="6C2E9345" w14:textId="77777777" w:rsidTr="00280CA7">
        <w:tc>
          <w:tcPr>
            <w:tcW w:w="4014" w:type="dxa"/>
          </w:tcPr>
          <w:p w14:paraId="02DE0A84" w14:textId="77777777" w:rsidR="000876BC" w:rsidRPr="00780BAB" w:rsidRDefault="000876BC" w:rsidP="00280CA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1B461F61" w14:textId="77777777" w:rsidR="000876BC" w:rsidRPr="00780BAB" w:rsidRDefault="000876BC" w:rsidP="00280CA7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F100B" w:rsidRPr="00780BAB" w14:paraId="39F63346" w14:textId="77777777" w:rsidTr="00280CA7">
        <w:tc>
          <w:tcPr>
            <w:tcW w:w="4014" w:type="dxa"/>
          </w:tcPr>
          <w:p w14:paraId="51D4B667" w14:textId="77777777" w:rsidR="000876BC" w:rsidRPr="00780BAB" w:rsidRDefault="000876BC" w:rsidP="00280CA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8665C77" w14:textId="61E7F16E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เก้า</w:t>
            </w: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EF100B" w:rsidRPr="00780BAB" w14:paraId="1356A774" w14:textId="77777777" w:rsidTr="00280CA7">
        <w:tc>
          <w:tcPr>
            <w:tcW w:w="4014" w:type="dxa"/>
          </w:tcPr>
          <w:p w14:paraId="3519C971" w14:textId="77777777" w:rsidR="000876BC" w:rsidRPr="00780BAB" w:rsidRDefault="000876BC" w:rsidP="00280CA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3951B2B1" w14:textId="65CBE7A3" w:rsidR="000876BC" w:rsidRPr="00780BAB" w:rsidRDefault="00901AD8" w:rsidP="00280CA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0E410473" w14:textId="77777777" w:rsidR="000876BC" w:rsidRPr="00780BAB" w:rsidRDefault="000876BC" w:rsidP="00280CA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6F546293" w14:textId="1CE13594" w:rsidR="000876BC" w:rsidRPr="00780BAB" w:rsidRDefault="00901AD8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EF100B" w:rsidRPr="00780BAB" w14:paraId="3D9D783D" w14:textId="77777777" w:rsidTr="00280CA7">
        <w:tc>
          <w:tcPr>
            <w:tcW w:w="4014" w:type="dxa"/>
          </w:tcPr>
          <w:p w14:paraId="7E62BEF7" w14:textId="77777777" w:rsidR="000876BC" w:rsidRPr="00780BAB" w:rsidRDefault="000876BC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D4501EB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4B675555" w14:textId="77777777" w:rsidR="000876BC" w:rsidRPr="00780BAB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56418A39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2B609F93" w14:textId="77777777" w:rsidR="000876BC" w:rsidRPr="00780BAB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4D68F56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2645B447" w14:textId="77777777" w:rsidR="000876BC" w:rsidRPr="00780BAB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B21E00F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80BAB" w14:paraId="75AF4F26" w14:textId="77777777" w:rsidTr="00280CA7">
        <w:tc>
          <w:tcPr>
            <w:tcW w:w="4014" w:type="dxa"/>
          </w:tcPr>
          <w:p w14:paraId="5D1A9F5D" w14:textId="77777777" w:rsidR="000876BC" w:rsidRPr="00780BAB" w:rsidRDefault="000876BC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1609F81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2D40735" w14:textId="77777777" w:rsidR="000876BC" w:rsidRPr="00780BAB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2B2552F3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1EBEDD2" w14:textId="77777777" w:rsidR="000876BC" w:rsidRPr="00780BAB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30F7E4F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646D818D" w14:textId="77777777" w:rsidR="000876BC" w:rsidRPr="00780BAB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80FEACB" w14:textId="77777777" w:rsidR="000876BC" w:rsidRPr="00780BAB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F100B" w:rsidRPr="00780BAB" w14:paraId="62BB37AB" w14:textId="77777777" w:rsidTr="00280CA7">
        <w:tc>
          <w:tcPr>
            <w:tcW w:w="4014" w:type="dxa"/>
            <w:shd w:val="clear" w:color="auto" w:fill="auto"/>
          </w:tcPr>
          <w:p w14:paraId="617C6A1A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  <w:shd w:val="clear" w:color="auto" w:fill="auto"/>
          </w:tcPr>
          <w:p w14:paraId="7CFF46AD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684755E1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13B67C79" w14:textId="07D6BBF9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716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78" w:type="dxa"/>
            <w:shd w:val="clear" w:color="auto" w:fill="auto"/>
          </w:tcPr>
          <w:p w14:paraId="5AD1D85D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3F6660A5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55967341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07D0723D" w14:textId="1FA61348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391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576</w:t>
            </w:r>
          </w:p>
        </w:tc>
      </w:tr>
      <w:tr w:rsidR="00EF100B" w:rsidRPr="00780BAB" w14:paraId="179A9118" w14:textId="77777777" w:rsidTr="00280CA7">
        <w:tc>
          <w:tcPr>
            <w:tcW w:w="4014" w:type="dxa"/>
            <w:shd w:val="clear" w:color="auto" w:fill="auto"/>
          </w:tcPr>
          <w:p w14:paraId="43538D16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77586965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15D030D2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EED95C5" w14:textId="447808D5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</w:p>
        </w:tc>
        <w:tc>
          <w:tcPr>
            <w:tcW w:w="78" w:type="dxa"/>
            <w:shd w:val="clear" w:color="auto" w:fill="auto"/>
          </w:tcPr>
          <w:p w14:paraId="2B978A39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F9E76A9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2D3B15F3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EC5DC20" w14:textId="11E3C9D0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958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053</w:t>
            </w:r>
          </w:p>
        </w:tc>
      </w:tr>
      <w:tr w:rsidR="00EF100B" w:rsidRPr="00780BAB" w14:paraId="2D49B425" w14:textId="77777777" w:rsidTr="00280CA7">
        <w:tc>
          <w:tcPr>
            <w:tcW w:w="4014" w:type="dxa"/>
          </w:tcPr>
          <w:p w14:paraId="1FBCF48D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2EFE8CDB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766E79E8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747BD02" w14:textId="1E47D558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78" w:type="dxa"/>
          </w:tcPr>
          <w:p w14:paraId="662AB5CA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F8CEBD7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C404856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923CBAE" w14:textId="0E859405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349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629</w:t>
            </w:r>
          </w:p>
        </w:tc>
      </w:tr>
      <w:tr w:rsidR="00EF100B" w:rsidRPr="00780BAB" w14:paraId="40C3556E" w14:textId="77777777" w:rsidTr="00280CA7">
        <w:tc>
          <w:tcPr>
            <w:tcW w:w="4014" w:type="dxa"/>
          </w:tcPr>
          <w:p w14:paraId="7F90B26C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D19E845" w14:textId="20769F41" w:rsidR="00A4738C" w:rsidRPr="00780BAB" w:rsidRDefault="00901AD8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15F095D5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9B0BC1C" w14:textId="64D36DC2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808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78" w:type="dxa"/>
          </w:tcPr>
          <w:p w14:paraId="1C2D4CB3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0E4304B" w14:textId="7B464836" w:rsidR="00A4738C" w:rsidRPr="00780BAB" w:rsidRDefault="00901AD8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1D1D68BE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0C47FD0B" w14:textId="4B7E306D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269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531</w:t>
            </w:r>
          </w:p>
        </w:tc>
      </w:tr>
      <w:tr w:rsidR="00EF100B" w:rsidRPr="00780BAB" w14:paraId="3A28FE23" w14:textId="77777777" w:rsidTr="00280CA7">
        <w:tc>
          <w:tcPr>
            <w:tcW w:w="4014" w:type="dxa"/>
          </w:tcPr>
          <w:p w14:paraId="20B12CE9" w14:textId="77777777" w:rsidR="00A4738C" w:rsidRPr="00780BAB" w:rsidRDefault="00A4738C" w:rsidP="00A4738C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814B937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5E125343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0111AD8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2B3F7A5B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D45BD24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775EB84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41D8EDD6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100B" w:rsidRPr="00780BAB" w14:paraId="2077A24F" w14:textId="77777777" w:rsidTr="00280CA7">
        <w:tc>
          <w:tcPr>
            <w:tcW w:w="4014" w:type="dxa"/>
          </w:tcPr>
          <w:p w14:paraId="51AA64EC" w14:textId="77777777" w:rsidR="00A4738C" w:rsidRPr="00780BAB" w:rsidRDefault="00A4738C" w:rsidP="00A4738C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10EE9445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2BBAC913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37C0A59C" w14:textId="53796DB1" w:rsidR="00A4738C" w:rsidRPr="00780BAB" w:rsidRDefault="002B0A9A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884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749E24FD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1FDFD83" w14:textId="77777777" w:rsidR="00A4738C" w:rsidRPr="00780BAB" w:rsidRDefault="00A4738C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7F37151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114F0B78" w14:textId="540AE4C4" w:rsidR="00A4738C" w:rsidRPr="00780BAB" w:rsidRDefault="00A4738C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311</w:t>
            </w:r>
            <w:r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  <w:r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F100B" w:rsidRPr="00780BAB" w14:paraId="24629CD4" w14:textId="77777777" w:rsidTr="00280CA7">
        <w:tc>
          <w:tcPr>
            <w:tcW w:w="4014" w:type="dxa"/>
          </w:tcPr>
          <w:p w14:paraId="289A6E84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478E922C" w14:textId="4FC4DABB" w:rsidR="00A4738C" w:rsidRPr="00780BAB" w:rsidRDefault="00901AD8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91" w:type="dxa"/>
          </w:tcPr>
          <w:p w14:paraId="438A821E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3AE9476" w14:textId="61D02440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="002B0A9A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</w:p>
        </w:tc>
        <w:tc>
          <w:tcPr>
            <w:tcW w:w="78" w:type="dxa"/>
          </w:tcPr>
          <w:p w14:paraId="4B824B5B" w14:textId="77777777" w:rsidR="00A4738C" w:rsidRPr="00780BAB" w:rsidRDefault="00A4738C" w:rsidP="00A4738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091CFC0" w14:textId="15E1FDA9" w:rsidR="00A4738C" w:rsidRPr="00780BAB" w:rsidRDefault="00901AD8" w:rsidP="00A473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030B5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84" w:type="dxa"/>
          </w:tcPr>
          <w:p w14:paraId="54DBF5F4" w14:textId="77777777" w:rsidR="00A4738C" w:rsidRPr="00780BAB" w:rsidRDefault="00A4738C" w:rsidP="00A4738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5777F7D" w14:textId="0B8E2255" w:rsidR="00A4738C" w:rsidRPr="00780BAB" w:rsidRDefault="00901AD8" w:rsidP="00A4738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958</w:t>
            </w:r>
            <w:r w:rsidR="00A4738C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053</w:t>
            </w:r>
          </w:p>
        </w:tc>
      </w:tr>
    </w:tbl>
    <w:p w14:paraId="76273041" w14:textId="77777777" w:rsidR="000876BC" w:rsidRPr="00780BAB" w:rsidRDefault="000876BC" w:rsidP="000876BC">
      <w:pPr>
        <w:spacing w:before="240"/>
        <w:ind w:left="547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EF100B" w:rsidRPr="00780BAB" w14:paraId="3B1D71C4" w14:textId="77777777" w:rsidTr="00901AD8">
        <w:trPr>
          <w:cantSplit/>
        </w:trPr>
        <w:tc>
          <w:tcPr>
            <w:tcW w:w="4005" w:type="dxa"/>
          </w:tcPr>
          <w:p w14:paraId="58731324" w14:textId="77777777" w:rsidR="000876BC" w:rsidRPr="00780BAB" w:rsidRDefault="000876BC" w:rsidP="00901AD8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51B22AB6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780BAB" w14:paraId="631CA82B" w14:textId="77777777" w:rsidTr="00901AD8">
        <w:trPr>
          <w:cantSplit/>
        </w:trPr>
        <w:tc>
          <w:tcPr>
            <w:tcW w:w="4005" w:type="dxa"/>
          </w:tcPr>
          <w:p w14:paraId="73A24A63" w14:textId="77777777" w:rsidR="000876BC" w:rsidRPr="00780BAB" w:rsidRDefault="000876BC" w:rsidP="00901AD8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40C9E2B" w14:textId="7ABA9B7D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เก้า</w:t>
            </w: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EF100B" w:rsidRPr="00780BAB" w14:paraId="33EA7ED9" w14:textId="77777777" w:rsidTr="00901AD8">
        <w:trPr>
          <w:cantSplit/>
        </w:trPr>
        <w:tc>
          <w:tcPr>
            <w:tcW w:w="4005" w:type="dxa"/>
          </w:tcPr>
          <w:p w14:paraId="5D6C5D93" w14:textId="77777777" w:rsidR="000876BC" w:rsidRPr="00780BAB" w:rsidRDefault="000876BC" w:rsidP="00901AD8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214EB615" w14:textId="2781C063" w:rsidR="000876BC" w:rsidRPr="00780BAB" w:rsidRDefault="00901AD8" w:rsidP="00901AD8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63AC09C3" w14:textId="77777777" w:rsidR="000876BC" w:rsidRPr="00780BAB" w:rsidRDefault="000876BC" w:rsidP="00901AD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9FF5847" w14:textId="78B4CF13" w:rsidR="000876BC" w:rsidRPr="00780BAB" w:rsidRDefault="00901AD8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0876BC" w:rsidRPr="00780B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EF100B" w:rsidRPr="00780BAB" w14:paraId="51833341" w14:textId="77777777" w:rsidTr="00901AD8">
        <w:trPr>
          <w:cantSplit/>
        </w:trPr>
        <w:tc>
          <w:tcPr>
            <w:tcW w:w="4005" w:type="dxa"/>
          </w:tcPr>
          <w:p w14:paraId="4611299E" w14:textId="77777777" w:rsidR="000876BC" w:rsidRPr="00780BAB" w:rsidRDefault="000876BC" w:rsidP="00901AD8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B7663A0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27D8A0B5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C9A0058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B0BF978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156E7811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4A00E73C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B3D871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80BAB" w14:paraId="2445057B" w14:textId="77777777" w:rsidTr="00901AD8">
        <w:trPr>
          <w:cantSplit/>
        </w:trPr>
        <w:tc>
          <w:tcPr>
            <w:tcW w:w="4005" w:type="dxa"/>
          </w:tcPr>
          <w:p w14:paraId="3152140A" w14:textId="77777777" w:rsidR="000876BC" w:rsidRPr="00780BAB" w:rsidRDefault="000876BC" w:rsidP="00901AD8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D78BCA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4C1A9B26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3BEE7AF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3DCAE71C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110267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2395EC1B" w14:textId="77777777" w:rsidR="000876BC" w:rsidRPr="00780BAB" w:rsidRDefault="000876BC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8F949C" w14:textId="77777777" w:rsidR="000876BC" w:rsidRPr="00780BAB" w:rsidRDefault="000876BC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F100B" w:rsidRPr="00780BAB" w14:paraId="5EA6AADA" w14:textId="77777777" w:rsidTr="00901AD8">
        <w:trPr>
          <w:cantSplit/>
        </w:trPr>
        <w:tc>
          <w:tcPr>
            <w:tcW w:w="4005" w:type="dxa"/>
          </w:tcPr>
          <w:p w14:paraId="06F00D3D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2389090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0F0EAF05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415D09F7" w14:textId="1CC1532B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78" w:type="dxa"/>
          </w:tcPr>
          <w:p w14:paraId="29541695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9F32168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F554D01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77D803" w14:textId="06266F24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</w:tr>
      <w:tr w:rsidR="00EF100B" w:rsidRPr="00780BAB" w14:paraId="590AAED0" w14:textId="77777777" w:rsidTr="00901AD8">
        <w:trPr>
          <w:cantSplit/>
        </w:trPr>
        <w:tc>
          <w:tcPr>
            <w:tcW w:w="4005" w:type="dxa"/>
          </w:tcPr>
          <w:p w14:paraId="3AF55D24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7202EFCA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5B5FDAF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1D21297" w14:textId="27A0FE86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78" w:type="dxa"/>
          </w:tcPr>
          <w:p w14:paraId="532019F9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1914D9C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E5B1F95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75CA9" w14:textId="53A3E8AF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EF100B" w:rsidRPr="00780BAB" w14:paraId="2FB9704C" w14:textId="77777777" w:rsidTr="00901AD8">
        <w:trPr>
          <w:cantSplit/>
        </w:trPr>
        <w:tc>
          <w:tcPr>
            <w:tcW w:w="4005" w:type="dxa"/>
          </w:tcPr>
          <w:p w14:paraId="09E13F3A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2143497F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2D67542C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014D6F3" w14:textId="521C9DB9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819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78" w:type="dxa"/>
          </w:tcPr>
          <w:p w14:paraId="6A87269B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DE0EBBD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8C08CED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B1CB7" w14:textId="2828BC74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282</w:t>
            </w:r>
          </w:p>
        </w:tc>
      </w:tr>
      <w:tr w:rsidR="00EF100B" w:rsidRPr="00780BAB" w14:paraId="653972FC" w14:textId="77777777" w:rsidTr="00901AD8">
        <w:trPr>
          <w:cantSplit/>
        </w:trPr>
        <w:tc>
          <w:tcPr>
            <w:tcW w:w="4005" w:type="dxa"/>
          </w:tcPr>
          <w:p w14:paraId="7815E8F3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7B96AE35" w14:textId="1CAF87D7" w:rsidR="007D2D31" w:rsidRPr="00780BAB" w:rsidRDefault="00901AD8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5EA611E0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408AA80" w14:textId="3C17D1D9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963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</w:p>
        </w:tc>
        <w:tc>
          <w:tcPr>
            <w:tcW w:w="78" w:type="dxa"/>
          </w:tcPr>
          <w:p w14:paraId="7B81A818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81A9861" w14:textId="7A51299E" w:rsidR="007D2D31" w:rsidRPr="00780BAB" w:rsidRDefault="00901AD8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549E39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46DA82" w14:textId="6CF72D8A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288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</w:p>
        </w:tc>
      </w:tr>
      <w:tr w:rsidR="00EF100B" w:rsidRPr="00780BAB" w14:paraId="26B57824" w14:textId="77777777" w:rsidTr="00901AD8">
        <w:trPr>
          <w:cantSplit/>
        </w:trPr>
        <w:tc>
          <w:tcPr>
            <w:tcW w:w="4005" w:type="dxa"/>
          </w:tcPr>
          <w:p w14:paraId="67FD0B81" w14:textId="77777777" w:rsidR="007D2D31" w:rsidRPr="00780BAB" w:rsidRDefault="007D2D31" w:rsidP="00901AD8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71AF4B85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CF13097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BE1F3AF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264E70E5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A4DBF75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3B6C32D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6A3665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100B" w:rsidRPr="00780BAB" w14:paraId="6F4ECABD" w14:textId="77777777" w:rsidTr="00901AD8">
        <w:trPr>
          <w:cantSplit/>
        </w:trPr>
        <w:tc>
          <w:tcPr>
            <w:tcW w:w="4005" w:type="dxa"/>
          </w:tcPr>
          <w:p w14:paraId="1ACEC071" w14:textId="77777777" w:rsidR="007D2D31" w:rsidRPr="00780BAB" w:rsidRDefault="007D2D31" w:rsidP="00901AD8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8B96DD8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CB7B330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3E62095C" w14:textId="48A41AFD" w:rsidR="007D2D31" w:rsidRPr="00780BAB" w:rsidRDefault="00A0662B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470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901AD8"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017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520DEEDB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B9118A1" w14:textId="77777777" w:rsidR="007D2D31" w:rsidRPr="00780BAB" w:rsidRDefault="007D2D31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86AC6DD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5BAED5" w14:textId="1591F31F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</w:t>
            </w:r>
          </w:p>
        </w:tc>
      </w:tr>
      <w:tr w:rsidR="00EF100B" w:rsidRPr="00780BAB" w14:paraId="33148E3F" w14:textId="77777777" w:rsidTr="00901AD8">
        <w:trPr>
          <w:cantSplit/>
        </w:trPr>
        <w:tc>
          <w:tcPr>
            <w:tcW w:w="4005" w:type="dxa"/>
          </w:tcPr>
          <w:p w14:paraId="3CC498B1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D2284A8" w14:textId="11C053A6" w:rsidR="007D2D31" w:rsidRPr="00780BAB" w:rsidRDefault="00901AD8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91" w:type="dxa"/>
          </w:tcPr>
          <w:p w14:paraId="10481061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7A90991" w14:textId="69033DC0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  <w:r w:rsidR="00A0662B" w:rsidRPr="00780B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78" w:type="dxa"/>
          </w:tcPr>
          <w:p w14:paraId="6AE0DF95" w14:textId="77777777" w:rsidR="007D2D31" w:rsidRPr="00780BAB" w:rsidRDefault="007D2D31" w:rsidP="00901AD8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FEE4426" w14:textId="0DB16575" w:rsidR="007D2D31" w:rsidRPr="00780BAB" w:rsidRDefault="00901AD8" w:rsidP="00901AD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BD149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84" w:type="dxa"/>
          </w:tcPr>
          <w:p w14:paraId="02B94ABD" w14:textId="77777777" w:rsidR="007D2D31" w:rsidRPr="00780BAB" w:rsidRDefault="007D2D31" w:rsidP="00901AD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74DB7A" w14:textId="04C64AFD" w:rsidR="007D2D31" w:rsidRPr="00780BAB" w:rsidRDefault="00901AD8" w:rsidP="00901AD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  <w:r w:rsidR="007D2D31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</w:tbl>
    <w:p w14:paraId="5766F7EA" w14:textId="6854FE90" w:rsidR="007F0F68" w:rsidRPr="00780BAB" w:rsidRDefault="007F0F6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bookmarkEnd w:id="23"/>
    <w:bookmarkEnd w:id="24"/>
    <w:p w14:paraId="063359B5" w14:textId="2F6821CA" w:rsidR="00AC1570" w:rsidRPr="00780BAB" w:rsidRDefault="00AC1570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กำไร</w:t>
      </w:r>
      <w:r w:rsidR="002F1893" w:rsidRPr="00780BAB">
        <w:rPr>
          <w:rFonts w:asciiTheme="majorBidi" w:hAnsiTheme="majorBidi" w:cstheme="majorBidi"/>
          <w:b/>
          <w:bCs/>
          <w:cs/>
        </w:rPr>
        <w:t>ต่อ</w:t>
      </w:r>
      <w:r w:rsidRPr="00780BAB">
        <w:rPr>
          <w:rFonts w:asciiTheme="majorBidi" w:hAnsiTheme="majorBidi" w:cstheme="majorBidi"/>
          <w:b/>
          <w:bCs/>
          <w:cs/>
        </w:rPr>
        <w:t>หุ้น</w:t>
      </w:r>
      <w:r w:rsidR="001E292A" w:rsidRPr="00780BAB">
        <w:rPr>
          <w:rFonts w:asciiTheme="majorBidi" w:hAnsiTheme="majorBidi" w:cstheme="majorBidi"/>
          <w:b/>
          <w:bCs/>
        </w:rPr>
        <w:t xml:space="preserve"> </w:t>
      </w:r>
    </w:p>
    <w:p w14:paraId="7B052A53" w14:textId="2F6FB3DE" w:rsidR="00D46C4B" w:rsidRPr="00780BAB" w:rsidRDefault="00AC1570" w:rsidP="00D46C4B">
      <w:pPr>
        <w:spacing w:after="120"/>
        <w:ind w:left="547" w:right="7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780BAB">
        <w:rPr>
          <w:rFonts w:asciiTheme="majorBidi" w:hAnsiTheme="majorBidi" w:cstheme="majorBidi"/>
          <w:cs/>
        </w:rPr>
        <w:t>สำหรับ</w:t>
      </w:r>
      <w:r w:rsidR="00EB7092" w:rsidRPr="00780BAB">
        <w:rPr>
          <w:rFonts w:asciiTheme="majorBidi" w:hAnsiTheme="majorBidi" w:cstheme="majorBidi"/>
          <w:cs/>
        </w:rPr>
        <w:t>งวดสามเดือนแล</w:t>
      </w:r>
      <w:r w:rsidR="008F0AF7" w:rsidRPr="00780BAB">
        <w:rPr>
          <w:rFonts w:asciiTheme="majorBidi" w:hAnsiTheme="majorBidi" w:cstheme="majorBidi"/>
          <w:cs/>
        </w:rPr>
        <w:t>ะเก้า</w:t>
      </w:r>
      <w:r w:rsidR="00EB7092" w:rsidRPr="00780BA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EB7092" w:rsidRPr="00780BAB">
        <w:rPr>
          <w:rFonts w:asciiTheme="majorBidi" w:hAnsiTheme="majorBidi" w:cstheme="majorBidi"/>
          <w:cs/>
        </w:rPr>
        <w:t xml:space="preserve"> </w:t>
      </w:r>
      <w:r w:rsidR="008F0AF7" w:rsidRPr="00780BAB">
        <w:rPr>
          <w:rFonts w:asciiTheme="majorBidi" w:hAnsiTheme="majorBidi" w:cstheme="majorBidi"/>
          <w:cs/>
        </w:rPr>
        <w:t>กันยายน</w:t>
      </w:r>
      <w:r w:rsidR="00EA1B9F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</w:rPr>
        <w:t>2567</w:t>
      </w:r>
      <w:r w:rsidR="00EA1B9F" w:rsidRPr="00780BAB">
        <w:rPr>
          <w:rFonts w:asciiTheme="majorBidi" w:hAnsiTheme="majorBidi" w:cstheme="majorBidi"/>
        </w:rPr>
        <w:t xml:space="preserve"> </w:t>
      </w:r>
      <w:r w:rsidR="00545DE8" w:rsidRPr="00780BAB">
        <w:rPr>
          <w:rFonts w:asciiTheme="majorBidi" w:hAnsiTheme="majorBidi" w:cstheme="majorBidi"/>
          <w:spacing w:val="-4"/>
          <w:cs/>
        </w:rPr>
        <w:t xml:space="preserve">และ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="00545DE8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>คำนวณโดยการนำ</w:t>
      </w:r>
      <w:r w:rsidRPr="00780BAB">
        <w:rPr>
          <w:rFonts w:asciiTheme="majorBidi" w:hAnsiTheme="majorBidi" w:cstheme="majorBidi"/>
          <w:cs/>
        </w:rPr>
        <w:t>กำไรสำหรับ</w:t>
      </w:r>
      <w:r w:rsidR="00CB633A" w:rsidRPr="00780BAB">
        <w:rPr>
          <w:rFonts w:asciiTheme="majorBidi" w:hAnsiTheme="majorBidi" w:cstheme="majorBidi"/>
          <w:cs/>
        </w:rPr>
        <w:t>งวด</w:t>
      </w:r>
      <w:r w:rsidRPr="00780BAB">
        <w:rPr>
          <w:rFonts w:asciiTheme="majorBidi" w:hAnsiTheme="majorBidi" w:cstheme="majorBidi"/>
          <w:cs/>
        </w:rPr>
        <w:t>ที่เป็นส่วนของ</w:t>
      </w:r>
      <w:r w:rsidR="0010777A" w:rsidRPr="00780BAB">
        <w:rPr>
          <w:rFonts w:asciiTheme="majorBidi" w:hAnsiTheme="majorBidi" w:cstheme="majorBidi"/>
          <w:cs/>
        </w:rPr>
        <w:t>กลุ่ม</w:t>
      </w:r>
      <w:r w:rsidRPr="00780BAB">
        <w:rPr>
          <w:rFonts w:asciiTheme="majorBidi" w:hAnsiTheme="majorBidi" w:cstheme="majorBidi"/>
          <w:cs/>
        </w:rPr>
        <w:t>บริษัท</w:t>
      </w:r>
      <w:r w:rsidR="00D46C4B" w:rsidRPr="00780BAB">
        <w:rPr>
          <w:rFonts w:asciiTheme="majorBidi" w:hAnsiTheme="majorBidi" w:cstheme="majorBidi"/>
          <w:cs/>
        </w:rPr>
        <w:t xml:space="preserve"> </w:t>
      </w:r>
      <w:r w:rsidR="0010777A" w:rsidRPr="00780BAB">
        <w:rPr>
          <w:rFonts w:asciiTheme="majorBidi" w:hAnsiTheme="majorBidi" w:cstheme="majorBidi"/>
          <w:cs/>
        </w:rPr>
        <w:t>และ</w:t>
      </w:r>
      <w:r w:rsidR="00D46C4B" w:rsidRPr="00780BAB">
        <w:rPr>
          <w:rFonts w:asciiTheme="majorBidi" w:hAnsiTheme="majorBidi" w:cstheme="majorBidi"/>
          <w:cs/>
        </w:rPr>
        <w:t>บริษัท</w:t>
      </w:r>
      <w:r w:rsidRPr="00780BAB">
        <w:rPr>
          <w:rFonts w:asciiTheme="majorBidi" w:hAnsiTheme="majorBidi" w:cstheme="majorBidi"/>
          <w:cs/>
        </w:rPr>
        <w:t>หารด้วยจำนวนหุ้นสามัญที่ออกจำหน่ายแล้วระหว่าง</w:t>
      </w:r>
      <w:r w:rsidR="00CB633A" w:rsidRPr="00780BAB">
        <w:rPr>
          <w:rFonts w:asciiTheme="majorBidi" w:hAnsiTheme="majorBidi" w:cstheme="majorBidi"/>
          <w:cs/>
        </w:rPr>
        <w:t>งวด</w:t>
      </w:r>
      <w:r w:rsidRPr="00780BAB">
        <w:rPr>
          <w:rFonts w:asciiTheme="majorBidi" w:hAnsiTheme="majorBidi" w:cstheme="majorBidi"/>
          <w:cs/>
        </w:rPr>
        <w:t>ในแต่</w:t>
      </w:r>
      <w:r w:rsidR="00036281" w:rsidRPr="00780BAB">
        <w:rPr>
          <w:rFonts w:asciiTheme="majorBidi" w:hAnsiTheme="majorBidi" w:cstheme="majorBidi"/>
          <w:cs/>
        </w:rPr>
        <w:t>ละ</w:t>
      </w:r>
      <w:r w:rsidR="00CB633A" w:rsidRPr="00780BAB">
        <w:rPr>
          <w:rFonts w:asciiTheme="majorBidi" w:hAnsiTheme="majorBidi" w:cstheme="majorBidi"/>
          <w:cs/>
        </w:rPr>
        <w:t>งวด</w:t>
      </w:r>
      <w:r w:rsidR="00036281" w:rsidRPr="00780BAB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780BAB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EF100B" w:rsidRPr="00780BAB" w14:paraId="0DB4A22D" w14:textId="77777777" w:rsidTr="00F01799">
        <w:trPr>
          <w:tblHeader/>
        </w:trPr>
        <w:tc>
          <w:tcPr>
            <w:tcW w:w="2958" w:type="pct"/>
            <w:shd w:val="clear" w:color="auto" w:fill="auto"/>
            <w:vAlign w:val="center"/>
          </w:tcPr>
          <w:p w14:paraId="1035AD7D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bookmarkStart w:id="25" w:name="_Hlk65853481"/>
          </w:p>
        </w:tc>
        <w:tc>
          <w:tcPr>
            <w:tcW w:w="2042" w:type="pct"/>
            <w:gridSpan w:val="3"/>
          </w:tcPr>
          <w:p w14:paraId="764D4749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F100B" w:rsidRPr="00780BAB" w14:paraId="2ABE6CDA" w14:textId="77777777" w:rsidTr="00F01799">
        <w:trPr>
          <w:tblHeader/>
        </w:trPr>
        <w:tc>
          <w:tcPr>
            <w:tcW w:w="2958" w:type="pct"/>
            <w:shd w:val="clear" w:color="auto" w:fill="auto"/>
          </w:tcPr>
          <w:p w14:paraId="65BE4620" w14:textId="77777777" w:rsidR="009D05AD" w:rsidRPr="00780BAB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pct"/>
            <w:gridSpan w:val="3"/>
            <w:shd w:val="clear" w:color="auto" w:fill="auto"/>
          </w:tcPr>
          <w:p w14:paraId="4F953927" w14:textId="5A901E23" w:rsidR="009D05AD" w:rsidRPr="00780BAB" w:rsidRDefault="005811C9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="000C7BE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EF100B" w:rsidRPr="00780BAB" w14:paraId="57D0EC60" w14:textId="77777777" w:rsidTr="00F01799">
        <w:trPr>
          <w:tblHeader/>
        </w:trPr>
        <w:tc>
          <w:tcPr>
            <w:tcW w:w="2958" w:type="pct"/>
            <w:shd w:val="clear" w:color="auto" w:fill="auto"/>
          </w:tcPr>
          <w:p w14:paraId="6662BF4F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75522AEA" w14:textId="12F60334" w:rsidR="0045229A" w:rsidRPr="00780BAB" w:rsidRDefault="00901AD8" w:rsidP="0045423F">
            <w:pPr>
              <w:pStyle w:val="ListParagraph"/>
              <w:ind w:left="360" w:right="-90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98" w:type="pct"/>
          </w:tcPr>
          <w:p w14:paraId="6C453E74" w14:textId="77777777" w:rsidR="0045229A" w:rsidRPr="00780BAB" w:rsidRDefault="0045229A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3779D443" w14:textId="7E3CE706" w:rsidR="0045229A" w:rsidRPr="00780BAB" w:rsidRDefault="00901AD8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EF100B" w:rsidRPr="00780BAB" w14:paraId="67E7525A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0508F725" w14:textId="77777777" w:rsidR="00FC730D" w:rsidRPr="00780BAB" w:rsidRDefault="00FC730D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3FDF8DE" w14:textId="77777777" w:rsidR="00FC730D" w:rsidRPr="00780BAB" w:rsidRDefault="00FC730D" w:rsidP="0045423F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01413FDC" w14:textId="77777777" w:rsidR="00FC730D" w:rsidRPr="00780BAB" w:rsidRDefault="00FC730D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3F3B7AEB" w14:textId="77777777" w:rsidR="00FC730D" w:rsidRPr="00780BAB" w:rsidRDefault="00FC730D" w:rsidP="0045423F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100B" w:rsidRPr="00780BAB" w14:paraId="74625F93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304F28DA" w14:textId="77777777" w:rsidR="00C92103" w:rsidRPr="00780BAB" w:rsidRDefault="00C92103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F0B16" w14:textId="728D5C9A" w:rsidR="00C92103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98" w:type="pct"/>
          </w:tcPr>
          <w:p w14:paraId="72B9274D" w14:textId="77777777" w:rsidR="00C92103" w:rsidRPr="00780BAB" w:rsidRDefault="00C92103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5ACC8" w14:textId="4026B08F" w:rsidR="00C92103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1200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31200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EF100B" w:rsidRPr="00780BAB" w14:paraId="5748858B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7CF99252" w14:textId="56FF3F06" w:rsidR="00A23F34" w:rsidRPr="00780BAB" w:rsidRDefault="00A23F34" w:rsidP="00A23F34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F40D0" w14:textId="39BFD0C4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00162A22" w14:textId="77777777" w:rsidR="00A23F34" w:rsidRPr="00780BAB" w:rsidRDefault="00A23F34" w:rsidP="00A23F34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B0129" w14:textId="613C45B8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705EBC5F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14381285" w14:textId="77777777" w:rsidR="00A23F34" w:rsidRPr="00780BAB" w:rsidRDefault="00A23F34" w:rsidP="00A23F34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62B36CE" w14:textId="156063BE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02E26969" w14:textId="77777777" w:rsidR="00A23F34" w:rsidRPr="00780BAB" w:rsidRDefault="00A23F34" w:rsidP="00A23F34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42F29C30" w14:textId="5759C7B1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2C876B9F" w14:textId="77777777" w:rsidTr="00BD37B4">
        <w:trPr>
          <w:trHeight w:val="249"/>
        </w:trPr>
        <w:tc>
          <w:tcPr>
            <w:tcW w:w="2958" w:type="pct"/>
            <w:shd w:val="clear" w:color="auto" w:fill="auto"/>
            <w:vAlign w:val="center"/>
          </w:tcPr>
          <w:p w14:paraId="7D6D7EAC" w14:textId="68726F4C" w:rsidR="00A23F34" w:rsidRPr="00780BAB" w:rsidRDefault="00A23F34" w:rsidP="00A23F34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1778E" w14:textId="215E3010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09747228" w14:textId="77777777" w:rsidR="00A23F34" w:rsidRPr="00780BAB" w:rsidRDefault="00A23F34" w:rsidP="00A23F34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C2DD7" w14:textId="52212E7B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A23F34" w:rsidRPr="00780BAB" w14:paraId="37580934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6238766C" w14:textId="77777777" w:rsidR="00A23F34" w:rsidRPr="00780BAB" w:rsidRDefault="00A23F34" w:rsidP="00A23F34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3E7E6" w14:textId="48E6CFAC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98" w:type="pct"/>
          </w:tcPr>
          <w:p w14:paraId="1B843427" w14:textId="77777777" w:rsidR="00A23F34" w:rsidRPr="00780BAB" w:rsidRDefault="00A23F34" w:rsidP="00A23F34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18E97" w14:textId="244B2F97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</w:tbl>
    <w:p w14:paraId="115C3A30" w14:textId="77777777" w:rsidR="00545DE8" w:rsidRPr="00780BAB" w:rsidRDefault="00545DE8" w:rsidP="0045423F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26" w:name="_Hlk65853503"/>
      <w:bookmarkEnd w:id="25"/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EF100B" w:rsidRPr="00780BAB" w14:paraId="5B524C0C" w14:textId="77777777" w:rsidTr="00F01799">
        <w:tc>
          <w:tcPr>
            <w:tcW w:w="2957" w:type="pct"/>
            <w:shd w:val="clear" w:color="auto" w:fill="auto"/>
            <w:vAlign w:val="center"/>
          </w:tcPr>
          <w:p w14:paraId="1A30EDB3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621BB096" w14:textId="77777777" w:rsidR="0045229A" w:rsidRPr="00780BAB" w:rsidRDefault="0045229A" w:rsidP="0045423F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780BAB" w14:paraId="05EE3E26" w14:textId="77777777" w:rsidTr="00F01799">
        <w:tc>
          <w:tcPr>
            <w:tcW w:w="2957" w:type="pct"/>
            <w:shd w:val="clear" w:color="auto" w:fill="auto"/>
          </w:tcPr>
          <w:p w14:paraId="7F3C553A" w14:textId="77777777" w:rsidR="009D05AD" w:rsidRPr="00780BAB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3" w:type="pct"/>
            <w:gridSpan w:val="3"/>
            <w:shd w:val="clear" w:color="auto" w:fill="auto"/>
          </w:tcPr>
          <w:p w14:paraId="489E8F5A" w14:textId="4640279E" w:rsidR="009D05AD" w:rsidRPr="00780BAB" w:rsidRDefault="009D05AD" w:rsidP="0045423F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="008C7645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EF100B" w:rsidRPr="00780BAB" w14:paraId="205CEB0F" w14:textId="77777777" w:rsidTr="00026AFB">
        <w:tc>
          <w:tcPr>
            <w:tcW w:w="2957" w:type="pct"/>
            <w:shd w:val="clear" w:color="auto" w:fill="auto"/>
          </w:tcPr>
          <w:p w14:paraId="1FD2F21A" w14:textId="77777777" w:rsidR="00545DE8" w:rsidRPr="00780BAB" w:rsidRDefault="00545DE8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7A9E8F0E" w14:textId="4C439E73" w:rsidR="00545DE8" w:rsidRPr="00780BAB" w:rsidRDefault="00901AD8" w:rsidP="0045423F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" w:type="pct"/>
          </w:tcPr>
          <w:p w14:paraId="2FE31475" w14:textId="77777777" w:rsidR="00545DE8" w:rsidRPr="00780BAB" w:rsidRDefault="00545DE8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35949676" w14:textId="65907345" w:rsidR="00545DE8" w:rsidRPr="00780BAB" w:rsidRDefault="00901AD8" w:rsidP="0045423F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EF100B" w:rsidRPr="00780BAB" w14:paraId="4D07A618" w14:textId="77777777" w:rsidTr="00026AFB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27B26F26" w14:textId="77777777" w:rsidR="00D5413A" w:rsidRPr="00780BAB" w:rsidRDefault="00D5413A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035ED056" w14:textId="77777777" w:rsidR="00D5413A" w:rsidRPr="00780BAB" w:rsidRDefault="00D5413A" w:rsidP="0045423F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676B2A50" w14:textId="77777777" w:rsidR="00D5413A" w:rsidRPr="00780BAB" w:rsidRDefault="00D5413A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5432C50" w14:textId="77777777" w:rsidR="00D5413A" w:rsidRPr="00780BAB" w:rsidRDefault="00D5413A" w:rsidP="0045423F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4D9D8ECF" w14:textId="77777777" w:rsidTr="00026AFB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397BC6ED" w14:textId="77777777" w:rsidR="00C92103" w:rsidRPr="00780BAB" w:rsidRDefault="00C92103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B54A0" w14:textId="6A8F9C8E" w:rsidR="00C92103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00" w:type="pct"/>
          </w:tcPr>
          <w:p w14:paraId="683A78DB" w14:textId="77777777" w:rsidR="00C92103" w:rsidRPr="00780BAB" w:rsidRDefault="00C92103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B57A1" w14:textId="468E641D" w:rsidR="00C92103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EF100B" w:rsidRPr="00780BAB" w14:paraId="2A4026E9" w14:textId="77777777" w:rsidTr="00026AFB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307C7471" w14:textId="1D7DBB8F" w:rsidR="00026AFB" w:rsidRPr="00780BAB" w:rsidRDefault="00026AFB" w:rsidP="00026AF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318BD357" w14:textId="08130D0E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5C378499" w14:textId="77777777" w:rsidR="00026AFB" w:rsidRPr="00780BAB" w:rsidRDefault="00026AFB" w:rsidP="00026AFB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58E6D32C" w14:textId="3F3E559E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18BA5086" w14:textId="77777777" w:rsidTr="00026AFB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A219002" w14:textId="77777777" w:rsidR="00026AFB" w:rsidRPr="00780BAB" w:rsidRDefault="00026AFB" w:rsidP="00026AF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749E94FC" w14:textId="4C0136C9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02C675EC" w14:textId="77777777" w:rsidR="00026AFB" w:rsidRPr="00780BAB" w:rsidRDefault="00026AFB" w:rsidP="00026AFB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2A68148" w14:textId="3B4D4DBC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1D81D2E5" w14:textId="77777777" w:rsidTr="00026AFB">
        <w:trPr>
          <w:trHeight w:val="54"/>
        </w:trPr>
        <w:tc>
          <w:tcPr>
            <w:tcW w:w="2957" w:type="pct"/>
            <w:shd w:val="clear" w:color="auto" w:fill="auto"/>
            <w:vAlign w:val="center"/>
          </w:tcPr>
          <w:p w14:paraId="3EAFD2FC" w14:textId="0924A5CE" w:rsidR="00026AFB" w:rsidRPr="00780BAB" w:rsidRDefault="00026AFB" w:rsidP="00026AF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DF120" w14:textId="77992899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355841D3" w14:textId="77777777" w:rsidR="00026AFB" w:rsidRPr="00780BAB" w:rsidRDefault="00026AFB" w:rsidP="00026AFB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21665" w14:textId="79C2FA62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A23F34" w:rsidRPr="00780BAB" w14:paraId="57CC8368" w14:textId="77777777" w:rsidTr="00026AFB">
        <w:trPr>
          <w:trHeight w:val="64"/>
        </w:trPr>
        <w:tc>
          <w:tcPr>
            <w:tcW w:w="2957" w:type="pct"/>
            <w:shd w:val="clear" w:color="auto" w:fill="auto"/>
            <w:vAlign w:val="center"/>
          </w:tcPr>
          <w:p w14:paraId="1884697F" w14:textId="77777777" w:rsidR="00A23F34" w:rsidRPr="00780BAB" w:rsidRDefault="00A23F34" w:rsidP="00A23F3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FD97F" w14:textId="1D6A1971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00" w:type="pct"/>
          </w:tcPr>
          <w:p w14:paraId="02D7A4FF" w14:textId="77777777" w:rsidR="00A23F34" w:rsidRPr="00780BAB" w:rsidRDefault="00A23F34" w:rsidP="00A23F34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E18588" w14:textId="62D9C863" w:rsidR="00A23F34" w:rsidRPr="00780BAB" w:rsidRDefault="00901AD8" w:rsidP="00A23F34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3F3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bookmarkEnd w:id="26"/>
    </w:tbl>
    <w:p w14:paraId="188C9474" w14:textId="77777777" w:rsidR="005811C9" w:rsidRPr="00780BAB" w:rsidRDefault="005811C9">
      <w:pPr>
        <w:rPr>
          <w:rFonts w:asciiTheme="majorBidi" w:hAnsiTheme="majorBidi" w:cstheme="majorBidi"/>
          <w:sz w:val="2"/>
          <w:szCs w:val="2"/>
        </w:rPr>
      </w:pPr>
    </w:p>
    <w:p w14:paraId="56E35058" w14:textId="77777777" w:rsidR="008C7645" w:rsidRPr="00780BAB" w:rsidRDefault="008C7645">
      <w:pPr>
        <w:rPr>
          <w:rFonts w:asciiTheme="majorBidi" w:hAnsiTheme="majorBidi" w:cstheme="majorBidi"/>
          <w:sz w:val="20"/>
          <w:szCs w:val="20"/>
        </w:rPr>
      </w:pPr>
      <w:bookmarkStart w:id="27" w:name="_Hlk165040966"/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EF100B" w:rsidRPr="00780BAB" w14:paraId="545843FE" w14:textId="77777777" w:rsidTr="00280CA7">
        <w:trPr>
          <w:tblHeader/>
        </w:trPr>
        <w:tc>
          <w:tcPr>
            <w:tcW w:w="2958" w:type="pct"/>
            <w:shd w:val="clear" w:color="auto" w:fill="auto"/>
            <w:vAlign w:val="center"/>
          </w:tcPr>
          <w:p w14:paraId="698E16A9" w14:textId="77777777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2" w:type="pct"/>
            <w:gridSpan w:val="3"/>
          </w:tcPr>
          <w:p w14:paraId="0B08314E" w14:textId="77777777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F100B" w:rsidRPr="00780BAB" w14:paraId="29C8E393" w14:textId="77777777" w:rsidTr="00280CA7">
        <w:trPr>
          <w:tblHeader/>
        </w:trPr>
        <w:tc>
          <w:tcPr>
            <w:tcW w:w="2958" w:type="pct"/>
            <w:shd w:val="clear" w:color="auto" w:fill="auto"/>
          </w:tcPr>
          <w:p w14:paraId="59354C20" w14:textId="77777777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pct"/>
            <w:gridSpan w:val="3"/>
            <w:shd w:val="clear" w:color="auto" w:fill="auto"/>
          </w:tcPr>
          <w:p w14:paraId="6CB65432" w14:textId="2A1C4918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EF100B" w:rsidRPr="00780BAB" w14:paraId="67E6C37B" w14:textId="77777777" w:rsidTr="00280CA7">
        <w:trPr>
          <w:tblHeader/>
        </w:trPr>
        <w:tc>
          <w:tcPr>
            <w:tcW w:w="2958" w:type="pct"/>
            <w:shd w:val="clear" w:color="auto" w:fill="auto"/>
          </w:tcPr>
          <w:p w14:paraId="1ACF36FA" w14:textId="77777777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1A7CCD9E" w14:textId="008F4313" w:rsidR="008C7645" w:rsidRPr="00780BAB" w:rsidRDefault="00901AD8" w:rsidP="0045423F">
            <w:pPr>
              <w:pStyle w:val="ListParagraph"/>
              <w:ind w:left="360" w:right="-90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98" w:type="pct"/>
          </w:tcPr>
          <w:p w14:paraId="40E8F419" w14:textId="77777777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43E94AC8" w14:textId="44BBA608" w:rsidR="008C7645" w:rsidRPr="00780BAB" w:rsidRDefault="00901AD8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EF100B" w:rsidRPr="00780BAB" w14:paraId="77B497DD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1AE623F2" w14:textId="77777777" w:rsidR="008C7645" w:rsidRPr="00780BAB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09FDC1BA" w14:textId="77777777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66FDA2A2" w14:textId="77777777" w:rsidR="008C7645" w:rsidRPr="00780BAB" w:rsidRDefault="008C7645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2B55052F" w14:textId="77777777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100B" w:rsidRPr="00780BAB" w14:paraId="0F69B95C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6632F78A" w14:textId="77777777" w:rsidR="008C7645" w:rsidRPr="00780BAB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4F4585" w14:textId="51DA2C3E" w:rsidR="008C7645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98" w:type="pct"/>
          </w:tcPr>
          <w:p w14:paraId="182AD7BC" w14:textId="77777777" w:rsidR="008C7645" w:rsidRPr="00780BAB" w:rsidRDefault="008C7645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A307A9" w14:textId="6554EC52" w:rsidR="008C7645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EF100B" w:rsidRPr="00780BAB" w14:paraId="784D8025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65F8C587" w14:textId="731C4E88" w:rsidR="00026AFB" w:rsidRPr="00780BAB" w:rsidRDefault="00026AFB" w:rsidP="00026AF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BEB459" w14:textId="6237BBE7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161967D1" w14:textId="77777777" w:rsidR="00026AFB" w:rsidRPr="00780BAB" w:rsidRDefault="00026AFB" w:rsidP="00026AFB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B07A37" w14:textId="16860C07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1C83068A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503A086C" w14:textId="77777777" w:rsidR="00026AFB" w:rsidRPr="00780BAB" w:rsidRDefault="00026AFB" w:rsidP="00026AF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D61F02C" w14:textId="133CA8E3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1147B921" w14:textId="77777777" w:rsidR="00026AFB" w:rsidRPr="00780BAB" w:rsidRDefault="00026AFB" w:rsidP="00026AFB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0795E51C" w14:textId="33A279F8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444BA3CD" w14:textId="77777777" w:rsidTr="002F3A78">
        <w:trPr>
          <w:trHeight w:val="249"/>
        </w:trPr>
        <w:tc>
          <w:tcPr>
            <w:tcW w:w="2958" w:type="pct"/>
            <w:shd w:val="clear" w:color="auto" w:fill="auto"/>
            <w:vAlign w:val="center"/>
          </w:tcPr>
          <w:p w14:paraId="699EABC8" w14:textId="5DF99897" w:rsidR="00026AFB" w:rsidRPr="00780BAB" w:rsidRDefault="00026AFB" w:rsidP="00026AFB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F4B9" w14:textId="4C05604C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7C29013F" w14:textId="77777777" w:rsidR="00026AFB" w:rsidRPr="00780BAB" w:rsidRDefault="00026AFB" w:rsidP="00026AFB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1B5E3" w14:textId="575430F2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EF100B" w:rsidRPr="00780BAB" w14:paraId="2D5766AE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24D7BD40" w14:textId="77777777" w:rsidR="00026AFB" w:rsidRPr="00780BAB" w:rsidRDefault="00026AFB" w:rsidP="00026AFB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84088F" w14:textId="4C075CB9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98" w:type="pct"/>
          </w:tcPr>
          <w:p w14:paraId="7B491449" w14:textId="77777777" w:rsidR="00026AFB" w:rsidRPr="00780BAB" w:rsidRDefault="00026AFB" w:rsidP="00026AFB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9C3985" w14:textId="61FF411B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026AFB" w:rsidRPr="00780BAB" w14:paraId="789DCB1A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0D0AE001" w14:textId="77777777" w:rsidR="00026AFB" w:rsidRPr="00780BAB" w:rsidRDefault="00026AFB" w:rsidP="00026AFB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5404214" w14:textId="77777777" w:rsidR="00026AFB" w:rsidRPr="00780BAB" w:rsidRDefault="00026AFB" w:rsidP="00026AFB">
            <w:pPr>
              <w:pStyle w:val="ListParagraph"/>
              <w:ind w:left="-111" w:right="410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pct"/>
          </w:tcPr>
          <w:p w14:paraId="3D33F08D" w14:textId="77777777" w:rsidR="00026AFB" w:rsidRPr="00780BAB" w:rsidRDefault="00026AFB" w:rsidP="00026AFB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A031A9" w14:textId="77777777" w:rsidR="00026AFB" w:rsidRPr="00780BAB" w:rsidRDefault="00026AFB" w:rsidP="00026AFB">
            <w:pPr>
              <w:pStyle w:val="ListParagraph"/>
              <w:ind w:left="-111" w:right="140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88592D0" w14:textId="77777777" w:rsidR="008C7645" w:rsidRPr="00780BAB" w:rsidRDefault="008C7645" w:rsidP="008C7645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p w14:paraId="39691886" w14:textId="77777777" w:rsidR="008C7645" w:rsidRPr="00780BAB" w:rsidRDefault="008C7645">
      <w:pPr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</w:rPr>
        <w:br w:type="page"/>
      </w:r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EF100B" w:rsidRPr="00780BAB" w14:paraId="5390FC79" w14:textId="77777777" w:rsidTr="00280CA7">
        <w:tc>
          <w:tcPr>
            <w:tcW w:w="2957" w:type="pct"/>
            <w:shd w:val="clear" w:color="auto" w:fill="auto"/>
            <w:vAlign w:val="center"/>
          </w:tcPr>
          <w:p w14:paraId="175E24D5" w14:textId="1CE28731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11B7CF1B" w14:textId="77777777" w:rsidR="008C7645" w:rsidRPr="00780BAB" w:rsidRDefault="008C7645" w:rsidP="0045423F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780BAB" w14:paraId="14009AAE" w14:textId="77777777" w:rsidTr="00280CA7">
        <w:tc>
          <w:tcPr>
            <w:tcW w:w="2957" w:type="pct"/>
            <w:shd w:val="clear" w:color="auto" w:fill="auto"/>
          </w:tcPr>
          <w:p w14:paraId="7C329A9A" w14:textId="77777777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3" w:type="pct"/>
            <w:gridSpan w:val="3"/>
            <w:shd w:val="clear" w:color="auto" w:fill="auto"/>
          </w:tcPr>
          <w:p w14:paraId="3C61EE52" w14:textId="7E4ED4A0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0A6D1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EF100B" w:rsidRPr="00780BAB" w14:paraId="03087DA4" w14:textId="77777777" w:rsidTr="00E34370">
        <w:tc>
          <w:tcPr>
            <w:tcW w:w="2957" w:type="pct"/>
            <w:shd w:val="clear" w:color="auto" w:fill="auto"/>
          </w:tcPr>
          <w:p w14:paraId="763AC559" w14:textId="77777777" w:rsidR="008C7645" w:rsidRPr="00780BAB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47B1D3C1" w14:textId="5B006EAD" w:rsidR="008C7645" w:rsidRPr="00780BAB" w:rsidRDefault="00901AD8" w:rsidP="0045423F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" w:type="pct"/>
          </w:tcPr>
          <w:p w14:paraId="0C1566A9" w14:textId="77777777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2C10292D" w14:textId="4A2F6E87" w:rsidR="008C7645" w:rsidRPr="00780BAB" w:rsidRDefault="00901AD8" w:rsidP="0045423F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EF100B" w:rsidRPr="00780BAB" w14:paraId="1F9DA851" w14:textId="77777777" w:rsidTr="00E34370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7C8AB55" w14:textId="77777777" w:rsidR="008C7645" w:rsidRPr="00780BAB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6861C2E8" w14:textId="77777777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097F25C3" w14:textId="77777777" w:rsidR="008C7645" w:rsidRPr="00780BAB" w:rsidRDefault="008C7645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6DD85765" w14:textId="77777777" w:rsidR="008C7645" w:rsidRPr="00780BAB" w:rsidRDefault="008C7645" w:rsidP="0045423F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20A1541B" w14:textId="77777777" w:rsidTr="00E34370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E4EF12E" w14:textId="77777777" w:rsidR="006F414E" w:rsidRPr="00780BAB" w:rsidRDefault="006F414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877609" w14:textId="4DE781A6" w:rsidR="006F414E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00" w:type="pct"/>
          </w:tcPr>
          <w:p w14:paraId="28C808B8" w14:textId="77777777" w:rsidR="006F414E" w:rsidRPr="00780BAB" w:rsidRDefault="006F414E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3F55" w14:textId="65757756" w:rsidR="006F414E" w:rsidRPr="00780BAB" w:rsidRDefault="00901AD8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026AF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EF100B" w:rsidRPr="00780BAB" w14:paraId="22C59151" w14:textId="77777777" w:rsidTr="00E34370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68245A6F" w14:textId="738B5741" w:rsidR="00E34370" w:rsidRPr="00780BAB" w:rsidRDefault="00E34370" w:rsidP="00E34370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5AE513B" w14:textId="4ED22D21" w:rsidR="00E34370" w:rsidRPr="00780BAB" w:rsidRDefault="00901AD8" w:rsidP="00E3437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1B6F1668" w14:textId="77777777" w:rsidR="00E34370" w:rsidRPr="00780BAB" w:rsidRDefault="00E34370" w:rsidP="00E34370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0FBB62AF" w14:textId="130104FE" w:rsidR="00E34370" w:rsidRPr="00780BAB" w:rsidRDefault="00901AD8" w:rsidP="00E3437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73FA3617" w14:textId="77777777" w:rsidTr="00E34370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10649DAE" w14:textId="77777777" w:rsidR="00E34370" w:rsidRPr="00780BAB" w:rsidRDefault="00E34370" w:rsidP="00E34370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7F01DA19" w14:textId="35EF42C2" w:rsidR="00E34370" w:rsidRPr="00780BAB" w:rsidRDefault="00901AD8" w:rsidP="00E3437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0518F2A3" w14:textId="77777777" w:rsidR="00E34370" w:rsidRPr="00780BAB" w:rsidRDefault="00E34370" w:rsidP="00E34370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29210CF1" w14:textId="2AC39035" w:rsidR="00E34370" w:rsidRPr="00780BAB" w:rsidRDefault="00901AD8" w:rsidP="00E3437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1272781D" w14:textId="77777777" w:rsidTr="00E34370">
        <w:trPr>
          <w:trHeight w:val="54"/>
        </w:trPr>
        <w:tc>
          <w:tcPr>
            <w:tcW w:w="2957" w:type="pct"/>
            <w:shd w:val="clear" w:color="auto" w:fill="auto"/>
            <w:vAlign w:val="center"/>
          </w:tcPr>
          <w:p w14:paraId="60FA0791" w14:textId="4B5FC101" w:rsidR="00E34370" w:rsidRPr="00780BAB" w:rsidRDefault="00E34370" w:rsidP="00E34370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11F36" w14:textId="44131E47" w:rsidR="00E34370" w:rsidRPr="00780BAB" w:rsidRDefault="00901AD8" w:rsidP="00E3437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0D175D25" w14:textId="77777777" w:rsidR="00E34370" w:rsidRPr="00780BAB" w:rsidRDefault="00E34370" w:rsidP="00E34370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181A" w14:textId="5EE5EC3B" w:rsidR="00E34370" w:rsidRPr="00780BAB" w:rsidRDefault="00901AD8" w:rsidP="00E3437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026AFB" w:rsidRPr="00780BAB" w14:paraId="39F3BF6E" w14:textId="77777777" w:rsidTr="00E34370">
        <w:trPr>
          <w:trHeight w:val="64"/>
        </w:trPr>
        <w:tc>
          <w:tcPr>
            <w:tcW w:w="2957" w:type="pct"/>
            <w:shd w:val="clear" w:color="auto" w:fill="auto"/>
            <w:vAlign w:val="center"/>
          </w:tcPr>
          <w:p w14:paraId="4C769BC5" w14:textId="77777777" w:rsidR="00026AFB" w:rsidRPr="00780BAB" w:rsidRDefault="00026AFB" w:rsidP="00026AFB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2A6FC" w14:textId="134B07E5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83888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00" w:type="pct"/>
          </w:tcPr>
          <w:p w14:paraId="010D0A43" w14:textId="77777777" w:rsidR="00026AFB" w:rsidRPr="00780BAB" w:rsidRDefault="00026AFB" w:rsidP="00026AFB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4F516D" w14:textId="3A7CAB20" w:rsidR="00026AFB" w:rsidRPr="00780BAB" w:rsidRDefault="00901AD8" w:rsidP="00026AF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83888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</w:tbl>
    <w:p w14:paraId="74D175BC" w14:textId="77777777" w:rsidR="00E06E25" w:rsidRPr="00780BAB" w:rsidRDefault="00E06E25" w:rsidP="00385120">
      <w:pPr>
        <w:ind w:left="540" w:right="277"/>
        <w:rPr>
          <w:rFonts w:asciiTheme="majorBidi" w:hAnsiTheme="majorBidi" w:cstheme="majorBidi"/>
          <w:sz w:val="22"/>
          <w:szCs w:val="22"/>
        </w:rPr>
      </w:pPr>
    </w:p>
    <w:p w14:paraId="6CE213EB" w14:textId="1BAC795F" w:rsidR="00F86D95" w:rsidRPr="00780BAB" w:rsidRDefault="00E06E25" w:rsidP="00F86D95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780BAB">
        <w:rPr>
          <w:rFonts w:asciiTheme="majorBidi" w:hAnsiTheme="majorBidi" w:cstheme="majorBidi"/>
          <w:sz w:val="22"/>
          <w:szCs w:val="22"/>
        </w:rPr>
        <w:t>*</w:t>
      </w:r>
      <w:r w:rsidR="00764C50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="00901AD8" w:rsidRPr="00901AD8">
        <w:rPr>
          <w:rFonts w:asciiTheme="majorBidi" w:hAnsiTheme="majorBidi" w:cstheme="majorBidi"/>
          <w:sz w:val="22"/>
          <w:szCs w:val="22"/>
        </w:rPr>
        <w:t>17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 xml:space="preserve">กุมภาพันธ์ </w:t>
      </w:r>
      <w:r w:rsidR="00901AD8" w:rsidRPr="00901AD8">
        <w:rPr>
          <w:rFonts w:asciiTheme="majorBidi" w:hAnsiTheme="majorBidi" w:cstheme="majorBidi"/>
          <w:sz w:val="22"/>
          <w:szCs w:val="22"/>
        </w:rPr>
        <w:t>2566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 xml:space="preserve">บริษัทได้ออกหุ้นสามัญจากการเสนอขายให้แก่ประชาชนจำนวน </w:t>
      </w:r>
      <w:r w:rsidR="00901AD8" w:rsidRPr="00901AD8">
        <w:rPr>
          <w:rFonts w:asciiTheme="majorBidi" w:hAnsiTheme="majorBidi" w:cstheme="majorBidi"/>
          <w:sz w:val="22"/>
          <w:szCs w:val="22"/>
        </w:rPr>
        <w:t>15</w:t>
      </w:r>
      <w:r w:rsidR="000D1913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0D1913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>หุ้น ทำให้จำนวนหุ้นทั้งหมดเปลี่ย</w:t>
      </w:r>
      <w:r w:rsidR="00F86D95" w:rsidRPr="00780BAB">
        <w:rPr>
          <w:rFonts w:asciiTheme="majorBidi" w:hAnsiTheme="majorBidi" w:cstheme="majorBidi"/>
          <w:sz w:val="22"/>
          <w:szCs w:val="22"/>
          <w:cs/>
        </w:rPr>
        <w:t xml:space="preserve">น </w:t>
      </w:r>
    </w:p>
    <w:p w14:paraId="6427DA10" w14:textId="3C2C690F" w:rsidR="000D1913" w:rsidRPr="00780BAB" w:rsidRDefault="00B34CF2" w:rsidP="00F86D95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780BAB">
        <w:rPr>
          <w:rFonts w:asciiTheme="majorBidi" w:hAnsiTheme="majorBidi" w:cstheme="majorBidi"/>
          <w:sz w:val="22"/>
          <w:szCs w:val="22"/>
        </w:rPr>
        <w:t xml:space="preserve">  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>จาก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901AD8" w:rsidRPr="00901AD8">
        <w:rPr>
          <w:rFonts w:asciiTheme="majorBidi" w:hAnsiTheme="majorBidi" w:cstheme="majorBidi"/>
          <w:sz w:val="22"/>
          <w:szCs w:val="22"/>
        </w:rPr>
        <w:t>85</w:t>
      </w:r>
      <w:r w:rsidR="000D1913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0D1913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 xml:space="preserve">หุ้น เป็น </w:t>
      </w:r>
      <w:r w:rsidR="00901AD8" w:rsidRPr="00901AD8">
        <w:rPr>
          <w:rFonts w:asciiTheme="majorBidi" w:hAnsiTheme="majorBidi" w:cstheme="majorBidi"/>
          <w:sz w:val="22"/>
          <w:szCs w:val="22"/>
        </w:rPr>
        <w:t>100</w:t>
      </w:r>
      <w:r w:rsidR="000D1913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0D1913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 xml:space="preserve">หุ้น </w:t>
      </w:r>
      <w:r w:rsidR="000D1913" w:rsidRPr="00780BAB">
        <w:rPr>
          <w:rFonts w:asciiTheme="majorBidi" w:hAnsiTheme="majorBidi" w:cstheme="majorBidi"/>
          <w:sz w:val="22"/>
          <w:szCs w:val="22"/>
        </w:rPr>
        <w:t>(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>ดูหมายเหตุข้อ</w:t>
      </w:r>
      <w:r w:rsidR="000D1913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901AD8" w:rsidRPr="00901AD8">
        <w:rPr>
          <w:rFonts w:asciiTheme="majorBidi" w:hAnsiTheme="majorBidi" w:cstheme="majorBidi"/>
          <w:sz w:val="22"/>
          <w:szCs w:val="22"/>
        </w:rPr>
        <w:t>18</w:t>
      </w:r>
      <w:r w:rsidR="000D1913" w:rsidRPr="00780BAB">
        <w:rPr>
          <w:rFonts w:asciiTheme="majorBidi" w:hAnsiTheme="majorBidi" w:cstheme="majorBidi"/>
          <w:sz w:val="22"/>
          <w:szCs w:val="22"/>
        </w:rPr>
        <w:t>)</w:t>
      </w:r>
      <w:r w:rsidR="000D1913" w:rsidRPr="00780BAB">
        <w:rPr>
          <w:rFonts w:asciiTheme="majorBidi" w:hAnsiTheme="majorBidi" w:cstheme="majorBidi"/>
          <w:sz w:val="22"/>
          <w:szCs w:val="22"/>
          <w:cs/>
        </w:rPr>
        <w:t xml:space="preserve"> </w:t>
      </w:r>
      <w:bookmarkEnd w:id="27"/>
    </w:p>
    <w:p w14:paraId="00EEA011" w14:textId="20901ACF" w:rsidR="00B34CF2" w:rsidRPr="00780BAB" w:rsidRDefault="003F3D69" w:rsidP="00385120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Pr="00780BA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780BAB">
        <w:rPr>
          <w:rFonts w:asciiTheme="majorBidi" w:hAnsiTheme="majorBidi" w:cstheme="majorBidi"/>
          <w:spacing w:val="-2"/>
          <w:sz w:val="22"/>
          <w:szCs w:val="22"/>
          <w:cs/>
        </w:rPr>
        <w:t>เมื่อวันที่</w:t>
      </w:r>
      <w:r w:rsidR="00262231" w:rsidRPr="00780BAB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="00901AD8" w:rsidRPr="00901AD8">
        <w:rPr>
          <w:rFonts w:asciiTheme="majorBidi" w:hAnsiTheme="majorBidi" w:cstheme="majorBidi"/>
          <w:sz w:val="22"/>
          <w:szCs w:val="22"/>
        </w:rPr>
        <w:t>23</w:t>
      </w:r>
      <w:r w:rsidRPr="00780BAB">
        <w:rPr>
          <w:rFonts w:asciiTheme="majorBidi" w:hAnsiTheme="majorBidi" w:cstheme="majorBidi"/>
          <w:spacing w:val="-2"/>
          <w:sz w:val="22"/>
          <w:szCs w:val="22"/>
          <w:cs/>
        </w:rPr>
        <w:t xml:space="preserve"> พฤษภาคม</w:t>
      </w:r>
      <w:r w:rsidR="00262231" w:rsidRPr="00780BAB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="00901AD8" w:rsidRPr="00901AD8">
        <w:rPr>
          <w:rFonts w:asciiTheme="majorBidi" w:hAnsiTheme="majorBidi" w:cstheme="majorBidi"/>
          <w:spacing w:val="-2"/>
          <w:sz w:val="22"/>
          <w:szCs w:val="22"/>
        </w:rPr>
        <w:t>2567</w:t>
      </w:r>
      <w:r w:rsidR="00262231" w:rsidRPr="00780BAB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Pr="00780BAB">
        <w:rPr>
          <w:rFonts w:asciiTheme="majorBidi" w:hAnsiTheme="majorBidi" w:cstheme="majorBidi"/>
          <w:spacing w:val="-2"/>
          <w:sz w:val="22"/>
          <w:szCs w:val="22"/>
          <w:cs/>
        </w:rPr>
        <w:t xml:space="preserve">บริษัทได้ออกหุ้นสามัญเพิ่มทุน เพื่อรองรับการจ่ายหุ้นปันผลจำนวน </w:t>
      </w:r>
      <w:r w:rsidR="00901AD8" w:rsidRPr="00901AD8">
        <w:rPr>
          <w:rFonts w:asciiTheme="majorBidi" w:hAnsiTheme="majorBidi" w:cstheme="majorBidi"/>
          <w:spacing w:val="-2"/>
          <w:sz w:val="22"/>
          <w:szCs w:val="22"/>
        </w:rPr>
        <w:t>19</w:t>
      </w:r>
      <w:r w:rsidRPr="00780BAB">
        <w:rPr>
          <w:rFonts w:asciiTheme="majorBidi" w:hAnsiTheme="majorBidi" w:cstheme="majorBidi"/>
          <w:spacing w:val="-2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pacing w:val="-2"/>
          <w:sz w:val="22"/>
          <w:szCs w:val="22"/>
        </w:rPr>
        <w:t>999</w:t>
      </w:r>
      <w:r w:rsidRPr="00780BAB">
        <w:rPr>
          <w:rFonts w:asciiTheme="majorBidi" w:hAnsiTheme="majorBidi" w:cstheme="majorBidi"/>
          <w:spacing w:val="-2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pacing w:val="-2"/>
          <w:sz w:val="22"/>
          <w:szCs w:val="22"/>
        </w:rPr>
        <w:t>977</w:t>
      </w:r>
      <w:r w:rsidRPr="00780BAB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Pr="00780BAB">
        <w:rPr>
          <w:rFonts w:asciiTheme="majorBidi" w:hAnsiTheme="majorBidi" w:cstheme="majorBidi"/>
          <w:spacing w:val="-2"/>
          <w:sz w:val="22"/>
          <w:szCs w:val="22"/>
          <w:cs/>
        </w:rPr>
        <w:t>หุ้น ทำให้จำนวนหุ้นทั้งหม</w:t>
      </w:r>
      <w:r w:rsidR="00F86D95" w:rsidRPr="00780BAB">
        <w:rPr>
          <w:rFonts w:asciiTheme="majorBidi" w:hAnsiTheme="majorBidi" w:cstheme="majorBidi"/>
          <w:spacing w:val="-2"/>
          <w:sz w:val="22"/>
          <w:szCs w:val="22"/>
          <w:cs/>
        </w:rPr>
        <w:t>ด</w:t>
      </w:r>
      <w:r w:rsidRPr="00780BAB">
        <w:rPr>
          <w:rFonts w:asciiTheme="majorBidi" w:hAnsiTheme="majorBidi" w:cstheme="majorBidi"/>
          <w:sz w:val="22"/>
          <w:szCs w:val="22"/>
          <w:cs/>
        </w:rPr>
        <w:t>เปลี่ยน</w:t>
      </w:r>
      <w:r w:rsidR="00B34CF2" w:rsidRPr="00780BAB">
        <w:rPr>
          <w:rFonts w:asciiTheme="majorBidi" w:hAnsiTheme="majorBidi" w:cstheme="majorBidi"/>
          <w:sz w:val="22"/>
          <w:szCs w:val="22"/>
        </w:rPr>
        <w:t xml:space="preserve">   </w:t>
      </w:r>
    </w:p>
    <w:p w14:paraId="53D6EE55" w14:textId="4851E38C" w:rsidR="003F3D69" w:rsidRPr="00780BAB" w:rsidRDefault="00B34CF2" w:rsidP="00385120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780BAB">
        <w:rPr>
          <w:rFonts w:asciiTheme="majorBidi" w:hAnsiTheme="majorBidi" w:cstheme="majorBidi"/>
          <w:sz w:val="22"/>
          <w:szCs w:val="22"/>
        </w:rPr>
        <w:t xml:space="preserve">  </w:t>
      </w:r>
      <w:r w:rsidR="003F3D69" w:rsidRPr="00780BAB">
        <w:rPr>
          <w:rFonts w:asciiTheme="majorBidi" w:hAnsiTheme="majorBidi" w:cstheme="majorBidi"/>
          <w:sz w:val="22"/>
          <w:szCs w:val="22"/>
          <w:cs/>
        </w:rPr>
        <w:t xml:space="preserve">จาก </w:t>
      </w:r>
      <w:r w:rsidR="00901AD8" w:rsidRPr="00901AD8">
        <w:rPr>
          <w:rFonts w:asciiTheme="majorBidi" w:hAnsiTheme="majorBidi" w:cstheme="majorBidi"/>
          <w:sz w:val="22"/>
          <w:szCs w:val="22"/>
        </w:rPr>
        <w:t>100</w:t>
      </w:r>
      <w:r w:rsidR="003F3D69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3F3D69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000</w:t>
      </w:r>
      <w:r w:rsidR="003F3D69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3F3D69" w:rsidRPr="00780BAB">
        <w:rPr>
          <w:rFonts w:asciiTheme="majorBidi" w:hAnsiTheme="majorBidi" w:cstheme="majorBidi"/>
          <w:sz w:val="22"/>
          <w:szCs w:val="22"/>
          <w:cs/>
        </w:rPr>
        <w:t xml:space="preserve">หุ้น เป็น </w:t>
      </w:r>
      <w:r w:rsidR="00901AD8" w:rsidRPr="00901AD8">
        <w:rPr>
          <w:rFonts w:asciiTheme="majorBidi" w:hAnsiTheme="majorBidi" w:cstheme="majorBidi"/>
          <w:sz w:val="22"/>
          <w:szCs w:val="22"/>
        </w:rPr>
        <w:t>119</w:t>
      </w:r>
      <w:r w:rsidR="003F3D69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999</w:t>
      </w:r>
      <w:r w:rsidR="003F3D69" w:rsidRPr="00780BAB">
        <w:rPr>
          <w:rFonts w:asciiTheme="majorBidi" w:hAnsiTheme="majorBidi" w:cstheme="majorBidi"/>
          <w:sz w:val="22"/>
          <w:szCs w:val="22"/>
        </w:rPr>
        <w:t>,</w:t>
      </w:r>
      <w:r w:rsidR="00901AD8" w:rsidRPr="00901AD8">
        <w:rPr>
          <w:rFonts w:asciiTheme="majorBidi" w:hAnsiTheme="majorBidi" w:cstheme="majorBidi"/>
          <w:sz w:val="22"/>
          <w:szCs w:val="22"/>
        </w:rPr>
        <w:t>977</w:t>
      </w:r>
      <w:r w:rsidR="003F3D69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3F3D69" w:rsidRPr="00780BAB">
        <w:rPr>
          <w:rFonts w:asciiTheme="majorBidi" w:hAnsiTheme="majorBidi" w:cstheme="majorBidi"/>
          <w:sz w:val="22"/>
          <w:szCs w:val="22"/>
          <w:cs/>
        </w:rPr>
        <w:t xml:space="preserve">หุ้น (ดูหมายเหตุข้อ </w:t>
      </w:r>
      <w:r w:rsidR="00901AD8" w:rsidRPr="00901AD8">
        <w:rPr>
          <w:rFonts w:asciiTheme="majorBidi" w:hAnsiTheme="majorBidi" w:cstheme="majorBidi"/>
          <w:sz w:val="22"/>
          <w:szCs w:val="22"/>
        </w:rPr>
        <w:t>18</w:t>
      </w:r>
      <w:r w:rsidR="003F3D69" w:rsidRPr="00780BAB">
        <w:rPr>
          <w:rFonts w:asciiTheme="majorBidi" w:hAnsiTheme="majorBidi" w:cstheme="majorBidi"/>
          <w:sz w:val="22"/>
          <w:szCs w:val="22"/>
        </w:rPr>
        <w:t>)</w:t>
      </w:r>
    </w:p>
    <w:p w14:paraId="67E5934B" w14:textId="77777777" w:rsidR="005F3BAF" w:rsidRPr="00780BAB" w:rsidRDefault="005F3BAF" w:rsidP="007F0F68">
      <w:pPr>
        <w:numPr>
          <w:ilvl w:val="0"/>
          <w:numId w:val="1"/>
        </w:numPr>
        <w:spacing w:before="360"/>
        <w:ind w:left="547" w:right="65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Pr="00780BAB" w:rsidRDefault="003F65DE" w:rsidP="007F0F68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กลุ่มบริษัท</w:t>
      </w:r>
      <w:r w:rsidR="005F3BAF" w:rsidRPr="00780BAB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780BAB" w:rsidRDefault="00C0315D" w:rsidP="007F0F68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69449FB5" w:rsidR="00C0315D" w:rsidRPr="00780BAB" w:rsidRDefault="00C0315D" w:rsidP="007F0F68">
      <w:pPr>
        <w:ind w:left="540" w:right="6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FC6622" w:rsidRPr="00780BAB">
        <w:rPr>
          <w:rFonts w:asciiTheme="majorBidi" w:hAnsiTheme="majorBidi" w:cstheme="majorBidi"/>
          <w:spacing w:val="-4"/>
        </w:rPr>
        <w:t xml:space="preserve"> </w:t>
      </w:r>
      <w:r w:rsidR="008F0AF7" w:rsidRPr="00780BAB">
        <w:rPr>
          <w:rFonts w:asciiTheme="majorBidi" w:hAnsiTheme="majorBidi" w:cstheme="majorBidi"/>
          <w:spacing w:val="-4"/>
          <w:cs/>
        </w:rPr>
        <w:t>กันยายน</w:t>
      </w:r>
      <w:r w:rsidR="00FC6622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30681E" w:rsidRPr="00780BAB">
        <w:rPr>
          <w:rFonts w:asciiTheme="majorBidi" w:hAnsiTheme="majorBidi" w:cstheme="majorBidi"/>
          <w:spacing w:val="-4"/>
        </w:rPr>
        <w:t xml:space="preserve">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901AD8" w:rsidRPr="00901AD8">
        <w:rPr>
          <w:rFonts w:asciiTheme="majorBidi" w:hAnsiTheme="majorBidi" w:cstheme="majorBidi"/>
          <w:spacing w:val="-4"/>
        </w:rPr>
        <w:t>31</w:t>
      </w:r>
      <w:r w:rsidR="0030681E" w:rsidRPr="00780BAB">
        <w:rPr>
          <w:rFonts w:asciiTheme="majorBidi" w:hAnsiTheme="majorBidi" w:cstheme="majorBidi"/>
          <w:spacing w:val="-4"/>
        </w:rPr>
        <w:t xml:space="preserve">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="0030681E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251"/>
      </w:tblGrid>
      <w:tr w:rsidR="00EF100B" w:rsidRPr="00780BAB" w14:paraId="74150250" w14:textId="77777777" w:rsidTr="00BC1BC0">
        <w:trPr>
          <w:cantSplit/>
        </w:trPr>
        <w:tc>
          <w:tcPr>
            <w:tcW w:w="4704" w:type="dxa"/>
            <w:vAlign w:val="center"/>
          </w:tcPr>
          <w:p w14:paraId="13DFC576" w14:textId="77777777" w:rsidR="00BA1D8B" w:rsidRPr="00780BAB" w:rsidRDefault="00BA1D8B" w:rsidP="00511D13">
            <w:pPr>
              <w:spacing w:line="360" w:lineRule="exact"/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780BAB" w:rsidRDefault="00BA1D8B" w:rsidP="00511D13">
            <w:pPr>
              <w:spacing w:line="360" w:lineRule="exact"/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780BAB" w:rsidRDefault="00BA1D8B" w:rsidP="00511D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F100B" w:rsidRPr="00780BAB" w14:paraId="31F9B452" w14:textId="77777777" w:rsidTr="00BC1BC0">
        <w:trPr>
          <w:cantSplit/>
        </w:trPr>
        <w:tc>
          <w:tcPr>
            <w:tcW w:w="4704" w:type="dxa"/>
          </w:tcPr>
          <w:p w14:paraId="6506B77D" w14:textId="3BCA3F5B" w:rsidR="00BA1D8B" w:rsidRPr="00780BAB" w:rsidRDefault="00901AD8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77FCA2AD" w14:textId="13BAFB80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901AD8"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F100B" w:rsidRPr="00780BAB" w14:paraId="16B00945" w14:textId="77777777" w:rsidTr="00BC1BC0">
        <w:trPr>
          <w:cantSplit/>
        </w:trPr>
        <w:tc>
          <w:tcPr>
            <w:tcW w:w="4704" w:type="dxa"/>
          </w:tcPr>
          <w:p w14:paraId="53876FCD" w14:textId="544CBD52" w:rsidR="00BA1D8B" w:rsidRPr="00780BAB" w:rsidRDefault="00901AD8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DD8E64A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5075E0D" w14:textId="77777777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62F02F10" w14:textId="77777777" w:rsidTr="00BC1BC0">
        <w:trPr>
          <w:cantSplit/>
        </w:trPr>
        <w:tc>
          <w:tcPr>
            <w:tcW w:w="4704" w:type="dxa"/>
          </w:tcPr>
          <w:p w14:paraId="7A6048CC" w14:textId="08AC94E4" w:rsidR="00BA1D8B" w:rsidRPr="00780BAB" w:rsidRDefault="00901AD8" w:rsidP="00511D13">
            <w:pPr>
              <w:spacing w:line="360" w:lineRule="exact"/>
              <w:ind w:right="-536"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ฮิวแมนิก้า จำกัด (มหาชน)</w:t>
            </w:r>
          </w:p>
        </w:tc>
        <w:tc>
          <w:tcPr>
            <w:tcW w:w="283" w:type="dxa"/>
          </w:tcPr>
          <w:p w14:paraId="5AD5A4CE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512065DA" w14:textId="77777777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F100B" w:rsidRPr="00780BAB" w14:paraId="415FCDBB" w14:textId="77777777" w:rsidTr="00BC1BC0">
        <w:trPr>
          <w:cantSplit/>
        </w:trPr>
        <w:tc>
          <w:tcPr>
            <w:tcW w:w="4704" w:type="dxa"/>
          </w:tcPr>
          <w:p w14:paraId="334A74F8" w14:textId="567A6702" w:rsidR="00BA1D8B" w:rsidRPr="00780BAB" w:rsidRDefault="00901AD8" w:rsidP="00511D13">
            <w:pPr>
              <w:spacing w:line="360" w:lineRule="exact"/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ไทเกอร์ซอฟท์ (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1998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283" w:type="dxa"/>
          </w:tcPr>
          <w:p w14:paraId="4A76271C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31C72EEB" w14:textId="77777777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EF100B" w:rsidRPr="00780BAB" w14:paraId="5B15DCE3" w14:textId="77777777" w:rsidTr="00BC1BC0">
        <w:trPr>
          <w:cantSplit/>
        </w:trPr>
        <w:tc>
          <w:tcPr>
            <w:tcW w:w="4704" w:type="dxa"/>
          </w:tcPr>
          <w:p w14:paraId="1364490A" w14:textId="5844BAEC" w:rsidR="00D46C4B" w:rsidRPr="00780BAB" w:rsidRDefault="00901AD8" w:rsidP="00D46C4B">
            <w:pPr>
              <w:spacing w:line="360" w:lineRule="exact"/>
              <w:ind w:right="-386" w:firstLine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D46C4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6C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83" w:type="dxa"/>
          </w:tcPr>
          <w:p w14:paraId="0952D0C3" w14:textId="77777777" w:rsidR="00D46C4B" w:rsidRPr="00780BAB" w:rsidRDefault="00D46C4B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91F914C" w14:textId="77777777" w:rsidR="00D46C4B" w:rsidRPr="00780BAB" w:rsidRDefault="00D46C4B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EF100B" w:rsidRPr="00780BAB" w14:paraId="6EB4B5CB" w14:textId="77777777" w:rsidTr="00BC1BC0">
        <w:trPr>
          <w:cantSplit/>
        </w:trPr>
        <w:tc>
          <w:tcPr>
            <w:tcW w:w="4704" w:type="dxa"/>
          </w:tcPr>
          <w:p w14:paraId="70C7C6DB" w14:textId="450B9AA8" w:rsidR="008D1E3F" w:rsidRPr="00780BAB" w:rsidRDefault="00901AD8" w:rsidP="00D46C4B">
            <w:pPr>
              <w:spacing w:line="360" w:lineRule="exact"/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3B24A9F5" w14:textId="77777777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0898F326" w14:textId="32B97784" w:rsidR="008D1E3F" w:rsidRPr="00780BAB" w:rsidRDefault="008D1E3F" w:rsidP="008D1E3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F100B" w:rsidRPr="00780BAB" w14:paraId="58372F3B" w14:textId="77777777" w:rsidTr="00BC1BC0">
        <w:trPr>
          <w:cantSplit/>
        </w:trPr>
        <w:tc>
          <w:tcPr>
            <w:tcW w:w="4704" w:type="dxa"/>
          </w:tcPr>
          <w:p w14:paraId="25AF2768" w14:textId="773DE55F" w:rsidR="008D1E3F" w:rsidRPr="00780BAB" w:rsidRDefault="00901AD8" w:rsidP="008D1E3F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4B878198" w14:textId="77777777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288382A1" w14:textId="1B7D64B3" w:rsidR="008D1E3F" w:rsidRPr="00780BAB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  <w:tr w:rsidR="00EF100B" w:rsidRPr="00780BAB" w14:paraId="2D3A9E30" w14:textId="77777777" w:rsidTr="00BC1BC0">
        <w:trPr>
          <w:cantSplit/>
        </w:trPr>
        <w:tc>
          <w:tcPr>
            <w:tcW w:w="4704" w:type="dxa"/>
          </w:tcPr>
          <w:p w14:paraId="581BD4FB" w14:textId="05324AED" w:rsidR="008D1E3F" w:rsidRPr="00780BAB" w:rsidRDefault="008D1E3F" w:rsidP="00D46C4B">
            <w:pPr>
              <w:spacing w:line="360" w:lineRule="exact"/>
              <w:ind w:left="150"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EC68643" w14:textId="77777777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61199373" w14:textId="27911DD5" w:rsidR="008D1E3F" w:rsidRPr="00780BAB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100B" w:rsidRPr="00780BAB" w14:paraId="61708300" w14:textId="77777777" w:rsidTr="00BC1BC0">
        <w:trPr>
          <w:cantSplit/>
          <w:trHeight w:val="351"/>
        </w:trPr>
        <w:tc>
          <w:tcPr>
            <w:tcW w:w="4704" w:type="dxa"/>
          </w:tcPr>
          <w:p w14:paraId="3CD35122" w14:textId="0DC11BA8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1DC59F3" w14:textId="77777777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D737586" w14:textId="757111B4" w:rsidR="008D1E3F" w:rsidRPr="00780BAB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45E715D" w14:textId="77777777" w:rsidR="00146874" w:rsidRPr="00780BAB" w:rsidRDefault="00B17357" w:rsidP="00D53C91">
      <w:pPr>
        <w:ind w:left="547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br w:type="page"/>
      </w:r>
      <w:r w:rsidR="00CE7590" w:rsidRPr="00780BAB">
        <w:rPr>
          <w:rFonts w:asciiTheme="majorBidi" w:hAnsiTheme="majorBidi" w:cstheme="majorBidi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780BAB">
        <w:rPr>
          <w:rFonts w:asciiTheme="majorBidi" w:hAnsiTheme="majorBidi" w:cstheme="majorBidi"/>
          <w:cs/>
        </w:rPr>
        <w:t xml:space="preserve"> </w:t>
      </w:r>
      <w:r w:rsidR="00CE7590" w:rsidRPr="00780BAB">
        <w:rPr>
          <w:rFonts w:asciiTheme="majorBidi" w:hAnsiTheme="majorBidi" w:cstheme="majorBidi"/>
          <w:cs/>
        </w:rPr>
        <w:t>มีดังนี้</w:t>
      </w:r>
    </w:p>
    <w:tbl>
      <w:tblPr>
        <w:tblpPr w:leftFromText="180" w:rightFromText="180" w:vertAnchor="text" w:tblpY="2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EF100B" w:rsidRPr="00780BAB" w14:paraId="55FEFE52" w14:textId="77777777" w:rsidTr="00C713CD">
        <w:trPr>
          <w:cantSplit/>
        </w:trPr>
        <w:tc>
          <w:tcPr>
            <w:tcW w:w="1721" w:type="pct"/>
          </w:tcPr>
          <w:p w14:paraId="262FD8E0" w14:textId="77777777" w:rsidR="00D53C91" w:rsidRPr="00780BAB" w:rsidRDefault="00D53C91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780BAB" w:rsidRDefault="00D53C91" w:rsidP="00A25E8F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780BAB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780BAB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780BAB" w:rsidRDefault="00D53C91" w:rsidP="00D53C91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5F6629E2" w14:textId="77777777" w:rsidTr="00C713CD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780BAB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780BAB" w:rsidRDefault="00715CA2" w:rsidP="001A33A5">
            <w:pPr>
              <w:tabs>
                <w:tab w:val="left" w:pos="1440"/>
                <w:tab w:val="right" w:pos="9180"/>
              </w:tabs>
              <w:spacing w:line="320" w:lineRule="exact"/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780BAB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780BAB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780BAB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7775C758" w14:textId="77777777" w:rsidTr="00C713CD">
        <w:trPr>
          <w:cantSplit/>
        </w:trPr>
        <w:tc>
          <w:tcPr>
            <w:tcW w:w="1721" w:type="pct"/>
            <w:vMerge/>
          </w:tcPr>
          <w:p w14:paraId="6D61AC73" w14:textId="77777777" w:rsidR="00BA1D8B" w:rsidRPr="00780BAB" w:rsidRDefault="00BA1D8B" w:rsidP="00BA1D8B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BA1D8B" w:rsidRPr="00780BAB" w:rsidRDefault="00BA1D8B" w:rsidP="00BA1D8B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D0C4E27" w14:textId="5B302A61" w:rsidR="00BA1D8B" w:rsidRPr="00780BAB" w:rsidRDefault="00901AD8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7D20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1E7D20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pct"/>
          </w:tcPr>
          <w:p w14:paraId="2C1EF5BA" w14:textId="77777777" w:rsidR="00BA1D8B" w:rsidRPr="00780BAB" w:rsidRDefault="00BA1D8B" w:rsidP="00BA1D8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AC5A5F4" w14:textId="26DB713A" w:rsidR="00BA1D8B" w:rsidRPr="00780BAB" w:rsidRDefault="00901AD8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B7C631F" w14:textId="6345D6E4" w:rsidR="00BA1D8B" w:rsidRPr="00780BAB" w:rsidRDefault="00901AD8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pct"/>
          </w:tcPr>
          <w:p w14:paraId="7DF38229" w14:textId="77777777" w:rsidR="00BA1D8B" w:rsidRPr="00780BAB" w:rsidRDefault="00BA1D8B" w:rsidP="00BA1D8B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71DC11C2" w14:textId="0256E424" w:rsidR="00BA1D8B" w:rsidRPr="00780BAB" w:rsidRDefault="00901AD8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7D20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1E7D20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" w:type="pct"/>
          </w:tcPr>
          <w:p w14:paraId="22A22AA1" w14:textId="77777777" w:rsidR="00BA1D8B" w:rsidRPr="00780BAB" w:rsidRDefault="00BA1D8B" w:rsidP="00BA1D8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24A234D" w14:textId="03F59869" w:rsidR="00BA1D8B" w:rsidRPr="00780BAB" w:rsidRDefault="00901AD8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1391F62" w14:textId="061557A7" w:rsidR="00BA1D8B" w:rsidRPr="00780BAB" w:rsidRDefault="00901AD8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6946FC19" w14:textId="77777777" w:rsidTr="00723F2C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780BAB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0E57571A" w14:textId="77777777" w:rsidTr="00723F2C">
        <w:trPr>
          <w:cantSplit/>
        </w:trPr>
        <w:tc>
          <w:tcPr>
            <w:tcW w:w="1721" w:type="pct"/>
            <w:vAlign w:val="center"/>
          </w:tcPr>
          <w:p w14:paraId="63424B82" w14:textId="35F523ED" w:rsidR="00352012" w:rsidRPr="00780BAB" w:rsidRDefault="00352012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0157A0CF" w14:textId="6D9B5321" w:rsidR="00352012" w:rsidRPr="00780BAB" w:rsidRDefault="00901AD8" w:rsidP="00EA2CB3">
            <w:pPr>
              <w:tabs>
                <w:tab w:val="decimal" w:pos="420"/>
              </w:tabs>
              <w:spacing w:line="320" w:lineRule="exact"/>
              <w:ind w:left="-108" w:right="90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615D6D8C" w:rsidR="00352012" w:rsidRPr="00780BAB" w:rsidRDefault="00E34370" w:rsidP="0020478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459ACA3" w14:textId="77777777" w:rsidR="00352012" w:rsidRPr="00780BAB" w:rsidRDefault="00352012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77777777" w:rsidR="00352012" w:rsidRPr="00780BAB" w:rsidRDefault="00E65D18" w:rsidP="00204786">
            <w:pPr>
              <w:tabs>
                <w:tab w:val="decimal" w:pos="61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08F4875" w14:textId="77777777" w:rsidR="00352012" w:rsidRPr="00780BAB" w:rsidRDefault="00352012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759372F9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10" w:type="pct"/>
          </w:tcPr>
          <w:p w14:paraId="648E6F39" w14:textId="77777777" w:rsidR="00352012" w:rsidRPr="00780BAB" w:rsidRDefault="00352012" w:rsidP="000A4B78">
            <w:pPr>
              <w:tabs>
                <w:tab w:val="decimal" w:pos="1031"/>
              </w:tabs>
              <w:spacing w:line="320" w:lineRule="exact"/>
              <w:ind w:left="-108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74DCA51" w14:textId="2A64A35F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35201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EF100B" w:rsidRPr="00780BAB" w14:paraId="296A040F" w14:textId="77777777" w:rsidTr="00723F2C">
        <w:trPr>
          <w:cantSplit/>
        </w:trPr>
        <w:tc>
          <w:tcPr>
            <w:tcW w:w="1721" w:type="pct"/>
            <w:vAlign w:val="center"/>
          </w:tcPr>
          <w:p w14:paraId="47B53379" w14:textId="77777777" w:rsidR="00E65D18" w:rsidRPr="00780BAB" w:rsidRDefault="00E65D18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420" w:type="pct"/>
          </w:tcPr>
          <w:p w14:paraId="0D847730" w14:textId="77777777" w:rsidR="00E65D18" w:rsidRPr="00780BAB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DD11D4" w14:textId="77777777" w:rsidR="00E65D18" w:rsidRPr="00780BAB" w:rsidRDefault="00E65D18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1501BDFF" w14:textId="77777777" w:rsidR="00E65D18" w:rsidRPr="00780BAB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EE29A27" w14:textId="77777777" w:rsidR="00E65D18" w:rsidRPr="00780BAB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5640C50D" w14:textId="77777777" w:rsidR="00E65D18" w:rsidRPr="00780BAB" w:rsidRDefault="00E65D18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D4595E" w14:textId="77777777" w:rsidR="00E65D18" w:rsidRPr="00780BAB" w:rsidRDefault="00E65D18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675363A" w14:textId="77777777" w:rsidR="00E65D18" w:rsidRPr="00780BAB" w:rsidRDefault="00E65D18" w:rsidP="00352012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9AE290E" w14:textId="77777777" w:rsidR="00E65D18" w:rsidRPr="00780BAB" w:rsidRDefault="00E65D18" w:rsidP="00352012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100B" w:rsidRPr="00780BAB" w14:paraId="1D0139EC" w14:textId="77777777" w:rsidTr="00E65D18">
        <w:trPr>
          <w:cantSplit/>
        </w:trPr>
        <w:tc>
          <w:tcPr>
            <w:tcW w:w="1721" w:type="pct"/>
            <w:vAlign w:val="center"/>
          </w:tcPr>
          <w:p w14:paraId="632A8498" w14:textId="18701683" w:rsidR="006B0A8F" w:rsidRPr="00780BAB" w:rsidRDefault="006B0A8F" w:rsidP="006B0A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35201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0" w:type="pct"/>
          </w:tcPr>
          <w:p w14:paraId="712DB08E" w14:textId="3EEEEA85" w:rsidR="006B0A8F" w:rsidRPr="00780BAB" w:rsidRDefault="00901AD8" w:rsidP="006B0A8F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00DB22AA" w14:textId="7E86AA4A" w:rsidR="006B0A8F" w:rsidRPr="00780BAB" w:rsidRDefault="00901AD8" w:rsidP="00353CCD">
            <w:pPr>
              <w:tabs>
                <w:tab w:val="left" w:pos="588"/>
              </w:tabs>
              <w:spacing w:line="320" w:lineRule="exact"/>
              <w:ind w:left="-28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11" w:type="pct"/>
          </w:tcPr>
          <w:p w14:paraId="71CD7699" w14:textId="77777777" w:rsidR="006B0A8F" w:rsidRPr="00780BAB" w:rsidRDefault="006B0A8F" w:rsidP="00B4674B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24BB72D" w14:textId="2B092D72" w:rsidR="006B0A8F" w:rsidRPr="00780BAB" w:rsidRDefault="00901AD8" w:rsidP="000A4B7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65D18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11" w:type="pct"/>
          </w:tcPr>
          <w:p w14:paraId="5DBF3ECB" w14:textId="77777777" w:rsidR="006B0A8F" w:rsidRPr="00780BAB" w:rsidRDefault="006B0A8F" w:rsidP="006B0A8F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D8DEEC" w14:textId="044D0975" w:rsidR="006B0A8F" w:rsidRPr="00780BAB" w:rsidRDefault="00901AD8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3437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10" w:type="pct"/>
          </w:tcPr>
          <w:p w14:paraId="76ECA9CC" w14:textId="77777777" w:rsidR="006B0A8F" w:rsidRPr="00780BAB" w:rsidRDefault="006B0A8F" w:rsidP="000A4B7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703ADB70" w14:textId="0A1734B4" w:rsidR="006B0A8F" w:rsidRPr="00780BAB" w:rsidRDefault="00901AD8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5201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EF100B" w:rsidRPr="00780BAB" w14:paraId="179E7D60" w14:textId="77777777" w:rsidTr="00C713CD">
        <w:trPr>
          <w:cantSplit/>
        </w:trPr>
        <w:tc>
          <w:tcPr>
            <w:tcW w:w="1721" w:type="pct"/>
            <w:vAlign w:val="center"/>
          </w:tcPr>
          <w:p w14:paraId="5317CB4E" w14:textId="77777777" w:rsidR="00352012" w:rsidRPr="00780BAB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352012" w:rsidRPr="00780BAB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352012" w:rsidRPr="00780BAB" w:rsidRDefault="00352012" w:rsidP="00352012">
            <w:pPr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352012" w:rsidRPr="00780BAB" w:rsidRDefault="00352012" w:rsidP="00352012">
            <w:pPr>
              <w:spacing w:line="320" w:lineRule="exact"/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352012" w:rsidRPr="00780BAB" w:rsidRDefault="00352012" w:rsidP="000A4B7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352012" w:rsidRPr="00780BAB" w:rsidRDefault="00352012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6BD5690C" w14:textId="77777777" w:rsidTr="00C713CD">
        <w:trPr>
          <w:cantSplit/>
        </w:trPr>
        <w:tc>
          <w:tcPr>
            <w:tcW w:w="1721" w:type="pct"/>
            <w:vAlign w:val="center"/>
          </w:tcPr>
          <w:p w14:paraId="363C7D67" w14:textId="1F1C6A25" w:rsidR="00352012" w:rsidRPr="00780BAB" w:rsidRDefault="00352012" w:rsidP="00352012">
            <w:pPr>
              <w:spacing w:line="320" w:lineRule="exact"/>
              <w:ind w:left="-142" w:right="-18" w:firstLine="322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49A3B4BB" w14:textId="77777777" w:rsidR="00352012" w:rsidRPr="00780BAB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2035F760" w:rsidR="00352012" w:rsidRPr="00780BAB" w:rsidRDefault="00C173C3" w:rsidP="00352012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247E317" w14:textId="77777777" w:rsidR="00352012" w:rsidRPr="00780BAB" w:rsidRDefault="00352012" w:rsidP="00352012">
            <w:pPr>
              <w:ind w:left="-115" w:right="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ADF9D95" w14:textId="77777777" w:rsidR="00352012" w:rsidRPr="00780BAB" w:rsidRDefault="00E65D18" w:rsidP="000A4B78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FAD27C3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34CFB0ED" w:rsidR="00352012" w:rsidRPr="00780BAB" w:rsidRDefault="00901AD8" w:rsidP="00352012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C173C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0" w:type="pct"/>
          </w:tcPr>
          <w:p w14:paraId="730E4E15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4466CF4F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35201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EF100B" w:rsidRPr="00780BAB" w14:paraId="5F23CE2C" w14:textId="77777777" w:rsidTr="00C713CD">
        <w:trPr>
          <w:cantSplit/>
        </w:trPr>
        <w:tc>
          <w:tcPr>
            <w:tcW w:w="1721" w:type="pct"/>
            <w:vAlign w:val="center"/>
          </w:tcPr>
          <w:p w14:paraId="752BDCF4" w14:textId="2020DD04" w:rsidR="00352012" w:rsidRPr="00780BAB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352012" w:rsidRPr="00780BAB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4BCBAF97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C173C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1" w:type="pct"/>
          </w:tcPr>
          <w:p w14:paraId="437A2B86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3173DE3F" w:rsidR="00352012" w:rsidRPr="00780BAB" w:rsidRDefault="00901AD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E65D18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1" w:type="pct"/>
          </w:tcPr>
          <w:p w14:paraId="19C2C840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42F7576A" w:rsidR="00352012" w:rsidRPr="00780BAB" w:rsidRDefault="00901AD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C173C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0" w:type="pct"/>
          </w:tcPr>
          <w:p w14:paraId="04A5EF46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4FDE0EA4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35201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EF100B" w:rsidRPr="00780BAB" w14:paraId="59508F3D" w14:textId="77777777" w:rsidTr="00C713CD">
        <w:trPr>
          <w:cantSplit/>
        </w:trPr>
        <w:tc>
          <w:tcPr>
            <w:tcW w:w="1721" w:type="pct"/>
            <w:vAlign w:val="center"/>
          </w:tcPr>
          <w:p w14:paraId="7BA95801" w14:textId="77777777" w:rsidR="00352012" w:rsidRPr="00780BAB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7E9F6289" w:rsidR="00352012" w:rsidRPr="00780BAB" w:rsidRDefault="00901AD8" w:rsidP="00352012">
            <w:pPr>
              <w:tabs>
                <w:tab w:val="decimal" w:pos="413"/>
              </w:tabs>
              <w:spacing w:line="32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21584617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C173C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1" w:type="pct"/>
          </w:tcPr>
          <w:p w14:paraId="5FEAE642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51906271" w14:textId="6EA9A8D1" w:rsidR="00352012" w:rsidRPr="00780BAB" w:rsidRDefault="00901AD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E65D18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1" w:type="pct"/>
          </w:tcPr>
          <w:p w14:paraId="2B1D7B8B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78942621" w:rsidR="00352012" w:rsidRPr="00780BAB" w:rsidRDefault="00901AD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C173C3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10" w:type="pct"/>
          </w:tcPr>
          <w:p w14:paraId="56839BEB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6C2E16ED" w:rsidR="00352012" w:rsidRPr="00780BAB" w:rsidRDefault="00901AD8" w:rsidP="000A4B7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="00352012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EF100B" w:rsidRPr="00780BAB" w14:paraId="501DA231" w14:textId="77777777" w:rsidTr="00C713CD">
        <w:trPr>
          <w:cantSplit/>
        </w:trPr>
        <w:tc>
          <w:tcPr>
            <w:tcW w:w="1721" w:type="pct"/>
            <w:vAlign w:val="center"/>
          </w:tcPr>
          <w:p w14:paraId="0293EE4E" w14:textId="77777777" w:rsidR="00EC4EBD" w:rsidRPr="00780BAB" w:rsidRDefault="00625D58" w:rsidP="00EC4EBD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</w:t>
            </w:r>
            <w:r w:rsidR="00D33479"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อื่นนอกเหนือจาก</w:t>
            </w:r>
          </w:p>
          <w:p w14:paraId="0029E355" w14:textId="77777777" w:rsidR="00625D58" w:rsidRPr="00780BAB" w:rsidRDefault="00EC4EBD" w:rsidP="00EC4EBD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33479"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20" w:type="pct"/>
          </w:tcPr>
          <w:p w14:paraId="6202E1CF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625D58" w:rsidRPr="00780BAB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625D58" w:rsidRPr="00780BAB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15E5D717" w14:textId="77777777" w:rsidTr="00C713CD">
        <w:trPr>
          <w:cantSplit/>
        </w:trPr>
        <w:tc>
          <w:tcPr>
            <w:tcW w:w="1721" w:type="pct"/>
            <w:vAlign w:val="center"/>
          </w:tcPr>
          <w:p w14:paraId="1BE40054" w14:textId="27CBB88C" w:rsidR="00625D58" w:rsidRPr="00780BAB" w:rsidRDefault="00625D58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625D58" w:rsidRPr="00780BAB" w:rsidRDefault="00625D58" w:rsidP="004D2E76">
            <w:pPr>
              <w:tabs>
                <w:tab w:val="decimal" w:pos="150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29B99319" w:rsidR="00625D58" w:rsidRPr="00780BAB" w:rsidRDefault="00901AD8" w:rsidP="00320488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60E2472F" w14:textId="77777777" w:rsidR="00625D58" w:rsidRPr="00780BAB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13094D6" w14:textId="77777777" w:rsidR="00625D58" w:rsidRPr="00780BAB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533A4980" w:rsidR="00625D58" w:rsidRPr="00780BAB" w:rsidRDefault="00901AD8" w:rsidP="000A4B78">
            <w:pPr>
              <w:tabs>
                <w:tab w:val="decimal" w:pos="1019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" w:type="pct"/>
          </w:tcPr>
          <w:p w14:paraId="564A0EAC" w14:textId="77777777" w:rsidR="00625D58" w:rsidRPr="00780BAB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77777777" w:rsidR="00625D58" w:rsidRPr="00780BAB" w:rsidRDefault="00625D58" w:rsidP="00B619DC">
            <w:pPr>
              <w:tabs>
                <w:tab w:val="decimal" w:pos="56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F100B" w:rsidRPr="00780BAB" w14:paraId="23B0C1C4" w14:textId="77777777" w:rsidTr="00C713CD">
        <w:trPr>
          <w:cantSplit/>
        </w:trPr>
        <w:tc>
          <w:tcPr>
            <w:tcW w:w="1721" w:type="pct"/>
            <w:vAlign w:val="center"/>
          </w:tcPr>
          <w:p w14:paraId="2D7946AD" w14:textId="77777777" w:rsidR="00352012" w:rsidRPr="00780BAB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20" w:type="pct"/>
          </w:tcPr>
          <w:p w14:paraId="209932F7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044F896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1015793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0B898E61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3727C8E6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52F919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662AE9E1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75B469D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7D6CECB5" w14:textId="77777777" w:rsidTr="00C713CD">
        <w:trPr>
          <w:cantSplit/>
        </w:trPr>
        <w:tc>
          <w:tcPr>
            <w:tcW w:w="1721" w:type="pct"/>
            <w:vAlign w:val="center"/>
          </w:tcPr>
          <w:p w14:paraId="4F062FAE" w14:textId="4D73A162" w:rsidR="00352012" w:rsidRPr="00780BAB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3B5FF7E2" w14:textId="74D39271" w:rsidR="00352012" w:rsidRPr="00780BAB" w:rsidRDefault="00901AD8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6BB5727D" w14:textId="7179D654" w:rsidR="00352012" w:rsidRPr="00780BAB" w:rsidRDefault="008C4B56" w:rsidP="008C4B5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2AF61A00" w14:textId="77777777" w:rsidR="00352012" w:rsidRPr="00780BAB" w:rsidRDefault="00352012" w:rsidP="00352012">
            <w:pPr>
              <w:tabs>
                <w:tab w:val="decimal" w:pos="1031"/>
              </w:tabs>
              <w:ind w:left="-115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E503DC1" w14:textId="77777777" w:rsidR="00352012" w:rsidRPr="00780BAB" w:rsidRDefault="00E65D18" w:rsidP="00352012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275DE118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5791103D" w14:textId="5E655BA6" w:rsidR="00352012" w:rsidRPr="00780BAB" w:rsidRDefault="008C4B56" w:rsidP="008C4B5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" w:type="pct"/>
          </w:tcPr>
          <w:p w14:paraId="7328C8AD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EA790DA" w14:textId="40E7E954" w:rsidR="00352012" w:rsidRPr="00780BAB" w:rsidRDefault="00901AD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65D18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EF100B" w:rsidRPr="00780BAB" w14:paraId="04FD9A87" w14:textId="77777777" w:rsidTr="00D16125">
        <w:trPr>
          <w:cantSplit/>
        </w:trPr>
        <w:tc>
          <w:tcPr>
            <w:tcW w:w="1721" w:type="pct"/>
            <w:vAlign w:val="center"/>
          </w:tcPr>
          <w:p w14:paraId="56C1E326" w14:textId="77777777" w:rsidR="00352012" w:rsidRPr="00780BAB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20" w:type="pct"/>
          </w:tcPr>
          <w:p w14:paraId="67340B55" w14:textId="77777777" w:rsidR="00352012" w:rsidRPr="00780BAB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2A3B69C" w14:textId="77777777" w:rsidR="00352012" w:rsidRPr="00780BAB" w:rsidRDefault="00352012" w:rsidP="008C4B56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DA16CBD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D58857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EDC7135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9EFE4E9" w14:textId="77777777" w:rsidR="00352012" w:rsidRPr="00780BAB" w:rsidRDefault="00352012" w:rsidP="008C4B56">
            <w:pPr>
              <w:tabs>
                <w:tab w:val="decimal" w:pos="1035"/>
              </w:tabs>
              <w:spacing w:line="320" w:lineRule="exact"/>
              <w:ind w:left="-115" w:firstLine="4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32D6C6E" w14:textId="77777777" w:rsidR="00352012" w:rsidRPr="00780BAB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0A56AC4" w14:textId="77777777" w:rsidR="00352012" w:rsidRPr="00780BAB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3FDDB2F8" w14:textId="77777777" w:rsidTr="00D16125">
        <w:trPr>
          <w:cantSplit/>
        </w:trPr>
        <w:tc>
          <w:tcPr>
            <w:tcW w:w="1721" w:type="pct"/>
            <w:vAlign w:val="center"/>
          </w:tcPr>
          <w:p w14:paraId="2114B637" w14:textId="6221F753" w:rsidR="00141B19" w:rsidRPr="00780BAB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329F2C61" w14:textId="3F1B89D5" w:rsidR="00141B19" w:rsidRPr="00780BAB" w:rsidRDefault="00901AD8" w:rsidP="00141B19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1F765B42" w14:textId="73F798D4" w:rsidR="00141B19" w:rsidRPr="00780BAB" w:rsidRDefault="008C4B56" w:rsidP="008C4B5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A97BA89" w14:textId="77777777" w:rsidR="00141B19" w:rsidRPr="00780BAB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49DBDF27" w14:textId="77420142" w:rsidR="00141B19" w:rsidRPr="00780BAB" w:rsidRDefault="00141B19" w:rsidP="000F2664">
            <w:pPr>
              <w:tabs>
                <w:tab w:val="decimal" w:pos="252"/>
              </w:tabs>
              <w:spacing w:line="320" w:lineRule="exact"/>
              <w:ind w:left="-115" w:right="5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30CBCA7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AAE1234" w14:textId="6A204B5A" w:rsidR="00141B19" w:rsidRPr="00780BAB" w:rsidRDefault="008C4B56" w:rsidP="008C4B5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" w:type="pct"/>
          </w:tcPr>
          <w:p w14:paraId="32FD564B" w14:textId="77777777" w:rsidR="00141B19" w:rsidRPr="00780BAB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E44952" w14:textId="37F59108" w:rsidR="00141B19" w:rsidRPr="00780BAB" w:rsidRDefault="00901AD8" w:rsidP="00141B19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EF100B" w:rsidRPr="00780BAB" w14:paraId="548FFF80" w14:textId="77777777" w:rsidTr="00C713CD">
        <w:trPr>
          <w:cantSplit/>
        </w:trPr>
        <w:tc>
          <w:tcPr>
            <w:tcW w:w="1721" w:type="pct"/>
            <w:vAlign w:val="center"/>
          </w:tcPr>
          <w:p w14:paraId="6B9E486F" w14:textId="77777777" w:rsidR="00141B19" w:rsidRPr="00780BAB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141B19" w:rsidRPr="00780BAB" w:rsidRDefault="00141B19" w:rsidP="008C4B56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141B19" w:rsidRPr="00780BAB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141B19" w:rsidRPr="00780BAB" w:rsidRDefault="00141B19" w:rsidP="00141B19">
            <w:pPr>
              <w:tabs>
                <w:tab w:val="decimal" w:pos="1031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51DF5841" w14:textId="77777777" w:rsidTr="006C0190">
        <w:trPr>
          <w:cantSplit/>
        </w:trPr>
        <w:tc>
          <w:tcPr>
            <w:tcW w:w="1721" w:type="pct"/>
            <w:vAlign w:val="center"/>
          </w:tcPr>
          <w:p w14:paraId="3349BD53" w14:textId="592BD6ED" w:rsidR="00141B19" w:rsidRPr="00780BAB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2EF0DB3E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91794F0" w14:textId="34E69234" w:rsidR="00141B19" w:rsidRPr="00780BAB" w:rsidRDefault="008C4B56" w:rsidP="008C4B5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48B9BCF7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77777777" w:rsidR="00141B19" w:rsidRPr="00780BAB" w:rsidRDefault="00141B19" w:rsidP="00141B19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5E643218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44FC2DEC" w:rsidR="00141B19" w:rsidRPr="00780BAB" w:rsidRDefault="00901AD8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10" w:type="pct"/>
          </w:tcPr>
          <w:p w14:paraId="440D3216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0EA46218" w:rsidR="00141B19" w:rsidRPr="00780BAB" w:rsidRDefault="00901AD8" w:rsidP="000A4B78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EF100B" w:rsidRPr="00780BAB" w14:paraId="659093BD" w14:textId="77777777" w:rsidTr="006C0190">
        <w:trPr>
          <w:cantSplit/>
        </w:trPr>
        <w:tc>
          <w:tcPr>
            <w:tcW w:w="1721" w:type="pct"/>
            <w:vAlign w:val="center"/>
          </w:tcPr>
          <w:p w14:paraId="00499800" w14:textId="01E1247C" w:rsidR="00141B19" w:rsidRPr="00780BAB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565FA7D" w14:textId="55C6D16B" w:rsidR="00141B19" w:rsidRPr="00780BAB" w:rsidRDefault="00901AD8" w:rsidP="00141B19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11" w:type="pct"/>
          </w:tcPr>
          <w:p w14:paraId="74476E5D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527BDE0B" w:rsidR="00141B19" w:rsidRPr="00780BAB" w:rsidRDefault="00901AD8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11" w:type="pct"/>
          </w:tcPr>
          <w:p w14:paraId="0E0029D1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6D69E04F" w:rsidR="00141B19" w:rsidRPr="00780BAB" w:rsidRDefault="00901AD8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10" w:type="pct"/>
          </w:tcPr>
          <w:p w14:paraId="35238FC4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54C215F1" w:rsidR="00141B19" w:rsidRPr="00780BAB" w:rsidRDefault="00901AD8" w:rsidP="000A4B78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EF100B" w:rsidRPr="00780BAB" w14:paraId="73718B41" w14:textId="77777777" w:rsidTr="006C0190">
        <w:trPr>
          <w:cantSplit/>
        </w:trPr>
        <w:tc>
          <w:tcPr>
            <w:tcW w:w="1721" w:type="pct"/>
            <w:vAlign w:val="center"/>
          </w:tcPr>
          <w:p w14:paraId="7680ABA0" w14:textId="3541491E" w:rsidR="00141B19" w:rsidRPr="00780BAB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EBF0D2C" w14:textId="41B52307" w:rsidR="00141B19" w:rsidRPr="00780BAB" w:rsidRDefault="00901AD8" w:rsidP="00141B19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11" w:type="pct"/>
          </w:tcPr>
          <w:p w14:paraId="5268FE64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438EDE75" w:rsidR="00141B19" w:rsidRPr="00780BAB" w:rsidRDefault="00901AD8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11" w:type="pct"/>
          </w:tcPr>
          <w:p w14:paraId="5056AA61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6B958A37" w:rsidR="00141B19" w:rsidRPr="00780BAB" w:rsidRDefault="00901AD8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10" w:type="pct"/>
          </w:tcPr>
          <w:p w14:paraId="69B84825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41C1AE42" w:rsidR="00141B19" w:rsidRPr="00780BAB" w:rsidRDefault="00901AD8" w:rsidP="000A4B78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EF100B" w:rsidRPr="00780BAB" w14:paraId="7E4FF6A3" w14:textId="77777777" w:rsidTr="006C0190">
        <w:trPr>
          <w:cantSplit/>
        </w:trPr>
        <w:tc>
          <w:tcPr>
            <w:tcW w:w="1721" w:type="pct"/>
            <w:vAlign w:val="center"/>
          </w:tcPr>
          <w:p w14:paraId="65F83E50" w14:textId="77777777" w:rsidR="00141B19" w:rsidRPr="00780BAB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141B19" w:rsidRPr="00780BAB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4BFA8" w14:textId="76687762" w:rsidR="00141B19" w:rsidRPr="00780BAB" w:rsidRDefault="00901AD8" w:rsidP="00141B19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11" w:type="pct"/>
          </w:tcPr>
          <w:p w14:paraId="600961C7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5B1C5B43" w:rsidR="00141B19" w:rsidRPr="00780BAB" w:rsidRDefault="00901AD8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1" w:type="pct"/>
          </w:tcPr>
          <w:p w14:paraId="030EA3C7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6B8A7C94" w:rsidR="00141B19" w:rsidRPr="00780BAB" w:rsidRDefault="00901AD8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10" w:type="pct"/>
          </w:tcPr>
          <w:p w14:paraId="19219AE9" w14:textId="77777777" w:rsidR="00141B19" w:rsidRPr="00780BAB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104DFEF6" w:rsidR="00141B19" w:rsidRPr="00780BAB" w:rsidRDefault="00901AD8" w:rsidP="000A4B78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141B19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</w:tr>
    </w:tbl>
    <w:p w14:paraId="5CB5B670" w14:textId="77777777" w:rsidR="00055D6E" w:rsidRPr="00780BAB" w:rsidRDefault="00055D6E" w:rsidP="00E057B1">
      <w:pPr>
        <w:ind w:right="65"/>
        <w:rPr>
          <w:rFonts w:asciiTheme="majorBidi" w:hAnsiTheme="majorBidi" w:cstheme="majorBidi"/>
          <w:b/>
          <w:bCs/>
        </w:rPr>
      </w:pPr>
    </w:p>
    <w:p w14:paraId="4224BDD4" w14:textId="77777777" w:rsidR="00130A27" w:rsidRPr="00780BAB" w:rsidRDefault="00C87745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cs/>
        </w:rPr>
        <w:br w:type="page"/>
      </w:r>
      <w:r w:rsidR="00E67707" w:rsidRPr="00780BA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E67707"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E67707"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3425"/>
        <w:gridCol w:w="688"/>
        <w:gridCol w:w="1157"/>
        <w:gridCol w:w="266"/>
        <w:gridCol w:w="1070"/>
        <w:gridCol w:w="266"/>
        <w:gridCol w:w="1157"/>
        <w:gridCol w:w="247"/>
        <w:gridCol w:w="1163"/>
      </w:tblGrid>
      <w:tr w:rsidR="00EF100B" w:rsidRPr="00780BAB" w14:paraId="490F8005" w14:textId="77777777" w:rsidTr="002A0D1F">
        <w:trPr>
          <w:trHeight w:hRule="exact" w:val="756"/>
        </w:trPr>
        <w:tc>
          <w:tcPr>
            <w:tcW w:w="1814" w:type="pct"/>
            <w:vAlign w:val="center"/>
          </w:tcPr>
          <w:p w14:paraId="16935160" w14:textId="77777777" w:rsidR="00A25E8F" w:rsidRPr="00780BAB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64" w:type="pct"/>
          </w:tcPr>
          <w:p w14:paraId="2CA57DCF" w14:textId="77777777" w:rsidR="00A25E8F" w:rsidRPr="00780BAB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63D82EEF" w14:textId="77777777" w:rsidR="00A25E8F" w:rsidRPr="00780BAB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78D84A0" w14:textId="77777777" w:rsidR="00A25E8F" w:rsidRPr="00780BAB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3"/>
          </w:tcPr>
          <w:p w14:paraId="0B25ED5B" w14:textId="77777777" w:rsidR="00A25E8F" w:rsidRPr="00780BAB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11418596" w14:textId="77777777" w:rsidTr="002A0D1F">
        <w:trPr>
          <w:trHeight w:hRule="exact" w:val="414"/>
        </w:trPr>
        <w:tc>
          <w:tcPr>
            <w:tcW w:w="1814" w:type="pct"/>
            <w:vAlign w:val="center"/>
          </w:tcPr>
          <w:p w14:paraId="72AF0FFD" w14:textId="4EBBE16A" w:rsidR="00BA1D8B" w:rsidRPr="00780BAB" w:rsidRDefault="00BA1D8B" w:rsidP="00BA1D8B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9A623A"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4" w:type="pct"/>
          </w:tcPr>
          <w:p w14:paraId="41054463" w14:textId="77777777" w:rsidR="00BA1D8B" w:rsidRPr="00780BAB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21D5DF7" w14:textId="03189468" w:rsidR="00BA1D8B" w:rsidRPr="00780BAB" w:rsidRDefault="00901AD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pct"/>
          </w:tcPr>
          <w:p w14:paraId="3BAA7199" w14:textId="77777777" w:rsidR="00BA1D8B" w:rsidRPr="00780BAB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4D4BC26" w14:textId="7DC99C2F" w:rsidR="00BA1D8B" w:rsidRPr="00780BAB" w:rsidRDefault="00901AD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4042C5D0" w14:textId="77777777" w:rsidR="00BA1D8B" w:rsidRPr="00780BAB" w:rsidRDefault="00BA1D8B" w:rsidP="00BA1D8B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CAB8564" w14:textId="255EFEB0" w:rsidR="00BA1D8B" w:rsidRPr="00780BAB" w:rsidRDefault="00901AD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</w:tcPr>
          <w:p w14:paraId="3B293C73" w14:textId="77777777" w:rsidR="00BA1D8B" w:rsidRPr="00780BAB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3800C991" w14:textId="02BFF460" w:rsidR="00BA1D8B" w:rsidRPr="00780BAB" w:rsidRDefault="00901AD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7C491257" w14:textId="77777777" w:rsidTr="002A0D1F">
        <w:trPr>
          <w:trHeight w:hRule="exact" w:val="336"/>
        </w:trPr>
        <w:tc>
          <w:tcPr>
            <w:tcW w:w="1814" w:type="pct"/>
            <w:vAlign w:val="center"/>
          </w:tcPr>
          <w:p w14:paraId="19AE9107" w14:textId="77777777" w:rsidR="00A25E8F" w:rsidRPr="00780BAB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64" w:type="pct"/>
          </w:tcPr>
          <w:p w14:paraId="58FE8299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E5053E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B06F750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4A7F19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5FA9D0D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A67D3B0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C30EA38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B9633AB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530759A5" w14:textId="77777777" w:rsidTr="002A0D1F">
        <w:trPr>
          <w:trHeight w:hRule="exact" w:val="308"/>
        </w:trPr>
        <w:tc>
          <w:tcPr>
            <w:tcW w:w="1814" w:type="pct"/>
            <w:vAlign w:val="center"/>
          </w:tcPr>
          <w:p w14:paraId="1A51911D" w14:textId="249ED3DA" w:rsidR="0001612C" w:rsidRPr="00780BAB" w:rsidRDefault="0001612C" w:rsidP="0001612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4638C29A" w14:textId="77777777" w:rsidR="0001612C" w:rsidRPr="00780BAB" w:rsidRDefault="0001612C" w:rsidP="0001612C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A8E6936" w14:textId="23CDBF71" w:rsidR="0001612C" w:rsidRPr="00780BAB" w:rsidRDefault="003775AD" w:rsidP="0001612C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1466F93D" w14:textId="77777777" w:rsidR="0001612C" w:rsidRPr="00780BAB" w:rsidRDefault="0001612C" w:rsidP="0001612C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D744A9D" w14:textId="689501C5" w:rsidR="0001612C" w:rsidRPr="00780BAB" w:rsidRDefault="0001612C" w:rsidP="0001612C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15F3E62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DE8E4CF" w14:textId="348D34E0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1" w:type="pct"/>
          </w:tcPr>
          <w:p w14:paraId="2A9E9D50" w14:textId="77777777" w:rsidR="0001612C" w:rsidRPr="00780BAB" w:rsidRDefault="0001612C" w:rsidP="0001612C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2205C946" w14:textId="25D71F42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EF100B" w:rsidRPr="00780BAB" w14:paraId="2DC91767" w14:textId="77777777" w:rsidTr="002A0D1F">
        <w:trPr>
          <w:trHeight w:hRule="exact" w:val="326"/>
        </w:trPr>
        <w:tc>
          <w:tcPr>
            <w:tcW w:w="1814" w:type="pct"/>
            <w:vAlign w:val="center"/>
          </w:tcPr>
          <w:p w14:paraId="5C06F943" w14:textId="7C321567" w:rsidR="0001612C" w:rsidRPr="00780BAB" w:rsidRDefault="0001612C" w:rsidP="0001612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364" w:type="pct"/>
          </w:tcPr>
          <w:p w14:paraId="129575E1" w14:textId="77777777" w:rsidR="0001612C" w:rsidRPr="00780BAB" w:rsidRDefault="0001612C" w:rsidP="0001612C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AD7F9DB" w14:textId="2340458C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41" w:type="pct"/>
          </w:tcPr>
          <w:p w14:paraId="1A98F41E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14:paraId="78D9E728" w14:textId="13152675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41" w:type="pct"/>
          </w:tcPr>
          <w:p w14:paraId="5A85D594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B5F65E8" w14:textId="67675386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31" w:type="pct"/>
          </w:tcPr>
          <w:p w14:paraId="75D558A2" w14:textId="77777777" w:rsidR="0001612C" w:rsidRPr="00780BAB" w:rsidRDefault="0001612C" w:rsidP="0001612C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4B63983" w14:textId="3F95D832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EF100B" w:rsidRPr="00780BAB" w14:paraId="5B7271E7" w14:textId="77777777" w:rsidTr="002A0D1F">
        <w:trPr>
          <w:trHeight w:hRule="exact" w:val="382"/>
        </w:trPr>
        <w:tc>
          <w:tcPr>
            <w:tcW w:w="1814" w:type="pct"/>
            <w:vAlign w:val="center"/>
          </w:tcPr>
          <w:p w14:paraId="1693A8D5" w14:textId="286C0E00" w:rsidR="0001612C" w:rsidRPr="00780BAB" w:rsidRDefault="0001612C" w:rsidP="0001612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364" w:type="pct"/>
          </w:tcPr>
          <w:p w14:paraId="39C0A1C3" w14:textId="77777777" w:rsidR="0001612C" w:rsidRPr="00780BAB" w:rsidRDefault="0001612C" w:rsidP="0001612C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E0A7A07" w14:textId="2DB907EC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41" w:type="pct"/>
          </w:tcPr>
          <w:p w14:paraId="62F81D42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3874816" w14:textId="79C5F4ED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41" w:type="pct"/>
          </w:tcPr>
          <w:p w14:paraId="57E56F66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7EF7C1E" w14:textId="5CC3D8C3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31" w:type="pct"/>
          </w:tcPr>
          <w:p w14:paraId="59793921" w14:textId="77777777" w:rsidR="0001612C" w:rsidRPr="00780BAB" w:rsidRDefault="0001612C" w:rsidP="0001612C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A91839A" w14:textId="79548C95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EF100B" w:rsidRPr="00780BAB" w14:paraId="0272EEBC" w14:textId="77777777" w:rsidTr="002A0D1F">
        <w:trPr>
          <w:trHeight w:hRule="exact" w:val="383"/>
        </w:trPr>
        <w:tc>
          <w:tcPr>
            <w:tcW w:w="1814" w:type="pct"/>
            <w:vAlign w:val="bottom"/>
          </w:tcPr>
          <w:p w14:paraId="50888548" w14:textId="77777777" w:rsidR="0001612C" w:rsidRPr="00780BAB" w:rsidRDefault="0001612C" w:rsidP="0001612C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4" w:type="pct"/>
          </w:tcPr>
          <w:p w14:paraId="206DF73F" w14:textId="77777777" w:rsidR="0001612C" w:rsidRPr="00780BAB" w:rsidRDefault="0001612C" w:rsidP="0001612C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1EA95259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1" w:type="pct"/>
          </w:tcPr>
          <w:p w14:paraId="2B8B94CF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A2AA" w14:textId="58CE9712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41" w:type="pct"/>
          </w:tcPr>
          <w:p w14:paraId="25E528F4" w14:textId="77777777" w:rsidR="0001612C" w:rsidRPr="00780BAB" w:rsidRDefault="0001612C" w:rsidP="0001612C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29CDF3FE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31" w:type="pct"/>
          </w:tcPr>
          <w:p w14:paraId="1688A9C9" w14:textId="77777777" w:rsidR="0001612C" w:rsidRPr="00780BAB" w:rsidRDefault="0001612C" w:rsidP="0001612C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3B05" w14:textId="441A8192" w:rsidR="0001612C" w:rsidRPr="00780BAB" w:rsidRDefault="00901AD8" w:rsidP="0001612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="0001612C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  <w:tr w:rsidR="00EF100B" w:rsidRPr="00780BAB" w14:paraId="532F6302" w14:textId="77777777" w:rsidTr="002A0D1F">
        <w:trPr>
          <w:trHeight w:hRule="exact" w:val="373"/>
        </w:trPr>
        <w:tc>
          <w:tcPr>
            <w:tcW w:w="1814" w:type="pct"/>
            <w:vAlign w:val="center"/>
          </w:tcPr>
          <w:p w14:paraId="0E3D5374" w14:textId="77777777" w:rsidR="00C31443" w:rsidRPr="00780BAB" w:rsidRDefault="00C31443" w:rsidP="00C3144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4" w:type="pct"/>
          </w:tcPr>
          <w:p w14:paraId="61B7429C" w14:textId="77777777" w:rsidR="00C31443" w:rsidRPr="00780BAB" w:rsidRDefault="00C31443" w:rsidP="00C31443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8357BA" w14:textId="77777777" w:rsidR="00C31443" w:rsidRPr="00780BAB" w:rsidRDefault="00C31443" w:rsidP="00C31443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FC95A7B" w14:textId="77777777" w:rsidR="00C31443" w:rsidRPr="00780BAB" w:rsidRDefault="00C31443" w:rsidP="00C31443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AA0E758" w14:textId="7196B7AA" w:rsidR="00C31443" w:rsidRPr="00780BAB" w:rsidRDefault="00C31443" w:rsidP="00C31443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9D7D975" w14:textId="77777777" w:rsidR="00C31443" w:rsidRPr="00780BAB" w:rsidRDefault="00C31443" w:rsidP="00C31443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BE4A13" w14:textId="77777777" w:rsidR="00C31443" w:rsidRPr="00780BAB" w:rsidRDefault="00C31443" w:rsidP="00C31443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72C9C4F" w14:textId="77777777" w:rsidR="00C31443" w:rsidRPr="00780BAB" w:rsidRDefault="00C31443" w:rsidP="00C31443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57561A3" w14:textId="77777777" w:rsidR="00C31443" w:rsidRPr="00780BAB" w:rsidRDefault="00C31443" w:rsidP="00C31443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78556AF1" w14:textId="77777777" w:rsidTr="002A0D1F">
        <w:trPr>
          <w:trHeight w:hRule="exact" w:val="373"/>
        </w:trPr>
        <w:tc>
          <w:tcPr>
            <w:tcW w:w="1814" w:type="pct"/>
            <w:vAlign w:val="center"/>
          </w:tcPr>
          <w:p w14:paraId="5BF637CA" w14:textId="5461D9F6" w:rsidR="002A0D1F" w:rsidRPr="00780BAB" w:rsidRDefault="002A0D1F" w:rsidP="002A0D1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0FC72816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599674" w14:textId="74A04AC1" w:rsidR="002A0D1F" w:rsidRPr="00780BAB" w:rsidRDefault="003775AD" w:rsidP="002A0D1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15EDBE67" w14:textId="77777777" w:rsidR="002A0D1F" w:rsidRPr="00780BAB" w:rsidRDefault="002A0D1F" w:rsidP="002A0D1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CAE3C39" w14:textId="2AD32EC7" w:rsidR="002A0D1F" w:rsidRPr="00780BAB" w:rsidRDefault="002A0D1F" w:rsidP="00FA1E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3494980" w14:textId="77777777" w:rsidR="002A0D1F" w:rsidRPr="00780BAB" w:rsidRDefault="002A0D1F" w:rsidP="002A0D1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D957177" w14:textId="274CE502" w:rsidR="002A0D1F" w:rsidRPr="00780BAB" w:rsidRDefault="00901AD8" w:rsidP="002A0D1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1" w:type="pct"/>
          </w:tcPr>
          <w:p w14:paraId="792EC462" w14:textId="77777777" w:rsidR="002A0D1F" w:rsidRPr="00780BAB" w:rsidRDefault="002A0D1F" w:rsidP="002A0D1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230E1DC" w14:textId="71758921" w:rsidR="002A0D1F" w:rsidRPr="00780BAB" w:rsidRDefault="00901AD8" w:rsidP="002A0D1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B03F0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EF100B" w:rsidRPr="00780BAB" w14:paraId="36D6452D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7FF49E53" w14:textId="77777777" w:rsidR="002A0D1F" w:rsidRPr="00780BAB" w:rsidRDefault="002A0D1F" w:rsidP="002A0D1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64" w:type="pct"/>
          </w:tcPr>
          <w:p w14:paraId="666AE33E" w14:textId="77777777" w:rsidR="002A0D1F" w:rsidRPr="00780BAB" w:rsidRDefault="002A0D1F" w:rsidP="002A0D1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D9C9C90" w14:textId="77777777" w:rsidR="002A0D1F" w:rsidRPr="00780BAB" w:rsidRDefault="002A0D1F" w:rsidP="002A0D1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C2F0E63" w14:textId="77777777" w:rsidR="002A0D1F" w:rsidRPr="00780BAB" w:rsidRDefault="002A0D1F" w:rsidP="002A0D1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447D024" w14:textId="35F7732E" w:rsidR="002A0D1F" w:rsidRPr="00780BAB" w:rsidRDefault="002A0D1F" w:rsidP="00FA1E74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208EFBD" w14:textId="77777777" w:rsidR="002A0D1F" w:rsidRPr="00780BAB" w:rsidRDefault="002A0D1F" w:rsidP="002A0D1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BE1E667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450AE7F" w14:textId="77777777" w:rsidR="002A0D1F" w:rsidRPr="00780BAB" w:rsidRDefault="002A0D1F" w:rsidP="002A0D1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66431700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2108D75C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55289195" w14:textId="48F3828A" w:rsidR="002A0D1F" w:rsidRPr="00780BAB" w:rsidRDefault="002A0D1F" w:rsidP="002A0D1F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1065F0DA" w14:textId="77777777" w:rsidR="002A0D1F" w:rsidRPr="00780BAB" w:rsidRDefault="002A0D1F" w:rsidP="002A0D1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1D58801" w14:textId="5130E73D" w:rsidR="002A0D1F" w:rsidRPr="00780BAB" w:rsidRDefault="003775AD" w:rsidP="002A0D1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67CF59AA" w14:textId="77777777" w:rsidR="002A0D1F" w:rsidRPr="00780BAB" w:rsidRDefault="002A0D1F" w:rsidP="002A0D1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8AFBDA8" w14:textId="271983F8" w:rsidR="002A0D1F" w:rsidRPr="00780BAB" w:rsidRDefault="002A0D1F" w:rsidP="00FA1E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90B82EA" w14:textId="77777777" w:rsidR="002A0D1F" w:rsidRPr="00780BAB" w:rsidRDefault="002A0D1F" w:rsidP="002A0D1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9AA1D48" w14:textId="599A39EA" w:rsidR="002A0D1F" w:rsidRPr="00780BAB" w:rsidRDefault="00901AD8" w:rsidP="009E0509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1" w:type="pct"/>
          </w:tcPr>
          <w:p w14:paraId="4E321791" w14:textId="77777777" w:rsidR="002A0D1F" w:rsidRPr="00780BAB" w:rsidRDefault="002A0D1F" w:rsidP="002A0D1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72BEE94B" w14:textId="142440DA" w:rsidR="002A0D1F" w:rsidRPr="00780BAB" w:rsidRDefault="00901AD8" w:rsidP="002A0D1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F2D56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EF100B" w:rsidRPr="00780BAB" w14:paraId="229B8C3B" w14:textId="77777777" w:rsidTr="002A0D1F">
        <w:trPr>
          <w:trHeight w:hRule="exact" w:val="392"/>
        </w:trPr>
        <w:tc>
          <w:tcPr>
            <w:tcW w:w="1814" w:type="pct"/>
            <w:vAlign w:val="center"/>
          </w:tcPr>
          <w:p w14:paraId="6B3ABAA9" w14:textId="77777777" w:rsidR="002A0D1F" w:rsidRPr="00780BAB" w:rsidRDefault="002A0D1F" w:rsidP="002A0D1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</w:tcPr>
          <w:p w14:paraId="4717E838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B348BE0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9E700EB" w14:textId="77777777" w:rsidR="002A0D1F" w:rsidRPr="00780BAB" w:rsidRDefault="002A0D1F" w:rsidP="002A0D1F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E1B0A9E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E7321AC" w14:textId="77777777" w:rsidR="002A0D1F" w:rsidRPr="00780BAB" w:rsidRDefault="002A0D1F" w:rsidP="002A0D1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1DF87E4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76D2FD0" w14:textId="77777777" w:rsidR="002A0D1F" w:rsidRPr="00780BAB" w:rsidRDefault="002A0D1F" w:rsidP="002A0D1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22D00D50" w14:textId="77777777" w:rsidR="002A0D1F" w:rsidRPr="00780BAB" w:rsidRDefault="002A0D1F" w:rsidP="002A0D1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9E0" w:rsidRPr="00780BAB" w14:paraId="495D8C48" w14:textId="77777777" w:rsidTr="002A0D1F">
        <w:trPr>
          <w:trHeight w:hRule="exact" w:val="411"/>
        </w:trPr>
        <w:tc>
          <w:tcPr>
            <w:tcW w:w="1814" w:type="pct"/>
            <w:vAlign w:val="center"/>
          </w:tcPr>
          <w:p w14:paraId="445F88ED" w14:textId="40E3CF9C" w:rsidR="000819E0" w:rsidRPr="00780BAB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64" w:type="pct"/>
          </w:tcPr>
          <w:p w14:paraId="2014CF9B" w14:textId="77777777" w:rsidR="000819E0" w:rsidRPr="00780BAB" w:rsidRDefault="000819E0" w:rsidP="000819E0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96D292D" w14:textId="09CD83DA" w:rsidR="000819E0" w:rsidRPr="00780BAB" w:rsidRDefault="00901AD8" w:rsidP="000819E0">
            <w:pPr>
              <w:tabs>
                <w:tab w:val="decimal" w:pos="895"/>
              </w:tabs>
              <w:ind w:left="-115" w:right="8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41" w:type="pct"/>
          </w:tcPr>
          <w:p w14:paraId="4BD18235" w14:textId="77777777" w:rsidR="000819E0" w:rsidRPr="00780BAB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F7D0372" w14:textId="5E04EC09" w:rsidR="000819E0" w:rsidRPr="00780BAB" w:rsidRDefault="00901AD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F672D1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41" w:type="pct"/>
          </w:tcPr>
          <w:p w14:paraId="39F9FE3D" w14:textId="77777777" w:rsidR="000819E0" w:rsidRPr="00780BAB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69B2B1F" w14:textId="16C1AA5C" w:rsidR="000819E0" w:rsidRPr="00780BAB" w:rsidRDefault="00901AD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31" w:type="pct"/>
          </w:tcPr>
          <w:p w14:paraId="49D2309C" w14:textId="77777777" w:rsidR="000819E0" w:rsidRPr="00780BAB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F9F9D2D" w14:textId="11004CA5" w:rsidR="000819E0" w:rsidRPr="00780BAB" w:rsidRDefault="00901AD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2211D0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</w:tbl>
    <w:p w14:paraId="24DB8431" w14:textId="77777777" w:rsidR="00257A55" w:rsidRPr="00780BAB" w:rsidRDefault="00257A55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1DCB4C79" w14:textId="77777777" w:rsidR="00C74D11" w:rsidRPr="00780BAB" w:rsidRDefault="00C74D11" w:rsidP="00C74D11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28"/>
        <w:gridCol w:w="626"/>
        <w:gridCol w:w="1170"/>
        <w:gridCol w:w="274"/>
        <w:gridCol w:w="1054"/>
        <w:gridCol w:w="274"/>
        <w:gridCol w:w="1153"/>
        <w:gridCol w:w="238"/>
        <w:gridCol w:w="1215"/>
      </w:tblGrid>
      <w:tr w:rsidR="00EF100B" w:rsidRPr="00780BAB" w14:paraId="6244FCA6" w14:textId="77777777" w:rsidTr="003D4A08">
        <w:trPr>
          <w:trHeight w:hRule="exact" w:val="756"/>
        </w:trPr>
        <w:tc>
          <w:tcPr>
            <w:tcW w:w="1817" w:type="pct"/>
            <w:vAlign w:val="center"/>
          </w:tcPr>
          <w:p w14:paraId="1B4174BB" w14:textId="7E2223A1" w:rsidR="00C74D11" w:rsidRPr="00780BAB" w:rsidRDefault="00C74D11" w:rsidP="00280CA7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u w:val="single"/>
                <w:cs/>
              </w:rPr>
              <w:br w:type="page"/>
            </w:r>
            <w:r w:rsidR="003D4A08"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32" w:type="pct"/>
          </w:tcPr>
          <w:p w14:paraId="3927FB4E" w14:textId="77777777" w:rsidR="00C74D11" w:rsidRPr="00780BAB" w:rsidRDefault="00C74D11" w:rsidP="00280CA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4" w:type="pct"/>
            <w:gridSpan w:val="3"/>
          </w:tcPr>
          <w:p w14:paraId="4DE0C337" w14:textId="77777777" w:rsidR="00C74D11" w:rsidRPr="00780BAB" w:rsidRDefault="00C74D11" w:rsidP="00280CA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2ADF3B1" w14:textId="77777777" w:rsidR="00C74D11" w:rsidRPr="00780BAB" w:rsidRDefault="00C74D11" w:rsidP="00280C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pct"/>
            <w:gridSpan w:val="3"/>
          </w:tcPr>
          <w:p w14:paraId="266A978E" w14:textId="77777777" w:rsidR="00C74D11" w:rsidRPr="00780BAB" w:rsidRDefault="00C74D11" w:rsidP="00280C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67DC558F" w14:textId="77777777" w:rsidTr="00B619DC">
        <w:trPr>
          <w:trHeight w:hRule="exact" w:val="414"/>
        </w:trPr>
        <w:tc>
          <w:tcPr>
            <w:tcW w:w="1817" w:type="pct"/>
            <w:vAlign w:val="center"/>
          </w:tcPr>
          <w:p w14:paraId="0B9D52E3" w14:textId="649A4ADE" w:rsidR="00C74D11" w:rsidRPr="00780BAB" w:rsidRDefault="00C74D11" w:rsidP="00280CA7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8F0AF7"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32" w:type="pct"/>
          </w:tcPr>
          <w:p w14:paraId="2D817521" w14:textId="77777777" w:rsidR="00C74D11" w:rsidRPr="00780BAB" w:rsidRDefault="00C74D11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A774256" w14:textId="4A4F6A26" w:rsidR="00C74D11" w:rsidRPr="00780BAB" w:rsidRDefault="00901AD8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2C38C4CB" w14:textId="77777777" w:rsidR="00C74D11" w:rsidRPr="00780BAB" w:rsidRDefault="00C74D11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18E27AA3" w14:textId="549B55F3" w:rsidR="00C74D11" w:rsidRPr="00780BAB" w:rsidRDefault="00901AD8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43877F5B" w14:textId="77777777" w:rsidR="00C74D11" w:rsidRPr="00780BAB" w:rsidRDefault="00C74D11" w:rsidP="00280CA7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402D8C1E" w14:textId="3FF55210" w:rsidR="00C74D11" w:rsidRPr="00780BAB" w:rsidRDefault="00901AD8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2E652E5F" w14:textId="77777777" w:rsidR="00C74D11" w:rsidRPr="00780BAB" w:rsidRDefault="00C74D11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7AB0B352" w14:textId="29E041D4" w:rsidR="00C74D11" w:rsidRPr="00780BAB" w:rsidRDefault="00901AD8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16EDD265" w14:textId="77777777" w:rsidTr="00B619DC">
        <w:trPr>
          <w:trHeight w:hRule="exact" w:val="336"/>
        </w:trPr>
        <w:tc>
          <w:tcPr>
            <w:tcW w:w="1817" w:type="pct"/>
            <w:vAlign w:val="center"/>
          </w:tcPr>
          <w:p w14:paraId="0ACB4A0F" w14:textId="77777777" w:rsidR="00C74D11" w:rsidRPr="00780BAB" w:rsidRDefault="00C74D11" w:rsidP="00280CA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32" w:type="pct"/>
          </w:tcPr>
          <w:p w14:paraId="33E4E5A3" w14:textId="77777777" w:rsidR="00C74D11" w:rsidRPr="00780BAB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F4A5CED" w14:textId="77777777" w:rsidR="00C74D11" w:rsidRPr="00780BAB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DBF194" w14:textId="77777777" w:rsidR="00C74D11" w:rsidRPr="00780BAB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1ACF6973" w14:textId="77777777" w:rsidR="00C74D11" w:rsidRPr="00780BAB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20D1A79" w14:textId="77777777" w:rsidR="00C74D11" w:rsidRPr="00780BAB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BBD688C" w14:textId="77777777" w:rsidR="00C74D11" w:rsidRPr="00780BAB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5C60C5D5" w14:textId="77777777" w:rsidR="00C74D11" w:rsidRPr="00780BAB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79269B4" w14:textId="77777777" w:rsidR="00C74D11" w:rsidRPr="00780BAB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50E1F1D3" w14:textId="77777777" w:rsidTr="00B619DC">
        <w:trPr>
          <w:trHeight w:hRule="exact" w:val="308"/>
        </w:trPr>
        <w:tc>
          <w:tcPr>
            <w:tcW w:w="1817" w:type="pct"/>
            <w:vAlign w:val="center"/>
          </w:tcPr>
          <w:p w14:paraId="3CAD226A" w14:textId="77777777" w:rsidR="000B039D" w:rsidRPr="00780BAB" w:rsidRDefault="000B039D" w:rsidP="000B039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590E1F69" w14:textId="77777777" w:rsidR="000B039D" w:rsidRPr="00780BAB" w:rsidRDefault="000B039D" w:rsidP="000B039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0DD7F65C" w14:textId="5EEB971F" w:rsidR="000B039D" w:rsidRPr="00780BAB" w:rsidRDefault="008C4B56" w:rsidP="000B039D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3112DA86" w14:textId="77777777" w:rsidR="000B039D" w:rsidRPr="00780BAB" w:rsidRDefault="000B039D" w:rsidP="000B039D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3B561BE0" w14:textId="34BF590F" w:rsidR="000B039D" w:rsidRPr="00780BAB" w:rsidRDefault="000B039D" w:rsidP="000B039D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1782801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29A3A115" w14:textId="691DD145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6" w:type="pct"/>
          </w:tcPr>
          <w:p w14:paraId="056759B5" w14:textId="77777777" w:rsidR="000B039D" w:rsidRPr="00780BAB" w:rsidRDefault="000B039D" w:rsidP="000B039D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68E91545" w14:textId="556EBA26" w:rsidR="000B039D" w:rsidRPr="00780BAB" w:rsidRDefault="00901AD8" w:rsidP="000B039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EF100B" w:rsidRPr="00780BAB" w14:paraId="18B3B79D" w14:textId="77777777" w:rsidTr="00B619DC">
        <w:trPr>
          <w:trHeight w:hRule="exact" w:val="326"/>
        </w:trPr>
        <w:tc>
          <w:tcPr>
            <w:tcW w:w="1817" w:type="pct"/>
            <w:vAlign w:val="center"/>
          </w:tcPr>
          <w:p w14:paraId="07070BDD" w14:textId="77777777" w:rsidR="000B039D" w:rsidRPr="00780BAB" w:rsidRDefault="000B039D" w:rsidP="000B039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-บริษัทที่เกี่ยวข้องกัน</w:t>
            </w:r>
          </w:p>
        </w:tc>
        <w:tc>
          <w:tcPr>
            <w:tcW w:w="332" w:type="pct"/>
          </w:tcPr>
          <w:p w14:paraId="345ED974" w14:textId="77777777" w:rsidR="000B039D" w:rsidRPr="00780BAB" w:rsidRDefault="000B039D" w:rsidP="000B039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</w:tcPr>
          <w:p w14:paraId="35C90B83" w14:textId="33337A76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45" w:type="pct"/>
          </w:tcPr>
          <w:p w14:paraId="7CCB684B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center"/>
          </w:tcPr>
          <w:p w14:paraId="226CFEEF" w14:textId="4DCB51D3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45" w:type="pct"/>
          </w:tcPr>
          <w:p w14:paraId="4A7CC9B3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3052BEAE" w14:textId="34880A7C" w:rsidR="000B039D" w:rsidRPr="00780BAB" w:rsidRDefault="00901AD8" w:rsidP="000B039D">
            <w:pPr>
              <w:tabs>
                <w:tab w:val="decimal" w:pos="617"/>
              </w:tabs>
              <w:ind w:left="144" w:right="-144" w:firstLine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26" w:type="pct"/>
          </w:tcPr>
          <w:p w14:paraId="7169ED34" w14:textId="77777777" w:rsidR="000B039D" w:rsidRPr="00780BAB" w:rsidRDefault="000B039D" w:rsidP="000B039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vAlign w:val="center"/>
          </w:tcPr>
          <w:p w14:paraId="07BDD57C" w14:textId="330DFE5E" w:rsidR="000B039D" w:rsidRPr="00780BAB" w:rsidRDefault="00901AD8" w:rsidP="000B039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EF100B" w:rsidRPr="00780BAB" w14:paraId="50C510B0" w14:textId="77777777" w:rsidTr="002B70EC">
        <w:trPr>
          <w:trHeight w:hRule="exact" w:val="382"/>
        </w:trPr>
        <w:tc>
          <w:tcPr>
            <w:tcW w:w="1817" w:type="pct"/>
            <w:vAlign w:val="center"/>
          </w:tcPr>
          <w:p w14:paraId="4197B30A" w14:textId="77777777" w:rsidR="000B039D" w:rsidRPr="00780BAB" w:rsidRDefault="000B039D" w:rsidP="000B039D">
            <w:pPr>
              <w:tabs>
                <w:tab w:val="left" w:pos="540"/>
                <w:tab w:val="left" w:pos="900"/>
                <w:tab w:val="left" w:pos="1170"/>
                <w:tab w:val="left" w:pos="2955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32" w:type="pct"/>
          </w:tcPr>
          <w:p w14:paraId="73BC5887" w14:textId="77777777" w:rsidR="000B039D" w:rsidRPr="00780BAB" w:rsidRDefault="000B039D" w:rsidP="000B039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1B9D2157" w14:textId="40D84BE6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45" w:type="pct"/>
          </w:tcPr>
          <w:p w14:paraId="7614C877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165B7079" w14:textId="118F6CD4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45" w:type="pct"/>
          </w:tcPr>
          <w:p w14:paraId="4CF69385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A862CAF" w14:textId="56F2FA7A" w:rsidR="000B039D" w:rsidRPr="00780BAB" w:rsidRDefault="00901AD8" w:rsidP="000B039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26" w:type="pct"/>
          </w:tcPr>
          <w:p w14:paraId="786D0778" w14:textId="77777777" w:rsidR="000B039D" w:rsidRPr="00780BAB" w:rsidRDefault="000B039D" w:rsidP="000B039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09C474E4" w14:textId="41595F7B" w:rsidR="000B039D" w:rsidRPr="00780BAB" w:rsidRDefault="00901AD8" w:rsidP="000B039D">
            <w:pPr>
              <w:tabs>
                <w:tab w:val="decimal" w:pos="114"/>
              </w:tabs>
              <w:ind w:left="-108" w:right="-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</w:tr>
      <w:tr w:rsidR="00EF100B" w:rsidRPr="00780BAB" w14:paraId="08C0584A" w14:textId="77777777" w:rsidTr="002B70EC">
        <w:trPr>
          <w:trHeight w:hRule="exact" w:val="383"/>
        </w:trPr>
        <w:tc>
          <w:tcPr>
            <w:tcW w:w="1817" w:type="pct"/>
            <w:vAlign w:val="bottom"/>
          </w:tcPr>
          <w:p w14:paraId="331E232E" w14:textId="77777777" w:rsidR="000B039D" w:rsidRPr="00780BAB" w:rsidRDefault="000B039D" w:rsidP="000B039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32" w:type="pct"/>
          </w:tcPr>
          <w:p w14:paraId="26385D20" w14:textId="77777777" w:rsidR="000B039D" w:rsidRPr="00780BAB" w:rsidRDefault="000B039D" w:rsidP="000B039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5B595E0E" w14:textId="45E420B2" w:rsidR="000B039D" w:rsidRPr="00780BAB" w:rsidRDefault="00901AD8" w:rsidP="000B039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5" w:type="pct"/>
          </w:tcPr>
          <w:p w14:paraId="0E7A193A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7D268D40" w14:textId="5F9EE097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5" w:type="pct"/>
          </w:tcPr>
          <w:p w14:paraId="4B05BF85" w14:textId="77777777" w:rsidR="000B039D" w:rsidRPr="00780BAB" w:rsidRDefault="000B039D" w:rsidP="000B039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211E" w14:textId="7EB1B980" w:rsidR="000B039D" w:rsidRPr="00780BAB" w:rsidRDefault="00901AD8" w:rsidP="000B039D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8C4B5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26" w:type="pct"/>
          </w:tcPr>
          <w:p w14:paraId="78B04088" w14:textId="77777777" w:rsidR="000B039D" w:rsidRPr="00780BAB" w:rsidRDefault="000B039D" w:rsidP="000B039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89EF" w14:textId="3C193B42" w:rsidR="000B039D" w:rsidRPr="00780BAB" w:rsidRDefault="00901AD8" w:rsidP="000B039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0B039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  <w:tr w:rsidR="00EF100B" w:rsidRPr="00780BAB" w14:paraId="4D2A01E2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36C4D9EF" w14:textId="77777777" w:rsidR="00C74D11" w:rsidRPr="00780BAB" w:rsidRDefault="00C74D11" w:rsidP="00C74D1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32" w:type="pct"/>
          </w:tcPr>
          <w:p w14:paraId="38E97C5E" w14:textId="77777777" w:rsidR="00C74D11" w:rsidRPr="00780BAB" w:rsidRDefault="00C74D11" w:rsidP="00C74D1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000000" w:themeColor="text1"/>
            </w:tcBorders>
          </w:tcPr>
          <w:p w14:paraId="7054F41E" w14:textId="77777777" w:rsidR="00C74D11" w:rsidRPr="00780BAB" w:rsidRDefault="00C74D11" w:rsidP="00C74D1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26182A" w14:textId="77777777" w:rsidR="00C74D11" w:rsidRPr="00780BAB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000000" w:themeColor="text1"/>
            </w:tcBorders>
          </w:tcPr>
          <w:p w14:paraId="7E79C112" w14:textId="77777777" w:rsidR="00C74D11" w:rsidRPr="00780BAB" w:rsidRDefault="00C74D11" w:rsidP="00C74D1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FF0CA20" w14:textId="77777777" w:rsidR="00C74D11" w:rsidRPr="00780BAB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000000" w:themeColor="text1"/>
            </w:tcBorders>
          </w:tcPr>
          <w:p w14:paraId="7386E764" w14:textId="77777777" w:rsidR="00C74D11" w:rsidRPr="00780BAB" w:rsidRDefault="00C74D1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967E942" w14:textId="77777777" w:rsidR="00C74D11" w:rsidRPr="00780BAB" w:rsidRDefault="00C74D11" w:rsidP="00C74D1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</w:tcBorders>
          </w:tcPr>
          <w:p w14:paraId="426C3B41" w14:textId="77777777" w:rsidR="00C74D11" w:rsidRPr="00780BAB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29B1E1E5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3C51A552" w14:textId="3B57804E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234005A5" w14:textId="77777777" w:rsidR="00E37EE1" w:rsidRPr="00780BAB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A255006" w14:textId="3977C3A1" w:rsidR="00E37EE1" w:rsidRPr="00780BAB" w:rsidRDefault="003775AD" w:rsidP="00B1464C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347BE227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0F9FC232" w14:textId="1EE474B8" w:rsidR="00E37EE1" w:rsidRPr="00780BAB" w:rsidRDefault="009546EA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EE9AB56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655F04C4" w14:textId="0DE602EE" w:rsidR="00E37EE1" w:rsidRPr="00780BAB" w:rsidRDefault="00901AD8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26" w:type="pct"/>
          </w:tcPr>
          <w:p w14:paraId="0946BD3B" w14:textId="77777777" w:rsidR="00E37EE1" w:rsidRPr="00780BAB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79D634BB" w14:textId="24DE8200" w:rsidR="00E37EE1" w:rsidRPr="00780BAB" w:rsidRDefault="00901AD8" w:rsidP="00CB3369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E730AF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EF100B" w:rsidRPr="00780BAB" w14:paraId="4F66426D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370417B7" w14:textId="3154EBC9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32" w:type="pct"/>
          </w:tcPr>
          <w:p w14:paraId="330E9961" w14:textId="77777777" w:rsidR="00E37EE1" w:rsidRPr="00780BAB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21EE62B" w14:textId="77777777" w:rsidR="00E37EE1" w:rsidRPr="00780BAB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70E7DA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47B3CB6" w14:textId="77777777" w:rsidR="00E37EE1" w:rsidRPr="00780BAB" w:rsidRDefault="00E37EE1" w:rsidP="00E37EE1">
            <w:pPr>
              <w:ind w:left="-108" w:right="1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6D4D387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5DC3D1D6" w14:textId="77777777" w:rsidR="00E37EE1" w:rsidRPr="00780BAB" w:rsidRDefault="00E37EE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3C55D8E2" w14:textId="77777777" w:rsidR="00E37EE1" w:rsidRPr="00780BAB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46E1D49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50A3D70A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5F9709B3" w14:textId="674FCB28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405C069F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576DF80" w14:textId="7BC716A7" w:rsidR="00E37EE1" w:rsidRPr="00780BAB" w:rsidRDefault="003775AD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C68EDE4" w14:textId="77777777" w:rsidR="00E37EE1" w:rsidRPr="00780BAB" w:rsidRDefault="00E37EE1" w:rsidP="00E37EE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407B2D1A" w14:textId="1E080A49" w:rsidR="00E37EE1" w:rsidRPr="00780BAB" w:rsidRDefault="009546EA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07E2027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11A44C9E" w14:textId="133DB781" w:rsidR="00E37EE1" w:rsidRPr="00780BAB" w:rsidRDefault="00901AD8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6" w:type="pct"/>
          </w:tcPr>
          <w:p w14:paraId="671BF1B5" w14:textId="77777777" w:rsidR="00E37EE1" w:rsidRPr="00780BAB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vAlign w:val="center"/>
          </w:tcPr>
          <w:p w14:paraId="3614A251" w14:textId="4DE01E70" w:rsidR="00E37EE1" w:rsidRPr="00780BAB" w:rsidRDefault="001F157E" w:rsidP="00B619DC">
            <w:pPr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100B" w:rsidRPr="00780BAB" w14:paraId="3706DF8F" w14:textId="77777777" w:rsidTr="00B619DC">
        <w:trPr>
          <w:trHeight w:hRule="exact" w:val="354"/>
        </w:trPr>
        <w:tc>
          <w:tcPr>
            <w:tcW w:w="1817" w:type="pct"/>
            <w:vAlign w:val="center"/>
          </w:tcPr>
          <w:p w14:paraId="415E083A" w14:textId="77777777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32" w:type="pct"/>
          </w:tcPr>
          <w:p w14:paraId="4F6E7741" w14:textId="77777777" w:rsidR="00E37EE1" w:rsidRPr="00780BAB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BE1DED0" w14:textId="77777777" w:rsidR="00E37EE1" w:rsidRPr="00780BAB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32DC87A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0E70ADEA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3CCA954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2D88B24A" w14:textId="77777777" w:rsidR="00E37EE1" w:rsidRPr="00780BAB" w:rsidRDefault="00E37EE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02C9241" w14:textId="77777777" w:rsidR="00E37EE1" w:rsidRPr="00780BAB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78F3AB7D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3746BB1D" w14:textId="77777777" w:rsidTr="00B619DC">
        <w:trPr>
          <w:trHeight w:hRule="exact" w:val="354"/>
        </w:trPr>
        <w:tc>
          <w:tcPr>
            <w:tcW w:w="1817" w:type="pct"/>
            <w:vAlign w:val="center"/>
          </w:tcPr>
          <w:p w14:paraId="1DBB4240" w14:textId="77777777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33E947CD" w14:textId="77777777" w:rsidR="00E37EE1" w:rsidRPr="00780BAB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17743FF1" w14:textId="47728215" w:rsidR="00E37EE1" w:rsidRPr="00780BAB" w:rsidRDefault="003775AD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61C5CA6E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7BF3BB8B" w14:textId="568FD64A" w:rsidR="00E37EE1" w:rsidRPr="00780BAB" w:rsidRDefault="009546EA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06EBEAD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4395E45D" w14:textId="03ADCBA0" w:rsidR="00E37EE1" w:rsidRPr="00780BAB" w:rsidRDefault="00901AD8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26" w:type="pct"/>
          </w:tcPr>
          <w:p w14:paraId="6866A4BD" w14:textId="77777777" w:rsidR="00E37EE1" w:rsidRPr="00780BAB" w:rsidRDefault="00E37EE1" w:rsidP="00E37EE1">
            <w:pPr>
              <w:tabs>
                <w:tab w:val="decimal" w:pos="827"/>
              </w:tabs>
              <w:ind w:left="-144" w:right="-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4CAE883" w14:textId="60A1344F" w:rsidR="00E37EE1" w:rsidRPr="00780BAB" w:rsidRDefault="00901AD8" w:rsidP="00B619DC">
            <w:pPr>
              <w:tabs>
                <w:tab w:val="decimal" w:pos="926"/>
              </w:tabs>
              <w:ind w:lef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F157E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EF100B" w:rsidRPr="00780BAB" w14:paraId="2416BAD8" w14:textId="77777777" w:rsidTr="00B619DC">
        <w:trPr>
          <w:trHeight w:hRule="exact" w:val="392"/>
        </w:trPr>
        <w:tc>
          <w:tcPr>
            <w:tcW w:w="1817" w:type="pct"/>
            <w:vAlign w:val="center"/>
          </w:tcPr>
          <w:p w14:paraId="08876239" w14:textId="77777777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32" w:type="pct"/>
          </w:tcPr>
          <w:p w14:paraId="4CCFDD0D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D602C57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D91DFAB" w14:textId="77777777" w:rsidR="00E37EE1" w:rsidRPr="00780BAB" w:rsidRDefault="00E37EE1" w:rsidP="00E37EE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03E89B2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35650E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D72996F" w14:textId="77777777" w:rsidR="00E37EE1" w:rsidRPr="00780BAB" w:rsidRDefault="00E37EE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0751EE1" w14:textId="77777777" w:rsidR="00E37EE1" w:rsidRPr="00780BAB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782E5243" w14:textId="77777777" w:rsidR="00E37EE1" w:rsidRPr="00780BAB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A08" w:rsidRPr="00780BAB" w14:paraId="5F7C27D1" w14:textId="77777777" w:rsidTr="00B619DC">
        <w:trPr>
          <w:trHeight w:hRule="exact" w:val="411"/>
        </w:trPr>
        <w:tc>
          <w:tcPr>
            <w:tcW w:w="1817" w:type="pct"/>
            <w:vAlign w:val="center"/>
          </w:tcPr>
          <w:p w14:paraId="170AB688" w14:textId="77777777" w:rsidR="00E37EE1" w:rsidRPr="00780BAB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32" w:type="pct"/>
          </w:tcPr>
          <w:p w14:paraId="11092C84" w14:textId="77777777" w:rsidR="00E37EE1" w:rsidRPr="00780BAB" w:rsidRDefault="00E37EE1" w:rsidP="00E37EE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7FD84C5" w14:textId="6DF4D5D3" w:rsidR="00E37EE1" w:rsidRPr="00780BAB" w:rsidRDefault="00901AD8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5" w:type="pct"/>
          </w:tcPr>
          <w:p w14:paraId="43DB319D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4B0B28C7" w14:textId="012459DC" w:rsidR="00E37EE1" w:rsidRPr="00780BAB" w:rsidRDefault="00901AD8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6C13ED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45" w:type="pct"/>
          </w:tcPr>
          <w:p w14:paraId="062844D8" w14:textId="77777777" w:rsidR="00E37EE1" w:rsidRPr="00780BAB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1E5D12F" w14:textId="63F53EFE" w:rsidR="00E37EE1" w:rsidRPr="00780BAB" w:rsidRDefault="00901AD8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3775AD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26" w:type="pct"/>
          </w:tcPr>
          <w:p w14:paraId="7896D32F" w14:textId="77777777" w:rsidR="00E37EE1" w:rsidRPr="00780BAB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4D30AD7B" w14:textId="7B208A8B" w:rsidR="00E37EE1" w:rsidRPr="00780BAB" w:rsidRDefault="00901AD8" w:rsidP="00E37EE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19505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</w:tbl>
    <w:p w14:paraId="1C82743D" w14:textId="77777777" w:rsidR="00941E1B" w:rsidRPr="00780BAB" w:rsidRDefault="00941E1B" w:rsidP="00941E1B">
      <w:pPr>
        <w:ind w:right="385"/>
        <w:rPr>
          <w:rFonts w:asciiTheme="majorBidi" w:hAnsiTheme="majorBidi" w:cstheme="majorBidi"/>
          <w:b/>
          <w:bCs/>
          <w:sz w:val="16"/>
          <w:szCs w:val="16"/>
        </w:rPr>
      </w:pPr>
    </w:p>
    <w:p w14:paraId="70096E20" w14:textId="77777777" w:rsidR="00941E1B" w:rsidRPr="00780BAB" w:rsidRDefault="00941E1B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137F9DE8" w14:textId="77777777" w:rsidR="00941E1B" w:rsidRPr="00780BAB" w:rsidRDefault="00941E1B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32E7E4B9" w14:textId="77777777" w:rsidR="00941E1B" w:rsidRPr="00780BAB" w:rsidRDefault="00941E1B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455A70A9" w14:textId="3B397751" w:rsidR="00941E1B" w:rsidRPr="00780BAB" w:rsidRDefault="00941E1B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2837AA7B" w14:textId="77777777" w:rsidR="00220FEF" w:rsidRPr="00780BAB" w:rsidRDefault="00220FEF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3EA16843" w14:textId="77777777" w:rsidR="005F7158" w:rsidRPr="00780BAB" w:rsidRDefault="005F7158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47D05D1A" w14:textId="77777777" w:rsidR="005F7158" w:rsidRPr="00780BAB" w:rsidRDefault="005F7158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042E4833" w14:textId="22E6AE69" w:rsidR="006A76A1" w:rsidRDefault="006A76A1">
      <w:pPr>
        <w:rPr>
          <w:rFonts w:asciiTheme="majorBidi" w:hAnsiTheme="majorBidi" w:cstheme="majorBidi"/>
          <w:b/>
          <w:bCs/>
          <w:sz w:val="16"/>
          <w:szCs w:val="16"/>
          <w:cs/>
        </w:rPr>
      </w:pPr>
      <w:r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p w14:paraId="146B2412" w14:textId="77777777" w:rsidR="00C145E5" w:rsidRPr="00780BAB" w:rsidRDefault="00D5413A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EF100B" w:rsidRPr="00780BAB" w14:paraId="050EB07A" w14:textId="77777777" w:rsidTr="002F4EF9">
        <w:trPr>
          <w:trHeight w:hRule="exact" w:val="397"/>
        </w:trPr>
        <w:tc>
          <w:tcPr>
            <w:tcW w:w="1763" w:type="pct"/>
            <w:vMerge w:val="restart"/>
            <w:shd w:val="clear" w:color="auto" w:fill="auto"/>
          </w:tcPr>
          <w:p w14:paraId="6D5378F7" w14:textId="77777777" w:rsidR="008F4325" w:rsidRPr="00780BAB" w:rsidRDefault="00D5413A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6547EF0" w14:textId="514F4DCD" w:rsidR="00D5413A" w:rsidRPr="00780BAB" w:rsidRDefault="00253EB0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30</w:t>
            </w:r>
            <w:r w:rsidR="00B468C9"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6" w:type="pct"/>
            <w:shd w:val="clear" w:color="auto" w:fill="auto"/>
          </w:tcPr>
          <w:p w14:paraId="6296838B" w14:textId="77777777" w:rsidR="00D5413A" w:rsidRPr="00780BAB" w:rsidRDefault="00D5413A" w:rsidP="00D5413A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43415AD7" w14:textId="77777777" w:rsidR="00D5413A" w:rsidRPr="00780BAB" w:rsidRDefault="00D5413A" w:rsidP="00FB67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3D46C0CC" w14:textId="77777777" w:rsidR="00D5413A" w:rsidRPr="00780BAB" w:rsidRDefault="00D5413A" w:rsidP="00D5413A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E5F3204" w14:textId="77777777" w:rsidR="00D5413A" w:rsidRPr="00780BAB" w:rsidRDefault="00D5413A" w:rsidP="00D5413A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03D3E10C" w14:textId="77777777" w:rsidTr="002F4EF9">
        <w:trPr>
          <w:trHeight w:hRule="exact" w:val="397"/>
        </w:trPr>
        <w:tc>
          <w:tcPr>
            <w:tcW w:w="1763" w:type="pct"/>
            <w:vMerge/>
            <w:shd w:val="clear" w:color="auto" w:fill="auto"/>
            <w:vAlign w:val="center"/>
          </w:tcPr>
          <w:p w14:paraId="1F94F6D0" w14:textId="77777777" w:rsidR="00BA1D8B" w:rsidRPr="00780BAB" w:rsidRDefault="00BA1D8B" w:rsidP="00BA1D8B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  <w:shd w:val="clear" w:color="auto" w:fill="auto"/>
          </w:tcPr>
          <w:p w14:paraId="30CD4FC6" w14:textId="77777777" w:rsidR="00BA1D8B" w:rsidRPr="00780BAB" w:rsidRDefault="00BA1D8B" w:rsidP="00BA1D8B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F7A19F9" w14:textId="7A717083" w:rsidR="00BA1D8B" w:rsidRPr="00780BAB" w:rsidRDefault="00901AD8" w:rsidP="00BA1D8B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6" w:type="pct"/>
            <w:shd w:val="clear" w:color="auto" w:fill="auto"/>
          </w:tcPr>
          <w:p w14:paraId="1A434465" w14:textId="77777777" w:rsidR="00BA1D8B" w:rsidRPr="00780BAB" w:rsidRDefault="00BA1D8B" w:rsidP="00BA1D8B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1A38F7D" w14:textId="418957D0" w:rsidR="00BA1D8B" w:rsidRPr="00780BAB" w:rsidRDefault="00901AD8" w:rsidP="00BA1D8B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1AC47C1D" w14:textId="77777777" w:rsidR="00BA1D8B" w:rsidRPr="00780BAB" w:rsidRDefault="00BA1D8B" w:rsidP="00BA1D8B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EDA25DE" w14:textId="3D68300D" w:rsidR="00BA1D8B" w:rsidRPr="00780BAB" w:rsidRDefault="00901AD8" w:rsidP="00A5074C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  <w:shd w:val="clear" w:color="auto" w:fill="auto"/>
          </w:tcPr>
          <w:p w14:paraId="11EBC4D7" w14:textId="77777777" w:rsidR="00BA1D8B" w:rsidRPr="00780BAB" w:rsidRDefault="00BA1D8B" w:rsidP="00BA1D8B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CEB2414" w14:textId="6A287836" w:rsidR="00BA1D8B" w:rsidRPr="00780BAB" w:rsidRDefault="00901AD8" w:rsidP="00A5074C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065D31ED" w14:textId="77777777" w:rsidTr="002F4EF9">
        <w:trPr>
          <w:trHeight w:hRule="exact" w:val="423"/>
        </w:trPr>
        <w:tc>
          <w:tcPr>
            <w:tcW w:w="1763" w:type="pct"/>
            <w:shd w:val="clear" w:color="auto" w:fill="auto"/>
          </w:tcPr>
          <w:p w14:paraId="726D2B4D" w14:textId="77777777" w:rsidR="002F78A4" w:rsidRPr="00780BAB" w:rsidRDefault="002F78A4" w:rsidP="002F78A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  <w:shd w:val="clear" w:color="auto" w:fill="auto"/>
          </w:tcPr>
          <w:p w14:paraId="61230DAD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8D0847C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12774C56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5B83711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7254705" w14:textId="77777777" w:rsidR="002F78A4" w:rsidRPr="00780BAB" w:rsidRDefault="002F78A4" w:rsidP="002F78A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C223500" w14:textId="77777777" w:rsidR="002F78A4" w:rsidRPr="00780BAB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75824F5" w14:textId="77777777" w:rsidR="002F78A4" w:rsidRPr="00780BAB" w:rsidRDefault="002F78A4" w:rsidP="002F78A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B8E8A51" w14:textId="77777777" w:rsidR="002F78A4" w:rsidRPr="00780BAB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25E8FC6A" w14:textId="77777777" w:rsidTr="002F4EF9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4051052C" w14:textId="77777777" w:rsidR="006A69F4" w:rsidRPr="00780BAB" w:rsidRDefault="006A69F4" w:rsidP="006A69F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  <w:shd w:val="clear" w:color="auto" w:fill="auto"/>
          </w:tcPr>
          <w:p w14:paraId="7F404C09" w14:textId="77777777" w:rsidR="006A69F4" w:rsidRPr="00780BAB" w:rsidRDefault="006A69F4" w:rsidP="006A69F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0B1FA6A" w14:textId="21A06213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66" w:type="pct"/>
            <w:shd w:val="clear" w:color="auto" w:fill="auto"/>
          </w:tcPr>
          <w:p w14:paraId="26E0AC2C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439CA89" w14:textId="68A1BD1D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40" w:type="pct"/>
            <w:shd w:val="clear" w:color="auto" w:fill="auto"/>
          </w:tcPr>
          <w:p w14:paraId="081BA63E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7C53C0B" w14:textId="2CC47DEB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1" w:type="pct"/>
            <w:shd w:val="clear" w:color="auto" w:fill="auto"/>
          </w:tcPr>
          <w:p w14:paraId="549D2938" w14:textId="77777777" w:rsidR="006A69F4" w:rsidRPr="00780BAB" w:rsidRDefault="006A69F4" w:rsidP="006A69F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C431E2A" w14:textId="1B9E25C9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6A69F4" w:rsidRPr="00780BAB" w14:paraId="1FD9DDB0" w14:textId="77777777" w:rsidTr="002F4EF9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76282919" w14:textId="77777777" w:rsidR="006A69F4" w:rsidRPr="00780BAB" w:rsidRDefault="006A69F4" w:rsidP="006A69F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  <w:shd w:val="clear" w:color="auto" w:fill="auto"/>
          </w:tcPr>
          <w:p w14:paraId="7DBDA5EE" w14:textId="77777777" w:rsidR="006A69F4" w:rsidRPr="00780BAB" w:rsidRDefault="006A69F4" w:rsidP="006A69F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F93936B" w14:textId="16CE64BC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66" w:type="pct"/>
            <w:shd w:val="clear" w:color="auto" w:fill="auto"/>
          </w:tcPr>
          <w:p w14:paraId="0B8B68BC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E3DA752" w14:textId="6B1EF6D9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0" w:type="pct"/>
            <w:shd w:val="clear" w:color="auto" w:fill="auto"/>
          </w:tcPr>
          <w:p w14:paraId="1E48E961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E2DF9FD" w14:textId="6D03EFDA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31" w:type="pct"/>
            <w:shd w:val="clear" w:color="auto" w:fill="auto"/>
          </w:tcPr>
          <w:p w14:paraId="74DC513F" w14:textId="77777777" w:rsidR="006A69F4" w:rsidRPr="00780BAB" w:rsidRDefault="006A69F4" w:rsidP="006A69F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325E548" w14:textId="60810120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</w:tbl>
    <w:p w14:paraId="4A1A71FF" w14:textId="77777777" w:rsidR="00A118AE" w:rsidRPr="00780BAB" w:rsidRDefault="00A118AE" w:rsidP="00B468C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70A08565" w14:textId="7E7ADA6D" w:rsidR="00B468C9" w:rsidRPr="00780BAB" w:rsidRDefault="00B468C9" w:rsidP="00B468C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EF100B" w:rsidRPr="00780BAB" w14:paraId="6390D837" w14:textId="77777777" w:rsidTr="00280CA7">
        <w:trPr>
          <w:trHeight w:hRule="exact" w:val="397"/>
        </w:trPr>
        <w:tc>
          <w:tcPr>
            <w:tcW w:w="1763" w:type="pct"/>
            <w:vMerge w:val="restart"/>
            <w:shd w:val="clear" w:color="auto" w:fill="auto"/>
          </w:tcPr>
          <w:p w14:paraId="592A6715" w14:textId="77777777" w:rsidR="00B468C9" w:rsidRPr="00780BAB" w:rsidRDefault="00B468C9" w:rsidP="00280CA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4AC1770E" w14:textId="7D80497E" w:rsidR="00B468C9" w:rsidRPr="00780BAB" w:rsidRDefault="00B468C9" w:rsidP="002B70E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0A6D14"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65BEF"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กันยา</w:t>
            </w: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ยน</w:t>
            </w:r>
          </w:p>
        </w:tc>
        <w:tc>
          <w:tcPr>
            <w:tcW w:w="366" w:type="pct"/>
            <w:shd w:val="clear" w:color="auto" w:fill="auto"/>
          </w:tcPr>
          <w:p w14:paraId="7B013989" w14:textId="77777777" w:rsidR="00B468C9" w:rsidRPr="00780BAB" w:rsidRDefault="00B468C9" w:rsidP="00280CA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79093AB9" w14:textId="77777777" w:rsidR="00B468C9" w:rsidRPr="00780BAB" w:rsidRDefault="00B468C9" w:rsidP="00280CA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721EB215" w14:textId="77777777" w:rsidR="00B468C9" w:rsidRPr="00780BAB" w:rsidRDefault="00B468C9" w:rsidP="00280CA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1EA2B89B" w14:textId="77777777" w:rsidR="00B468C9" w:rsidRPr="00780BAB" w:rsidRDefault="00B468C9" w:rsidP="00280CA7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3778D711" w14:textId="77777777" w:rsidTr="00280CA7">
        <w:trPr>
          <w:trHeight w:hRule="exact" w:val="397"/>
        </w:trPr>
        <w:tc>
          <w:tcPr>
            <w:tcW w:w="1763" w:type="pct"/>
            <w:vMerge/>
            <w:shd w:val="clear" w:color="auto" w:fill="auto"/>
            <w:vAlign w:val="center"/>
          </w:tcPr>
          <w:p w14:paraId="46C3A1E1" w14:textId="77777777" w:rsidR="00B468C9" w:rsidRPr="00780BAB" w:rsidRDefault="00B468C9" w:rsidP="00280CA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  <w:shd w:val="clear" w:color="auto" w:fill="auto"/>
          </w:tcPr>
          <w:p w14:paraId="5A25FDCB" w14:textId="77777777" w:rsidR="00B468C9" w:rsidRPr="00780BAB" w:rsidRDefault="00B468C9" w:rsidP="00280CA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7E863267" w14:textId="2B773A6B" w:rsidR="00B468C9" w:rsidRPr="00780BAB" w:rsidRDefault="00901AD8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6" w:type="pct"/>
            <w:shd w:val="clear" w:color="auto" w:fill="auto"/>
          </w:tcPr>
          <w:p w14:paraId="7D489B91" w14:textId="77777777" w:rsidR="00B468C9" w:rsidRPr="00780BAB" w:rsidRDefault="00B468C9" w:rsidP="00280CA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584F725" w14:textId="722AF5D5" w:rsidR="00B468C9" w:rsidRPr="00780BAB" w:rsidRDefault="00901AD8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390A2ED1" w14:textId="77777777" w:rsidR="00B468C9" w:rsidRPr="00780BAB" w:rsidRDefault="00B468C9" w:rsidP="00280CA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6B2E2BD" w14:textId="286A7545" w:rsidR="00B468C9" w:rsidRPr="00780BAB" w:rsidRDefault="00901AD8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  <w:shd w:val="clear" w:color="auto" w:fill="auto"/>
          </w:tcPr>
          <w:p w14:paraId="27B14C32" w14:textId="77777777" w:rsidR="00B468C9" w:rsidRPr="00780BAB" w:rsidRDefault="00B468C9" w:rsidP="00280CA7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C4E458" w14:textId="3773A601" w:rsidR="00B468C9" w:rsidRPr="00780BAB" w:rsidRDefault="00901AD8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3B9C7730" w14:textId="77777777" w:rsidTr="00280CA7">
        <w:trPr>
          <w:trHeight w:hRule="exact" w:val="423"/>
        </w:trPr>
        <w:tc>
          <w:tcPr>
            <w:tcW w:w="1763" w:type="pct"/>
            <w:shd w:val="clear" w:color="auto" w:fill="auto"/>
          </w:tcPr>
          <w:p w14:paraId="31DF6B83" w14:textId="77777777" w:rsidR="00B468C9" w:rsidRPr="00780BAB" w:rsidRDefault="00B468C9" w:rsidP="00280CA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  <w:shd w:val="clear" w:color="auto" w:fill="auto"/>
          </w:tcPr>
          <w:p w14:paraId="632C4D3D" w14:textId="77777777" w:rsidR="00B468C9" w:rsidRPr="00780BAB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59C1665" w14:textId="77777777" w:rsidR="00B468C9" w:rsidRPr="00780BAB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013F67C" w14:textId="77777777" w:rsidR="00B468C9" w:rsidRPr="00780BAB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8E3CC0F" w14:textId="77777777" w:rsidR="00B468C9" w:rsidRPr="00780BAB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618538F" w14:textId="77777777" w:rsidR="00B468C9" w:rsidRPr="00780BAB" w:rsidRDefault="00B468C9" w:rsidP="00280CA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E4A754E" w14:textId="77777777" w:rsidR="00B468C9" w:rsidRPr="00780BAB" w:rsidRDefault="00B468C9" w:rsidP="00280CA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698321CD" w14:textId="77777777" w:rsidR="00B468C9" w:rsidRPr="00780BAB" w:rsidRDefault="00B468C9" w:rsidP="00280CA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6B4A7F6" w14:textId="77777777" w:rsidR="00B468C9" w:rsidRPr="00780BAB" w:rsidRDefault="00B468C9" w:rsidP="00280CA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0CF7521D" w14:textId="77777777" w:rsidTr="00280CA7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7C9538B6" w14:textId="77777777" w:rsidR="006A69F4" w:rsidRPr="00780BAB" w:rsidRDefault="006A69F4" w:rsidP="006A69F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  <w:shd w:val="clear" w:color="auto" w:fill="auto"/>
          </w:tcPr>
          <w:p w14:paraId="03AD9AE0" w14:textId="77777777" w:rsidR="006A69F4" w:rsidRPr="00780BAB" w:rsidRDefault="006A69F4" w:rsidP="006A69F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61B477C" w14:textId="202389D8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66" w:type="pct"/>
            <w:shd w:val="clear" w:color="auto" w:fill="auto"/>
          </w:tcPr>
          <w:p w14:paraId="4F923E28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86763C4" w14:textId="0ECAACFB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C1143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0C1143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40" w:type="pct"/>
            <w:shd w:val="clear" w:color="auto" w:fill="auto"/>
          </w:tcPr>
          <w:p w14:paraId="716B2ADF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7589098" w14:textId="03277FFD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31" w:type="pct"/>
            <w:shd w:val="clear" w:color="auto" w:fill="auto"/>
          </w:tcPr>
          <w:p w14:paraId="5BAFDA21" w14:textId="77777777" w:rsidR="006A69F4" w:rsidRPr="00780BAB" w:rsidRDefault="006A69F4" w:rsidP="006A69F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45005B3" w14:textId="0650623C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C1143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0C1143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EF100B" w:rsidRPr="00780BAB" w14:paraId="1B4C9975" w14:textId="77777777" w:rsidTr="00280CA7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0715CADA" w14:textId="77777777" w:rsidR="006A69F4" w:rsidRPr="00780BAB" w:rsidRDefault="006A69F4" w:rsidP="006A69F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  <w:shd w:val="clear" w:color="auto" w:fill="auto"/>
          </w:tcPr>
          <w:p w14:paraId="6A13B607" w14:textId="77777777" w:rsidR="006A69F4" w:rsidRPr="00780BAB" w:rsidRDefault="006A69F4" w:rsidP="006A69F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13B2A86" w14:textId="6417FC6F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66" w:type="pct"/>
            <w:shd w:val="clear" w:color="auto" w:fill="auto"/>
          </w:tcPr>
          <w:p w14:paraId="25DB1373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85E22A" w14:textId="6B834068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40" w:type="pct"/>
            <w:shd w:val="clear" w:color="auto" w:fill="auto"/>
          </w:tcPr>
          <w:p w14:paraId="0B4258BA" w14:textId="77777777" w:rsidR="006A69F4" w:rsidRPr="00780BAB" w:rsidRDefault="006A69F4" w:rsidP="006A69F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B528787" w14:textId="216EDA82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31" w:type="pct"/>
            <w:shd w:val="clear" w:color="auto" w:fill="auto"/>
          </w:tcPr>
          <w:p w14:paraId="7826031B" w14:textId="77777777" w:rsidR="006A69F4" w:rsidRPr="00780BAB" w:rsidRDefault="006A69F4" w:rsidP="006A69F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552246F" w14:textId="3A2FE07E" w:rsidR="006A69F4" w:rsidRPr="00780BAB" w:rsidRDefault="00901AD8" w:rsidP="006A69F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6A69F4" w:rsidRPr="0078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</w:tbl>
    <w:p w14:paraId="041A7D50" w14:textId="57274077" w:rsidR="00FE52B4" w:rsidRPr="00780BAB" w:rsidRDefault="00FE52B4" w:rsidP="00860DBF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780BAB">
        <w:rPr>
          <w:rFonts w:asciiTheme="majorBidi" w:hAnsiTheme="majorBidi" w:cstheme="majorBidi"/>
          <w:cs/>
        </w:rPr>
        <w:t>ผู้บริหารสำคัญ</w:t>
      </w:r>
      <w:r w:rsidRPr="00780BAB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780BAB" w:rsidRDefault="005217CA" w:rsidP="00E92594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780BAB" w:rsidRDefault="005217CA" w:rsidP="00E94D36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780BAB" w:rsidRDefault="005217CA" w:rsidP="00A2275D">
      <w:pPr>
        <w:spacing w:after="240"/>
        <w:ind w:left="360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780BAB">
        <w:rPr>
          <w:rFonts w:asciiTheme="majorBidi" w:hAnsiTheme="majorBidi" w:cstheme="majorBidi"/>
          <w:cs/>
        </w:rPr>
        <w:t>บริษัทย่อย</w:t>
      </w:r>
      <w:r w:rsidRPr="00780BAB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780BAB">
        <w:rPr>
          <w:rFonts w:asciiTheme="majorBidi" w:hAnsiTheme="majorBidi" w:cstheme="majorBidi"/>
          <w:cs/>
        </w:rPr>
        <w:t>บริษัทย่อย</w:t>
      </w:r>
      <w:r w:rsidRPr="00780BAB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780BAB" w:rsidRDefault="00A2275D">
      <w:pPr>
        <w:rPr>
          <w:rFonts w:asciiTheme="majorBidi" w:hAnsiTheme="majorBidi" w:cstheme="majorBidi"/>
          <w:b/>
          <w:bCs/>
          <w:cs/>
        </w:rPr>
      </w:pPr>
      <w:r w:rsidRPr="00780BAB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780BAB" w:rsidRDefault="00890631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3DDBE055" w:rsidR="00970A3D" w:rsidRPr="00780BAB" w:rsidRDefault="00BA1D8B" w:rsidP="00A2275D">
      <w:pPr>
        <w:ind w:left="540" w:right="65"/>
        <w:jc w:val="thaiDistribute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 xml:space="preserve">วันที่ </w:t>
      </w:r>
      <w:r w:rsidR="00901AD8" w:rsidRPr="00901AD8">
        <w:rPr>
          <w:rFonts w:asciiTheme="majorBidi" w:hAnsiTheme="majorBidi" w:cstheme="majorBidi"/>
          <w:spacing w:val="-6"/>
        </w:rPr>
        <w:t>30</w:t>
      </w:r>
      <w:r w:rsidR="00A31744" w:rsidRPr="00780BAB">
        <w:rPr>
          <w:rFonts w:asciiTheme="majorBidi" w:hAnsiTheme="majorBidi" w:cstheme="majorBidi"/>
          <w:spacing w:val="-6"/>
        </w:rPr>
        <w:t xml:space="preserve"> </w:t>
      </w:r>
      <w:r w:rsidR="008F0AF7" w:rsidRPr="00780BAB">
        <w:rPr>
          <w:rFonts w:asciiTheme="majorBidi" w:hAnsiTheme="majorBidi" w:cstheme="majorBidi"/>
          <w:spacing w:val="-6"/>
          <w:cs/>
        </w:rPr>
        <w:t>กันยายน</w:t>
      </w:r>
      <w:r w:rsidR="00A31744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Pr="00780BAB">
        <w:rPr>
          <w:rFonts w:asciiTheme="majorBidi" w:hAnsiTheme="majorBidi" w:cstheme="majorBidi"/>
          <w:spacing w:val="-6"/>
          <w:cs/>
        </w:rPr>
        <w:t xml:space="preserve"> และวันที่ </w:t>
      </w:r>
      <w:r w:rsidR="00901AD8" w:rsidRPr="00901AD8">
        <w:rPr>
          <w:rFonts w:asciiTheme="majorBidi" w:hAnsiTheme="majorBidi" w:cstheme="majorBidi"/>
          <w:spacing w:val="-6"/>
        </w:rPr>
        <w:t>31</w:t>
      </w:r>
      <w:r w:rsidRPr="00780BAB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901AD8" w:rsidRPr="00901AD8">
        <w:rPr>
          <w:rFonts w:asciiTheme="majorBidi" w:hAnsiTheme="majorBidi" w:cstheme="majorBidi"/>
          <w:spacing w:val="-6"/>
        </w:rPr>
        <w:t>2566</w:t>
      </w:r>
      <w:r w:rsidRPr="00780BAB">
        <w:rPr>
          <w:rFonts w:asciiTheme="majorBidi" w:hAnsiTheme="majorBidi" w:cstheme="majorBidi"/>
          <w:spacing w:val="-6"/>
          <w:cs/>
        </w:rPr>
        <w:t xml:space="preserve"> </w:t>
      </w:r>
      <w:r w:rsidR="00AB4522" w:rsidRPr="00780BAB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780BAB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780BAB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780BAB">
        <w:rPr>
          <w:rFonts w:asciiTheme="majorBidi" w:hAnsiTheme="majorBidi" w:cstheme="majorBidi"/>
          <w:spacing w:val="-6"/>
        </w:rPr>
        <w:t>/</w:t>
      </w:r>
      <w:r w:rsidR="00922C6D" w:rsidRPr="00780BAB">
        <w:rPr>
          <w:rFonts w:asciiTheme="majorBidi" w:hAnsiTheme="majorBidi" w:cstheme="majorBidi"/>
          <w:spacing w:val="-6"/>
          <w:cs/>
        </w:rPr>
        <w:t>หรือ</w:t>
      </w:r>
      <w:r w:rsidR="00D64438" w:rsidRPr="00780BAB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780BAB">
        <w:rPr>
          <w:rFonts w:asciiTheme="majorBidi" w:hAnsiTheme="majorBidi" w:cstheme="majorBidi"/>
          <w:spacing w:val="-6"/>
          <w:cs/>
        </w:rPr>
        <w:t>และ</w:t>
      </w:r>
      <w:r w:rsidR="00D64438" w:rsidRPr="00780BAB">
        <w:rPr>
          <w:rFonts w:asciiTheme="majorBidi" w:hAnsiTheme="majorBidi" w:cstheme="majorBidi"/>
          <w:spacing w:val="-6"/>
          <w:cs/>
        </w:rPr>
        <w:t>สัญญา</w:t>
      </w:r>
      <w:r w:rsidR="005773A8" w:rsidRPr="00780BAB">
        <w:rPr>
          <w:rFonts w:asciiTheme="majorBidi" w:hAnsiTheme="majorBidi" w:cstheme="majorBidi"/>
          <w:spacing w:val="-6"/>
          <w:cs/>
        </w:rPr>
        <w:t>ให้</w:t>
      </w:r>
      <w:r w:rsidR="004C5D26" w:rsidRPr="00780BAB">
        <w:rPr>
          <w:rFonts w:asciiTheme="majorBidi" w:hAnsiTheme="majorBidi" w:cstheme="majorBidi"/>
          <w:spacing w:val="-6"/>
          <w:cs/>
        </w:rPr>
        <w:t>บริการ</w:t>
      </w:r>
      <w:r w:rsidR="00B33DB8" w:rsidRPr="00780BAB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780BAB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780BAB" w:rsidRDefault="00805F6F" w:rsidP="00B20056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EF100B" w:rsidRPr="00780BAB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780BAB" w:rsidRDefault="004A1B95" w:rsidP="00805F6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780BAB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780BAB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BA1D8B" w:rsidRPr="00780BAB" w:rsidRDefault="00BA1D8B" w:rsidP="00BA1D8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474770AB" w:rsidR="00BA1D8B" w:rsidRPr="00780BAB" w:rsidRDefault="00901AD8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3174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A3174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6" w:type="dxa"/>
          </w:tcPr>
          <w:p w14:paraId="66A454BB" w14:textId="54B550EC" w:rsidR="00BA1D8B" w:rsidRPr="00780BAB" w:rsidRDefault="00901AD8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70283094" w:rsidR="00BA1D8B" w:rsidRPr="00780BAB" w:rsidRDefault="00901AD8" w:rsidP="00DF54CD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1DC3570" w14:textId="73DA092C" w:rsidR="00BA1D8B" w:rsidRPr="00780BAB" w:rsidRDefault="00901AD8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3174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A31744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7" w:type="dxa"/>
          </w:tcPr>
          <w:p w14:paraId="17FAC0FD" w14:textId="2FC9B649" w:rsidR="00BA1D8B" w:rsidRPr="00780BAB" w:rsidRDefault="00901AD8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6A381A93" w:rsidR="00BA1D8B" w:rsidRPr="00780BAB" w:rsidRDefault="00901AD8" w:rsidP="00DF54CD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100B" w:rsidRPr="00780BAB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780BAB" w:rsidRDefault="004A1B95" w:rsidP="00046BB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0AB12B26" w14:textId="77777777" w:rsidTr="00700916">
        <w:tc>
          <w:tcPr>
            <w:tcW w:w="4557" w:type="dxa"/>
            <w:vAlign w:val="bottom"/>
          </w:tcPr>
          <w:p w14:paraId="42F569F8" w14:textId="77777777" w:rsidR="0023688F" w:rsidRPr="00780BAB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27FD2F4E" w:rsidR="0023688F" w:rsidRPr="00780BAB" w:rsidRDefault="00901AD8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106" w:type="dxa"/>
          </w:tcPr>
          <w:p w14:paraId="00A34EC5" w14:textId="6142BFAF" w:rsidR="0023688F" w:rsidRPr="00780BAB" w:rsidRDefault="00901AD8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170" w:type="dxa"/>
            <w:vAlign w:val="bottom"/>
          </w:tcPr>
          <w:p w14:paraId="14117D23" w14:textId="3C416B11" w:rsidR="0023688F" w:rsidRPr="00780BAB" w:rsidRDefault="00901AD8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057" w:type="dxa"/>
          </w:tcPr>
          <w:p w14:paraId="7DFA6993" w14:textId="6FCCD5A7" w:rsidR="0023688F" w:rsidRPr="00780BAB" w:rsidRDefault="00901AD8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EF100B" w:rsidRPr="00780BAB" w14:paraId="0E4A3BB8" w14:textId="77777777" w:rsidTr="00700916">
        <w:tc>
          <w:tcPr>
            <w:tcW w:w="4557" w:type="dxa"/>
            <w:vAlign w:val="bottom"/>
          </w:tcPr>
          <w:p w14:paraId="49D0FA8A" w14:textId="54AFC611" w:rsidR="00912BCC" w:rsidRPr="00780BAB" w:rsidRDefault="00912BCC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5A5AD7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29451AB4" w:rsidR="00912BCC" w:rsidRPr="00780BAB" w:rsidRDefault="00901AD8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06" w:type="dxa"/>
          </w:tcPr>
          <w:p w14:paraId="02A82089" w14:textId="77777777" w:rsidR="005A5AD7" w:rsidRPr="00780BAB" w:rsidRDefault="005A5AD7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04B9F" w14:textId="5B2DAF3A" w:rsidR="00912BCC" w:rsidRPr="00780BAB" w:rsidRDefault="00912BCC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31D6B9" w14:textId="323626E9" w:rsidR="00912BCC" w:rsidRPr="00780BAB" w:rsidRDefault="00901AD8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057" w:type="dxa"/>
          </w:tcPr>
          <w:p w14:paraId="7B6087FD" w14:textId="77777777" w:rsidR="005A5AD7" w:rsidRPr="00780BAB" w:rsidRDefault="005A5AD7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074762" w14:textId="06F4E0CB" w:rsidR="00912BCC" w:rsidRPr="00780BAB" w:rsidRDefault="00912BCC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F100B" w:rsidRPr="00780BAB" w14:paraId="14333818" w14:textId="77777777" w:rsidTr="00700916">
        <w:tc>
          <w:tcPr>
            <w:tcW w:w="4557" w:type="dxa"/>
            <w:vAlign w:val="bottom"/>
          </w:tcPr>
          <w:p w14:paraId="50E1AF66" w14:textId="1777E9CE" w:rsidR="0023688F" w:rsidRPr="00780BAB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2FE42A36" w:rsidR="0023688F" w:rsidRPr="00780BAB" w:rsidRDefault="00901AD8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6" w:type="dxa"/>
          </w:tcPr>
          <w:p w14:paraId="545CC6E5" w14:textId="0752FAA5" w:rsidR="0023688F" w:rsidRPr="00780BAB" w:rsidRDefault="00901AD8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471656" w14:textId="6DCCC206" w:rsidR="0023688F" w:rsidRPr="00780BAB" w:rsidRDefault="00901AD8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7" w:type="dxa"/>
          </w:tcPr>
          <w:p w14:paraId="70309E3B" w14:textId="0DC4273F" w:rsidR="0023688F" w:rsidRPr="00780BAB" w:rsidRDefault="00901AD8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F100B" w:rsidRPr="00780BAB" w14:paraId="64FE34A3" w14:textId="77777777" w:rsidTr="00700916">
        <w:tc>
          <w:tcPr>
            <w:tcW w:w="4557" w:type="dxa"/>
            <w:vAlign w:val="bottom"/>
          </w:tcPr>
          <w:p w14:paraId="0BFBB189" w14:textId="77777777" w:rsidR="0023688F" w:rsidRPr="00780BAB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1A1D1176" w:rsidR="0023688F" w:rsidRPr="00780BAB" w:rsidRDefault="00901AD8" w:rsidP="008421CB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06" w:type="dxa"/>
          </w:tcPr>
          <w:p w14:paraId="2EE502AC" w14:textId="1DCF8BFA" w:rsidR="0023688F" w:rsidRPr="00780BAB" w:rsidRDefault="00901AD8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70" w:type="dxa"/>
            <w:vAlign w:val="bottom"/>
          </w:tcPr>
          <w:p w14:paraId="22A444AC" w14:textId="50F8A9AE" w:rsidR="0023688F" w:rsidRPr="00780BAB" w:rsidRDefault="00901AD8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8421C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57" w:type="dxa"/>
          </w:tcPr>
          <w:p w14:paraId="12EB3934" w14:textId="03D09CD3" w:rsidR="0023688F" w:rsidRPr="00780BAB" w:rsidRDefault="00901AD8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EF100B" w:rsidRPr="00780BAB" w14:paraId="2118FC71" w14:textId="77777777" w:rsidTr="00941AD5">
        <w:tc>
          <w:tcPr>
            <w:tcW w:w="5701" w:type="dxa"/>
            <w:gridSpan w:val="2"/>
            <w:vAlign w:val="bottom"/>
          </w:tcPr>
          <w:p w14:paraId="07364CA0" w14:textId="77777777" w:rsidR="00BA1D8B" w:rsidRPr="00780BAB" w:rsidRDefault="00BA1D8B" w:rsidP="00D3347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06" w:type="dxa"/>
            <w:vAlign w:val="bottom"/>
          </w:tcPr>
          <w:p w14:paraId="49264FD2" w14:textId="77777777" w:rsidR="00BA1D8B" w:rsidRPr="00780BAB" w:rsidRDefault="00BA1D8B" w:rsidP="00BA1D8B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FFE2" w14:textId="77777777" w:rsidR="00BA1D8B" w:rsidRPr="00780BAB" w:rsidRDefault="00BA1D8B" w:rsidP="00BA1D8B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F55DB7" w14:textId="77777777" w:rsidR="00BA1D8B" w:rsidRPr="00780BAB" w:rsidRDefault="00BA1D8B" w:rsidP="00BA1D8B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68E5007A" w14:textId="77777777" w:rsidTr="00700916">
        <w:tc>
          <w:tcPr>
            <w:tcW w:w="4557" w:type="dxa"/>
            <w:vAlign w:val="bottom"/>
          </w:tcPr>
          <w:p w14:paraId="56992F0D" w14:textId="77777777" w:rsidR="0023688F" w:rsidRPr="00780BAB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7CC780E2" w:rsidR="0023688F" w:rsidRPr="00780BAB" w:rsidRDefault="00901AD8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1CF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="00CF1CF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106" w:type="dxa"/>
          </w:tcPr>
          <w:p w14:paraId="4919A51B" w14:textId="6B56C00F" w:rsidR="0023688F" w:rsidRPr="00780BAB" w:rsidRDefault="00901AD8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170" w:type="dxa"/>
            <w:vAlign w:val="bottom"/>
          </w:tcPr>
          <w:p w14:paraId="77DFCDA7" w14:textId="343C10CE" w:rsidR="0023688F" w:rsidRPr="00780BAB" w:rsidRDefault="00901AD8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1CF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="00CF1CF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057" w:type="dxa"/>
          </w:tcPr>
          <w:p w14:paraId="5FE17F7E" w14:textId="0D738A58" w:rsidR="0023688F" w:rsidRPr="00780BAB" w:rsidRDefault="00901AD8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912BC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EF100B" w:rsidRPr="00780BAB" w14:paraId="1C468FE4" w14:textId="77777777" w:rsidTr="002E577A">
        <w:tc>
          <w:tcPr>
            <w:tcW w:w="4557" w:type="dxa"/>
            <w:vAlign w:val="bottom"/>
          </w:tcPr>
          <w:p w14:paraId="744E46D5" w14:textId="0EFC70CA" w:rsidR="002E577A" w:rsidRPr="00780BAB" w:rsidRDefault="002E577A" w:rsidP="002E577A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7A004C17" w14:textId="1E54F224" w:rsidR="002E577A" w:rsidRPr="00780BAB" w:rsidRDefault="00901AD8" w:rsidP="002E577A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F1CF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1106" w:type="dxa"/>
          </w:tcPr>
          <w:p w14:paraId="78741227" w14:textId="56ABD06F" w:rsidR="002E577A" w:rsidRPr="00780BAB" w:rsidRDefault="002E577A" w:rsidP="002E577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E94F7E" w14:textId="415CD183" w:rsidR="002E577A" w:rsidRPr="00780BAB" w:rsidRDefault="00901AD8" w:rsidP="002E577A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1AD8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F1CFC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057" w:type="dxa"/>
          </w:tcPr>
          <w:p w14:paraId="6C9B48D9" w14:textId="361F2F29" w:rsidR="002E577A" w:rsidRPr="00780BAB" w:rsidRDefault="002E577A" w:rsidP="002E577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4504441" w14:textId="4340A252" w:rsidR="00307166" w:rsidRPr="00780BAB" w:rsidRDefault="00FC6584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901AD8" w:rsidRPr="00901AD8">
        <w:rPr>
          <w:rFonts w:asciiTheme="majorBidi" w:hAnsiTheme="majorBidi" w:cstheme="majorBidi"/>
          <w:spacing w:val="-6"/>
        </w:rPr>
        <w:t>30</w:t>
      </w:r>
      <w:r w:rsidR="001E4F0D" w:rsidRPr="00780BAB">
        <w:rPr>
          <w:rFonts w:asciiTheme="majorBidi" w:hAnsiTheme="majorBidi" w:cstheme="majorBidi"/>
          <w:spacing w:val="-6"/>
        </w:rPr>
        <w:t xml:space="preserve"> </w:t>
      </w:r>
      <w:r w:rsidR="008F0AF7" w:rsidRPr="00780BAB">
        <w:rPr>
          <w:rFonts w:asciiTheme="majorBidi" w:hAnsiTheme="majorBidi" w:cstheme="majorBidi"/>
          <w:spacing w:val="-6"/>
          <w:cs/>
        </w:rPr>
        <w:t>กันยายน</w:t>
      </w:r>
      <w:r w:rsidR="001E4F0D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="007658B4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และ </w:t>
      </w:r>
      <w:r w:rsidR="00901AD8" w:rsidRPr="00901AD8">
        <w:rPr>
          <w:rFonts w:asciiTheme="majorBidi" w:hAnsiTheme="majorBidi" w:cstheme="majorBidi"/>
        </w:rPr>
        <w:t>2566</w:t>
      </w:r>
      <w:r w:rsidRPr="00780BAB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</w:t>
      </w:r>
      <w:r w:rsidR="002475D4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</w:t>
      </w:r>
      <w:r w:rsidR="0084653C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219</w:t>
      </w:r>
      <w:r w:rsidR="0084653C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378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</w:t>
      </w:r>
      <w:r w:rsidR="002475D4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513</w:t>
      </w:r>
      <w:r w:rsidR="003E007C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922</w:t>
      </w:r>
      <w:r w:rsidR="005F4DE5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="008316DD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</w:t>
      </w:r>
      <w:r w:rsidR="0084653C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211</w:t>
      </w:r>
      <w:r w:rsidR="0084653C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818</w:t>
      </w:r>
      <w:r w:rsidR="00A66040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</w:t>
      </w:r>
      <w:r w:rsidR="00BA122D"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506</w:t>
      </w:r>
      <w:r w:rsidR="00D46B8D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362</w:t>
      </w:r>
      <w:r w:rsidR="00C06C9F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ตามลำดับ</w:t>
      </w:r>
    </w:p>
    <w:p w14:paraId="6267A931" w14:textId="313491AA" w:rsidR="00C06C9F" w:rsidRPr="00780BAB" w:rsidRDefault="00C06C9F" w:rsidP="000A6D14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สำหรับงวด</w:t>
      </w:r>
      <w:r w:rsidR="000A6D14" w:rsidRPr="00780BAB">
        <w:rPr>
          <w:rFonts w:asciiTheme="majorBidi" w:hAnsiTheme="majorBidi" w:cstheme="majorBidi"/>
          <w:cs/>
        </w:rPr>
        <w:t>เก้า</w:t>
      </w:r>
      <w:r w:rsidRPr="00780BA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01AD8" w:rsidRPr="00901AD8">
        <w:rPr>
          <w:rFonts w:asciiTheme="majorBidi" w:hAnsiTheme="majorBidi" w:cstheme="majorBidi"/>
          <w:spacing w:val="-6"/>
        </w:rPr>
        <w:t>30</w:t>
      </w:r>
      <w:r w:rsidRPr="00780BAB">
        <w:rPr>
          <w:rFonts w:asciiTheme="majorBidi" w:hAnsiTheme="majorBidi" w:cstheme="majorBidi"/>
          <w:spacing w:val="-6"/>
        </w:rPr>
        <w:t xml:space="preserve"> </w:t>
      </w:r>
      <w:r w:rsidR="008F0AF7" w:rsidRPr="00780BAB">
        <w:rPr>
          <w:rFonts w:asciiTheme="majorBidi" w:hAnsiTheme="majorBidi" w:cstheme="majorBidi"/>
          <w:spacing w:val="-6"/>
          <w:cs/>
        </w:rPr>
        <w:t>กันยา</w:t>
      </w:r>
      <w:r w:rsidRPr="00780BAB">
        <w:rPr>
          <w:rFonts w:asciiTheme="majorBidi" w:hAnsiTheme="majorBidi" w:cstheme="majorBidi"/>
          <w:spacing w:val="-6"/>
          <w:cs/>
        </w:rPr>
        <w:t xml:space="preserve">ยน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และ </w:t>
      </w:r>
      <w:r w:rsidR="00901AD8" w:rsidRPr="00901AD8">
        <w:rPr>
          <w:rFonts w:asciiTheme="majorBidi" w:hAnsiTheme="majorBidi" w:cstheme="majorBidi"/>
        </w:rPr>
        <w:t>2566</w:t>
      </w:r>
      <w:r w:rsidRPr="00780BAB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</w:t>
      </w:r>
      <w:r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3</w:t>
      </w:r>
      <w:r w:rsidR="00555667" w:rsidRPr="00780BAB">
        <w:rPr>
          <w:rFonts w:asciiTheme="majorBidi" w:hAnsiTheme="majorBidi" w:cstheme="majorBidi"/>
          <w:cs/>
        </w:rPr>
        <w:t>,</w:t>
      </w:r>
      <w:r w:rsidR="00901AD8" w:rsidRPr="00901AD8">
        <w:rPr>
          <w:rFonts w:asciiTheme="majorBidi" w:hAnsiTheme="majorBidi" w:cstheme="majorBidi"/>
        </w:rPr>
        <w:t>621</w:t>
      </w:r>
      <w:r w:rsidR="00555667" w:rsidRPr="00780BAB">
        <w:rPr>
          <w:rFonts w:asciiTheme="majorBidi" w:hAnsiTheme="majorBidi" w:cstheme="majorBidi"/>
          <w:cs/>
        </w:rPr>
        <w:t>,</w:t>
      </w:r>
      <w:r w:rsidR="00901AD8" w:rsidRPr="00901AD8">
        <w:rPr>
          <w:rFonts w:asciiTheme="majorBidi" w:hAnsiTheme="majorBidi" w:cstheme="majorBidi"/>
        </w:rPr>
        <w:t>203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</w:t>
      </w:r>
      <w:r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</w:t>
      </w:r>
      <w:r w:rsidR="00306140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542</w:t>
      </w:r>
      <w:r w:rsidR="00306140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207</w:t>
      </w:r>
      <w:r w:rsidR="00306140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3</w:t>
      </w:r>
      <w:r w:rsidR="00555667" w:rsidRPr="00780BAB">
        <w:rPr>
          <w:rFonts w:asciiTheme="majorBidi" w:hAnsiTheme="majorBidi" w:cstheme="majorBidi"/>
          <w:cs/>
        </w:rPr>
        <w:t>,</w:t>
      </w:r>
      <w:r w:rsidR="00901AD8" w:rsidRPr="00901AD8">
        <w:rPr>
          <w:rFonts w:asciiTheme="majorBidi" w:hAnsiTheme="majorBidi" w:cstheme="majorBidi"/>
        </w:rPr>
        <w:t>598</w:t>
      </w:r>
      <w:r w:rsidR="00555667" w:rsidRPr="00780BAB">
        <w:rPr>
          <w:rFonts w:asciiTheme="majorBidi" w:hAnsiTheme="majorBidi" w:cstheme="majorBidi"/>
          <w:cs/>
        </w:rPr>
        <w:t>,</w:t>
      </w:r>
      <w:r w:rsidR="00901AD8" w:rsidRPr="00901AD8">
        <w:rPr>
          <w:rFonts w:asciiTheme="majorBidi" w:hAnsiTheme="majorBidi" w:cstheme="majorBidi"/>
        </w:rPr>
        <w:t>523</w:t>
      </w:r>
      <w:r w:rsidR="003D4A08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</w:t>
      </w:r>
      <w:r w:rsidRPr="00780BAB">
        <w:rPr>
          <w:rFonts w:asciiTheme="majorBidi" w:hAnsiTheme="majorBidi" w:cstheme="majorBidi"/>
        </w:rPr>
        <w:t xml:space="preserve"> </w:t>
      </w:r>
      <w:r w:rsidR="00901AD8" w:rsidRPr="00901AD8">
        <w:rPr>
          <w:rFonts w:asciiTheme="majorBidi" w:hAnsiTheme="majorBidi" w:cstheme="majorBidi"/>
        </w:rPr>
        <w:t>1</w:t>
      </w:r>
      <w:r w:rsidR="007C015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519</w:t>
      </w:r>
      <w:r w:rsidR="007C0154" w:rsidRPr="00780BAB">
        <w:rPr>
          <w:rFonts w:asciiTheme="majorBidi" w:hAnsiTheme="majorBidi" w:cstheme="majorBidi"/>
        </w:rPr>
        <w:t>,</w:t>
      </w:r>
      <w:r w:rsidR="00901AD8" w:rsidRPr="00901AD8">
        <w:rPr>
          <w:rFonts w:asciiTheme="majorBidi" w:hAnsiTheme="majorBidi" w:cstheme="majorBidi"/>
        </w:rPr>
        <w:t>527</w:t>
      </w:r>
      <w:r w:rsidR="007C0154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ตามลำดับ</w:t>
      </w:r>
    </w:p>
    <w:p w14:paraId="3FB0B149" w14:textId="77777777" w:rsidR="00C06C9F" w:rsidRPr="00780BAB" w:rsidRDefault="00C06C9F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</w:p>
    <w:p w14:paraId="065735BA" w14:textId="77777777" w:rsidR="009D4708" w:rsidRPr="00780BAB" w:rsidRDefault="00253EB0" w:rsidP="002D3121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br w:type="page"/>
      </w:r>
      <w:r w:rsidR="009D4708" w:rsidRPr="00780BAB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780BAB" w:rsidRDefault="009D4708" w:rsidP="00B51FEB">
      <w:pPr>
        <w:spacing w:after="12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780BAB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780BAB">
        <w:rPr>
          <w:rFonts w:asciiTheme="majorBidi" w:hAnsiTheme="majorBidi" w:cstheme="majorBidi"/>
          <w:spacing w:val="-2"/>
        </w:rPr>
        <w:t xml:space="preserve"> </w:t>
      </w:r>
      <w:r w:rsidR="00CD7EE7" w:rsidRPr="00780BAB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780BAB">
        <w:rPr>
          <w:rFonts w:asciiTheme="majorBidi" w:hAnsiTheme="majorBidi" w:cstheme="majorBidi"/>
          <w:spacing w:val="-2"/>
        </w:rPr>
        <w:t xml:space="preserve"> </w:t>
      </w:r>
      <w:r w:rsidR="00C6065B" w:rsidRPr="00780BAB">
        <w:rPr>
          <w:rFonts w:asciiTheme="majorBidi" w:hAnsiTheme="majorBidi" w:cstheme="majorBidi"/>
          <w:spacing w:val="-2"/>
        </w:rPr>
        <w:br/>
      </w:r>
      <w:r w:rsidR="00CD7EE7" w:rsidRPr="00780BAB">
        <w:rPr>
          <w:rFonts w:asciiTheme="majorBidi" w:hAnsiTheme="majorBidi" w:cstheme="majorBidi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780BAB" w:rsidRDefault="009D4708" w:rsidP="007D15C7">
      <w:pPr>
        <w:ind w:left="547" w:right="-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7EC03C0A" w:rsidR="009D4708" w:rsidRPr="00780BAB" w:rsidRDefault="009D4708" w:rsidP="00695DA6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t xml:space="preserve">ส่วนงาน </w:t>
      </w:r>
      <w:r w:rsidR="00901AD8" w:rsidRPr="00901AD8">
        <w:rPr>
          <w:rFonts w:asciiTheme="majorBidi" w:hAnsiTheme="majorBidi" w:cstheme="majorBidi"/>
        </w:rPr>
        <w:t>1</w:t>
      </w:r>
      <w:r w:rsidR="00695DA6" w:rsidRPr="00780BAB">
        <w:rPr>
          <w:rFonts w:asciiTheme="majorBidi" w:hAnsiTheme="majorBidi" w:cstheme="majorBidi"/>
        </w:rPr>
        <w:tab/>
      </w:r>
      <w:r w:rsidR="00941AD5" w:rsidRPr="00780BAB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5958DCC3" w:rsidR="007F5248" w:rsidRPr="00780BAB" w:rsidRDefault="009D4708" w:rsidP="00695DA6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ส่วนงาน </w:t>
      </w:r>
      <w:r w:rsidR="00901AD8" w:rsidRPr="00901AD8">
        <w:rPr>
          <w:rFonts w:asciiTheme="majorBidi" w:hAnsiTheme="majorBidi" w:cstheme="majorBidi"/>
        </w:rPr>
        <w:t>2</w:t>
      </w:r>
      <w:r w:rsidR="00695DA6" w:rsidRPr="00780BAB">
        <w:rPr>
          <w:rFonts w:asciiTheme="majorBidi" w:hAnsiTheme="majorBidi" w:cstheme="majorBidi"/>
        </w:rPr>
        <w:tab/>
      </w:r>
      <w:r w:rsidR="00941AD5" w:rsidRPr="00780BAB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4A2752DB" w:rsidR="00821C70" w:rsidRPr="00780BAB" w:rsidRDefault="009D4708" w:rsidP="00B51FEB">
      <w:pPr>
        <w:spacing w:before="240"/>
        <w:ind w:left="547" w:right="-29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4"/>
          <w:cs/>
        </w:rPr>
        <w:t>ในระหว่าง</w:t>
      </w:r>
      <w:r w:rsidR="00E057B1" w:rsidRPr="00780BAB">
        <w:rPr>
          <w:rFonts w:asciiTheme="majorBidi" w:hAnsiTheme="majorBidi" w:cstheme="majorBidi"/>
          <w:spacing w:val="-4"/>
          <w:cs/>
        </w:rPr>
        <w:t>งวด</w:t>
      </w:r>
      <w:r w:rsidR="00253EB0" w:rsidRPr="00780BAB">
        <w:rPr>
          <w:rFonts w:asciiTheme="majorBidi" w:hAnsiTheme="majorBidi" w:cstheme="majorBidi"/>
          <w:spacing w:val="-4"/>
          <w:cs/>
        </w:rPr>
        <w:t>สาม</w:t>
      </w:r>
      <w:r w:rsidR="001F19F1" w:rsidRPr="00780BAB">
        <w:rPr>
          <w:rFonts w:asciiTheme="majorBidi" w:hAnsiTheme="majorBidi" w:cstheme="majorBidi"/>
          <w:spacing w:val="-4"/>
          <w:cs/>
        </w:rPr>
        <w:t>และ</w:t>
      </w:r>
      <w:r w:rsidR="008F0AF7" w:rsidRPr="00780BAB">
        <w:rPr>
          <w:rFonts w:asciiTheme="majorBidi" w:hAnsiTheme="majorBidi" w:cstheme="majorBidi"/>
          <w:spacing w:val="-4"/>
          <w:cs/>
        </w:rPr>
        <w:t>เก้า</w:t>
      </w:r>
      <w:r w:rsidR="001F19F1" w:rsidRPr="00780BAB">
        <w:rPr>
          <w:rFonts w:asciiTheme="majorBidi" w:hAnsiTheme="majorBidi" w:cstheme="majorBidi"/>
          <w:spacing w:val="-4"/>
          <w:cs/>
        </w:rPr>
        <w:t>เดือน</w:t>
      </w:r>
      <w:r w:rsidR="00E057B1" w:rsidRPr="00780BAB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8149B9" w:rsidRPr="00780BAB">
        <w:rPr>
          <w:rFonts w:asciiTheme="majorBidi" w:hAnsiTheme="majorBidi" w:cstheme="majorBidi"/>
          <w:spacing w:val="-4"/>
        </w:rPr>
        <w:t xml:space="preserve"> </w:t>
      </w:r>
      <w:r w:rsidR="008F0AF7" w:rsidRPr="00780BAB">
        <w:rPr>
          <w:rFonts w:asciiTheme="majorBidi" w:hAnsiTheme="majorBidi" w:cstheme="majorBidi"/>
          <w:spacing w:val="-4"/>
          <w:cs/>
        </w:rPr>
        <w:t>กันยายน</w:t>
      </w:r>
      <w:r w:rsidR="008149B9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="007658B4" w:rsidRPr="00780BAB">
        <w:rPr>
          <w:rFonts w:asciiTheme="majorBidi" w:hAnsiTheme="majorBidi" w:cstheme="majorBidi"/>
          <w:spacing w:val="-4"/>
        </w:rPr>
        <w:t xml:space="preserve"> </w:t>
      </w:r>
      <w:r w:rsidR="00BA1D8B" w:rsidRPr="00780BAB">
        <w:rPr>
          <w:rFonts w:asciiTheme="majorBidi" w:hAnsiTheme="majorBidi" w:cstheme="majorBidi"/>
          <w:cs/>
        </w:rPr>
        <w:t xml:space="preserve">และ </w:t>
      </w:r>
      <w:r w:rsidR="00901AD8" w:rsidRPr="00901AD8">
        <w:rPr>
          <w:rFonts w:asciiTheme="majorBidi" w:hAnsiTheme="majorBidi" w:cstheme="majorBidi"/>
        </w:rPr>
        <w:t>2566</w:t>
      </w:r>
      <w:r w:rsidR="00BA1D8B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กลุ่มบริษัทไม่มีรายได้จาก</w:t>
      </w:r>
      <w:r w:rsidR="005B334A" w:rsidRPr="00780BAB">
        <w:rPr>
          <w:rFonts w:asciiTheme="majorBidi" w:hAnsiTheme="majorBidi" w:cstheme="majorBidi"/>
          <w:spacing w:val="-4"/>
          <w:cs/>
        </w:rPr>
        <w:t>การ</w:t>
      </w:r>
      <w:r w:rsidRPr="00780BAB">
        <w:rPr>
          <w:rFonts w:asciiTheme="majorBidi" w:hAnsiTheme="majorBidi" w:cstheme="majorBidi"/>
          <w:spacing w:val="-4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901AD8" w:rsidRPr="00901AD8">
        <w:rPr>
          <w:rFonts w:asciiTheme="majorBidi" w:hAnsiTheme="majorBidi" w:cstheme="majorBidi"/>
          <w:spacing w:val="-4"/>
        </w:rPr>
        <w:t>10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ขึ้นไป ของรายได้รวม</w:t>
      </w:r>
    </w:p>
    <w:p w14:paraId="6D69F9C7" w14:textId="77777777" w:rsidR="005575F2" w:rsidRPr="00780BAB" w:rsidRDefault="005575F2" w:rsidP="00B51FEB">
      <w:pPr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A04639" w14:textId="77777777" w:rsidR="005575F2" w:rsidRPr="00780BAB" w:rsidRDefault="005575F2" w:rsidP="00B51FEB">
      <w:pPr>
        <w:ind w:left="547" w:right="-29"/>
        <w:jc w:val="thaiDistribute"/>
        <w:rPr>
          <w:rFonts w:asciiTheme="majorBidi" w:hAnsiTheme="majorBidi" w:cstheme="majorBidi"/>
        </w:rPr>
        <w:sectPr w:rsidR="005575F2" w:rsidRPr="00780BAB" w:rsidSect="00E10CDE">
          <w:headerReference w:type="default" r:id="rId12"/>
          <w:pgSz w:w="11909" w:h="16834" w:code="9"/>
          <w:pgMar w:top="1440" w:right="1224" w:bottom="720" w:left="1440" w:header="619" w:footer="259" w:gutter="0"/>
          <w:cols w:space="720"/>
          <w:noEndnote/>
          <w:docGrid w:linePitch="435"/>
        </w:sectPr>
      </w:pPr>
    </w:p>
    <w:p w14:paraId="40B2C728" w14:textId="338F586C" w:rsidR="00627284" w:rsidRPr="00780BAB" w:rsidRDefault="00335284" w:rsidP="00D53C91">
      <w:pPr>
        <w:ind w:left="720" w:right="40"/>
        <w:jc w:val="thaiDistribute"/>
        <w:rPr>
          <w:rFonts w:asciiTheme="majorBidi" w:hAnsiTheme="majorBidi" w:cstheme="majorBidi"/>
          <w:spacing w:val="2"/>
        </w:rPr>
      </w:pPr>
      <w:r w:rsidRPr="00780BAB">
        <w:rPr>
          <w:rFonts w:asciiTheme="majorBidi" w:hAnsiTheme="majorBidi" w:cstheme="majorBidi"/>
          <w:cs/>
        </w:rPr>
        <w:lastRenderedPageBreak/>
        <w:t>ข้อมูลทางการเงินจำแนกตามส่วนงานทางธุรกิจของ</w:t>
      </w:r>
      <w:r w:rsidR="002D6188" w:rsidRPr="00780BAB">
        <w:rPr>
          <w:rFonts w:asciiTheme="majorBidi" w:hAnsiTheme="majorBidi" w:cstheme="majorBidi"/>
          <w:cs/>
        </w:rPr>
        <w:t>กลุ่ม</w:t>
      </w:r>
      <w:r w:rsidRPr="00780BAB">
        <w:rPr>
          <w:rFonts w:asciiTheme="majorBidi" w:hAnsiTheme="majorBidi" w:cstheme="majorBidi"/>
          <w:cs/>
        </w:rPr>
        <w:t>บริษัท ในงบการเงินรวม</w:t>
      </w:r>
      <w:r w:rsidR="00BA1D8B" w:rsidRPr="00780BAB">
        <w:rPr>
          <w:rFonts w:asciiTheme="majorBidi" w:hAnsiTheme="majorBidi" w:cstheme="majorBidi"/>
          <w:cs/>
        </w:rPr>
        <w:t>สำหรับ</w:t>
      </w:r>
      <w:r w:rsidR="00253EB0" w:rsidRPr="00780BAB">
        <w:rPr>
          <w:rFonts w:asciiTheme="majorBidi" w:hAnsiTheme="majorBidi" w:cstheme="majorBidi"/>
          <w:cs/>
        </w:rPr>
        <w:t>งวดสามเดือน</w:t>
      </w:r>
      <w:r w:rsidR="00C47354" w:rsidRPr="00780BAB">
        <w:rPr>
          <w:rFonts w:asciiTheme="majorBidi" w:hAnsiTheme="majorBidi" w:cstheme="majorBidi"/>
        </w:rPr>
        <w:t xml:space="preserve"> </w:t>
      </w:r>
      <w:r w:rsidR="00C47354" w:rsidRPr="00780BAB">
        <w:rPr>
          <w:rFonts w:asciiTheme="majorBidi" w:hAnsiTheme="majorBidi" w:cstheme="majorBidi"/>
          <w:cs/>
        </w:rPr>
        <w:t>และ</w:t>
      </w:r>
      <w:r w:rsidR="008F0AF7" w:rsidRPr="00780BAB">
        <w:rPr>
          <w:rFonts w:asciiTheme="majorBidi" w:hAnsiTheme="majorBidi" w:cstheme="majorBidi"/>
          <w:cs/>
        </w:rPr>
        <w:t>เก้า</w:t>
      </w:r>
      <w:r w:rsidR="00C47354" w:rsidRPr="00780BAB">
        <w:rPr>
          <w:rFonts w:asciiTheme="majorBidi" w:hAnsiTheme="majorBidi" w:cstheme="majorBidi"/>
          <w:cs/>
        </w:rPr>
        <w:t>เดือน</w:t>
      </w:r>
      <w:r w:rsidR="00BA1D8B" w:rsidRPr="00780BAB">
        <w:rPr>
          <w:rFonts w:asciiTheme="majorBidi" w:hAnsiTheme="majorBidi" w:cstheme="majorBidi"/>
          <w:cs/>
        </w:rPr>
        <w:t xml:space="preserve">สิ้นสุดวันที่ </w:t>
      </w:r>
      <w:r w:rsidR="00901AD8" w:rsidRPr="00901AD8">
        <w:rPr>
          <w:rFonts w:asciiTheme="majorBidi" w:hAnsiTheme="majorBidi" w:cstheme="majorBidi"/>
        </w:rPr>
        <w:t>30</w:t>
      </w:r>
      <w:r w:rsidR="00F66A57" w:rsidRPr="00780BAB">
        <w:rPr>
          <w:rFonts w:asciiTheme="majorBidi" w:hAnsiTheme="majorBidi" w:cstheme="majorBidi"/>
        </w:rPr>
        <w:t xml:space="preserve"> </w:t>
      </w:r>
      <w:r w:rsidR="008F0AF7" w:rsidRPr="00780BAB">
        <w:rPr>
          <w:rFonts w:asciiTheme="majorBidi" w:hAnsiTheme="majorBidi" w:cstheme="majorBidi"/>
          <w:cs/>
        </w:rPr>
        <w:t>กันยายน</w:t>
      </w:r>
      <w:r w:rsidR="00F66A57" w:rsidRPr="00780BAB">
        <w:rPr>
          <w:rFonts w:asciiTheme="majorBidi" w:hAnsiTheme="majorBidi" w:cstheme="majorBidi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6"/>
        </w:rPr>
        <w:t>2567</w:t>
      </w:r>
      <w:r w:rsidR="00BA1D8B" w:rsidRPr="00780BAB">
        <w:rPr>
          <w:rFonts w:asciiTheme="majorBidi" w:hAnsiTheme="majorBidi" w:cstheme="majorBidi"/>
          <w:spacing w:val="-6"/>
        </w:rPr>
        <w:t xml:space="preserve"> </w:t>
      </w:r>
      <w:r w:rsidR="00BA1D8B" w:rsidRPr="00780BAB">
        <w:rPr>
          <w:rFonts w:asciiTheme="majorBidi" w:hAnsiTheme="majorBidi" w:cstheme="majorBidi"/>
          <w:cs/>
        </w:rPr>
        <w:t xml:space="preserve">และ </w:t>
      </w:r>
      <w:r w:rsidR="00901AD8" w:rsidRPr="00901AD8">
        <w:rPr>
          <w:rFonts w:asciiTheme="majorBidi" w:hAnsiTheme="majorBidi" w:cstheme="majorBidi"/>
        </w:rPr>
        <w:t>2566</w:t>
      </w:r>
      <w:r w:rsidR="0045423F" w:rsidRPr="00780BAB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>มี</w:t>
      </w:r>
      <w:r w:rsidR="005E7413" w:rsidRPr="00780BAB">
        <w:rPr>
          <w:rFonts w:asciiTheme="majorBidi" w:hAnsiTheme="majorBidi" w:cstheme="majorBidi"/>
          <w:spacing w:val="2"/>
          <w:cs/>
        </w:rPr>
        <w:t>ดัง</w:t>
      </w:r>
      <w:r w:rsidRPr="00780BAB">
        <w:rPr>
          <w:rFonts w:asciiTheme="majorBidi" w:hAnsiTheme="majorBidi" w:cstheme="majorBidi"/>
          <w:spacing w:val="2"/>
          <w:cs/>
        </w:rPr>
        <w:t>ต่อไป</w:t>
      </w:r>
      <w:r w:rsidR="005E7413" w:rsidRPr="00780BAB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794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348"/>
        <w:gridCol w:w="1314"/>
        <w:gridCol w:w="360"/>
        <w:gridCol w:w="1289"/>
        <w:gridCol w:w="363"/>
        <w:gridCol w:w="1148"/>
        <w:gridCol w:w="363"/>
        <w:gridCol w:w="1294"/>
        <w:gridCol w:w="363"/>
        <w:gridCol w:w="1390"/>
        <w:gridCol w:w="363"/>
        <w:gridCol w:w="1474"/>
      </w:tblGrid>
      <w:tr w:rsidR="00EF100B" w:rsidRPr="00780BAB" w14:paraId="3FF8054C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center"/>
          </w:tcPr>
          <w:p w14:paraId="258F2A31" w14:textId="77777777" w:rsidR="00D53C91" w:rsidRPr="00780BAB" w:rsidRDefault="00D53C91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pct"/>
            <w:gridSpan w:val="3"/>
            <w:vAlign w:val="center"/>
          </w:tcPr>
          <w:p w14:paraId="0052596B" w14:textId="77777777" w:rsidR="00D53C91" w:rsidRPr="00780BAB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6" w:type="pct"/>
            <w:gridSpan w:val="4"/>
          </w:tcPr>
          <w:p w14:paraId="723D1983" w14:textId="77777777" w:rsidR="00D53C91" w:rsidRPr="00780BAB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pct"/>
            <w:gridSpan w:val="4"/>
          </w:tcPr>
          <w:p w14:paraId="2D08A6E9" w14:textId="77777777" w:rsidR="00D53C91" w:rsidRPr="00780BAB" w:rsidRDefault="00D53C91" w:rsidP="007D15C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F100B" w:rsidRPr="00780BAB" w14:paraId="09922246" w14:textId="77777777" w:rsidTr="007A35D6">
        <w:trPr>
          <w:trHeight w:val="144"/>
        </w:trPr>
        <w:tc>
          <w:tcPr>
            <w:tcW w:w="1545" w:type="pct"/>
            <w:vMerge w:val="restart"/>
            <w:shd w:val="clear" w:color="auto" w:fill="auto"/>
            <w:vAlign w:val="center"/>
          </w:tcPr>
          <w:p w14:paraId="28F0077B" w14:textId="77777777" w:rsidR="00627284" w:rsidRPr="00780BAB" w:rsidRDefault="00627284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pct"/>
            <w:gridSpan w:val="3"/>
            <w:vAlign w:val="center"/>
          </w:tcPr>
          <w:p w14:paraId="1B5BCF7B" w14:textId="77777777" w:rsidR="00627284" w:rsidRPr="00780BAB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26" w:type="pct"/>
            <w:gridSpan w:val="4"/>
          </w:tcPr>
          <w:p w14:paraId="2C335456" w14:textId="77777777" w:rsidR="00627284" w:rsidRPr="00780BAB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76" w:type="pct"/>
            <w:gridSpan w:val="4"/>
          </w:tcPr>
          <w:p w14:paraId="483738FD" w14:textId="77777777" w:rsidR="00627284" w:rsidRPr="00780BAB" w:rsidRDefault="00627284" w:rsidP="007D15C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780BAB" w14:paraId="2D2829F0" w14:textId="77777777" w:rsidTr="007A35D6">
        <w:trPr>
          <w:trHeight w:val="144"/>
        </w:trPr>
        <w:tc>
          <w:tcPr>
            <w:tcW w:w="1545" w:type="pct"/>
            <w:vMerge/>
            <w:shd w:val="clear" w:color="auto" w:fill="auto"/>
            <w:vAlign w:val="center"/>
          </w:tcPr>
          <w:p w14:paraId="46397B2C" w14:textId="77777777" w:rsidR="00BA1D8B" w:rsidRPr="00780BAB" w:rsidRDefault="00BA1D8B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2637131D" w14:textId="3984BDF3" w:rsidR="00BA1D8B" w:rsidRPr="00780BAB" w:rsidRDefault="00901AD8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8" w:type="pct"/>
          </w:tcPr>
          <w:p w14:paraId="29E507FE" w14:textId="77777777" w:rsidR="00BA1D8B" w:rsidRPr="00780BAB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5270678D" w14:textId="7BD69AEA" w:rsidR="00BA1D8B" w:rsidRPr="00780BAB" w:rsidRDefault="00901AD8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" w:type="pct"/>
          </w:tcPr>
          <w:p w14:paraId="3D41629E" w14:textId="77777777" w:rsidR="00BA1D8B" w:rsidRPr="00780BAB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0710B70" w14:textId="755AE5E4" w:rsidR="00BA1D8B" w:rsidRPr="00780BAB" w:rsidRDefault="00901AD8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" w:type="pct"/>
          </w:tcPr>
          <w:p w14:paraId="5BD07877" w14:textId="77777777" w:rsidR="00BA1D8B" w:rsidRPr="00780BAB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67AA5095" w14:textId="58C67794" w:rsidR="00BA1D8B" w:rsidRPr="00780BAB" w:rsidRDefault="00901AD8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" w:type="pct"/>
          </w:tcPr>
          <w:p w14:paraId="0BE25ECA" w14:textId="77777777" w:rsidR="00BA1D8B" w:rsidRPr="00780BAB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14:paraId="065B2C20" w14:textId="1335B0EF" w:rsidR="00BA1D8B" w:rsidRPr="00780BAB" w:rsidRDefault="00901AD8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" w:type="pct"/>
          </w:tcPr>
          <w:p w14:paraId="72B878B3" w14:textId="77777777" w:rsidR="00BA1D8B" w:rsidRPr="00780BAB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14:paraId="29FB6A42" w14:textId="66CE6604" w:rsidR="00BA1D8B" w:rsidRPr="00780BAB" w:rsidRDefault="00901AD8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780BAB" w14:paraId="3A1F5600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78DDAC5C" w14:textId="58247DD5" w:rsidR="00253EB0" w:rsidRPr="00780BAB" w:rsidRDefault="00253EB0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E50BD0"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6B2A2CE5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4C09478D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1B0AB787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52F7E94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A17A0A7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77AD293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4DED3C2D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212A5DF8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7163C1D7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B1051A4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5C18AFDB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F100B" w:rsidRPr="00780BAB" w14:paraId="3944E0B3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5F3317FD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462C2485" w14:textId="452E27DD" w:rsidR="008E27B7" w:rsidRPr="00780BAB" w:rsidRDefault="00901AD8" w:rsidP="00E10E8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28" w:type="pct"/>
          </w:tcPr>
          <w:p w14:paraId="2681D377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D9A4B34" w14:textId="5BBDCE07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29" w:type="pct"/>
          </w:tcPr>
          <w:p w14:paraId="0343F4F8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11970DC" w14:textId="598E571A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129" w:type="pct"/>
          </w:tcPr>
          <w:p w14:paraId="280B8C8E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5E1BEBE4" w14:textId="47B11612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29" w:type="pct"/>
          </w:tcPr>
          <w:p w14:paraId="70356E87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4CDE360A" w14:textId="3D64AA1B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29" w:type="pct"/>
          </w:tcPr>
          <w:p w14:paraId="03CC075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45431336" w14:textId="0EA1EDCE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</w:tr>
      <w:tr w:rsidR="00E11159" w:rsidRPr="00780BAB" w14:paraId="52704C9B" w14:textId="77777777" w:rsidTr="00E11159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226D03F4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6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3D61B6" w14:textId="6B643C14" w:rsidR="008E27B7" w:rsidRPr="00780BAB" w:rsidRDefault="00901AD8" w:rsidP="00E10E8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28" w:type="pct"/>
          </w:tcPr>
          <w:p w14:paraId="0CDA5431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DCA3CF" w14:textId="611BC223" w:rsidR="008E27B7" w:rsidRPr="00780BAB" w:rsidRDefault="00901AD8" w:rsidP="008E27B7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129" w:type="pct"/>
          </w:tcPr>
          <w:p w14:paraId="61850507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ECCA9" w14:textId="1E084AAF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29" w:type="pct"/>
          </w:tcPr>
          <w:p w14:paraId="039E578D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915BC4" w14:textId="69CC42CB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29" w:type="pct"/>
          </w:tcPr>
          <w:p w14:paraId="1F7A5A1A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DF6080" w14:textId="4B9376D7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129" w:type="pct"/>
          </w:tcPr>
          <w:p w14:paraId="1B85EC2A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1BCAE" w14:textId="6CB38949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</w:tr>
      <w:tr w:rsidR="00E11159" w:rsidRPr="00780BAB" w14:paraId="487DFB31" w14:textId="77777777" w:rsidTr="00E11159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3937B7A4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6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8CE68C" w14:textId="2D813DFA" w:rsidR="008E27B7" w:rsidRPr="00780BAB" w:rsidRDefault="00901AD8" w:rsidP="00E10E8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28" w:type="pct"/>
          </w:tcPr>
          <w:p w14:paraId="1D7545C7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02B09F" w14:textId="43A1ED18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129" w:type="pct"/>
          </w:tcPr>
          <w:p w14:paraId="7D3E889E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0C12D4" w14:textId="21F7794C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129" w:type="pct"/>
          </w:tcPr>
          <w:p w14:paraId="613B2B8D" w14:textId="77777777" w:rsidR="008E27B7" w:rsidRPr="00780BAB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000000"/>
            </w:tcBorders>
            <w:vAlign w:val="bottom"/>
          </w:tcPr>
          <w:p w14:paraId="3602A693" w14:textId="17BE88E3" w:rsidR="008E27B7" w:rsidRPr="00780BAB" w:rsidRDefault="00901AD8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29" w:type="pct"/>
          </w:tcPr>
          <w:p w14:paraId="1EBD33E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7C672D" w14:textId="3C07390B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129" w:type="pct"/>
          </w:tcPr>
          <w:p w14:paraId="4E8F0FC6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D0462" w14:textId="47085AA2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</w:tr>
      <w:tr w:rsidR="00EF100B" w:rsidRPr="00780BAB" w14:paraId="2BB1DD77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241A6D9B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24EB8EE1" w14:textId="77777777" w:rsidR="008E27B7" w:rsidRPr="00780BAB" w:rsidRDefault="008E27B7" w:rsidP="008E27B7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7BD510B9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37EF71E2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77F0BB7F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955F38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216BFCE0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46D0E2C2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6980DF5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5C55E9" w14:textId="0AB44897" w:rsidR="008E27B7" w:rsidRPr="00780BAB" w:rsidRDefault="00901AD8" w:rsidP="00837D0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11159" w:rsidRPr="00780B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E11159" w:rsidRPr="00780B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29" w:type="pct"/>
          </w:tcPr>
          <w:p w14:paraId="4B588052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F97DE" w14:textId="495FA607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</w:tr>
      <w:tr w:rsidR="00EF100B" w:rsidRPr="00780BAB" w14:paraId="2AA67EF4" w14:textId="77777777" w:rsidTr="007A35D6">
        <w:trPr>
          <w:trHeight w:val="170"/>
        </w:trPr>
        <w:tc>
          <w:tcPr>
            <w:tcW w:w="1545" w:type="pct"/>
            <w:shd w:val="clear" w:color="auto" w:fill="auto"/>
            <w:vAlign w:val="bottom"/>
          </w:tcPr>
          <w:p w14:paraId="6189F273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042705EA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681A973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F27A4BE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EE7FAB9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48A3BAF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7620966B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5B376BC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782F64B8" w14:textId="77777777" w:rsidR="008E27B7" w:rsidRPr="00780BAB" w:rsidRDefault="008E27B7" w:rsidP="008E27B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7F176" w14:textId="15158CB4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F96FA2" w:rsidRPr="00780B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129" w:type="pct"/>
          </w:tcPr>
          <w:p w14:paraId="7637173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20FD7" w14:textId="49B9580A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</w:tr>
      <w:tr w:rsidR="00EF100B" w:rsidRPr="00780BAB" w14:paraId="27E3936D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506113EE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374681A1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26E7D41B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26C0E8C0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1ADD887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5589786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2B9B96A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2A0AC0C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799308CE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18C5CE9C" w14:textId="7228D3B2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E11159" w:rsidRPr="00780B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29" w:type="pct"/>
          </w:tcPr>
          <w:p w14:paraId="7793EF3D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014DFCB0" w14:textId="0A9EAF52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</w:tr>
      <w:tr w:rsidR="00EF100B" w:rsidRPr="00780BAB" w14:paraId="6485151D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609B8BDF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4A51D618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408F446A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3406D59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9AFDD2D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AC4EC21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FA36D3B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0BA22F9A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808DF2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7654AC2" w14:textId="3569CA8F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129" w:type="pct"/>
          </w:tcPr>
          <w:p w14:paraId="43F1D6C8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2FC99C7C" w14:textId="7558FCD6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</w:tr>
      <w:tr w:rsidR="00EF100B" w:rsidRPr="00780BAB" w14:paraId="10E24388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6087F218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5A5F6686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18ECFA6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64FCF9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EDC6D5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95C4C8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4F06BF2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766A16D3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EFA9CC7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4F5D6F82" w14:textId="4DCA9703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29" w:type="pct"/>
          </w:tcPr>
          <w:p w14:paraId="4E8BB9A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615EE774" w14:textId="63288E3C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</w:tr>
      <w:tr w:rsidR="00EF100B" w:rsidRPr="00780BAB" w14:paraId="3FB93408" w14:textId="77777777" w:rsidTr="007A35D6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53456B95" w14:textId="77777777" w:rsidR="008E27B7" w:rsidRPr="00780BAB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293D0F4B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268073C2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28E5A634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D25F2B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3DDC19C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D5930B2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11AE1141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DD8B65D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D90020" w14:textId="47600647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29" w:type="pct"/>
          </w:tcPr>
          <w:p w14:paraId="68E6AC81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74CBBE" w14:textId="557075A8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EF100B" w:rsidRPr="00780BAB" w14:paraId="12694478" w14:textId="77777777" w:rsidTr="007A35D6">
        <w:trPr>
          <w:trHeight w:val="144"/>
        </w:trPr>
        <w:tc>
          <w:tcPr>
            <w:tcW w:w="1545" w:type="pct"/>
          </w:tcPr>
          <w:p w14:paraId="3F0DE20F" w14:textId="77777777" w:rsidR="008E27B7" w:rsidRPr="00780BAB" w:rsidRDefault="008E27B7" w:rsidP="0045423F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67" w:type="pct"/>
          </w:tcPr>
          <w:p w14:paraId="12A63A69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0E1B8346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</w:tcPr>
          <w:p w14:paraId="5087BF96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02CDCF50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8" w:type="pct"/>
          </w:tcPr>
          <w:p w14:paraId="2C96E02B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33229CA1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</w:tcPr>
          <w:p w14:paraId="51DF9026" w14:textId="77777777" w:rsidR="008E27B7" w:rsidRPr="00780BAB" w:rsidRDefault="008E27B7" w:rsidP="008E27B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08A9DC79" w14:textId="77777777" w:rsidR="008E27B7" w:rsidRPr="00780BAB" w:rsidRDefault="008E27B7" w:rsidP="008E27B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BB930" w14:textId="03A92686" w:rsidR="008E27B7" w:rsidRPr="00780BAB" w:rsidRDefault="00901AD8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="00D06618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129" w:type="pct"/>
          </w:tcPr>
          <w:p w14:paraId="607C5F38" w14:textId="77777777" w:rsidR="008E27B7" w:rsidRPr="00780BAB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DE00E" w14:textId="6EA7ECC7" w:rsidR="008E27B7" w:rsidRPr="00780BAB" w:rsidRDefault="00901AD8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6B1556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EF100B" w:rsidRPr="00780BAB" w14:paraId="71AEF431" w14:textId="77777777" w:rsidTr="007A35D6">
        <w:trPr>
          <w:trHeight w:val="144"/>
        </w:trPr>
        <w:tc>
          <w:tcPr>
            <w:tcW w:w="1545" w:type="pct"/>
          </w:tcPr>
          <w:p w14:paraId="6B7458BA" w14:textId="77777777" w:rsidR="003D376F" w:rsidRPr="00780BAB" w:rsidRDefault="003D376F" w:rsidP="0045423F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7" w:type="pct"/>
          </w:tcPr>
          <w:p w14:paraId="697CCD0E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73D38B18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</w:tcPr>
          <w:p w14:paraId="158BFEF9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36C1559F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8" w:type="pct"/>
          </w:tcPr>
          <w:p w14:paraId="31FE9353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0E669379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</w:tcPr>
          <w:p w14:paraId="103444E7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40441162" w14:textId="77777777" w:rsidR="003D376F" w:rsidRPr="00780BAB" w:rsidRDefault="003D376F" w:rsidP="000819E0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BB0AD" w14:textId="77777777" w:rsidR="003D376F" w:rsidRPr="00780BAB" w:rsidRDefault="003D376F" w:rsidP="000819E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" w:type="pct"/>
          </w:tcPr>
          <w:p w14:paraId="6E9588AE" w14:textId="77777777" w:rsidR="003D376F" w:rsidRPr="00780BAB" w:rsidRDefault="003D376F" w:rsidP="000819E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F03" w14:textId="77777777" w:rsidR="003D376F" w:rsidRPr="00780BAB" w:rsidRDefault="003D376F" w:rsidP="000819E0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</w:tbl>
    <w:p w14:paraId="7C36D48D" w14:textId="0E558A03" w:rsidR="00636CF0" w:rsidRPr="00780BAB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  <w:cs/>
        </w:rPr>
      </w:pPr>
      <w:r w:rsidRPr="00780BAB">
        <w:rPr>
          <w:rFonts w:asciiTheme="majorBidi" w:hAnsiTheme="majorBidi" w:cstheme="majorBidi"/>
          <w:sz w:val="8"/>
          <w:szCs w:val="8"/>
          <w:cs/>
        </w:rPr>
        <w:tab/>
      </w:r>
    </w:p>
    <w:p w14:paraId="029C3E3B" w14:textId="77777777" w:rsidR="00636CF0" w:rsidRPr="00780BAB" w:rsidRDefault="00636CF0">
      <w:pPr>
        <w:rPr>
          <w:rFonts w:asciiTheme="majorBidi" w:hAnsiTheme="majorBidi" w:cstheme="majorBidi"/>
          <w:sz w:val="8"/>
          <w:szCs w:val="8"/>
          <w:cs/>
        </w:rPr>
      </w:pPr>
      <w:r w:rsidRPr="00780BAB">
        <w:rPr>
          <w:rFonts w:asciiTheme="majorBidi" w:hAnsiTheme="majorBidi" w:cstheme="majorBidi"/>
          <w:sz w:val="8"/>
          <w:szCs w:val="8"/>
          <w:cs/>
        </w:rPr>
        <w:br w:type="page"/>
      </w:r>
    </w:p>
    <w:p w14:paraId="5FB06D14" w14:textId="77777777" w:rsidR="00636CF0" w:rsidRPr="00780BAB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</w:rPr>
      </w:pPr>
    </w:p>
    <w:p w14:paraId="7D823412" w14:textId="77777777" w:rsidR="00636CF0" w:rsidRPr="00780BAB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  <w:cs/>
        </w:rPr>
      </w:pPr>
      <w:r w:rsidRPr="00780BAB">
        <w:rPr>
          <w:rFonts w:asciiTheme="majorBidi" w:hAnsiTheme="majorBidi" w:cstheme="majorBidi"/>
          <w:sz w:val="8"/>
          <w:szCs w:val="8"/>
          <w:cs/>
        </w:rPr>
        <w:tab/>
      </w: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81"/>
        <w:gridCol w:w="360"/>
        <w:gridCol w:w="1411"/>
      </w:tblGrid>
      <w:tr w:rsidR="00EF100B" w:rsidRPr="00780BAB" w14:paraId="7A8FDD5C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center"/>
          </w:tcPr>
          <w:p w14:paraId="07148909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pct"/>
            <w:gridSpan w:val="3"/>
            <w:vAlign w:val="center"/>
          </w:tcPr>
          <w:p w14:paraId="39D9C05D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0" w:type="pct"/>
            <w:gridSpan w:val="4"/>
          </w:tcPr>
          <w:p w14:paraId="71B57C0F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pct"/>
            <w:gridSpan w:val="4"/>
          </w:tcPr>
          <w:p w14:paraId="5A654834" w14:textId="77777777" w:rsidR="00636CF0" w:rsidRPr="00780BAB" w:rsidRDefault="00636CF0" w:rsidP="00280CA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F100B" w:rsidRPr="00780BAB" w14:paraId="47E44165" w14:textId="77777777" w:rsidTr="00280CA7">
        <w:trPr>
          <w:trHeight w:val="144"/>
        </w:trPr>
        <w:tc>
          <w:tcPr>
            <w:tcW w:w="1467" w:type="pct"/>
            <w:vMerge w:val="restart"/>
            <w:shd w:val="clear" w:color="auto" w:fill="auto"/>
            <w:vAlign w:val="center"/>
          </w:tcPr>
          <w:p w14:paraId="7C2C16E4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pct"/>
            <w:gridSpan w:val="3"/>
            <w:vAlign w:val="center"/>
          </w:tcPr>
          <w:p w14:paraId="42772E6D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60" w:type="pct"/>
            <w:gridSpan w:val="4"/>
          </w:tcPr>
          <w:p w14:paraId="713CE057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88" w:type="pct"/>
            <w:gridSpan w:val="4"/>
          </w:tcPr>
          <w:p w14:paraId="47775427" w14:textId="77777777" w:rsidR="00636CF0" w:rsidRPr="00780BAB" w:rsidRDefault="00636CF0" w:rsidP="00280CA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780BAB" w14:paraId="7074C716" w14:textId="77777777" w:rsidTr="001C4352">
        <w:trPr>
          <w:trHeight w:val="144"/>
        </w:trPr>
        <w:tc>
          <w:tcPr>
            <w:tcW w:w="1467" w:type="pct"/>
            <w:vMerge/>
            <w:shd w:val="clear" w:color="auto" w:fill="auto"/>
            <w:vAlign w:val="center"/>
          </w:tcPr>
          <w:p w14:paraId="1AADA8BE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32F4DD4" w14:textId="1E2BBE4C" w:rsidR="00636CF0" w:rsidRPr="00780BAB" w:rsidRDefault="00901AD8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18C97876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41F146C" w14:textId="2909BCAA" w:rsidR="00636CF0" w:rsidRPr="00780BAB" w:rsidRDefault="00901AD8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pct"/>
          </w:tcPr>
          <w:p w14:paraId="375F26A3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585A05EB" w14:textId="45CFB008" w:rsidR="00636CF0" w:rsidRPr="00780BAB" w:rsidRDefault="00901AD8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10A1E5E3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2DFCDCF4" w14:textId="33157AC8" w:rsidR="00636CF0" w:rsidRPr="00780BAB" w:rsidRDefault="00901AD8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pct"/>
          </w:tcPr>
          <w:p w14:paraId="58B54BEA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3E2E3097" w14:textId="7B23D083" w:rsidR="00636CF0" w:rsidRPr="00780BAB" w:rsidRDefault="00901AD8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0D0AEFDE" w14:textId="77777777" w:rsidR="00636CF0" w:rsidRPr="00780BAB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77A0D769" w14:textId="19651FFF" w:rsidR="00636CF0" w:rsidRPr="00780BAB" w:rsidRDefault="00901AD8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780BAB" w14:paraId="4E6889BA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4B067F38" w14:textId="0C6EE3B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A6D14"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901AD8" w:rsidRPr="00901A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34B544B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BEDAFFE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8856895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109F6A4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2647DB9B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DC07DAF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CA27B24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05AE262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09AB75F6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1D9263A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529C39F7" w14:textId="77777777" w:rsidR="00636CF0" w:rsidRPr="00780BAB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F100B" w:rsidRPr="00780BAB" w14:paraId="0C367FA4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1B788BF9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7A9E9C68" w14:textId="42D1DC9D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133" w:type="pct"/>
          </w:tcPr>
          <w:p w14:paraId="31E33087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73C97080" w14:textId="6D8F192D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133" w:type="pct"/>
          </w:tcPr>
          <w:p w14:paraId="11EDC6F4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9F63A35" w14:textId="31AD95D5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889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33" w:type="pct"/>
          </w:tcPr>
          <w:p w14:paraId="2623EC9B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B38B89F" w14:textId="1A9E1D7F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  <w:tc>
          <w:tcPr>
            <w:tcW w:w="133" w:type="pct"/>
          </w:tcPr>
          <w:p w14:paraId="5A0F7C15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F18270B" w14:textId="5E3101C5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132" w:type="pct"/>
          </w:tcPr>
          <w:p w14:paraId="7C9E9CAC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6BED5DDB" w14:textId="7157F5BB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</w:tr>
      <w:tr w:rsidR="00EF100B" w:rsidRPr="00780BAB" w14:paraId="5E37314B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21CB6B68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E42A6F" w14:textId="299022C3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133" w:type="pct"/>
          </w:tcPr>
          <w:p w14:paraId="333C99E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8E186" w14:textId="1E01C7AF" w:rsidR="00D806D5" w:rsidRPr="00780BAB" w:rsidRDefault="00901AD8" w:rsidP="00D806D5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33" w:type="pct"/>
          </w:tcPr>
          <w:p w14:paraId="1F20AAC6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442048" w14:textId="18ED4E2C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33" w:type="pct"/>
          </w:tcPr>
          <w:p w14:paraId="27974665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745B2B" w14:textId="420A46A2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133" w:type="pct"/>
          </w:tcPr>
          <w:p w14:paraId="17DA6F9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F7CE25" w14:textId="4627F229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32" w:type="pct"/>
          </w:tcPr>
          <w:p w14:paraId="0AAC3690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B5F2FB" w14:textId="018B1705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</w:tr>
      <w:tr w:rsidR="00EF100B" w:rsidRPr="00780BAB" w14:paraId="6FD1CF83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066AE73C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5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35AC3B" w14:textId="7A404751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  <w:tc>
          <w:tcPr>
            <w:tcW w:w="133" w:type="pct"/>
          </w:tcPr>
          <w:p w14:paraId="7C1D3F8D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1C088D" w14:textId="0C146E5A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33" w:type="pct"/>
          </w:tcPr>
          <w:p w14:paraId="1380B44F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1FF2F" w14:textId="6DC6CA59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33" w:type="pct"/>
          </w:tcPr>
          <w:p w14:paraId="3AF788AA" w14:textId="77777777" w:rsidR="00D806D5" w:rsidRPr="00780BAB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000000"/>
            </w:tcBorders>
            <w:vAlign w:val="bottom"/>
          </w:tcPr>
          <w:p w14:paraId="4542AC63" w14:textId="27E37FD5" w:rsidR="00D806D5" w:rsidRPr="00780BAB" w:rsidRDefault="00901AD8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33" w:type="pct"/>
          </w:tcPr>
          <w:p w14:paraId="29DC2882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AD532" w14:textId="1F941E0A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32" w:type="pct"/>
          </w:tcPr>
          <w:p w14:paraId="00A1D46E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5F3DC7" w14:textId="16D1E415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</w:tr>
      <w:tr w:rsidR="00EF100B" w:rsidRPr="00780BAB" w14:paraId="6AAAF3E9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F12C02F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D63C4FB" w14:textId="77777777" w:rsidR="00D806D5" w:rsidRPr="00780BAB" w:rsidRDefault="00D806D5" w:rsidP="00D806D5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2788BF54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420D3F4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A701AB2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9BCFD72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253F5FF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vAlign w:val="bottom"/>
          </w:tcPr>
          <w:p w14:paraId="4A1133F1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1028B81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AE9D5F" w14:textId="707EC2F2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32" w:type="pct"/>
          </w:tcPr>
          <w:p w14:paraId="2AD80042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8EA70A" w14:textId="17106FA8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</w:tr>
      <w:tr w:rsidR="00EF100B" w:rsidRPr="00780BAB" w14:paraId="4DFA823D" w14:textId="77777777" w:rsidTr="001C4352">
        <w:trPr>
          <w:trHeight w:val="170"/>
        </w:trPr>
        <w:tc>
          <w:tcPr>
            <w:tcW w:w="1467" w:type="pct"/>
            <w:shd w:val="clear" w:color="auto" w:fill="auto"/>
            <w:vAlign w:val="bottom"/>
          </w:tcPr>
          <w:p w14:paraId="3B5C2436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8E5FB0A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9DC9D2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6F85B7EF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7EE32B3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81BE601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1537A4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A8694F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80D90C9" w14:textId="77777777" w:rsidR="00D806D5" w:rsidRPr="00780BAB" w:rsidRDefault="00D806D5" w:rsidP="00D806D5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784CAE" w14:textId="47146BE0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32" w:type="pct"/>
          </w:tcPr>
          <w:p w14:paraId="61228AFF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3B4609" w14:textId="16E365C2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EF100B" w:rsidRPr="00780BAB" w14:paraId="40176453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1E633621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F204CE7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5332D9B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7697E8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527FE8D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A5D2437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243264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2520328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F3F62D9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DBFF7B3" w14:textId="24202C4D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132" w:type="pct"/>
          </w:tcPr>
          <w:p w14:paraId="688E51D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36E66758" w14:textId="7EBE56AD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</w:tr>
      <w:tr w:rsidR="00EF100B" w:rsidRPr="00780BAB" w14:paraId="17F50697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C709752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66A1674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EEC4F0A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AA0DF84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8AB9D3A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ABB7E7B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5F0084D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47B671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D2E8D29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0DEA3364" w14:textId="269DD40D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132" w:type="pct"/>
          </w:tcPr>
          <w:p w14:paraId="6CC2407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73301DD2" w14:textId="1EBAB9B9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</w:tr>
      <w:tr w:rsidR="00EF100B" w:rsidRPr="00780BAB" w14:paraId="09E746A3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2E0A87BA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505BF3D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8866ABE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7B9BDDC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BB57BA9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C55DAF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4BDDDAB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2EDBBD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54C1553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2DAF269" w14:textId="23A1C85A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132" w:type="pct"/>
          </w:tcPr>
          <w:p w14:paraId="64927724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61F1877A" w14:textId="0CA00EBD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</w:tr>
      <w:tr w:rsidR="00EF100B" w:rsidRPr="00780BAB" w14:paraId="309A5408" w14:textId="77777777" w:rsidTr="001C4352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088DA399" w14:textId="77777777" w:rsidR="00D806D5" w:rsidRPr="00780BAB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3CC9E9E4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91EAA5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879B5A2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039BC28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1F3F5C5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72832A0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C2AF679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73E4B55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DCF1BF" w14:textId="7AC9519E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132" w:type="pct"/>
          </w:tcPr>
          <w:p w14:paraId="3632D526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27E573" w14:textId="17AD0791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958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</w:tr>
      <w:tr w:rsidR="00D806D5" w:rsidRPr="00780BAB" w14:paraId="5E5E147F" w14:textId="77777777" w:rsidTr="001C4352">
        <w:trPr>
          <w:trHeight w:val="144"/>
        </w:trPr>
        <w:tc>
          <w:tcPr>
            <w:tcW w:w="1467" w:type="pct"/>
          </w:tcPr>
          <w:p w14:paraId="2B9675EC" w14:textId="77777777" w:rsidR="00D806D5" w:rsidRPr="00780BAB" w:rsidRDefault="00D806D5" w:rsidP="00D806D5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52" w:type="pct"/>
          </w:tcPr>
          <w:p w14:paraId="4636AF5B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3AF220FB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75E81EBD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F02587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6BDCA965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0B5B837A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50CF957E" w14:textId="77777777" w:rsidR="00D806D5" w:rsidRPr="00780BAB" w:rsidRDefault="00D806D5" w:rsidP="00D806D5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6A6E920" w14:textId="77777777" w:rsidR="00D806D5" w:rsidRPr="00780BAB" w:rsidRDefault="00D806D5" w:rsidP="00D806D5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A4F1D" w14:textId="24ED70CD" w:rsidR="00D806D5" w:rsidRPr="00780BAB" w:rsidRDefault="00901AD8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132" w:type="pct"/>
          </w:tcPr>
          <w:p w14:paraId="19C9C0E3" w14:textId="77777777" w:rsidR="00D806D5" w:rsidRPr="00780BAB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98487" w14:textId="4A40198C" w:rsidR="00D806D5" w:rsidRPr="00780BAB" w:rsidRDefault="00901AD8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6C0435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</w:tr>
    </w:tbl>
    <w:p w14:paraId="5B8849D0" w14:textId="77777777" w:rsidR="00636CF0" w:rsidRPr="00780BAB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</w:rPr>
      </w:pPr>
    </w:p>
    <w:p w14:paraId="78E8FE9E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5BD9C0DE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3A1D7DD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1EAA48B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8E40F32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81"/>
        <w:gridCol w:w="360"/>
        <w:gridCol w:w="1411"/>
      </w:tblGrid>
      <w:tr w:rsidR="00EF100B" w:rsidRPr="00780BAB" w14:paraId="1D9A75F3" w14:textId="77777777" w:rsidTr="001C4352">
        <w:trPr>
          <w:trHeight w:val="144"/>
        </w:trPr>
        <w:tc>
          <w:tcPr>
            <w:tcW w:w="1467" w:type="pct"/>
          </w:tcPr>
          <w:p w14:paraId="1A23B5FF" w14:textId="77777777" w:rsidR="00587587" w:rsidRPr="00780BAB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709B6A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7AB0F54A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71BF02CE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47DB7A78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9F61B25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017C343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14EB9FF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2E645784" w14:textId="77777777" w:rsidR="00587587" w:rsidRPr="00780BAB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A7E3C4E" w14:textId="77777777" w:rsidR="00587587" w:rsidRPr="00780BAB" w:rsidRDefault="00587587" w:rsidP="00280C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37DC5A42" w14:textId="09A5FCD6" w:rsidR="00587587" w:rsidRPr="00780BAB" w:rsidRDefault="00901AD8" w:rsidP="00280CA7">
            <w:pPr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87587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F0AF7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587587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1B7F76F0" w14:textId="77777777" w:rsidR="00587587" w:rsidRPr="00780BAB" w:rsidRDefault="00587587" w:rsidP="00280CA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4028A51" w14:textId="77777777" w:rsidR="00587587" w:rsidRPr="00780BAB" w:rsidRDefault="00587587" w:rsidP="00280CA7">
            <w:pPr>
              <w:ind w:right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7080F095" w14:textId="1A3DB0FC" w:rsidR="00587587" w:rsidRPr="00780BAB" w:rsidRDefault="00901AD8" w:rsidP="00280CA7">
            <w:pPr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87587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01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F100B" w:rsidRPr="00780BAB" w14:paraId="569611CD" w14:textId="77777777" w:rsidTr="001C4352">
        <w:trPr>
          <w:trHeight w:val="144"/>
        </w:trPr>
        <w:tc>
          <w:tcPr>
            <w:tcW w:w="1467" w:type="pct"/>
          </w:tcPr>
          <w:p w14:paraId="49AB9B75" w14:textId="77777777" w:rsidR="00587587" w:rsidRPr="00780BAB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5777A979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24AD7C39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2E835473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7F4B8D0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106E29CD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465272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DD5C95D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D9AC8A1" w14:textId="77777777" w:rsidR="00587587" w:rsidRPr="00780BAB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60FAC25" w14:textId="38C71F3B" w:rsidR="00587587" w:rsidRPr="00780BAB" w:rsidRDefault="00901AD8" w:rsidP="00280CA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42002F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42002F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132" w:type="pct"/>
          </w:tcPr>
          <w:p w14:paraId="624BD13E" w14:textId="77777777" w:rsidR="00587587" w:rsidRPr="00780BAB" w:rsidRDefault="00587587" w:rsidP="00280CA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11A73482" w14:textId="1DADF6CC" w:rsidR="00587587" w:rsidRPr="00780BAB" w:rsidRDefault="00901AD8" w:rsidP="00280CA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587587" w:rsidRPr="00780B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587587" w:rsidRPr="00780B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</w:tr>
      <w:tr w:rsidR="00587587" w:rsidRPr="00780BAB" w14:paraId="76EE9D62" w14:textId="77777777" w:rsidTr="001C4352">
        <w:trPr>
          <w:trHeight w:val="144"/>
        </w:trPr>
        <w:tc>
          <w:tcPr>
            <w:tcW w:w="1467" w:type="pct"/>
          </w:tcPr>
          <w:p w14:paraId="5635D69D" w14:textId="77777777" w:rsidR="00587587" w:rsidRPr="00780BAB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6A772983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788076AE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7355E738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19452D8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723AF9EA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B9270DB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C005C4D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4E1A82C" w14:textId="77777777" w:rsidR="00587587" w:rsidRPr="00780BAB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FFD94A5" w14:textId="60877DF7" w:rsidR="00587587" w:rsidRPr="00780BAB" w:rsidRDefault="00901AD8" w:rsidP="00280CA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42002F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42002F" w:rsidRPr="00780B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132" w:type="pct"/>
          </w:tcPr>
          <w:p w14:paraId="6E3C7706" w14:textId="77777777" w:rsidR="00587587" w:rsidRPr="00780BAB" w:rsidRDefault="00587587" w:rsidP="00280CA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20AF0F67" w14:textId="50488DBE" w:rsidR="00587587" w:rsidRPr="00780BAB" w:rsidRDefault="00901AD8" w:rsidP="00280CA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01AD8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587587" w:rsidRPr="00780B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587587" w:rsidRPr="00780B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01AD8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</w:tr>
    </w:tbl>
    <w:p w14:paraId="7BC17ACC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B2BD071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3EB17D9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0E40727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1A0E4335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C25A10B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8D2B6F8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48D9241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0A66838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0EA4E2B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F7D4F55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B62C10D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6CEA675D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42542C07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CAD91F7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617C61E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DC152FF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63AA5FA6" w14:textId="7D21F0E7" w:rsidR="00587587" w:rsidRPr="00780BAB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</w:rPr>
      </w:pPr>
      <w:r w:rsidRPr="00780BAB">
        <w:rPr>
          <w:rFonts w:asciiTheme="majorBidi" w:hAnsiTheme="majorBidi" w:cstheme="majorBidi"/>
          <w:sz w:val="8"/>
          <w:szCs w:val="8"/>
          <w:cs/>
        </w:rPr>
        <w:tab/>
      </w:r>
    </w:p>
    <w:p w14:paraId="2F75EACA" w14:textId="1A24496F" w:rsidR="00587587" w:rsidRPr="00780BAB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  <w:cs/>
        </w:rPr>
        <w:sectPr w:rsidR="00587587" w:rsidRPr="00780BAB" w:rsidSect="008F0EF2">
          <w:pgSz w:w="16834" w:h="11909" w:orient="landscape" w:code="9"/>
          <w:pgMar w:top="1440" w:right="1440" w:bottom="1224" w:left="720" w:header="619" w:footer="259" w:gutter="0"/>
          <w:cols w:space="720"/>
          <w:noEndnote/>
          <w:docGrid w:linePitch="435"/>
        </w:sectPr>
      </w:pPr>
      <w:r w:rsidRPr="00780BAB">
        <w:rPr>
          <w:rFonts w:asciiTheme="majorBidi" w:hAnsiTheme="majorBidi" w:cstheme="majorBidi"/>
          <w:sz w:val="8"/>
          <w:szCs w:val="8"/>
          <w:cs/>
        </w:rPr>
        <w:tab/>
      </w:r>
    </w:p>
    <w:p w14:paraId="59BD1F0C" w14:textId="0F3D0662" w:rsidR="00997C05" w:rsidRPr="00780BAB" w:rsidRDefault="00050803" w:rsidP="00997C05">
      <w:pPr>
        <w:ind w:left="540" w:right="-25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lastRenderedPageBreak/>
        <w:t>ในระหว่างงวดสามเดือนสิ้นสุดวันที่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8F33B2" w:rsidRPr="00780BAB">
        <w:rPr>
          <w:rFonts w:asciiTheme="majorBidi" w:hAnsiTheme="majorBidi" w:cstheme="majorBidi"/>
          <w:spacing w:val="-4"/>
        </w:rPr>
        <w:t xml:space="preserve"> </w:t>
      </w:r>
      <w:r w:rsidR="008F0AF7" w:rsidRPr="00780BAB">
        <w:rPr>
          <w:rFonts w:asciiTheme="majorBidi" w:hAnsiTheme="majorBidi" w:cstheme="majorBidi"/>
          <w:spacing w:val="-4"/>
          <w:cs/>
        </w:rPr>
        <w:t>กันยายน</w:t>
      </w:r>
      <w:r w:rsidR="008F33B2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Pr="00780BAB">
        <w:rPr>
          <w:rFonts w:asciiTheme="majorBidi" w:hAnsiTheme="majorBidi" w:cstheme="majorBidi"/>
          <w:spacing w:val="-4"/>
          <w:cs/>
        </w:rPr>
        <w:t xml:space="preserve"> กลุ่มบริษัทมีการเปลี่ยนแปลงโครงสร้างภายในกลุ่มบริษัท ซึ่งทำให้ส่วนงานที่รายงานเปลี่ยนแปลงไป โดยมีการเปลี่ยนส่วนงานบริการด้วยตนเองและบริการโดยผู้เชี่ยวชาญ เป็นส่วนงานแพลตฟอร์มการขายและการตลาดดิจิทัล และแพลตฟอร์มการจองโรงแรม โดยกลุ่มบริษัทได้มีการปรับข้อมูลย้อนหลังในงวดสามเ</w:t>
      </w:r>
      <w:r w:rsidR="002618DF" w:rsidRPr="00780BAB">
        <w:rPr>
          <w:rFonts w:asciiTheme="majorBidi" w:hAnsiTheme="majorBidi" w:cstheme="majorBidi"/>
          <w:spacing w:val="-4"/>
          <w:cs/>
        </w:rPr>
        <w:t>ดือน</w:t>
      </w:r>
      <w:r w:rsidRPr="00780BAB">
        <w:rPr>
          <w:rFonts w:asciiTheme="majorBidi" w:hAnsiTheme="majorBidi" w:cstheme="majorBidi"/>
          <w:spacing w:val="-4"/>
          <w:cs/>
        </w:rPr>
        <w:t>สิ้นสุดวันที่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="008F33B2" w:rsidRPr="00780BAB">
        <w:rPr>
          <w:rFonts w:asciiTheme="majorBidi" w:hAnsiTheme="majorBidi" w:cstheme="majorBidi"/>
          <w:spacing w:val="-4"/>
        </w:rPr>
        <w:t xml:space="preserve"> </w:t>
      </w:r>
      <w:r w:rsidR="008F0AF7" w:rsidRPr="00780BAB">
        <w:rPr>
          <w:rFonts w:asciiTheme="majorBidi" w:hAnsiTheme="majorBidi" w:cstheme="majorBidi"/>
          <w:spacing w:val="-4"/>
          <w:cs/>
        </w:rPr>
        <w:t>กันยายน</w:t>
      </w:r>
      <w:r w:rsidR="008F33B2"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Pr="00780BAB">
        <w:rPr>
          <w:rFonts w:asciiTheme="majorBidi" w:hAnsiTheme="majorBidi" w:cstheme="majorBidi"/>
          <w:spacing w:val="-4"/>
          <w:cs/>
        </w:rPr>
        <w:t xml:space="preserve"> เพื่อให้สอดคล้องกับการแสดงรายการในงบการเงินรวมงวดปัจจุบัน การเปลี่ยนแปลงดังกล่าวส่งผลต่อรายได้จากการให้บริการและต้นทุนการให้บริการของส่วนงานดังต่อไปนี้</w:t>
      </w:r>
    </w:p>
    <w:p w14:paraId="475CFD21" w14:textId="68F07D7F" w:rsidR="00050803" w:rsidRPr="00780BAB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รายได้จากการให้บริการของส่วนงานบริการด้วยตนเอง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 </w:t>
      </w:r>
      <w:r w:rsidR="00901AD8" w:rsidRPr="00901AD8">
        <w:rPr>
          <w:rFonts w:asciiTheme="majorBidi" w:hAnsiTheme="majorBidi" w:cstheme="majorBidi"/>
          <w:spacing w:val="-4"/>
        </w:rPr>
        <w:t>13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355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859</w:t>
      </w:r>
      <w:r w:rsidR="007A5FC2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บาท และ </w:t>
      </w:r>
      <w:r w:rsidR="00901AD8" w:rsidRPr="00901AD8">
        <w:rPr>
          <w:rFonts w:asciiTheme="majorBidi" w:hAnsiTheme="majorBidi" w:cstheme="majorBidi"/>
          <w:spacing w:val="-4"/>
        </w:rPr>
        <w:t>3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637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884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ตามลำดับ</w:t>
      </w:r>
    </w:p>
    <w:p w14:paraId="5567B8CC" w14:textId="0343E4D9" w:rsidR="00050803" w:rsidRPr="00780BAB" w:rsidRDefault="00050803" w:rsidP="00183519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รายได้จากการให้บริการของส่วนงานบริการโดยผู้เชี่ยวชาญ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183519" w:rsidRPr="00780BAB">
        <w:rPr>
          <w:rFonts w:asciiTheme="majorBidi" w:hAnsiTheme="majorBidi" w:cstheme="majorBidi"/>
          <w:spacing w:val="-4"/>
        </w:rPr>
        <w:t xml:space="preserve">    </w:t>
      </w:r>
      <w:r w:rsidR="00901AD8" w:rsidRPr="00901AD8">
        <w:rPr>
          <w:rFonts w:asciiTheme="majorBidi" w:hAnsiTheme="majorBidi" w:cstheme="majorBidi"/>
          <w:spacing w:val="-4"/>
        </w:rPr>
        <w:t>29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956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340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และ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617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467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ตามลำดับ</w:t>
      </w:r>
    </w:p>
    <w:p w14:paraId="072953D6" w14:textId="6E63453E" w:rsidR="00050803" w:rsidRPr="00780BAB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ต้นทุนการให้บริการของส่วนงานบริการด้วยตนเอง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5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854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315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และ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1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373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082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ตามลำดับ</w:t>
      </w:r>
    </w:p>
    <w:p w14:paraId="5781F788" w14:textId="7A8F5A5B" w:rsidR="00050803" w:rsidRPr="00780BAB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ต้นทุนการให้บริการของส่วนงานบริการโดยผู้เชี่ยวชาญ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8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773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749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และ</w:t>
      </w:r>
      <w:r w:rsidR="00F90873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130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144</w:t>
      </w:r>
      <w:r w:rsidR="008F0AF7" w:rsidRPr="00780BAB">
        <w:rPr>
          <w:rFonts w:asciiTheme="majorBidi" w:hAnsiTheme="majorBidi" w:cstheme="majorBidi"/>
          <w:spacing w:val="-4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ตามลำดับที่ได้รายงานไว้</w:t>
      </w:r>
    </w:p>
    <w:p w14:paraId="339DB7B1" w14:textId="79703D4B" w:rsidR="008F33B2" w:rsidRPr="00780BAB" w:rsidRDefault="008F33B2" w:rsidP="00BC1BC0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ในระหว่างงวด</w:t>
      </w:r>
      <w:r w:rsidR="000A6D14" w:rsidRPr="00780BAB">
        <w:rPr>
          <w:rFonts w:asciiTheme="majorBidi" w:hAnsiTheme="majorBidi" w:cstheme="majorBidi"/>
          <w:spacing w:val="-4"/>
          <w:cs/>
        </w:rPr>
        <w:t>เก้า</w:t>
      </w:r>
      <w:r w:rsidRPr="00780BAB">
        <w:rPr>
          <w:rFonts w:asciiTheme="majorBidi" w:hAnsiTheme="majorBidi" w:cstheme="majorBidi"/>
          <w:spacing w:val="-4"/>
          <w:cs/>
        </w:rPr>
        <w:t>เดือนสิ้นสุดวันที่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B97FE7" w:rsidRPr="00780BAB">
        <w:rPr>
          <w:rFonts w:asciiTheme="majorBidi" w:hAnsiTheme="majorBidi" w:cstheme="majorBidi"/>
          <w:spacing w:val="-4"/>
          <w:cs/>
        </w:rPr>
        <w:t>กันยายน</w:t>
      </w:r>
      <w:r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2567</w:t>
      </w:r>
      <w:r w:rsidRPr="00780BAB">
        <w:rPr>
          <w:rFonts w:asciiTheme="majorBidi" w:hAnsiTheme="majorBidi" w:cstheme="majorBidi"/>
          <w:spacing w:val="-4"/>
          <w:cs/>
        </w:rPr>
        <w:t xml:space="preserve"> กลุ่มบริษัทมีการเปลี่ยนแปลงโครงสร้างภายในกลุ่มบริษัท ซึ่งทำให้ส่วนงานที่รายงานเปลี่ยนแปลงไป โดยมีการเปลี่ยนส่วนงานบริการด้วยตนเองและบริการโดยผู้เชี่ยวชาญ เป็นส่วนงานแพลตฟอร์มการขายและการตลาดดิจิทัล และแพลตฟอร์มการจองโรงแรม โดยกลุ่มบริษัทได้มีการปรับข้อมูลย้อนหลังในงวด</w:t>
      </w:r>
      <w:r w:rsidR="000A6D14" w:rsidRPr="00780BAB">
        <w:rPr>
          <w:rFonts w:asciiTheme="majorBidi" w:hAnsiTheme="majorBidi" w:cstheme="majorBidi"/>
          <w:spacing w:val="-4"/>
          <w:cs/>
        </w:rPr>
        <w:t>เก้า</w:t>
      </w:r>
      <w:r w:rsidRPr="00780BAB">
        <w:rPr>
          <w:rFonts w:asciiTheme="majorBidi" w:hAnsiTheme="majorBidi" w:cstheme="majorBidi"/>
          <w:spacing w:val="-4"/>
          <w:cs/>
        </w:rPr>
        <w:t>เดือนสิ้นสุดวันที่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30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B97FE7" w:rsidRPr="00780BAB">
        <w:rPr>
          <w:rFonts w:asciiTheme="majorBidi" w:hAnsiTheme="majorBidi" w:cstheme="majorBidi"/>
          <w:spacing w:val="-4"/>
          <w:cs/>
        </w:rPr>
        <w:t>กันยายน</w:t>
      </w:r>
      <w:r w:rsidRPr="00780BAB">
        <w:rPr>
          <w:rFonts w:asciiTheme="majorBidi" w:hAnsiTheme="majorBidi" w:cstheme="majorBidi"/>
          <w:spacing w:val="-4"/>
          <w:cs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2566</w:t>
      </w:r>
      <w:r w:rsidRPr="00780BAB">
        <w:rPr>
          <w:rFonts w:asciiTheme="majorBidi" w:hAnsiTheme="majorBidi" w:cstheme="majorBidi"/>
          <w:spacing w:val="-4"/>
          <w:cs/>
        </w:rPr>
        <w:t xml:space="preserve"> เพื่อให้สอดคล้องกับการแสดงรายการในงบการเงินรวมงวดปัจจุบัน การเปลี่ยนแปลงดังกล่าวส่งผลต่อรายได้จากการให้บริการและต้นทุนการให้บริการของส่วนงานดังต่อไปนี้</w:t>
      </w:r>
    </w:p>
    <w:p w14:paraId="449CBDEB" w14:textId="28D0E090" w:rsidR="008F33B2" w:rsidRPr="00780BAB" w:rsidRDefault="008F33B2" w:rsidP="00BC1BC0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รายได้จากการให้บริการของส่วนงานบริการด้วยตนเอง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 </w:t>
      </w:r>
      <w:r w:rsidR="00901AD8" w:rsidRPr="00901AD8">
        <w:rPr>
          <w:rFonts w:asciiTheme="majorBidi" w:hAnsiTheme="majorBidi" w:cstheme="majorBidi"/>
          <w:spacing w:val="-4"/>
        </w:rPr>
        <w:t>38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506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018</w:t>
      </w:r>
      <w:r w:rsidR="00B97FE7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บาท และ </w:t>
      </w:r>
      <w:r w:rsidR="00901AD8" w:rsidRPr="00901AD8">
        <w:rPr>
          <w:rFonts w:asciiTheme="majorBidi" w:hAnsiTheme="majorBidi" w:cstheme="majorBidi"/>
          <w:spacing w:val="-4"/>
        </w:rPr>
        <w:t>14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454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656</w:t>
      </w:r>
      <w:r w:rsidRPr="00780BAB">
        <w:rPr>
          <w:rFonts w:asciiTheme="majorBidi" w:hAnsiTheme="majorBidi" w:cstheme="majorBidi"/>
          <w:spacing w:val="-4"/>
          <w:cs/>
        </w:rPr>
        <w:t xml:space="preserve"> บาท ตามลำดับ</w:t>
      </w:r>
    </w:p>
    <w:p w14:paraId="5BD3220E" w14:textId="1D18671F" w:rsidR="00BC1BC0" w:rsidRPr="00780BAB" w:rsidRDefault="008F33B2" w:rsidP="00BC1BC0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  <w:highlight w:val="yellow"/>
          <w:cs/>
        </w:rPr>
      </w:pPr>
      <w:r w:rsidRPr="00780BAB">
        <w:rPr>
          <w:rFonts w:asciiTheme="majorBidi" w:hAnsiTheme="majorBidi" w:cstheme="majorBidi"/>
          <w:spacing w:val="-4"/>
          <w:cs/>
        </w:rPr>
        <w:t>รายได้จากการให้บริการของส่วนงานบริการโดยผู้เชี่ยวชาญ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4329D5"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83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862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161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และ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1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214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119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บาท ตามลำดับ</w:t>
      </w:r>
      <w:r w:rsidR="00BC1BC0" w:rsidRPr="00780BAB">
        <w:rPr>
          <w:rFonts w:asciiTheme="majorBidi" w:hAnsiTheme="majorBidi" w:cstheme="majorBidi"/>
          <w:spacing w:val="-4"/>
          <w:highlight w:val="yellow"/>
          <w:cs/>
        </w:rPr>
        <w:br w:type="page"/>
      </w:r>
    </w:p>
    <w:p w14:paraId="375CDEC8" w14:textId="7913A6F9" w:rsidR="008F33B2" w:rsidRPr="00780BAB" w:rsidRDefault="008F33B2" w:rsidP="00901AD8">
      <w:pPr>
        <w:spacing w:before="120" w:after="24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lastRenderedPageBreak/>
        <w:t>ต้นทุนการให้บริการของส่วนงานบริการด้วยตนเอง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17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044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955</w:t>
      </w:r>
      <w:r w:rsidRPr="00780BAB">
        <w:rPr>
          <w:rFonts w:asciiTheme="majorBidi" w:hAnsiTheme="majorBidi" w:cstheme="majorBidi"/>
          <w:spacing w:val="-4"/>
          <w:cs/>
        </w:rPr>
        <w:t xml:space="preserve"> บาท และ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4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202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940</w:t>
      </w:r>
      <w:r w:rsidRPr="00780BAB">
        <w:rPr>
          <w:rFonts w:asciiTheme="majorBidi" w:hAnsiTheme="majorBidi" w:cstheme="majorBidi"/>
          <w:spacing w:val="-4"/>
          <w:cs/>
        </w:rPr>
        <w:t xml:space="preserve"> บาท ตามลำดับ</w:t>
      </w:r>
    </w:p>
    <w:p w14:paraId="23BA0D52" w14:textId="2794F42A" w:rsidR="008F33B2" w:rsidRPr="00780BAB" w:rsidRDefault="008F33B2" w:rsidP="008F33B2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ต้นทุนการให้บริการของส่วนงานบริการโดยผู้เชี่ยวชาญ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25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352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209</w:t>
      </w:r>
      <w:r w:rsidRPr="00780BAB">
        <w:rPr>
          <w:rFonts w:asciiTheme="majorBidi" w:hAnsiTheme="majorBidi" w:cstheme="majorBidi"/>
          <w:spacing w:val="-4"/>
          <w:cs/>
        </w:rPr>
        <w:t xml:space="preserve"> บาท และ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="00901AD8" w:rsidRPr="00901AD8">
        <w:rPr>
          <w:rFonts w:asciiTheme="majorBidi" w:hAnsiTheme="majorBidi" w:cstheme="majorBidi"/>
          <w:spacing w:val="-4"/>
        </w:rPr>
        <w:t>319</w:t>
      </w:r>
      <w:r w:rsidR="00A267AB" w:rsidRPr="00780BAB">
        <w:rPr>
          <w:rFonts w:asciiTheme="majorBidi" w:hAnsiTheme="majorBidi" w:cstheme="majorBidi"/>
          <w:spacing w:val="-4"/>
        </w:rPr>
        <w:t>,</w:t>
      </w:r>
      <w:r w:rsidR="00901AD8" w:rsidRPr="00901AD8">
        <w:rPr>
          <w:rFonts w:asciiTheme="majorBidi" w:hAnsiTheme="majorBidi" w:cstheme="majorBidi"/>
          <w:spacing w:val="-4"/>
        </w:rPr>
        <w:t>404</w:t>
      </w:r>
      <w:r w:rsidRPr="00780BAB">
        <w:rPr>
          <w:rFonts w:asciiTheme="majorBidi" w:hAnsiTheme="majorBidi" w:cstheme="majorBidi"/>
          <w:spacing w:val="-4"/>
          <w:cs/>
        </w:rPr>
        <w:t xml:space="preserve"> บาท ตามลำดับที่ได้รายงานไว้</w:t>
      </w:r>
    </w:p>
    <w:p w14:paraId="3001FE7D" w14:textId="77777777" w:rsidR="00CD7EE7" w:rsidRPr="00780BAB" w:rsidRDefault="00CD7EE7" w:rsidP="00997C05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การกำหนดมูลค่ายุติธรรม</w:t>
      </w:r>
    </w:p>
    <w:p w14:paraId="578CD255" w14:textId="77777777" w:rsidR="00CD7EE7" w:rsidRPr="00780BAB" w:rsidRDefault="00CD7EE7" w:rsidP="00E92594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780BAB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780BAB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780BAB" w:rsidRDefault="00CD7EE7" w:rsidP="000900F7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780BAB" w:rsidRDefault="004E2C17" w:rsidP="008F33B2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780BAB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780BAB">
        <w:rPr>
          <w:rFonts w:asciiTheme="majorBidi" w:hAnsiTheme="majorBidi" w:cstheme="majorBidi"/>
          <w:spacing w:val="-4"/>
          <w:cs/>
        </w:rPr>
        <w:t>และหนี้สิน</w:t>
      </w:r>
      <w:r w:rsidRPr="00780BAB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780BAB">
        <w:rPr>
          <w:rFonts w:asciiTheme="majorBidi" w:hAnsiTheme="majorBidi" w:cstheme="majorBidi"/>
          <w:spacing w:val="-4"/>
        </w:rPr>
        <w:br/>
      </w:r>
      <w:r w:rsidRPr="00780BAB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780BAB">
        <w:rPr>
          <w:rFonts w:asciiTheme="majorBidi" w:hAnsiTheme="majorBidi" w:cstheme="majorBidi"/>
          <w:spacing w:val="-4"/>
          <w:cs/>
        </w:rPr>
        <w:br/>
      </w:r>
      <w:r w:rsidRPr="00780BAB">
        <w:rPr>
          <w:rFonts w:asciiTheme="majorBidi" w:hAnsiTheme="majorBidi" w:cstheme="majorBidi"/>
          <w:spacing w:val="-4"/>
          <w:cs/>
        </w:rPr>
        <w:t>ไม</w:t>
      </w:r>
      <w:r w:rsidR="007C55D9" w:rsidRPr="00780BAB">
        <w:rPr>
          <w:rFonts w:asciiTheme="majorBidi" w:hAnsiTheme="majorBidi" w:cstheme="majorBidi"/>
          <w:spacing w:val="-4"/>
          <w:cs/>
        </w:rPr>
        <w:t>่</w:t>
      </w:r>
      <w:r w:rsidRPr="00780BAB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780BAB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780BAB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3E83E934" w:rsidR="00232477" w:rsidRPr="00780BAB" w:rsidRDefault="0084203A" w:rsidP="00987C36">
      <w:pPr>
        <w:spacing w:before="240"/>
        <w:ind w:left="547" w:right="29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780BAB">
        <w:rPr>
          <w:rFonts w:asciiTheme="majorBidi" w:hAnsiTheme="majorBidi" w:cstheme="majorBidi"/>
        </w:rPr>
        <w:br/>
      </w:r>
      <w:r w:rsidRPr="00780BAB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780BAB">
        <w:rPr>
          <w:rFonts w:asciiTheme="majorBidi" w:hAnsiTheme="majorBidi" w:cstheme="majorBidi"/>
        </w:rPr>
        <w:br/>
      </w:r>
      <w:r w:rsidRPr="00780BAB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780BAB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901AD8" w:rsidRPr="00901AD8">
        <w:rPr>
          <w:rFonts w:asciiTheme="majorBidi" w:hAnsiTheme="majorBidi" w:cstheme="majorBidi"/>
        </w:rPr>
        <w:t>3</w:t>
      </w:r>
      <w:r w:rsidR="0063055C" w:rsidRPr="00780BAB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79BCD563" w14:textId="77777777" w:rsidR="004F693A" w:rsidRPr="00780BAB" w:rsidRDefault="004E4A28" w:rsidP="00E73326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5C531F1D" w14:textId="5FD4DB7A" w:rsidR="00E615C2" w:rsidRPr="00780BAB" w:rsidRDefault="004E4A28" w:rsidP="00E92594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0BAB">
        <w:rPr>
          <w:rFonts w:asciiTheme="majorBidi" w:hAnsiTheme="majorBidi" w:cstheme="majorBidi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780BAB">
        <w:rPr>
          <w:rFonts w:asciiTheme="majorBidi" w:hAnsiTheme="majorBidi" w:cstheme="majorBidi"/>
        </w:rPr>
        <w:br/>
      </w:r>
      <w:r w:rsidR="00901AD8" w:rsidRPr="00901AD8">
        <w:rPr>
          <w:rFonts w:asciiTheme="majorBidi" w:hAnsiTheme="majorBidi" w:cstheme="majorBidi"/>
          <w:spacing w:val="-10"/>
        </w:rPr>
        <w:t>6</w:t>
      </w:r>
      <w:r w:rsidR="000A6D14" w:rsidRPr="00780BAB">
        <w:rPr>
          <w:rFonts w:asciiTheme="majorBidi" w:hAnsiTheme="majorBidi" w:cstheme="majorBidi"/>
          <w:spacing w:val="-10"/>
        </w:rPr>
        <w:t xml:space="preserve"> </w:t>
      </w:r>
      <w:r w:rsidR="000A6D14" w:rsidRPr="00780BAB">
        <w:rPr>
          <w:rFonts w:asciiTheme="majorBidi" w:hAnsiTheme="majorBidi" w:cstheme="majorBidi"/>
          <w:spacing w:val="-10"/>
          <w:cs/>
        </w:rPr>
        <w:t xml:space="preserve">พฤศจิกายน </w:t>
      </w:r>
      <w:r w:rsidR="00901AD8" w:rsidRPr="00901AD8">
        <w:rPr>
          <w:rFonts w:asciiTheme="majorBidi" w:hAnsiTheme="majorBidi" w:cstheme="majorBidi"/>
          <w:spacing w:val="-10"/>
        </w:rPr>
        <w:t>2567</w:t>
      </w:r>
    </w:p>
    <w:sectPr w:rsidR="00E615C2" w:rsidRPr="00780BAB" w:rsidSect="008F0EF2">
      <w:pgSz w:w="11909" w:h="16834" w:code="9"/>
      <w:pgMar w:top="1440" w:right="1224" w:bottom="720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D7BCD" w14:textId="77777777" w:rsidR="006F6B45" w:rsidRDefault="006F6B45" w:rsidP="003A646B">
      <w:r>
        <w:separator/>
      </w:r>
    </w:p>
  </w:endnote>
  <w:endnote w:type="continuationSeparator" w:id="0">
    <w:p w14:paraId="22096BED" w14:textId="77777777" w:rsidR="006F6B45" w:rsidRDefault="006F6B45" w:rsidP="003A646B">
      <w:r>
        <w:continuationSeparator/>
      </w:r>
    </w:p>
  </w:endnote>
  <w:endnote w:type="continuationNotice" w:id="1">
    <w:p w14:paraId="26CD3039" w14:textId="77777777" w:rsidR="006F6B45" w:rsidRDefault="006F6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5B98" w14:textId="2ADB4BF7" w:rsidR="00297A77" w:rsidRPr="00CB3B93" w:rsidRDefault="00297A77" w:rsidP="00CB3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9E6A" w14:textId="77777777" w:rsidR="006F6B45" w:rsidRDefault="006F6B45" w:rsidP="003A646B">
      <w:r>
        <w:separator/>
      </w:r>
    </w:p>
  </w:footnote>
  <w:footnote w:type="continuationSeparator" w:id="0">
    <w:p w14:paraId="675CC226" w14:textId="77777777" w:rsidR="006F6B45" w:rsidRDefault="006F6B45" w:rsidP="003A646B">
      <w:r>
        <w:continuationSeparator/>
      </w:r>
    </w:p>
  </w:footnote>
  <w:footnote w:type="continuationNotice" w:id="1">
    <w:p w14:paraId="141F0AC5" w14:textId="77777777" w:rsidR="006F6B45" w:rsidRDefault="006F6B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6ACF" w14:textId="5FF6DE03" w:rsidR="00BC1BC0" w:rsidRPr="00780BAB" w:rsidRDefault="00BC1BC0" w:rsidP="00BC1BC0">
    <w:pPr>
      <w:pStyle w:val="Header"/>
      <w:jc w:val="center"/>
      <w:rPr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964C" w14:textId="41796052" w:rsidR="00297A77" w:rsidRPr="00737430" w:rsidRDefault="00297A77" w:rsidP="002952AB">
    <w:pPr>
      <w:tabs>
        <w:tab w:val="center" w:pos="4680"/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15D1" w14:textId="6E56CDA1" w:rsidR="00297A77" w:rsidRPr="00737430" w:rsidRDefault="00297A77" w:rsidP="00306659">
    <w:pPr>
      <w:tabs>
        <w:tab w:val="right" w:pos="9360"/>
      </w:tabs>
      <w:jc w:val="center"/>
      <w:rPr>
        <w:rFonts w:ascii="Angsana New" w:hAnsi="Angsana New" w:cs="Angsana New"/>
        <w:b/>
        <w:bCs/>
        <w:cs/>
        <w:lang w:eastAsia="x-none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25DC" w14:textId="0440E731" w:rsidR="00297A77" w:rsidRPr="00737430" w:rsidRDefault="00297A77" w:rsidP="00BC1BC0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3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7"/>
  </w:num>
  <w:num w:numId="3" w16cid:durableId="1942300847">
    <w:abstractNumId w:val="2"/>
  </w:num>
  <w:num w:numId="4" w16cid:durableId="2075853368">
    <w:abstractNumId w:val="11"/>
  </w:num>
  <w:num w:numId="5" w16cid:durableId="1446848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3"/>
  </w:num>
  <w:num w:numId="8" w16cid:durableId="569265640">
    <w:abstractNumId w:val="9"/>
  </w:num>
  <w:num w:numId="9" w16cid:durableId="289090543">
    <w:abstractNumId w:val="15"/>
  </w:num>
  <w:num w:numId="10" w16cid:durableId="716515892">
    <w:abstractNumId w:val="8"/>
  </w:num>
  <w:num w:numId="11" w16cid:durableId="1190994158">
    <w:abstractNumId w:val="6"/>
  </w:num>
  <w:num w:numId="12" w16cid:durableId="1998341117">
    <w:abstractNumId w:val="10"/>
  </w:num>
  <w:num w:numId="13" w16cid:durableId="161167933">
    <w:abstractNumId w:val="13"/>
  </w:num>
  <w:num w:numId="14" w16cid:durableId="130946439">
    <w:abstractNumId w:val="4"/>
  </w:num>
  <w:num w:numId="15" w16cid:durableId="239025413">
    <w:abstractNumId w:val="14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99361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9EA"/>
    <w:rsid w:val="00001C46"/>
    <w:rsid w:val="00001DA4"/>
    <w:rsid w:val="00002201"/>
    <w:rsid w:val="00002343"/>
    <w:rsid w:val="00002456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6315"/>
    <w:rsid w:val="000064C4"/>
    <w:rsid w:val="00006636"/>
    <w:rsid w:val="00006838"/>
    <w:rsid w:val="000069DC"/>
    <w:rsid w:val="00006A62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2E8"/>
    <w:rsid w:val="000115B2"/>
    <w:rsid w:val="000116C0"/>
    <w:rsid w:val="00011876"/>
    <w:rsid w:val="00011B0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FDB"/>
    <w:rsid w:val="0001612C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AFB"/>
    <w:rsid w:val="00026F23"/>
    <w:rsid w:val="00026FFF"/>
    <w:rsid w:val="0002716F"/>
    <w:rsid w:val="0002786C"/>
    <w:rsid w:val="000278CC"/>
    <w:rsid w:val="00027A50"/>
    <w:rsid w:val="00027ED1"/>
    <w:rsid w:val="00027F9D"/>
    <w:rsid w:val="000308FA"/>
    <w:rsid w:val="00030B51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0D"/>
    <w:rsid w:val="000520C6"/>
    <w:rsid w:val="00052C79"/>
    <w:rsid w:val="00053584"/>
    <w:rsid w:val="000536E5"/>
    <w:rsid w:val="00053C0A"/>
    <w:rsid w:val="00053C6A"/>
    <w:rsid w:val="00053DBA"/>
    <w:rsid w:val="000540FE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BFA"/>
    <w:rsid w:val="00061C6F"/>
    <w:rsid w:val="00061C99"/>
    <w:rsid w:val="00061D19"/>
    <w:rsid w:val="00062306"/>
    <w:rsid w:val="00062708"/>
    <w:rsid w:val="00062F62"/>
    <w:rsid w:val="00063376"/>
    <w:rsid w:val="000639E5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E67"/>
    <w:rsid w:val="00076055"/>
    <w:rsid w:val="000764C6"/>
    <w:rsid w:val="00076B5D"/>
    <w:rsid w:val="00076CC8"/>
    <w:rsid w:val="00076F90"/>
    <w:rsid w:val="00076FBB"/>
    <w:rsid w:val="0007735C"/>
    <w:rsid w:val="00077F38"/>
    <w:rsid w:val="00080138"/>
    <w:rsid w:val="000801DE"/>
    <w:rsid w:val="000803E5"/>
    <w:rsid w:val="000806EF"/>
    <w:rsid w:val="000808E7"/>
    <w:rsid w:val="00080F81"/>
    <w:rsid w:val="00081595"/>
    <w:rsid w:val="00081607"/>
    <w:rsid w:val="0008165F"/>
    <w:rsid w:val="000816E4"/>
    <w:rsid w:val="000819E0"/>
    <w:rsid w:val="00081B1E"/>
    <w:rsid w:val="00081CA2"/>
    <w:rsid w:val="0008221F"/>
    <w:rsid w:val="00082853"/>
    <w:rsid w:val="00082D6A"/>
    <w:rsid w:val="000831DF"/>
    <w:rsid w:val="000832E5"/>
    <w:rsid w:val="00083CB7"/>
    <w:rsid w:val="00084D71"/>
    <w:rsid w:val="0008503B"/>
    <w:rsid w:val="000851A4"/>
    <w:rsid w:val="00085604"/>
    <w:rsid w:val="000859FA"/>
    <w:rsid w:val="00085C5E"/>
    <w:rsid w:val="00086220"/>
    <w:rsid w:val="00086AEF"/>
    <w:rsid w:val="00086AFA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CC6"/>
    <w:rsid w:val="00090EDF"/>
    <w:rsid w:val="000911C8"/>
    <w:rsid w:val="000916E2"/>
    <w:rsid w:val="000922DB"/>
    <w:rsid w:val="00092312"/>
    <w:rsid w:val="000923B1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122"/>
    <w:rsid w:val="000941F5"/>
    <w:rsid w:val="00094B3F"/>
    <w:rsid w:val="00094F1C"/>
    <w:rsid w:val="00095573"/>
    <w:rsid w:val="0009581D"/>
    <w:rsid w:val="000958C9"/>
    <w:rsid w:val="00096725"/>
    <w:rsid w:val="00096E13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C27"/>
    <w:rsid w:val="000A3C5C"/>
    <w:rsid w:val="000A3CA7"/>
    <w:rsid w:val="000A3FA4"/>
    <w:rsid w:val="000A45EB"/>
    <w:rsid w:val="000A4B78"/>
    <w:rsid w:val="000A59A8"/>
    <w:rsid w:val="000A5F04"/>
    <w:rsid w:val="000A60A3"/>
    <w:rsid w:val="000A60AB"/>
    <w:rsid w:val="000A62C2"/>
    <w:rsid w:val="000A6C12"/>
    <w:rsid w:val="000A6D14"/>
    <w:rsid w:val="000A6D1F"/>
    <w:rsid w:val="000A6E10"/>
    <w:rsid w:val="000A6EDA"/>
    <w:rsid w:val="000A7029"/>
    <w:rsid w:val="000A723E"/>
    <w:rsid w:val="000A7F25"/>
    <w:rsid w:val="000B0019"/>
    <w:rsid w:val="000B039D"/>
    <w:rsid w:val="000B05F1"/>
    <w:rsid w:val="000B0B1B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40C"/>
    <w:rsid w:val="000B2C35"/>
    <w:rsid w:val="000B35AF"/>
    <w:rsid w:val="000B39B8"/>
    <w:rsid w:val="000B3EE4"/>
    <w:rsid w:val="000B4185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1143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207C"/>
    <w:rsid w:val="000D295E"/>
    <w:rsid w:val="000D2B48"/>
    <w:rsid w:val="000D317F"/>
    <w:rsid w:val="000D31DD"/>
    <w:rsid w:val="000D35E2"/>
    <w:rsid w:val="000D3B23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BE8"/>
    <w:rsid w:val="000D6244"/>
    <w:rsid w:val="000D63E4"/>
    <w:rsid w:val="000D688F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88B"/>
    <w:rsid w:val="000E5AC8"/>
    <w:rsid w:val="000E5DF0"/>
    <w:rsid w:val="000E5E93"/>
    <w:rsid w:val="000E612A"/>
    <w:rsid w:val="000E62E1"/>
    <w:rsid w:val="000E6A3C"/>
    <w:rsid w:val="000E6D50"/>
    <w:rsid w:val="000E70B1"/>
    <w:rsid w:val="000E732A"/>
    <w:rsid w:val="000E753B"/>
    <w:rsid w:val="000E75D6"/>
    <w:rsid w:val="000F0EC6"/>
    <w:rsid w:val="000F19AC"/>
    <w:rsid w:val="000F19DD"/>
    <w:rsid w:val="000F1E2E"/>
    <w:rsid w:val="000F226F"/>
    <w:rsid w:val="000F2664"/>
    <w:rsid w:val="000F2C0D"/>
    <w:rsid w:val="000F2C7D"/>
    <w:rsid w:val="000F368E"/>
    <w:rsid w:val="000F37E4"/>
    <w:rsid w:val="000F3A2E"/>
    <w:rsid w:val="000F3AD3"/>
    <w:rsid w:val="000F3F68"/>
    <w:rsid w:val="000F406D"/>
    <w:rsid w:val="000F44F0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7273"/>
    <w:rsid w:val="000F7616"/>
    <w:rsid w:val="000F76ED"/>
    <w:rsid w:val="000F76F4"/>
    <w:rsid w:val="000F789C"/>
    <w:rsid w:val="000F79D8"/>
    <w:rsid w:val="000F7B88"/>
    <w:rsid w:val="000F7E1E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349"/>
    <w:rsid w:val="00105414"/>
    <w:rsid w:val="00105422"/>
    <w:rsid w:val="00105741"/>
    <w:rsid w:val="00105A8A"/>
    <w:rsid w:val="00105BEE"/>
    <w:rsid w:val="00105D52"/>
    <w:rsid w:val="00106333"/>
    <w:rsid w:val="00106B16"/>
    <w:rsid w:val="0010741E"/>
    <w:rsid w:val="0010777A"/>
    <w:rsid w:val="001078A4"/>
    <w:rsid w:val="00107B6C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CC9"/>
    <w:rsid w:val="00113FE2"/>
    <w:rsid w:val="00114145"/>
    <w:rsid w:val="00114AB2"/>
    <w:rsid w:val="00114DA6"/>
    <w:rsid w:val="00114F8F"/>
    <w:rsid w:val="00115536"/>
    <w:rsid w:val="0011584D"/>
    <w:rsid w:val="001159FD"/>
    <w:rsid w:val="00115B85"/>
    <w:rsid w:val="00115CE2"/>
    <w:rsid w:val="00115E28"/>
    <w:rsid w:val="00116158"/>
    <w:rsid w:val="00116A91"/>
    <w:rsid w:val="00116C27"/>
    <w:rsid w:val="00117171"/>
    <w:rsid w:val="001178F5"/>
    <w:rsid w:val="00120B00"/>
    <w:rsid w:val="00121293"/>
    <w:rsid w:val="00121650"/>
    <w:rsid w:val="00122802"/>
    <w:rsid w:val="00122DA0"/>
    <w:rsid w:val="00122FDD"/>
    <w:rsid w:val="001230F8"/>
    <w:rsid w:val="00123627"/>
    <w:rsid w:val="00124346"/>
    <w:rsid w:val="00124364"/>
    <w:rsid w:val="001246A0"/>
    <w:rsid w:val="00125BA1"/>
    <w:rsid w:val="0012634B"/>
    <w:rsid w:val="0012636F"/>
    <w:rsid w:val="001266BC"/>
    <w:rsid w:val="001269CD"/>
    <w:rsid w:val="00126E0D"/>
    <w:rsid w:val="0012742E"/>
    <w:rsid w:val="00127C17"/>
    <w:rsid w:val="00130040"/>
    <w:rsid w:val="001301B5"/>
    <w:rsid w:val="00130A27"/>
    <w:rsid w:val="00130D47"/>
    <w:rsid w:val="00130F1E"/>
    <w:rsid w:val="00131044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CBC"/>
    <w:rsid w:val="001369BA"/>
    <w:rsid w:val="00136A4D"/>
    <w:rsid w:val="00136A52"/>
    <w:rsid w:val="00136E5C"/>
    <w:rsid w:val="0013755C"/>
    <w:rsid w:val="00137AA7"/>
    <w:rsid w:val="00137C37"/>
    <w:rsid w:val="00137D22"/>
    <w:rsid w:val="00140085"/>
    <w:rsid w:val="00140933"/>
    <w:rsid w:val="00140A34"/>
    <w:rsid w:val="00140A48"/>
    <w:rsid w:val="0014112E"/>
    <w:rsid w:val="00141201"/>
    <w:rsid w:val="001412D2"/>
    <w:rsid w:val="001415B8"/>
    <w:rsid w:val="001418C2"/>
    <w:rsid w:val="00141B19"/>
    <w:rsid w:val="00141F0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D47"/>
    <w:rsid w:val="00147F0B"/>
    <w:rsid w:val="00150262"/>
    <w:rsid w:val="00150870"/>
    <w:rsid w:val="001509E6"/>
    <w:rsid w:val="00150AD5"/>
    <w:rsid w:val="00150C86"/>
    <w:rsid w:val="001512E6"/>
    <w:rsid w:val="00151730"/>
    <w:rsid w:val="00151A53"/>
    <w:rsid w:val="00151B96"/>
    <w:rsid w:val="00151DF9"/>
    <w:rsid w:val="001521D0"/>
    <w:rsid w:val="001525DA"/>
    <w:rsid w:val="00152A11"/>
    <w:rsid w:val="00152E58"/>
    <w:rsid w:val="00153A21"/>
    <w:rsid w:val="00153A63"/>
    <w:rsid w:val="00153A90"/>
    <w:rsid w:val="00153C5C"/>
    <w:rsid w:val="00153F53"/>
    <w:rsid w:val="0015443B"/>
    <w:rsid w:val="001548E7"/>
    <w:rsid w:val="00154BE4"/>
    <w:rsid w:val="001550DA"/>
    <w:rsid w:val="0015515D"/>
    <w:rsid w:val="0015567F"/>
    <w:rsid w:val="001556F4"/>
    <w:rsid w:val="001558A6"/>
    <w:rsid w:val="00155B23"/>
    <w:rsid w:val="00156034"/>
    <w:rsid w:val="001566B0"/>
    <w:rsid w:val="0015688F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2219"/>
    <w:rsid w:val="0016228B"/>
    <w:rsid w:val="001625B7"/>
    <w:rsid w:val="00163610"/>
    <w:rsid w:val="001637DE"/>
    <w:rsid w:val="00164403"/>
    <w:rsid w:val="001645DE"/>
    <w:rsid w:val="001646CE"/>
    <w:rsid w:val="00164804"/>
    <w:rsid w:val="00164CC7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10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308"/>
    <w:rsid w:val="00176B72"/>
    <w:rsid w:val="00176CFC"/>
    <w:rsid w:val="00176D7E"/>
    <w:rsid w:val="00177137"/>
    <w:rsid w:val="001773F6"/>
    <w:rsid w:val="0017747B"/>
    <w:rsid w:val="001774D4"/>
    <w:rsid w:val="00180404"/>
    <w:rsid w:val="00180492"/>
    <w:rsid w:val="001807A2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519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66F"/>
    <w:rsid w:val="00186F1A"/>
    <w:rsid w:val="0018701C"/>
    <w:rsid w:val="00187199"/>
    <w:rsid w:val="00187476"/>
    <w:rsid w:val="00187B56"/>
    <w:rsid w:val="00187B76"/>
    <w:rsid w:val="00187BAE"/>
    <w:rsid w:val="00187C00"/>
    <w:rsid w:val="00187C91"/>
    <w:rsid w:val="00190BFE"/>
    <w:rsid w:val="00191A82"/>
    <w:rsid w:val="00192026"/>
    <w:rsid w:val="00192335"/>
    <w:rsid w:val="0019275D"/>
    <w:rsid w:val="00192F9C"/>
    <w:rsid w:val="0019318E"/>
    <w:rsid w:val="001936FB"/>
    <w:rsid w:val="00193966"/>
    <w:rsid w:val="00193A1F"/>
    <w:rsid w:val="00193AC8"/>
    <w:rsid w:val="00194251"/>
    <w:rsid w:val="001943C2"/>
    <w:rsid w:val="00194C2C"/>
    <w:rsid w:val="00194C81"/>
    <w:rsid w:val="00195054"/>
    <w:rsid w:val="0019543E"/>
    <w:rsid w:val="0019588E"/>
    <w:rsid w:val="001959BB"/>
    <w:rsid w:val="00196236"/>
    <w:rsid w:val="001966C8"/>
    <w:rsid w:val="00196F5E"/>
    <w:rsid w:val="00197163"/>
    <w:rsid w:val="00197287"/>
    <w:rsid w:val="0019760C"/>
    <w:rsid w:val="001976DC"/>
    <w:rsid w:val="00197797"/>
    <w:rsid w:val="00197B1A"/>
    <w:rsid w:val="001A00DD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D78"/>
    <w:rsid w:val="001B2E46"/>
    <w:rsid w:val="001B3066"/>
    <w:rsid w:val="001B31C5"/>
    <w:rsid w:val="001B3256"/>
    <w:rsid w:val="001B32A3"/>
    <w:rsid w:val="001B375B"/>
    <w:rsid w:val="001B390D"/>
    <w:rsid w:val="001B3DE5"/>
    <w:rsid w:val="001B3E72"/>
    <w:rsid w:val="001B3FAE"/>
    <w:rsid w:val="001B40C4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793"/>
    <w:rsid w:val="001C1CEB"/>
    <w:rsid w:val="001C1DF7"/>
    <w:rsid w:val="001C201A"/>
    <w:rsid w:val="001C2586"/>
    <w:rsid w:val="001C2D2E"/>
    <w:rsid w:val="001C311A"/>
    <w:rsid w:val="001C35AE"/>
    <w:rsid w:val="001C393D"/>
    <w:rsid w:val="001C42D4"/>
    <w:rsid w:val="001C4352"/>
    <w:rsid w:val="001C4520"/>
    <w:rsid w:val="001C4AB5"/>
    <w:rsid w:val="001C4E2B"/>
    <w:rsid w:val="001C50F5"/>
    <w:rsid w:val="001C5968"/>
    <w:rsid w:val="001C5D64"/>
    <w:rsid w:val="001C622A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6B6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6CB"/>
    <w:rsid w:val="001D2A7F"/>
    <w:rsid w:val="001D2F5F"/>
    <w:rsid w:val="001D3213"/>
    <w:rsid w:val="001D32C7"/>
    <w:rsid w:val="001D3FDB"/>
    <w:rsid w:val="001D4584"/>
    <w:rsid w:val="001D4A8F"/>
    <w:rsid w:val="001D4B19"/>
    <w:rsid w:val="001D4E73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7C"/>
    <w:rsid w:val="001D7ABA"/>
    <w:rsid w:val="001D7D1B"/>
    <w:rsid w:val="001D7D3B"/>
    <w:rsid w:val="001E00E0"/>
    <w:rsid w:val="001E014B"/>
    <w:rsid w:val="001E0C3C"/>
    <w:rsid w:val="001E0D66"/>
    <w:rsid w:val="001E1327"/>
    <w:rsid w:val="001E1B1D"/>
    <w:rsid w:val="001E1B92"/>
    <w:rsid w:val="001E1D55"/>
    <w:rsid w:val="001E1DAE"/>
    <w:rsid w:val="001E1FA1"/>
    <w:rsid w:val="001E2885"/>
    <w:rsid w:val="001E292A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EAD"/>
    <w:rsid w:val="001E4F0D"/>
    <w:rsid w:val="001E4FF4"/>
    <w:rsid w:val="001E56B6"/>
    <w:rsid w:val="001E628B"/>
    <w:rsid w:val="001E6A25"/>
    <w:rsid w:val="001E6DDC"/>
    <w:rsid w:val="001E6F9F"/>
    <w:rsid w:val="001E701A"/>
    <w:rsid w:val="001E7D20"/>
    <w:rsid w:val="001E7D4D"/>
    <w:rsid w:val="001F0DBF"/>
    <w:rsid w:val="001F0E57"/>
    <w:rsid w:val="001F1241"/>
    <w:rsid w:val="001F1559"/>
    <w:rsid w:val="001F157E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C35"/>
    <w:rsid w:val="001F3F06"/>
    <w:rsid w:val="001F4338"/>
    <w:rsid w:val="001F46C3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724"/>
    <w:rsid w:val="001F7BA3"/>
    <w:rsid w:val="002002EE"/>
    <w:rsid w:val="002003CA"/>
    <w:rsid w:val="002005A4"/>
    <w:rsid w:val="00200A80"/>
    <w:rsid w:val="00200FA5"/>
    <w:rsid w:val="002017B8"/>
    <w:rsid w:val="00201EFF"/>
    <w:rsid w:val="0020207C"/>
    <w:rsid w:val="002023D1"/>
    <w:rsid w:val="002024F2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4D5F"/>
    <w:rsid w:val="00205B20"/>
    <w:rsid w:val="0020601A"/>
    <w:rsid w:val="0020603A"/>
    <w:rsid w:val="002064BB"/>
    <w:rsid w:val="0020651E"/>
    <w:rsid w:val="002067CF"/>
    <w:rsid w:val="00207447"/>
    <w:rsid w:val="0020769D"/>
    <w:rsid w:val="002076B2"/>
    <w:rsid w:val="00207A47"/>
    <w:rsid w:val="00207DDD"/>
    <w:rsid w:val="002103DD"/>
    <w:rsid w:val="00210848"/>
    <w:rsid w:val="00211FFC"/>
    <w:rsid w:val="00212187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F9D"/>
    <w:rsid w:val="002140BE"/>
    <w:rsid w:val="0021485C"/>
    <w:rsid w:val="002149A0"/>
    <w:rsid w:val="00214AC8"/>
    <w:rsid w:val="00214BE8"/>
    <w:rsid w:val="00214CCF"/>
    <w:rsid w:val="00215223"/>
    <w:rsid w:val="002156BC"/>
    <w:rsid w:val="002157CB"/>
    <w:rsid w:val="00215D7F"/>
    <w:rsid w:val="00215F13"/>
    <w:rsid w:val="00216020"/>
    <w:rsid w:val="00216176"/>
    <w:rsid w:val="0021632B"/>
    <w:rsid w:val="002163C8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1D0"/>
    <w:rsid w:val="002212A6"/>
    <w:rsid w:val="002224BD"/>
    <w:rsid w:val="0022280B"/>
    <w:rsid w:val="00222A02"/>
    <w:rsid w:val="00222C5E"/>
    <w:rsid w:val="00222E93"/>
    <w:rsid w:val="002230C2"/>
    <w:rsid w:val="0022324D"/>
    <w:rsid w:val="002239C6"/>
    <w:rsid w:val="002245CD"/>
    <w:rsid w:val="0022471B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40A5"/>
    <w:rsid w:val="002341E9"/>
    <w:rsid w:val="002348E8"/>
    <w:rsid w:val="00234973"/>
    <w:rsid w:val="002349E6"/>
    <w:rsid w:val="00234A34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514"/>
    <w:rsid w:val="00240529"/>
    <w:rsid w:val="002409BC"/>
    <w:rsid w:val="00240C3F"/>
    <w:rsid w:val="00240DB8"/>
    <w:rsid w:val="0024100B"/>
    <w:rsid w:val="002416D8"/>
    <w:rsid w:val="00241CE0"/>
    <w:rsid w:val="00242017"/>
    <w:rsid w:val="0024220C"/>
    <w:rsid w:val="00242534"/>
    <w:rsid w:val="002427D1"/>
    <w:rsid w:val="00242866"/>
    <w:rsid w:val="00242BE5"/>
    <w:rsid w:val="0024301A"/>
    <w:rsid w:val="00243260"/>
    <w:rsid w:val="002436B5"/>
    <w:rsid w:val="002439E7"/>
    <w:rsid w:val="00243E5B"/>
    <w:rsid w:val="0024427C"/>
    <w:rsid w:val="00244722"/>
    <w:rsid w:val="00244906"/>
    <w:rsid w:val="00244B15"/>
    <w:rsid w:val="00244D56"/>
    <w:rsid w:val="00244FF1"/>
    <w:rsid w:val="00245242"/>
    <w:rsid w:val="0024525E"/>
    <w:rsid w:val="002454AB"/>
    <w:rsid w:val="002455DF"/>
    <w:rsid w:val="00245D83"/>
    <w:rsid w:val="00245FBE"/>
    <w:rsid w:val="00246702"/>
    <w:rsid w:val="0024721D"/>
    <w:rsid w:val="0024754B"/>
    <w:rsid w:val="002475D4"/>
    <w:rsid w:val="002476B4"/>
    <w:rsid w:val="00247F9C"/>
    <w:rsid w:val="002501AA"/>
    <w:rsid w:val="00250456"/>
    <w:rsid w:val="00250701"/>
    <w:rsid w:val="00250DA6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5E1"/>
    <w:rsid w:val="002556F0"/>
    <w:rsid w:val="00255B47"/>
    <w:rsid w:val="00255CEE"/>
    <w:rsid w:val="0025637F"/>
    <w:rsid w:val="002566FA"/>
    <w:rsid w:val="00256A11"/>
    <w:rsid w:val="00256ADD"/>
    <w:rsid w:val="00256DC1"/>
    <w:rsid w:val="00257289"/>
    <w:rsid w:val="00257A55"/>
    <w:rsid w:val="00257BC1"/>
    <w:rsid w:val="0026005C"/>
    <w:rsid w:val="00260278"/>
    <w:rsid w:val="002606B3"/>
    <w:rsid w:val="00260BCC"/>
    <w:rsid w:val="00260FE4"/>
    <w:rsid w:val="002611B2"/>
    <w:rsid w:val="002618DF"/>
    <w:rsid w:val="00261909"/>
    <w:rsid w:val="00261BE5"/>
    <w:rsid w:val="00262231"/>
    <w:rsid w:val="00262403"/>
    <w:rsid w:val="00262B7D"/>
    <w:rsid w:val="00263BD6"/>
    <w:rsid w:val="00264066"/>
    <w:rsid w:val="0026448B"/>
    <w:rsid w:val="00264679"/>
    <w:rsid w:val="00264AA4"/>
    <w:rsid w:val="00264BAC"/>
    <w:rsid w:val="00264C26"/>
    <w:rsid w:val="00264EA6"/>
    <w:rsid w:val="00265069"/>
    <w:rsid w:val="002651DE"/>
    <w:rsid w:val="0026558C"/>
    <w:rsid w:val="0026571A"/>
    <w:rsid w:val="00266120"/>
    <w:rsid w:val="0026654C"/>
    <w:rsid w:val="002666C0"/>
    <w:rsid w:val="00266EA0"/>
    <w:rsid w:val="0026704D"/>
    <w:rsid w:val="00267208"/>
    <w:rsid w:val="0026722A"/>
    <w:rsid w:val="00267A57"/>
    <w:rsid w:val="00267BD5"/>
    <w:rsid w:val="00267E9D"/>
    <w:rsid w:val="002708ED"/>
    <w:rsid w:val="002709F2"/>
    <w:rsid w:val="00271323"/>
    <w:rsid w:val="0027136C"/>
    <w:rsid w:val="00271B21"/>
    <w:rsid w:val="00272893"/>
    <w:rsid w:val="00272CC0"/>
    <w:rsid w:val="0027359D"/>
    <w:rsid w:val="002735AC"/>
    <w:rsid w:val="002738FA"/>
    <w:rsid w:val="00273BCC"/>
    <w:rsid w:val="00273DE1"/>
    <w:rsid w:val="00273F75"/>
    <w:rsid w:val="002741E7"/>
    <w:rsid w:val="002751F4"/>
    <w:rsid w:val="00275508"/>
    <w:rsid w:val="0027550A"/>
    <w:rsid w:val="00275576"/>
    <w:rsid w:val="002756C9"/>
    <w:rsid w:val="00275A01"/>
    <w:rsid w:val="002763D1"/>
    <w:rsid w:val="00276824"/>
    <w:rsid w:val="0027686D"/>
    <w:rsid w:val="00276920"/>
    <w:rsid w:val="00276BAC"/>
    <w:rsid w:val="00276BCF"/>
    <w:rsid w:val="00277343"/>
    <w:rsid w:val="002776E6"/>
    <w:rsid w:val="00280863"/>
    <w:rsid w:val="00280ABA"/>
    <w:rsid w:val="00280FF2"/>
    <w:rsid w:val="002810B1"/>
    <w:rsid w:val="002811FF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B50"/>
    <w:rsid w:val="00284E67"/>
    <w:rsid w:val="0028512B"/>
    <w:rsid w:val="00285862"/>
    <w:rsid w:val="00285F50"/>
    <w:rsid w:val="0028615C"/>
    <w:rsid w:val="00286655"/>
    <w:rsid w:val="00286728"/>
    <w:rsid w:val="00286981"/>
    <w:rsid w:val="002871F5"/>
    <w:rsid w:val="0028796E"/>
    <w:rsid w:val="00287B69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90F"/>
    <w:rsid w:val="00293A7F"/>
    <w:rsid w:val="0029415F"/>
    <w:rsid w:val="00294184"/>
    <w:rsid w:val="00294186"/>
    <w:rsid w:val="002941EA"/>
    <w:rsid w:val="002943AF"/>
    <w:rsid w:val="002944AE"/>
    <w:rsid w:val="00294A90"/>
    <w:rsid w:val="002952AB"/>
    <w:rsid w:val="00295338"/>
    <w:rsid w:val="00296F80"/>
    <w:rsid w:val="002970C6"/>
    <w:rsid w:val="0029739D"/>
    <w:rsid w:val="002977A7"/>
    <w:rsid w:val="00297A77"/>
    <w:rsid w:val="00297B22"/>
    <w:rsid w:val="002A0D1F"/>
    <w:rsid w:val="002A17AB"/>
    <w:rsid w:val="002A1BF5"/>
    <w:rsid w:val="002A1EA1"/>
    <w:rsid w:val="002A1F0A"/>
    <w:rsid w:val="002A1FCD"/>
    <w:rsid w:val="002A22CE"/>
    <w:rsid w:val="002A2300"/>
    <w:rsid w:val="002A2706"/>
    <w:rsid w:val="002A2B1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4FF3"/>
    <w:rsid w:val="002A53E0"/>
    <w:rsid w:val="002A5B8F"/>
    <w:rsid w:val="002A5E1A"/>
    <w:rsid w:val="002A5EA1"/>
    <w:rsid w:val="002A6349"/>
    <w:rsid w:val="002A684C"/>
    <w:rsid w:val="002A70BE"/>
    <w:rsid w:val="002A73C6"/>
    <w:rsid w:val="002A7F27"/>
    <w:rsid w:val="002B045E"/>
    <w:rsid w:val="002B07D9"/>
    <w:rsid w:val="002B09DB"/>
    <w:rsid w:val="002B0A84"/>
    <w:rsid w:val="002B0A9A"/>
    <w:rsid w:val="002B0D7C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B2D"/>
    <w:rsid w:val="002B3B52"/>
    <w:rsid w:val="002B42DC"/>
    <w:rsid w:val="002B4B02"/>
    <w:rsid w:val="002B4B8B"/>
    <w:rsid w:val="002B4BCE"/>
    <w:rsid w:val="002B52F4"/>
    <w:rsid w:val="002B547A"/>
    <w:rsid w:val="002B5C8F"/>
    <w:rsid w:val="002B5D8B"/>
    <w:rsid w:val="002B6762"/>
    <w:rsid w:val="002B685C"/>
    <w:rsid w:val="002B69F2"/>
    <w:rsid w:val="002B6A21"/>
    <w:rsid w:val="002B70EC"/>
    <w:rsid w:val="002B715D"/>
    <w:rsid w:val="002B75FB"/>
    <w:rsid w:val="002B7AE1"/>
    <w:rsid w:val="002B7B9B"/>
    <w:rsid w:val="002B7C7A"/>
    <w:rsid w:val="002C07A3"/>
    <w:rsid w:val="002C1090"/>
    <w:rsid w:val="002C1DBD"/>
    <w:rsid w:val="002C1F58"/>
    <w:rsid w:val="002C24AF"/>
    <w:rsid w:val="002C24D3"/>
    <w:rsid w:val="002C28FC"/>
    <w:rsid w:val="002C2977"/>
    <w:rsid w:val="002C2B33"/>
    <w:rsid w:val="002C2D45"/>
    <w:rsid w:val="002C349C"/>
    <w:rsid w:val="002C3A4D"/>
    <w:rsid w:val="002C3F3E"/>
    <w:rsid w:val="002C42F2"/>
    <w:rsid w:val="002C460B"/>
    <w:rsid w:val="002C4A38"/>
    <w:rsid w:val="002C4B56"/>
    <w:rsid w:val="002C4C93"/>
    <w:rsid w:val="002C4D89"/>
    <w:rsid w:val="002C4F1D"/>
    <w:rsid w:val="002C504B"/>
    <w:rsid w:val="002C56AB"/>
    <w:rsid w:val="002C58C4"/>
    <w:rsid w:val="002C596E"/>
    <w:rsid w:val="002C6927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F0D"/>
    <w:rsid w:val="002D1178"/>
    <w:rsid w:val="002D12FC"/>
    <w:rsid w:val="002D1FA7"/>
    <w:rsid w:val="002D2298"/>
    <w:rsid w:val="002D23E6"/>
    <w:rsid w:val="002D2EC5"/>
    <w:rsid w:val="002D2F1B"/>
    <w:rsid w:val="002D3121"/>
    <w:rsid w:val="002D3D21"/>
    <w:rsid w:val="002D4045"/>
    <w:rsid w:val="002D42AE"/>
    <w:rsid w:val="002D4398"/>
    <w:rsid w:val="002D44DE"/>
    <w:rsid w:val="002D4915"/>
    <w:rsid w:val="002D4A4F"/>
    <w:rsid w:val="002D4B51"/>
    <w:rsid w:val="002D52CA"/>
    <w:rsid w:val="002D59D1"/>
    <w:rsid w:val="002D5E0F"/>
    <w:rsid w:val="002D60AD"/>
    <w:rsid w:val="002D6188"/>
    <w:rsid w:val="002D687B"/>
    <w:rsid w:val="002D6A03"/>
    <w:rsid w:val="002D706E"/>
    <w:rsid w:val="002D7111"/>
    <w:rsid w:val="002D7209"/>
    <w:rsid w:val="002D7452"/>
    <w:rsid w:val="002D76D6"/>
    <w:rsid w:val="002D7727"/>
    <w:rsid w:val="002D79CF"/>
    <w:rsid w:val="002D7D4A"/>
    <w:rsid w:val="002E0226"/>
    <w:rsid w:val="002E05F4"/>
    <w:rsid w:val="002E100F"/>
    <w:rsid w:val="002E102C"/>
    <w:rsid w:val="002E10CE"/>
    <w:rsid w:val="002E1854"/>
    <w:rsid w:val="002E18DD"/>
    <w:rsid w:val="002E1AA4"/>
    <w:rsid w:val="002E2166"/>
    <w:rsid w:val="002E30E7"/>
    <w:rsid w:val="002E3791"/>
    <w:rsid w:val="002E4062"/>
    <w:rsid w:val="002E413A"/>
    <w:rsid w:val="002E4BC0"/>
    <w:rsid w:val="002E4C47"/>
    <w:rsid w:val="002E4FB1"/>
    <w:rsid w:val="002E5000"/>
    <w:rsid w:val="002E5556"/>
    <w:rsid w:val="002E577A"/>
    <w:rsid w:val="002E5EFE"/>
    <w:rsid w:val="002E6127"/>
    <w:rsid w:val="002E644A"/>
    <w:rsid w:val="002E6A97"/>
    <w:rsid w:val="002E6AEE"/>
    <w:rsid w:val="002E6CB8"/>
    <w:rsid w:val="002E6DE0"/>
    <w:rsid w:val="002E72F6"/>
    <w:rsid w:val="002E7464"/>
    <w:rsid w:val="002E7513"/>
    <w:rsid w:val="002E7CE6"/>
    <w:rsid w:val="002F0202"/>
    <w:rsid w:val="002F0804"/>
    <w:rsid w:val="002F0FE1"/>
    <w:rsid w:val="002F1174"/>
    <w:rsid w:val="002F13C6"/>
    <w:rsid w:val="002F1893"/>
    <w:rsid w:val="002F1895"/>
    <w:rsid w:val="002F1A38"/>
    <w:rsid w:val="002F1F62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7085"/>
    <w:rsid w:val="002F7263"/>
    <w:rsid w:val="002F77B8"/>
    <w:rsid w:val="002F7868"/>
    <w:rsid w:val="002F78A4"/>
    <w:rsid w:val="003005C5"/>
    <w:rsid w:val="00300AE0"/>
    <w:rsid w:val="00301377"/>
    <w:rsid w:val="003016DF"/>
    <w:rsid w:val="00301AB0"/>
    <w:rsid w:val="00301D04"/>
    <w:rsid w:val="00301E13"/>
    <w:rsid w:val="00302411"/>
    <w:rsid w:val="00302448"/>
    <w:rsid w:val="00302716"/>
    <w:rsid w:val="00302A50"/>
    <w:rsid w:val="00302DB7"/>
    <w:rsid w:val="00302E50"/>
    <w:rsid w:val="003031FA"/>
    <w:rsid w:val="00304166"/>
    <w:rsid w:val="00304F1C"/>
    <w:rsid w:val="0030543D"/>
    <w:rsid w:val="0030547C"/>
    <w:rsid w:val="00305BB4"/>
    <w:rsid w:val="00305C12"/>
    <w:rsid w:val="00305CB6"/>
    <w:rsid w:val="00305F39"/>
    <w:rsid w:val="00306140"/>
    <w:rsid w:val="003064C2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B0D"/>
    <w:rsid w:val="00310D32"/>
    <w:rsid w:val="00310E7A"/>
    <w:rsid w:val="003111C6"/>
    <w:rsid w:val="003117CA"/>
    <w:rsid w:val="00311A2F"/>
    <w:rsid w:val="00311CDE"/>
    <w:rsid w:val="00311F1F"/>
    <w:rsid w:val="00311F80"/>
    <w:rsid w:val="00312006"/>
    <w:rsid w:val="003126AF"/>
    <w:rsid w:val="003128F3"/>
    <w:rsid w:val="00312B84"/>
    <w:rsid w:val="00312F9F"/>
    <w:rsid w:val="003131AA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319"/>
    <w:rsid w:val="00320488"/>
    <w:rsid w:val="003204FE"/>
    <w:rsid w:val="00320503"/>
    <w:rsid w:val="0032077A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2D96"/>
    <w:rsid w:val="00323424"/>
    <w:rsid w:val="00323682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265"/>
    <w:rsid w:val="003315FF"/>
    <w:rsid w:val="00331726"/>
    <w:rsid w:val="00331B89"/>
    <w:rsid w:val="00331D54"/>
    <w:rsid w:val="00332936"/>
    <w:rsid w:val="00332CDF"/>
    <w:rsid w:val="00332F98"/>
    <w:rsid w:val="00332FD7"/>
    <w:rsid w:val="00333015"/>
    <w:rsid w:val="0033331F"/>
    <w:rsid w:val="00333DA7"/>
    <w:rsid w:val="00333E73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37E46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4A8"/>
    <w:rsid w:val="00343691"/>
    <w:rsid w:val="00343A1E"/>
    <w:rsid w:val="00344C6C"/>
    <w:rsid w:val="00344F80"/>
    <w:rsid w:val="003452C8"/>
    <w:rsid w:val="0034556C"/>
    <w:rsid w:val="00345602"/>
    <w:rsid w:val="00345C4B"/>
    <w:rsid w:val="00345D83"/>
    <w:rsid w:val="00346ADC"/>
    <w:rsid w:val="00346DA0"/>
    <w:rsid w:val="00346FFC"/>
    <w:rsid w:val="00347187"/>
    <w:rsid w:val="00347371"/>
    <w:rsid w:val="00347404"/>
    <w:rsid w:val="003474C0"/>
    <w:rsid w:val="0035029B"/>
    <w:rsid w:val="003504C1"/>
    <w:rsid w:val="0035078D"/>
    <w:rsid w:val="00350BD8"/>
    <w:rsid w:val="00350D12"/>
    <w:rsid w:val="00351129"/>
    <w:rsid w:val="0035191F"/>
    <w:rsid w:val="00351C60"/>
    <w:rsid w:val="00352012"/>
    <w:rsid w:val="00352020"/>
    <w:rsid w:val="0035289E"/>
    <w:rsid w:val="00352FF8"/>
    <w:rsid w:val="003532DB"/>
    <w:rsid w:val="00353A1F"/>
    <w:rsid w:val="00353CCD"/>
    <w:rsid w:val="00353CDB"/>
    <w:rsid w:val="00354076"/>
    <w:rsid w:val="00354945"/>
    <w:rsid w:val="00354998"/>
    <w:rsid w:val="00354A63"/>
    <w:rsid w:val="00354B4F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6C5"/>
    <w:rsid w:val="003627DF"/>
    <w:rsid w:val="003628FE"/>
    <w:rsid w:val="00362B01"/>
    <w:rsid w:val="00362DBD"/>
    <w:rsid w:val="0036305F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7B0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E9"/>
    <w:rsid w:val="00366DD1"/>
    <w:rsid w:val="0036784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5AD"/>
    <w:rsid w:val="00377912"/>
    <w:rsid w:val="00377CC1"/>
    <w:rsid w:val="00377D09"/>
    <w:rsid w:val="00380407"/>
    <w:rsid w:val="00380951"/>
    <w:rsid w:val="003814AD"/>
    <w:rsid w:val="003814C1"/>
    <w:rsid w:val="00381862"/>
    <w:rsid w:val="00382331"/>
    <w:rsid w:val="00382795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120"/>
    <w:rsid w:val="00385F63"/>
    <w:rsid w:val="0038611C"/>
    <w:rsid w:val="003866F9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539"/>
    <w:rsid w:val="003918A1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714B"/>
    <w:rsid w:val="00397429"/>
    <w:rsid w:val="00397BAE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94D"/>
    <w:rsid w:val="003A2094"/>
    <w:rsid w:val="003A282F"/>
    <w:rsid w:val="003A2E8F"/>
    <w:rsid w:val="003A3DB6"/>
    <w:rsid w:val="003A3E5E"/>
    <w:rsid w:val="003A4033"/>
    <w:rsid w:val="003A426D"/>
    <w:rsid w:val="003A4CFB"/>
    <w:rsid w:val="003A503A"/>
    <w:rsid w:val="003A5120"/>
    <w:rsid w:val="003A59DA"/>
    <w:rsid w:val="003A5DD5"/>
    <w:rsid w:val="003A6078"/>
    <w:rsid w:val="003A646B"/>
    <w:rsid w:val="003A666E"/>
    <w:rsid w:val="003A6DC5"/>
    <w:rsid w:val="003A6DE6"/>
    <w:rsid w:val="003A6F14"/>
    <w:rsid w:val="003A6F6A"/>
    <w:rsid w:val="003A72D5"/>
    <w:rsid w:val="003A7557"/>
    <w:rsid w:val="003A7838"/>
    <w:rsid w:val="003A7D20"/>
    <w:rsid w:val="003B0720"/>
    <w:rsid w:val="003B0895"/>
    <w:rsid w:val="003B09E6"/>
    <w:rsid w:val="003B09F6"/>
    <w:rsid w:val="003B135B"/>
    <w:rsid w:val="003B1404"/>
    <w:rsid w:val="003B1844"/>
    <w:rsid w:val="003B1AD9"/>
    <w:rsid w:val="003B1AE0"/>
    <w:rsid w:val="003B1DAA"/>
    <w:rsid w:val="003B220B"/>
    <w:rsid w:val="003B2227"/>
    <w:rsid w:val="003B2479"/>
    <w:rsid w:val="003B267E"/>
    <w:rsid w:val="003B3142"/>
    <w:rsid w:val="003B32D8"/>
    <w:rsid w:val="003B3699"/>
    <w:rsid w:val="003B3877"/>
    <w:rsid w:val="003B3BD4"/>
    <w:rsid w:val="003B3C7F"/>
    <w:rsid w:val="003B438A"/>
    <w:rsid w:val="003B43EC"/>
    <w:rsid w:val="003B4724"/>
    <w:rsid w:val="003B483F"/>
    <w:rsid w:val="003B4A7E"/>
    <w:rsid w:val="003B4E97"/>
    <w:rsid w:val="003B50F9"/>
    <w:rsid w:val="003B56BE"/>
    <w:rsid w:val="003B5A4B"/>
    <w:rsid w:val="003B5AC4"/>
    <w:rsid w:val="003B5FE7"/>
    <w:rsid w:val="003B6315"/>
    <w:rsid w:val="003B6661"/>
    <w:rsid w:val="003B6722"/>
    <w:rsid w:val="003B68A5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3DC"/>
    <w:rsid w:val="003C24BE"/>
    <w:rsid w:val="003C2540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376F"/>
    <w:rsid w:val="003D3ABD"/>
    <w:rsid w:val="003D4122"/>
    <w:rsid w:val="003D42E3"/>
    <w:rsid w:val="003D4991"/>
    <w:rsid w:val="003D4A08"/>
    <w:rsid w:val="003D4AE7"/>
    <w:rsid w:val="003D4EDE"/>
    <w:rsid w:val="003D555C"/>
    <w:rsid w:val="003D5CF5"/>
    <w:rsid w:val="003D66A8"/>
    <w:rsid w:val="003D6998"/>
    <w:rsid w:val="003D6A4F"/>
    <w:rsid w:val="003D6C26"/>
    <w:rsid w:val="003D70AA"/>
    <w:rsid w:val="003D7729"/>
    <w:rsid w:val="003D7BA1"/>
    <w:rsid w:val="003D7BC4"/>
    <w:rsid w:val="003E007C"/>
    <w:rsid w:val="003E088C"/>
    <w:rsid w:val="003E0935"/>
    <w:rsid w:val="003E150F"/>
    <w:rsid w:val="003E1805"/>
    <w:rsid w:val="003E1887"/>
    <w:rsid w:val="003E1FA6"/>
    <w:rsid w:val="003E224B"/>
    <w:rsid w:val="003E25D1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7002"/>
    <w:rsid w:val="003E7172"/>
    <w:rsid w:val="003E71F9"/>
    <w:rsid w:val="003E7715"/>
    <w:rsid w:val="003E7A89"/>
    <w:rsid w:val="003E7B10"/>
    <w:rsid w:val="003F02B2"/>
    <w:rsid w:val="003F0437"/>
    <w:rsid w:val="003F0EA1"/>
    <w:rsid w:val="003F1557"/>
    <w:rsid w:val="003F1A8B"/>
    <w:rsid w:val="003F1FBB"/>
    <w:rsid w:val="003F2215"/>
    <w:rsid w:val="003F23FC"/>
    <w:rsid w:val="003F25D7"/>
    <w:rsid w:val="003F2695"/>
    <w:rsid w:val="003F274B"/>
    <w:rsid w:val="003F3AA0"/>
    <w:rsid w:val="003F3AB9"/>
    <w:rsid w:val="003F3BBA"/>
    <w:rsid w:val="003F3BFE"/>
    <w:rsid w:val="003F3D01"/>
    <w:rsid w:val="003F3D69"/>
    <w:rsid w:val="003F3DE0"/>
    <w:rsid w:val="003F43B1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5DE"/>
    <w:rsid w:val="003F759A"/>
    <w:rsid w:val="003F7646"/>
    <w:rsid w:val="003F7659"/>
    <w:rsid w:val="003F7AA6"/>
    <w:rsid w:val="003F7CAF"/>
    <w:rsid w:val="004000DD"/>
    <w:rsid w:val="004006E8"/>
    <w:rsid w:val="00400838"/>
    <w:rsid w:val="00400CAE"/>
    <w:rsid w:val="00400EF4"/>
    <w:rsid w:val="004010EC"/>
    <w:rsid w:val="004012E7"/>
    <w:rsid w:val="0040166E"/>
    <w:rsid w:val="00401753"/>
    <w:rsid w:val="00401D4A"/>
    <w:rsid w:val="00402242"/>
    <w:rsid w:val="0040260A"/>
    <w:rsid w:val="0040271A"/>
    <w:rsid w:val="0040272B"/>
    <w:rsid w:val="00402B56"/>
    <w:rsid w:val="00402D7A"/>
    <w:rsid w:val="00402E7A"/>
    <w:rsid w:val="004030B9"/>
    <w:rsid w:val="004035C1"/>
    <w:rsid w:val="004035FF"/>
    <w:rsid w:val="00403803"/>
    <w:rsid w:val="00403B2F"/>
    <w:rsid w:val="0040492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FAC"/>
    <w:rsid w:val="004076DD"/>
    <w:rsid w:val="004078B2"/>
    <w:rsid w:val="00407B52"/>
    <w:rsid w:val="00407BC1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2DAE"/>
    <w:rsid w:val="00413BCE"/>
    <w:rsid w:val="00413F33"/>
    <w:rsid w:val="004145C5"/>
    <w:rsid w:val="00414C5B"/>
    <w:rsid w:val="00415719"/>
    <w:rsid w:val="004159DE"/>
    <w:rsid w:val="00415BD5"/>
    <w:rsid w:val="004162B3"/>
    <w:rsid w:val="004170D6"/>
    <w:rsid w:val="0041739F"/>
    <w:rsid w:val="004173D5"/>
    <w:rsid w:val="00417A38"/>
    <w:rsid w:val="00417FB2"/>
    <w:rsid w:val="0042002F"/>
    <w:rsid w:val="00420266"/>
    <w:rsid w:val="0042039A"/>
    <w:rsid w:val="00420DFD"/>
    <w:rsid w:val="004210ED"/>
    <w:rsid w:val="00421223"/>
    <w:rsid w:val="00421A3C"/>
    <w:rsid w:val="00422461"/>
    <w:rsid w:val="0042284E"/>
    <w:rsid w:val="00422997"/>
    <w:rsid w:val="004231B6"/>
    <w:rsid w:val="004237D8"/>
    <w:rsid w:val="00423C3B"/>
    <w:rsid w:val="00425297"/>
    <w:rsid w:val="0042542D"/>
    <w:rsid w:val="0042546C"/>
    <w:rsid w:val="0042562D"/>
    <w:rsid w:val="00425A0B"/>
    <w:rsid w:val="00425C7E"/>
    <w:rsid w:val="0042663D"/>
    <w:rsid w:val="0042694C"/>
    <w:rsid w:val="00426A22"/>
    <w:rsid w:val="00426AF9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70B"/>
    <w:rsid w:val="0043607A"/>
    <w:rsid w:val="00436509"/>
    <w:rsid w:val="00437155"/>
    <w:rsid w:val="00437AED"/>
    <w:rsid w:val="004402DB"/>
    <w:rsid w:val="00440579"/>
    <w:rsid w:val="0044070E"/>
    <w:rsid w:val="004415A6"/>
    <w:rsid w:val="00441821"/>
    <w:rsid w:val="0044191D"/>
    <w:rsid w:val="00441DA9"/>
    <w:rsid w:val="00441DF2"/>
    <w:rsid w:val="004432FB"/>
    <w:rsid w:val="004434E2"/>
    <w:rsid w:val="0044355B"/>
    <w:rsid w:val="0044378A"/>
    <w:rsid w:val="00443F7B"/>
    <w:rsid w:val="00444179"/>
    <w:rsid w:val="00444659"/>
    <w:rsid w:val="00445088"/>
    <w:rsid w:val="00445200"/>
    <w:rsid w:val="00445865"/>
    <w:rsid w:val="00445C2D"/>
    <w:rsid w:val="00445CF5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5F"/>
    <w:rsid w:val="00451694"/>
    <w:rsid w:val="00451CBB"/>
    <w:rsid w:val="0045229A"/>
    <w:rsid w:val="00452704"/>
    <w:rsid w:val="004527CB"/>
    <w:rsid w:val="0045280D"/>
    <w:rsid w:val="00452952"/>
    <w:rsid w:val="0045297A"/>
    <w:rsid w:val="004529B3"/>
    <w:rsid w:val="00452AA1"/>
    <w:rsid w:val="00452BE4"/>
    <w:rsid w:val="00452D15"/>
    <w:rsid w:val="00452D79"/>
    <w:rsid w:val="0045302D"/>
    <w:rsid w:val="00453101"/>
    <w:rsid w:val="004536C8"/>
    <w:rsid w:val="00453BE3"/>
    <w:rsid w:val="00453D42"/>
    <w:rsid w:val="004540FE"/>
    <w:rsid w:val="004541F3"/>
    <w:rsid w:val="0045423F"/>
    <w:rsid w:val="00454590"/>
    <w:rsid w:val="00454931"/>
    <w:rsid w:val="00455049"/>
    <w:rsid w:val="00455050"/>
    <w:rsid w:val="0045558D"/>
    <w:rsid w:val="004555FA"/>
    <w:rsid w:val="004566EC"/>
    <w:rsid w:val="00456904"/>
    <w:rsid w:val="00456D28"/>
    <w:rsid w:val="00456E71"/>
    <w:rsid w:val="00456FAF"/>
    <w:rsid w:val="00457867"/>
    <w:rsid w:val="00457C92"/>
    <w:rsid w:val="00457E74"/>
    <w:rsid w:val="004611A1"/>
    <w:rsid w:val="00461240"/>
    <w:rsid w:val="0046192B"/>
    <w:rsid w:val="00461B45"/>
    <w:rsid w:val="00461C60"/>
    <w:rsid w:val="00461DCF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4AC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2D"/>
    <w:rsid w:val="004707BF"/>
    <w:rsid w:val="00470B43"/>
    <w:rsid w:val="00470CD6"/>
    <w:rsid w:val="00471185"/>
    <w:rsid w:val="004712D1"/>
    <w:rsid w:val="004716D3"/>
    <w:rsid w:val="00471FE6"/>
    <w:rsid w:val="00471FEF"/>
    <w:rsid w:val="004721B5"/>
    <w:rsid w:val="004728BE"/>
    <w:rsid w:val="004728D2"/>
    <w:rsid w:val="004728FF"/>
    <w:rsid w:val="00473217"/>
    <w:rsid w:val="00473D67"/>
    <w:rsid w:val="00474990"/>
    <w:rsid w:val="0047587E"/>
    <w:rsid w:val="00475CF0"/>
    <w:rsid w:val="00475E0D"/>
    <w:rsid w:val="0047652C"/>
    <w:rsid w:val="00476639"/>
    <w:rsid w:val="004769C4"/>
    <w:rsid w:val="00476AC6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647"/>
    <w:rsid w:val="00483808"/>
    <w:rsid w:val="00483C5C"/>
    <w:rsid w:val="00483D41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A5"/>
    <w:rsid w:val="00487EF0"/>
    <w:rsid w:val="00490015"/>
    <w:rsid w:val="0049024D"/>
    <w:rsid w:val="004903AD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AE0"/>
    <w:rsid w:val="00492C87"/>
    <w:rsid w:val="00492D16"/>
    <w:rsid w:val="00492F08"/>
    <w:rsid w:val="00492FC4"/>
    <w:rsid w:val="0049314E"/>
    <w:rsid w:val="004933F3"/>
    <w:rsid w:val="00493953"/>
    <w:rsid w:val="00493A68"/>
    <w:rsid w:val="00493AF9"/>
    <w:rsid w:val="00493B9F"/>
    <w:rsid w:val="00493D11"/>
    <w:rsid w:val="00494014"/>
    <w:rsid w:val="0049460F"/>
    <w:rsid w:val="00494613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891"/>
    <w:rsid w:val="00496BB1"/>
    <w:rsid w:val="00497066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26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52DC"/>
    <w:rsid w:val="004C58BD"/>
    <w:rsid w:val="004C5D26"/>
    <w:rsid w:val="004C5ECD"/>
    <w:rsid w:val="004C601B"/>
    <w:rsid w:val="004C6225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887"/>
    <w:rsid w:val="004D24BF"/>
    <w:rsid w:val="004D267B"/>
    <w:rsid w:val="004D26FA"/>
    <w:rsid w:val="004D2AAF"/>
    <w:rsid w:val="004D2B23"/>
    <w:rsid w:val="004D2C2B"/>
    <w:rsid w:val="004D2C32"/>
    <w:rsid w:val="004D2E76"/>
    <w:rsid w:val="004D3653"/>
    <w:rsid w:val="004D3922"/>
    <w:rsid w:val="004D397B"/>
    <w:rsid w:val="004D3E0C"/>
    <w:rsid w:val="004D426E"/>
    <w:rsid w:val="004D4E01"/>
    <w:rsid w:val="004D53A4"/>
    <w:rsid w:val="004D53BF"/>
    <w:rsid w:val="004D54D2"/>
    <w:rsid w:val="004D5CE2"/>
    <w:rsid w:val="004D64B7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918"/>
    <w:rsid w:val="004E1A50"/>
    <w:rsid w:val="004E1C1B"/>
    <w:rsid w:val="004E1C3C"/>
    <w:rsid w:val="004E1C57"/>
    <w:rsid w:val="004E2ADF"/>
    <w:rsid w:val="004E2C17"/>
    <w:rsid w:val="004E2E15"/>
    <w:rsid w:val="004E2FA1"/>
    <w:rsid w:val="004E312A"/>
    <w:rsid w:val="004E317A"/>
    <w:rsid w:val="004E3D3D"/>
    <w:rsid w:val="004E471E"/>
    <w:rsid w:val="004E4802"/>
    <w:rsid w:val="004E4A28"/>
    <w:rsid w:val="004E4F0B"/>
    <w:rsid w:val="004E4F7D"/>
    <w:rsid w:val="004E5207"/>
    <w:rsid w:val="004E52CE"/>
    <w:rsid w:val="004E53B2"/>
    <w:rsid w:val="004E596F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D4F"/>
    <w:rsid w:val="004F362B"/>
    <w:rsid w:val="004F3839"/>
    <w:rsid w:val="004F3CF0"/>
    <w:rsid w:val="004F463B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61C9"/>
    <w:rsid w:val="00506299"/>
    <w:rsid w:val="0050647D"/>
    <w:rsid w:val="00506A69"/>
    <w:rsid w:val="00506FAF"/>
    <w:rsid w:val="0050725E"/>
    <w:rsid w:val="00507509"/>
    <w:rsid w:val="00510C3E"/>
    <w:rsid w:val="00510CC3"/>
    <w:rsid w:val="005110A2"/>
    <w:rsid w:val="005118E8"/>
    <w:rsid w:val="00511B00"/>
    <w:rsid w:val="00511D13"/>
    <w:rsid w:val="00512F46"/>
    <w:rsid w:val="0051401D"/>
    <w:rsid w:val="0051446F"/>
    <w:rsid w:val="005147EF"/>
    <w:rsid w:val="00514804"/>
    <w:rsid w:val="00514C75"/>
    <w:rsid w:val="0051506D"/>
    <w:rsid w:val="005150AB"/>
    <w:rsid w:val="005157DE"/>
    <w:rsid w:val="00515C38"/>
    <w:rsid w:val="00515D8F"/>
    <w:rsid w:val="00516056"/>
    <w:rsid w:val="00516238"/>
    <w:rsid w:val="005167C0"/>
    <w:rsid w:val="005168F7"/>
    <w:rsid w:val="00516922"/>
    <w:rsid w:val="00516C14"/>
    <w:rsid w:val="00516D3F"/>
    <w:rsid w:val="00516E17"/>
    <w:rsid w:val="005171BE"/>
    <w:rsid w:val="005172A9"/>
    <w:rsid w:val="0051744E"/>
    <w:rsid w:val="0051745C"/>
    <w:rsid w:val="005174A1"/>
    <w:rsid w:val="005174DC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4D7"/>
    <w:rsid w:val="00522976"/>
    <w:rsid w:val="00522C85"/>
    <w:rsid w:val="005234B4"/>
    <w:rsid w:val="00523B86"/>
    <w:rsid w:val="00523DD7"/>
    <w:rsid w:val="00523FC9"/>
    <w:rsid w:val="00524643"/>
    <w:rsid w:val="0052489A"/>
    <w:rsid w:val="0052504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7414"/>
    <w:rsid w:val="005275B1"/>
    <w:rsid w:val="0052770E"/>
    <w:rsid w:val="00527B4B"/>
    <w:rsid w:val="00527D73"/>
    <w:rsid w:val="0053001D"/>
    <w:rsid w:val="00530108"/>
    <w:rsid w:val="00530249"/>
    <w:rsid w:val="005303B6"/>
    <w:rsid w:val="00530684"/>
    <w:rsid w:val="00530909"/>
    <w:rsid w:val="00530A92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37FED"/>
    <w:rsid w:val="0054011C"/>
    <w:rsid w:val="00540523"/>
    <w:rsid w:val="00540614"/>
    <w:rsid w:val="005408E8"/>
    <w:rsid w:val="0054090C"/>
    <w:rsid w:val="00540A78"/>
    <w:rsid w:val="00540CC5"/>
    <w:rsid w:val="005411EB"/>
    <w:rsid w:val="00541360"/>
    <w:rsid w:val="00541F6B"/>
    <w:rsid w:val="00542C32"/>
    <w:rsid w:val="0054310F"/>
    <w:rsid w:val="005431CF"/>
    <w:rsid w:val="005431F7"/>
    <w:rsid w:val="005434A3"/>
    <w:rsid w:val="005435F1"/>
    <w:rsid w:val="00543D71"/>
    <w:rsid w:val="00543E63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96D"/>
    <w:rsid w:val="00554AC9"/>
    <w:rsid w:val="00555667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35F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672"/>
    <w:rsid w:val="00562B1D"/>
    <w:rsid w:val="00562B40"/>
    <w:rsid w:val="00562BD5"/>
    <w:rsid w:val="00562F6A"/>
    <w:rsid w:val="00563400"/>
    <w:rsid w:val="00563ECC"/>
    <w:rsid w:val="00564102"/>
    <w:rsid w:val="005641B7"/>
    <w:rsid w:val="0056468A"/>
    <w:rsid w:val="0056474C"/>
    <w:rsid w:val="005647D6"/>
    <w:rsid w:val="00564AF0"/>
    <w:rsid w:val="00564BF8"/>
    <w:rsid w:val="005652AB"/>
    <w:rsid w:val="00565468"/>
    <w:rsid w:val="00565719"/>
    <w:rsid w:val="00565BE1"/>
    <w:rsid w:val="00565FB9"/>
    <w:rsid w:val="0056611B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950"/>
    <w:rsid w:val="00567CDA"/>
    <w:rsid w:val="005700F6"/>
    <w:rsid w:val="0057076B"/>
    <w:rsid w:val="00570E1E"/>
    <w:rsid w:val="00570E64"/>
    <w:rsid w:val="00570FA7"/>
    <w:rsid w:val="005711BC"/>
    <w:rsid w:val="005714FB"/>
    <w:rsid w:val="00571612"/>
    <w:rsid w:val="0057173B"/>
    <w:rsid w:val="00571A96"/>
    <w:rsid w:val="00571E15"/>
    <w:rsid w:val="00572240"/>
    <w:rsid w:val="00572253"/>
    <w:rsid w:val="005724CE"/>
    <w:rsid w:val="0057281E"/>
    <w:rsid w:val="00572AB1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EA6"/>
    <w:rsid w:val="0057539C"/>
    <w:rsid w:val="00575AF3"/>
    <w:rsid w:val="00575B4A"/>
    <w:rsid w:val="00575DE3"/>
    <w:rsid w:val="00575DE9"/>
    <w:rsid w:val="00575F81"/>
    <w:rsid w:val="00576244"/>
    <w:rsid w:val="005763B2"/>
    <w:rsid w:val="00576C8F"/>
    <w:rsid w:val="00577127"/>
    <w:rsid w:val="005773A8"/>
    <w:rsid w:val="00577703"/>
    <w:rsid w:val="00577829"/>
    <w:rsid w:val="0057788B"/>
    <w:rsid w:val="0057794B"/>
    <w:rsid w:val="00580488"/>
    <w:rsid w:val="005805B2"/>
    <w:rsid w:val="005806E1"/>
    <w:rsid w:val="0058089C"/>
    <w:rsid w:val="00580BC3"/>
    <w:rsid w:val="00580DAD"/>
    <w:rsid w:val="005811C9"/>
    <w:rsid w:val="00581530"/>
    <w:rsid w:val="00581842"/>
    <w:rsid w:val="005818BE"/>
    <w:rsid w:val="00582061"/>
    <w:rsid w:val="005828D5"/>
    <w:rsid w:val="005829DA"/>
    <w:rsid w:val="00583113"/>
    <w:rsid w:val="0058382F"/>
    <w:rsid w:val="0058388F"/>
    <w:rsid w:val="00583A91"/>
    <w:rsid w:val="00583C4C"/>
    <w:rsid w:val="00583FB7"/>
    <w:rsid w:val="00583FBF"/>
    <w:rsid w:val="005841A1"/>
    <w:rsid w:val="0058447B"/>
    <w:rsid w:val="005845E5"/>
    <w:rsid w:val="005846E8"/>
    <w:rsid w:val="00584DDE"/>
    <w:rsid w:val="005854AE"/>
    <w:rsid w:val="0058576E"/>
    <w:rsid w:val="005859E9"/>
    <w:rsid w:val="00585C28"/>
    <w:rsid w:val="00585D28"/>
    <w:rsid w:val="00585E63"/>
    <w:rsid w:val="00586B68"/>
    <w:rsid w:val="00586B7F"/>
    <w:rsid w:val="00586E67"/>
    <w:rsid w:val="00587323"/>
    <w:rsid w:val="00587587"/>
    <w:rsid w:val="00587B57"/>
    <w:rsid w:val="0059036B"/>
    <w:rsid w:val="00590588"/>
    <w:rsid w:val="00590814"/>
    <w:rsid w:val="00590974"/>
    <w:rsid w:val="00590A16"/>
    <w:rsid w:val="00590A34"/>
    <w:rsid w:val="00591077"/>
    <w:rsid w:val="00591489"/>
    <w:rsid w:val="00591721"/>
    <w:rsid w:val="005919E7"/>
    <w:rsid w:val="005920E7"/>
    <w:rsid w:val="005921F7"/>
    <w:rsid w:val="005923A0"/>
    <w:rsid w:val="005926EE"/>
    <w:rsid w:val="00592AD0"/>
    <w:rsid w:val="00592B31"/>
    <w:rsid w:val="00593447"/>
    <w:rsid w:val="005934B5"/>
    <w:rsid w:val="00593AE5"/>
    <w:rsid w:val="00593E01"/>
    <w:rsid w:val="005941C7"/>
    <w:rsid w:val="00594212"/>
    <w:rsid w:val="00594377"/>
    <w:rsid w:val="0059438F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917"/>
    <w:rsid w:val="005A2AAE"/>
    <w:rsid w:val="005A2EC8"/>
    <w:rsid w:val="005A2FD3"/>
    <w:rsid w:val="005A4964"/>
    <w:rsid w:val="005A49C4"/>
    <w:rsid w:val="005A4AF1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DD7"/>
    <w:rsid w:val="005B12C6"/>
    <w:rsid w:val="005B1311"/>
    <w:rsid w:val="005B15F3"/>
    <w:rsid w:val="005B277A"/>
    <w:rsid w:val="005B29B1"/>
    <w:rsid w:val="005B29BC"/>
    <w:rsid w:val="005B2CB4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6ED7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B1"/>
    <w:rsid w:val="005C2248"/>
    <w:rsid w:val="005C2862"/>
    <w:rsid w:val="005C34C7"/>
    <w:rsid w:val="005C39A7"/>
    <w:rsid w:val="005C3F16"/>
    <w:rsid w:val="005C3FB1"/>
    <w:rsid w:val="005C437F"/>
    <w:rsid w:val="005C4D5E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41F"/>
    <w:rsid w:val="005D7622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18C"/>
    <w:rsid w:val="005E2333"/>
    <w:rsid w:val="005E23E5"/>
    <w:rsid w:val="005E277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D3E"/>
    <w:rsid w:val="005E5249"/>
    <w:rsid w:val="005E53A8"/>
    <w:rsid w:val="005E5C0C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B9B"/>
    <w:rsid w:val="005F3BAF"/>
    <w:rsid w:val="005F3DD7"/>
    <w:rsid w:val="005F3EE1"/>
    <w:rsid w:val="005F3F3D"/>
    <w:rsid w:val="005F4014"/>
    <w:rsid w:val="005F41A2"/>
    <w:rsid w:val="005F4619"/>
    <w:rsid w:val="005F468A"/>
    <w:rsid w:val="005F4830"/>
    <w:rsid w:val="005F4836"/>
    <w:rsid w:val="005F4BB2"/>
    <w:rsid w:val="005F4DE5"/>
    <w:rsid w:val="005F4F96"/>
    <w:rsid w:val="005F5038"/>
    <w:rsid w:val="005F5112"/>
    <w:rsid w:val="005F520A"/>
    <w:rsid w:val="005F57B9"/>
    <w:rsid w:val="005F62BA"/>
    <w:rsid w:val="005F67ED"/>
    <w:rsid w:val="005F6A67"/>
    <w:rsid w:val="005F7158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C5C"/>
    <w:rsid w:val="00604013"/>
    <w:rsid w:val="00604826"/>
    <w:rsid w:val="00604878"/>
    <w:rsid w:val="00604AA9"/>
    <w:rsid w:val="00604D1A"/>
    <w:rsid w:val="00604DF8"/>
    <w:rsid w:val="0060500B"/>
    <w:rsid w:val="00605544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62C0"/>
    <w:rsid w:val="0061718F"/>
    <w:rsid w:val="006176F7"/>
    <w:rsid w:val="00617A6E"/>
    <w:rsid w:val="00617C14"/>
    <w:rsid w:val="00617F92"/>
    <w:rsid w:val="00620965"/>
    <w:rsid w:val="00620ECE"/>
    <w:rsid w:val="006214F9"/>
    <w:rsid w:val="0062169D"/>
    <w:rsid w:val="00621CD4"/>
    <w:rsid w:val="00621E3C"/>
    <w:rsid w:val="00621F6B"/>
    <w:rsid w:val="006224B4"/>
    <w:rsid w:val="0062289A"/>
    <w:rsid w:val="00622AC3"/>
    <w:rsid w:val="00622ACF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6BC"/>
    <w:rsid w:val="00626B64"/>
    <w:rsid w:val="0062700C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696"/>
    <w:rsid w:val="0063195E"/>
    <w:rsid w:val="00631E88"/>
    <w:rsid w:val="00632847"/>
    <w:rsid w:val="00632D83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6165"/>
    <w:rsid w:val="006363DF"/>
    <w:rsid w:val="0063685F"/>
    <w:rsid w:val="00636B59"/>
    <w:rsid w:val="00636CF0"/>
    <w:rsid w:val="00636E85"/>
    <w:rsid w:val="00637612"/>
    <w:rsid w:val="006376D2"/>
    <w:rsid w:val="00637966"/>
    <w:rsid w:val="00637AAE"/>
    <w:rsid w:val="00637EDE"/>
    <w:rsid w:val="00637FF9"/>
    <w:rsid w:val="006416E7"/>
    <w:rsid w:val="0064171A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68E"/>
    <w:rsid w:val="006509EC"/>
    <w:rsid w:val="006511DB"/>
    <w:rsid w:val="006513B6"/>
    <w:rsid w:val="0065186A"/>
    <w:rsid w:val="00651E16"/>
    <w:rsid w:val="00652181"/>
    <w:rsid w:val="006524C0"/>
    <w:rsid w:val="00652830"/>
    <w:rsid w:val="00652900"/>
    <w:rsid w:val="006529FE"/>
    <w:rsid w:val="00652C02"/>
    <w:rsid w:val="00652DF6"/>
    <w:rsid w:val="00652E17"/>
    <w:rsid w:val="006531D0"/>
    <w:rsid w:val="00653ACB"/>
    <w:rsid w:val="00653C75"/>
    <w:rsid w:val="00654A6F"/>
    <w:rsid w:val="00654BC2"/>
    <w:rsid w:val="006562F0"/>
    <w:rsid w:val="00656335"/>
    <w:rsid w:val="0065657E"/>
    <w:rsid w:val="006574B9"/>
    <w:rsid w:val="0065790B"/>
    <w:rsid w:val="00657C98"/>
    <w:rsid w:val="00657FE1"/>
    <w:rsid w:val="00660895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935"/>
    <w:rsid w:val="00665A5A"/>
    <w:rsid w:val="00665D6D"/>
    <w:rsid w:val="0066608F"/>
    <w:rsid w:val="00666092"/>
    <w:rsid w:val="00666761"/>
    <w:rsid w:val="006669C1"/>
    <w:rsid w:val="00666C1F"/>
    <w:rsid w:val="00667126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2C1"/>
    <w:rsid w:val="0067236F"/>
    <w:rsid w:val="006725A6"/>
    <w:rsid w:val="00672A95"/>
    <w:rsid w:val="00672E02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384"/>
    <w:rsid w:val="006804E3"/>
    <w:rsid w:val="006807D0"/>
    <w:rsid w:val="006807E4"/>
    <w:rsid w:val="00680AF0"/>
    <w:rsid w:val="00680DCC"/>
    <w:rsid w:val="00680EFD"/>
    <w:rsid w:val="0068153C"/>
    <w:rsid w:val="00681F54"/>
    <w:rsid w:val="006823DE"/>
    <w:rsid w:val="00682419"/>
    <w:rsid w:val="006825B3"/>
    <w:rsid w:val="00682815"/>
    <w:rsid w:val="0068354A"/>
    <w:rsid w:val="0068363E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7D6"/>
    <w:rsid w:val="00686EB4"/>
    <w:rsid w:val="0068719E"/>
    <w:rsid w:val="0068772F"/>
    <w:rsid w:val="00690237"/>
    <w:rsid w:val="00690976"/>
    <w:rsid w:val="00690D2E"/>
    <w:rsid w:val="00690E00"/>
    <w:rsid w:val="00691058"/>
    <w:rsid w:val="00691061"/>
    <w:rsid w:val="0069117F"/>
    <w:rsid w:val="006912CE"/>
    <w:rsid w:val="00691718"/>
    <w:rsid w:val="00691BCF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A50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72AF"/>
    <w:rsid w:val="006979A2"/>
    <w:rsid w:val="00697B2A"/>
    <w:rsid w:val="006A024E"/>
    <w:rsid w:val="006A02F2"/>
    <w:rsid w:val="006A078B"/>
    <w:rsid w:val="006A083B"/>
    <w:rsid w:val="006A0847"/>
    <w:rsid w:val="006A0B32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A1"/>
    <w:rsid w:val="006A25BD"/>
    <w:rsid w:val="006A277F"/>
    <w:rsid w:val="006A2914"/>
    <w:rsid w:val="006A2CB7"/>
    <w:rsid w:val="006A2D18"/>
    <w:rsid w:val="006A30B1"/>
    <w:rsid w:val="006A31C8"/>
    <w:rsid w:val="006A3351"/>
    <w:rsid w:val="006A3CDA"/>
    <w:rsid w:val="006A3FDF"/>
    <w:rsid w:val="006A4130"/>
    <w:rsid w:val="006A4443"/>
    <w:rsid w:val="006A45A1"/>
    <w:rsid w:val="006A5A48"/>
    <w:rsid w:val="006A5B2F"/>
    <w:rsid w:val="006A5DE7"/>
    <w:rsid w:val="006A5E57"/>
    <w:rsid w:val="006A5FF7"/>
    <w:rsid w:val="006A62E5"/>
    <w:rsid w:val="006A69F4"/>
    <w:rsid w:val="006A6CC4"/>
    <w:rsid w:val="006A73C4"/>
    <w:rsid w:val="006A73EE"/>
    <w:rsid w:val="006A76A1"/>
    <w:rsid w:val="006A7F1A"/>
    <w:rsid w:val="006A7FDA"/>
    <w:rsid w:val="006B01A9"/>
    <w:rsid w:val="006B0369"/>
    <w:rsid w:val="006B04CC"/>
    <w:rsid w:val="006B054D"/>
    <w:rsid w:val="006B0A8F"/>
    <w:rsid w:val="006B0EC3"/>
    <w:rsid w:val="006B1556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91"/>
    <w:rsid w:val="006B7DB8"/>
    <w:rsid w:val="006C0190"/>
    <w:rsid w:val="006C0435"/>
    <w:rsid w:val="006C084E"/>
    <w:rsid w:val="006C0AE8"/>
    <w:rsid w:val="006C0B94"/>
    <w:rsid w:val="006C0D75"/>
    <w:rsid w:val="006C1001"/>
    <w:rsid w:val="006C11C1"/>
    <w:rsid w:val="006C12BA"/>
    <w:rsid w:val="006C13EA"/>
    <w:rsid w:val="006C13ED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C8E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94C"/>
    <w:rsid w:val="006D2A1E"/>
    <w:rsid w:val="006D315C"/>
    <w:rsid w:val="006D32B8"/>
    <w:rsid w:val="006D344B"/>
    <w:rsid w:val="006D3CFE"/>
    <w:rsid w:val="006D45C2"/>
    <w:rsid w:val="006D48A5"/>
    <w:rsid w:val="006D4C5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753"/>
    <w:rsid w:val="006E1A56"/>
    <w:rsid w:val="006E1D0B"/>
    <w:rsid w:val="006E254C"/>
    <w:rsid w:val="006E298C"/>
    <w:rsid w:val="006E2ACC"/>
    <w:rsid w:val="006E2C6E"/>
    <w:rsid w:val="006E361B"/>
    <w:rsid w:val="006E3C54"/>
    <w:rsid w:val="006E3DA7"/>
    <w:rsid w:val="006E413C"/>
    <w:rsid w:val="006E415D"/>
    <w:rsid w:val="006E4CC8"/>
    <w:rsid w:val="006E4CEF"/>
    <w:rsid w:val="006E525F"/>
    <w:rsid w:val="006E5365"/>
    <w:rsid w:val="006E53CD"/>
    <w:rsid w:val="006E570C"/>
    <w:rsid w:val="006E592A"/>
    <w:rsid w:val="006E5AEB"/>
    <w:rsid w:val="006E5D87"/>
    <w:rsid w:val="006E608C"/>
    <w:rsid w:val="006E61A4"/>
    <w:rsid w:val="006E69F7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E2F"/>
    <w:rsid w:val="006F3E5A"/>
    <w:rsid w:val="006F414E"/>
    <w:rsid w:val="006F4172"/>
    <w:rsid w:val="006F4563"/>
    <w:rsid w:val="006F4745"/>
    <w:rsid w:val="006F4C8E"/>
    <w:rsid w:val="006F4DE6"/>
    <w:rsid w:val="006F5415"/>
    <w:rsid w:val="006F5907"/>
    <w:rsid w:val="006F59EE"/>
    <w:rsid w:val="006F5A57"/>
    <w:rsid w:val="006F5BB5"/>
    <w:rsid w:val="006F64D1"/>
    <w:rsid w:val="006F663A"/>
    <w:rsid w:val="006F6942"/>
    <w:rsid w:val="006F6A9F"/>
    <w:rsid w:val="006F6B45"/>
    <w:rsid w:val="006F7116"/>
    <w:rsid w:val="006F7164"/>
    <w:rsid w:val="006F7450"/>
    <w:rsid w:val="006F7710"/>
    <w:rsid w:val="007000EF"/>
    <w:rsid w:val="00700368"/>
    <w:rsid w:val="00700401"/>
    <w:rsid w:val="0070084D"/>
    <w:rsid w:val="00700916"/>
    <w:rsid w:val="007009DC"/>
    <w:rsid w:val="00701872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C3A"/>
    <w:rsid w:val="0071169D"/>
    <w:rsid w:val="00711F28"/>
    <w:rsid w:val="00711F8E"/>
    <w:rsid w:val="0071232E"/>
    <w:rsid w:val="0071257D"/>
    <w:rsid w:val="007126C6"/>
    <w:rsid w:val="00712D1B"/>
    <w:rsid w:val="00712EE8"/>
    <w:rsid w:val="007134F7"/>
    <w:rsid w:val="007135D5"/>
    <w:rsid w:val="00713A3F"/>
    <w:rsid w:val="00713B69"/>
    <w:rsid w:val="00713FB6"/>
    <w:rsid w:val="00713FDA"/>
    <w:rsid w:val="007140ED"/>
    <w:rsid w:val="0071494A"/>
    <w:rsid w:val="0071525F"/>
    <w:rsid w:val="00715284"/>
    <w:rsid w:val="007153D4"/>
    <w:rsid w:val="007155AB"/>
    <w:rsid w:val="007156D3"/>
    <w:rsid w:val="00715981"/>
    <w:rsid w:val="00715C7F"/>
    <w:rsid w:val="00715CA2"/>
    <w:rsid w:val="00716470"/>
    <w:rsid w:val="00716619"/>
    <w:rsid w:val="00717249"/>
    <w:rsid w:val="00717250"/>
    <w:rsid w:val="007174BD"/>
    <w:rsid w:val="007179E3"/>
    <w:rsid w:val="0072034F"/>
    <w:rsid w:val="00720493"/>
    <w:rsid w:val="00720984"/>
    <w:rsid w:val="00720F64"/>
    <w:rsid w:val="00721313"/>
    <w:rsid w:val="007219FD"/>
    <w:rsid w:val="007220DB"/>
    <w:rsid w:val="00723071"/>
    <w:rsid w:val="0072351E"/>
    <w:rsid w:val="00723BB8"/>
    <w:rsid w:val="00723CEA"/>
    <w:rsid w:val="00723F2C"/>
    <w:rsid w:val="007241A7"/>
    <w:rsid w:val="00724205"/>
    <w:rsid w:val="007245AC"/>
    <w:rsid w:val="00724ABF"/>
    <w:rsid w:val="0072539C"/>
    <w:rsid w:val="00725962"/>
    <w:rsid w:val="00725BF1"/>
    <w:rsid w:val="00725D5A"/>
    <w:rsid w:val="00726111"/>
    <w:rsid w:val="0072723D"/>
    <w:rsid w:val="0072755D"/>
    <w:rsid w:val="00727D21"/>
    <w:rsid w:val="00727DB5"/>
    <w:rsid w:val="0073076D"/>
    <w:rsid w:val="0073078E"/>
    <w:rsid w:val="007307A8"/>
    <w:rsid w:val="007307B5"/>
    <w:rsid w:val="00730DCF"/>
    <w:rsid w:val="00730F97"/>
    <w:rsid w:val="007312E2"/>
    <w:rsid w:val="007313E1"/>
    <w:rsid w:val="007314B1"/>
    <w:rsid w:val="0073152C"/>
    <w:rsid w:val="00731530"/>
    <w:rsid w:val="00731777"/>
    <w:rsid w:val="007318BB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81D"/>
    <w:rsid w:val="00733980"/>
    <w:rsid w:val="00733FD9"/>
    <w:rsid w:val="0073425E"/>
    <w:rsid w:val="0073476E"/>
    <w:rsid w:val="0073484E"/>
    <w:rsid w:val="00734BBA"/>
    <w:rsid w:val="00734BC4"/>
    <w:rsid w:val="00734F1A"/>
    <w:rsid w:val="007350A1"/>
    <w:rsid w:val="00735244"/>
    <w:rsid w:val="007358D2"/>
    <w:rsid w:val="00735B8B"/>
    <w:rsid w:val="00735FD9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7EA"/>
    <w:rsid w:val="007408B5"/>
    <w:rsid w:val="00740E07"/>
    <w:rsid w:val="007419E3"/>
    <w:rsid w:val="00741D72"/>
    <w:rsid w:val="0074232D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8CC"/>
    <w:rsid w:val="007448D8"/>
    <w:rsid w:val="00744AA9"/>
    <w:rsid w:val="00744C07"/>
    <w:rsid w:val="00744CCF"/>
    <w:rsid w:val="007452F4"/>
    <w:rsid w:val="0074536A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161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53B"/>
    <w:rsid w:val="007525BF"/>
    <w:rsid w:val="0075263D"/>
    <w:rsid w:val="0075292D"/>
    <w:rsid w:val="007537E7"/>
    <w:rsid w:val="00753802"/>
    <w:rsid w:val="0075391A"/>
    <w:rsid w:val="0075394C"/>
    <w:rsid w:val="007539DB"/>
    <w:rsid w:val="00753A9D"/>
    <w:rsid w:val="00753E7A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7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35B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7BA"/>
    <w:rsid w:val="00773815"/>
    <w:rsid w:val="00773B0C"/>
    <w:rsid w:val="00773BA2"/>
    <w:rsid w:val="00773C97"/>
    <w:rsid w:val="00773F8E"/>
    <w:rsid w:val="00774288"/>
    <w:rsid w:val="00774B1B"/>
    <w:rsid w:val="00775733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6D2"/>
    <w:rsid w:val="00780983"/>
    <w:rsid w:val="00780BAB"/>
    <w:rsid w:val="00780F0F"/>
    <w:rsid w:val="0078103F"/>
    <w:rsid w:val="00781666"/>
    <w:rsid w:val="0078180B"/>
    <w:rsid w:val="00782178"/>
    <w:rsid w:val="00782420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CE5"/>
    <w:rsid w:val="00794208"/>
    <w:rsid w:val="0079433A"/>
    <w:rsid w:val="007945CB"/>
    <w:rsid w:val="0079464D"/>
    <w:rsid w:val="0079478F"/>
    <w:rsid w:val="007949CF"/>
    <w:rsid w:val="00794A6A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211"/>
    <w:rsid w:val="007A12BC"/>
    <w:rsid w:val="007A1C43"/>
    <w:rsid w:val="007A2127"/>
    <w:rsid w:val="007A2508"/>
    <w:rsid w:val="007A26FF"/>
    <w:rsid w:val="007A2B45"/>
    <w:rsid w:val="007A3041"/>
    <w:rsid w:val="007A3125"/>
    <w:rsid w:val="007A3406"/>
    <w:rsid w:val="007A35D6"/>
    <w:rsid w:val="007A388D"/>
    <w:rsid w:val="007A3EB4"/>
    <w:rsid w:val="007A3F4C"/>
    <w:rsid w:val="007A4A62"/>
    <w:rsid w:val="007A4B93"/>
    <w:rsid w:val="007A5024"/>
    <w:rsid w:val="007A5BD6"/>
    <w:rsid w:val="007A5EAA"/>
    <w:rsid w:val="007A5FC2"/>
    <w:rsid w:val="007A6291"/>
    <w:rsid w:val="007A6F90"/>
    <w:rsid w:val="007A752F"/>
    <w:rsid w:val="007A7784"/>
    <w:rsid w:val="007A7881"/>
    <w:rsid w:val="007A788D"/>
    <w:rsid w:val="007A7C19"/>
    <w:rsid w:val="007A7DA0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221B"/>
    <w:rsid w:val="007B29DD"/>
    <w:rsid w:val="007B3188"/>
    <w:rsid w:val="007B3372"/>
    <w:rsid w:val="007B3613"/>
    <w:rsid w:val="007B384F"/>
    <w:rsid w:val="007B436A"/>
    <w:rsid w:val="007B43E2"/>
    <w:rsid w:val="007B44CB"/>
    <w:rsid w:val="007B4562"/>
    <w:rsid w:val="007B4828"/>
    <w:rsid w:val="007B5142"/>
    <w:rsid w:val="007B5195"/>
    <w:rsid w:val="007B531A"/>
    <w:rsid w:val="007B5C7F"/>
    <w:rsid w:val="007B5CBB"/>
    <w:rsid w:val="007B5E37"/>
    <w:rsid w:val="007B6043"/>
    <w:rsid w:val="007B635F"/>
    <w:rsid w:val="007B6449"/>
    <w:rsid w:val="007B66CD"/>
    <w:rsid w:val="007B67F7"/>
    <w:rsid w:val="007B6EB0"/>
    <w:rsid w:val="007B706A"/>
    <w:rsid w:val="007C0009"/>
    <w:rsid w:val="007C0154"/>
    <w:rsid w:val="007C02F1"/>
    <w:rsid w:val="007C0413"/>
    <w:rsid w:val="007C04E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2268"/>
    <w:rsid w:val="007C22F2"/>
    <w:rsid w:val="007C23FB"/>
    <w:rsid w:val="007C26D0"/>
    <w:rsid w:val="007C2A1F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E05"/>
    <w:rsid w:val="007C5093"/>
    <w:rsid w:val="007C55D9"/>
    <w:rsid w:val="007C5A48"/>
    <w:rsid w:val="007C5B6C"/>
    <w:rsid w:val="007C5D73"/>
    <w:rsid w:val="007C5D89"/>
    <w:rsid w:val="007C68E1"/>
    <w:rsid w:val="007C6989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13B4"/>
    <w:rsid w:val="007D15C7"/>
    <w:rsid w:val="007D1EB8"/>
    <w:rsid w:val="007D28B4"/>
    <w:rsid w:val="007D2B28"/>
    <w:rsid w:val="007D2D31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69B1"/>
    <w:rsid w:val="007D71FC"/>
    <w:rsid w:val="007D74E5"/>
    <w:rsid w:val="007D7584"/>
    <w:rsid w:val="007D7B89"/>
    <w:rsid w:val="007D7BE9"/>
    <w:rsid w:val="007D7F12"/>
    <w:rsid w:val="007E02AD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FC"/>
    <w:rsid w:val="007E3898"/>
    <w:rsid w:val="007E3CD8"/>
    <w:rsid w:val="007E4428"/>
    <w:rsid w:val="007E4767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B17"/>
    <w:rsid w:val="007E5DF9"/>
    <w:rsid w:val="007E618E"/>
    <w:rsid w:val="007E62B7"/>
    <w:rsid w:val="007E6446"/>
    <w:rsid w:val="007E6B44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92"/>
    <w:rsid w:val="007F13B1"/>
    <w:rsid w:val="007F1499"/>
    <w:rsid w:val="007F162B"/>
    <w:rsid w:val="007F1B7F"/>
    <w:rsid w:val="007F1E0C"/>
    <w:rsid w:val="007F1F57"/>
    <w:rsid w:val="007F20AC"/>
    <w:rsid w:val="007F2286"/>
    <w:rsid w:val="007F2359"/>
    <w:rsid w:val="007F27F0"/>
    <w:rsid w:val="007F2F33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707C"/>
    <w:rsid w:val="007F7560"/>
    <w:rsid w:val="007F75F6"/>
    <w:rsid w:val="007F7681"/>
    <w:rsid w:val="007F79FA"/>
    <w:rsid w:val="0080024F"/>
    <w:rsid w:val="008002C0"/>
    <w:rsid w:val="0080033F"/>
    <w:rsid w:val="0080114A"/>
    <w:rsid w:val="008014EE"/>
    <w:rsid w:val="00801577"/>
    <w:rsid w:val="00801A61"/>
    <w:rsid w:val="00801D52"/>
    <w:rsid w:val="00801E1A"/>
    <w:rsid w:val="00801E48"/>
    <w:rsid w:val="00802158"/>
    <w:rsid w:val="0080234C"/>
    <w:rsid w:val="008024A9"/>
    <w:rsid w:val="00802C97"/>
    <w:rsid w:val="00802D0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DA6"/>
    <w:rsid w:val="00813E48"/>
    <w:rsid w:val="00813F54"/>
    <w:rsid w:val="008149B9"/>
    <w:rsid w:val="00814F5D"/>
    <w:rsid w:val="00814F9B"/>
    <w:rsid w:val="0081508A"/>
    <w:rsid w:val="00815652"/>
    <w:rsid w:val="008159EF"/>
    <w:rsid w:val="00815DCE"/>
    <w:rsid w:val="008166F8"/>
    <w:rsid w:val="0081738C"/>
    <w:rsid w:val="0081775C"/>
    <w:rsid w:val="00817A77"/>
    <w:rsid w:val="00820066"/>
    <w:rsid w:val="00820572"/>
    <w:rsid w:val="00820CA8"/>
    <w:rsid w:val="00820F6E"/>
    <w:rsid w:val="00821A36"/>
    <w:rsid w:val="00821C70"/>
    <w:rsid w:val="00821CA7"/>
    <w:rsid w:val="00821F8C"/>
    <w:rsid w:val="008220E0"/>
    <w:rsid w:val="00822197"/>
    <w:rsid w:val="0082261C"/>
    <w:rsid w:val="008229AA"/>
    <w:rsid w:val="00822C74"/>
    <w:rsid w:val="008234A4"/>
    <w:rsid w:val="00823B49"/>
    <w:rsid w:val="00823C61"/>
    <w:rsid w:val="00823C7F"/>
    <w:rsid w:val="00823D76"/>
    <w:rsid w:val="00823F99"/>
    <w:rsid w:val="008243A4"/>
    <w:rsid w:val="0082475D"/>
    <w:rsid w:val="00824E51"/>
    <w:rsid w:val="00825142"/>
    <w:rsid w:val="008253A0"/>
    <w:rsid w:val="00825826"/>
    <w:rsid w:val="00825A0D"/>
    <w:rsid w:val="00825B76"/>
    <w:rsid w:val="00825C25"/>
    <w:rsid w:val="00825FDD"/>
    <w:rsid w:val="00825FF7"/>
    <w:rsid w:val="00826263"/>
    <w:rsid w:val="0082630E"/>
    <w:rsid w:val="008263D7"/>
    <w:rsid w:val="00826650"/>
    <w:rsid w:val="00827A8C"/>
    <w:rsid w:val="00827AD9"/>
    <w:rsid w:val="00827F05"/>
    <w:rsid w:val="0083018F"/>
    <w:rsid w:val="0083046A"/>
    <w:rsid w:val="00830959"/>
    <w:rsid w:val="00830972"/>
    <w:rsid w:val="00830A02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9BB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1A8"/>
    <w:rsid w:val="0083661C"/>
    <w:rsid w:val="00836883"/>
    <w:rsid w:val="008368AA"/>
    <w:rsid w:val="008368D5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37D03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1CB"/>
    <w:rsid w:val="008425B1"/>
    <w:rsid w:val="008425EE"/>
    <w:rsid w:val="008427D8"/>
    <w:rsid w:val="00842945"/>
    <w:rsid w:val="00843325"/>
    <w:rsid w:val="0084384B"/>
    <w:rsid w:val="0084384E"/>
    <w:rsid w:val="00843BEA"/>
    <w:rsid w:val="00844674"/>
    <w:rsid w:val="00844675"/>
    <w:rsid w:val="00844E0B"/>
    <w:rsid w:val="00845290"/>
    <w:rsid w:val="0084558D"/>
    <w:rsid w:val="00845E41"/>
    <w:rsid w:val="008460B4"/>
    <w:rsid w:val="0084653C"/>
    <w:rsid w:val="00846B57"/>
    <w:rsid w:val="00846C4E"/>
    <w:rsid w:val="00847BCB"/>
    <w:rsid w:val="008500D1"/>
    <w:rsid w:val="0085013C"/>
    <w:rsid w:val="00850572"/>
    <w:rsid w:val="008508D1"/>
    <w:rsid w:val="00851600"/>
    <w:rsid w:val="008516FC"/>
    <w:rsid w:val="0085182D"/>
    <w:rsid w:val="008519D7"/>
    <w:rsid w:val="00851F82"/>
    <w:rsid w:val="00851FA2"/>
    <w:rsid w:val="008520D1"/>
    <w:rsid w:val="0085223B"/>
    <w:rsid w:val="0085246E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40CE"/>
    <w:rsid w:val="0085410F"/>
    <w:rsid w:val="00854222"/>
    <w:rsid w:val="00854705"/>
    <w:rsid w:val="00854EBF"/>
    <w:rsid w:val="008551EC"/>
    <w:rsid w:val="008552B5"/>
    <w:rsid w:val="00855E20"/>
    <w:rsid w:val="00855ECB"/>
    <w:rsid w:val="008565A6"/>
    <w:rsid w:val="00856A30"/>
    <w:rsid w:val="00856A9B"/>
    <w:rsid w:val="008574EC"/>
    <w:rsid w:val="00857B51"/>
    <w:rsid w:val="0086048E"/>
    <w:rsid w:val="008604CD"/>
    <w:rsid w:val="008606CA"/>
    <w:rsid w:val="00860C85"/>
    <w:rsid w:val="00860D1B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707D"/>
    <w:rsid w:val="008673F4"/>
    <w:rsid w:val="00867C9C"/>
    <w:rsid w:val="00867E05"/>
    <w:rsid w:val="0087035A"/>
    <w:rsid w:val="00870383"/>
    <w:rsid w:val="00870CA4"/>
    <w:rsid w:val="00870F5D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E62"/>
    <w:rsid w:val="0087673D"/>
    <w:rsid w:val="00876CB6"/>
    <w:rsid w:val="00876CFF"/>
    <w:rsid w:val="00876D2E"/>
    <w:rsid w:val="00876DA6"/>
    <w:rsid w:val="00876E8A"/>
    <w:rsid w:val="00877065"/>
    <w:rsid w:val="008773C5"/>
    <w:rsid w:val="00877F72"/>
    <w:rsid w:val="00877F92"/>
    <w:rsid w:val="0088086D"/>
    <w:rsid w:val="00880DAE"/>
    <w:rsid w:val="0088108F"/>
    <w:rsid w:val="008810EC"/>
    <w:rsid w:val="0088113B"/>
    <w:rsid w:val="00881183"/>
    <w:rsid w:val="008812DA"/>
    <w:rsid w:val="0088158A"/>
    <w:rsid w:val="00881923"/>
    <w:rsid w:val="00881EF3"/>
    <w:rsid w:val="00882310"/>
    <w:rsid w:val="008826B9"/>
    <w:rsid w:val="00882C71"/>
    <w:rsid w:val="00882F1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D70"/>
    <w:rsid w:val="00886E23"/>
    <w:rsid w:val="0088740B"/>
    <w:rsid w:val="00887447"/>
    <w:rsid w:val="00887808"/>
    <w:rsid w:val="00887A43"/>
    <w:rsid w:val="00887B27"/>
    <w:rsid w:val="00887D09"/>
    <w:rsid w:val="0089008D"/>
    <w:rsid w:val="008902DA"/>
    <w:rsid w:val="008903D2"/>
    <w:rsid w:val="008903D8"/>
    <w:rsid w:val="008905AD"/>
    <w:rsid w:val="00890631"/>
    <w:rsid w:val="00890729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428"/>
    <w:rsid w:val="008B2699"/>
    <w:rsid w:val="008B2B8F"/>
    <w:rsid w:val="008B2BFD"/>
    <w:rsid w:val="008B3034"/>
    <w:rsid w:val="008B3420"/>
    <w:rsid w:val="008B35AD"/>
    <w:rsid w:val="008B468A"/>
    <w:rsid w:val="008B487E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80B"/>
    <w:rsid w:val="008B6BC4"/>
    <w:rsid w:val="008B6F66"/>
    <w:rsid w:val="008B7250"/>
    <w:rsid w:val="008B7338"/>
    <w:rsid w:val="008B7373"/>
    <w:rsid w:val="008B748E"/>
    <w:rsid w:val="008B74FA"/>
    <w:rsid w:val="008B7500"/>
    <w:rsid w:val="008B764D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B56"/>
    <w:rsid w:val="008C4DD2"/>
    <w:rsid w:val="008C4DE7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007"/>
    <w:rsid w:val="008D12B2"/>
    <w:rsid w:val="008D165C"/>
    <w:rsid w:val="008D1AFD"/>
    <w:rsid w:val="008D1D93"/>
    <w:rsid w:val="008D1E3F"/>
    <w:rsid w:val="008D228E"/>
    <w:rsid w:val="008D25A3"/>
    <w:rsid w:val="008D29E5"/>
    <w:rsid w:val="008D2EA0"/>
    <w:rsid w:val="008D319C"/>
    <w:rsid w:val="008D360D"/>
    <w:rsid w:val="008D3807"/>
    <w:rsid w:val="008D3A21"/>
    <w:rsid w:val="008D3A44"/>
    <w:rsid w:val="008D3CA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FFB"/>
    <w:rsid w:val="008D5023"/>
    <w:rsid w:val="008D519B"/>
    <w:rsid w:val="008D524C"/>
    <w:rsid w:val="008D6143"/>
    <w:rsid w:val="008D6E45"/>
    <w:rsid w:val="008D7472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AF7"/>
    <w:rsid w:val="008F0EF2"/>
    <w:rsid w:val="008F133A"/>
    <w:rsid w:val="008F17B0"/>
    <w:rsid w:val="008F17E5"/>
    <w:rsid w:val="008F181C"/>
    <w:rsid w:val="008F1C18"/>
    <w:rsid w:val="008F204B"/>
    <w:rsid w:val="008F20BE"/>
    <w:rsid w:val="008F2256"/>
    <w:rsid w:val="008F22C4"/>
    <w:rsid w:val="008F2E1B"/>
    <w:rsid w:val="008F3335"/>
    <w:rsid w:val="008F33B2"/>
    <w:rsid w:val="008F349E"/>
    <w:rsid w:val="008F34EA"/>
    <w:rsid w:val="008F3B1D"/>
    <w:rsid w:val="008F3D97"/>
    <w:rsid w:val="008F40C7"/>
    <w:rsid w:val="008F4100"/>
    <w:rsid w:val="008F417D"/>
    <w:rsid w:val="008F42CF"/>
    <w:rsid w:val="008F4325"/>
    <w:rsid w:val="008F4844"/>
    <w:rsid w:val="008F4A89"/>
    <w:rsid w:val="008F4BA3"/>
    <w:rsid w:val="008F4D60"/>
    <w:rsid w:val="008F4FC1"/>
    <w:rsid w:val="008F52DF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57E"/>
    <w:rsid w:val="009016B0"/>
    <w:rsid w:val="009017AF"/>
    <w:rsid w:val="00901877"/>
    <w:rsid w:val="00901976"/>
    <w:rsid w:val="00901AD8"/>
    <w:rsid w:val="00901B99"/>
    <w:rsid w:val="00902128"/>
    <w:rsid w:val="009026DC"/>
    <w:rsid w:val="00902F0C"/>
    <w:rsid w:val="00903031"/>
    <w:rsid w:val="00903513"/>
    <w:rsid w:val="009038EE"/>
    <w:rsid w:val="00903B37"/>
    <w:rsid w:val="00904EC1"/>
    <w:rsid w:val="00905395"/>
    <w:rsid w:val="009055A8"/>
    <w:rsid w:val="009057EB"/>
    <w:rsid w:val="00905E4A"/>
    <w:rsid w:val="00907596"/>
    <w:rsid w:val="009077DC"/>
    <w:rsid w:val="00907BC5"/>
    <w:rsid w:val="00907F68"/>
    <w:rsid w:val="00910240"/>
    <w:rsid w:val="0091050C"/>
    <w:rsid w:val="00910E9B"/>
    <w:rsid w:val="00911312"/>
    <w:rsid w:val="0091212D"/>
    <w:rsid w:val="009124A3"/>
    <w:rsid w:val="009125F8"/>
    <w:rsid w:val="009128E7"/>
    <w:rsid w:val="00912BCC"/>
    <w:rsid w:val="00912C7C"/>
    <w:rsid w:val="00912D0B"/>
    <w:rsid w:val="00913345"/>
    <w:rsid w:val="009146E5"/>
    <w:rsid w:val="00914A21"/>
    <w:rsid w:val="00914CE5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47D9"/>
    <w:rsid w:val="00924A34"/>
    <w:rsid w:val="009254EA"/>
    <w:rsid w:val="009257BD"/>
    <w:rsid w:val="00925B90"/>
    <w:rsid w:val="00925D9E"/>
    <w:rsid w:val="00925E33"/>
    <w:rsid w:val="00925F26"/>
    <w:rsid w:val="00925FE0"/>
    <w:rsid w:val="009269BD"/>
    <w:rsid w:val="00926C49"/>
    <w:rsid w:val="00927132"/>
    <w:rsid w:val="009271DA"/>
    <w:rsid w:val="0092748F"/>
    <w:rsid w:val="00927A33"/>
    <w:rsid w:val="00927A7A"/>
    <w:rsid w:val="00927AA6"/>
    <w:rsid w:val="00927BF4"/>
    <w:rsid w:val="00927DE7"/>
    <w:rsid w:val="009303D4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32D2"/>
    <w:rsid w:val="00933E30"/>
    <w:rsid w:val="00934116"/>
    <w:rsid w:val="009358EA"/>
    <w:rsid w:val="009359CD"/>
    <w:rsid w:val="0093631C"/>
    <w:rsid w:val="00936ABE"/>
    <w:rsid w:val="009379D8"/>
    <w:rsid w:val="00937CAB"/>
    <w:rsid w:val="00937EE9"/>
    <w:rsid w:val="009400B9"/>
    <w:rsid w:val="00940178"/>
    <w:rsid w:val="00940A54"/>
    <w:rsid w:val="00940BED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BBB"/>
    <w:rsid w:val="00942CAC"/>
    <w:rsid w:val="00942E5D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9B6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EA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796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E90"/>
    <w:rsid w:val="00966292"/>
    <w:rsid w:val="0096657F"/>
    <w:rsid w:val="00966746"/>
    <w:rsid w:val="00966A25"/>
    <w:rsid w:val="00966A6D"/>
    <w:rsid w:val="00966C72"/>
    <w:rsid w:val="00966E6C"/>
    <w:rsid w:val="009674CC"/>
    <w:rsid w:val="00967550"/>
    <w:rsid w:val="0096759F"/>
    <w:rsid w:val="009679E7"/>
    <w:rsid w:val="00967AB9"/>
    <w:rsid w:val="009701B6"/>
    <w:rsid w:val="00970256"/>
    <w:rsid w:val="00970997"/>
    <w:rsid w:val="00970A3D"/>
    <w:rsid w:val="00970EA2"/>
    <w:rsid w:val="0097137B"/>
    <w:rsid w:val="009719A9"/>
    <w:rsid w:val="00971CFD"/>
    <w:rsid w:val="009722E5"/>
    <w:rsid w:val="009722FF"/>
    <w:rsid w:val="00972602"/>
    <w:rsid w:val="00972BD8"/>
    <w:rsid w:val="00972FA3"/>
    <w:rsid w:val="00972FFB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439"/>
    <w:rsid w:val="0097667C"/>
    <w:rsid w:val="00976EFB"/>
    <w:rsid w:val="00977058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AC8"/>
    <w:rsid w:val="00981D3A"/>
    <w:rsid w:val="00981E23"/>
    <w:rsid w:val="00981ED3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F6E"/>
    <w:rsid w:val="00987524"/>
    <w:rsid w:val="00987C36"/>
    <w:rsid w:val="00987CF2"/>
    <w:rsid w:val="00987FC7"/>
    <w:rsid w:val="009909ED"/>
    <w:rsid w:val="00990CAA"/>
    <w:rsid w:val="00990D68"/>
    <w:rsid w:val="00990E00"/>
    <w:rsid w:val="00991053"/>
    <w:rsid w:val="009910CA"/>
    <w:rsid w:val="009912F9"/>
    <w:rsid w:val="009914A9"/>
    <w:rsid w:val="009919BD"/>
    <w:rsid w:val="00991BC7"/>
    <w:rsid w:val="009922D0"/>
    <w:rsid w:val="00992439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70E9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1EC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B57"/>
    <w:rsid w:val="009A6E1B"/>
    <w:rsid w:val="009A722B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139"/>
    <w:rsid w:val="009B75F0"/>
    <w:rsid w:val="009B7740"/>
    <w:rsid w:val="009B7F5E"/>
    <w:rsid w:val="009C01E3"/>
    <w:rsid w:val="009C01F8"/>
    <w:rsid w:val="009C0287"/>
    <w:rsid w:val="009C0431"/>
    <w:rsid w:val="009C05A8"/>
    <w:rsid w:val="009C074F"/>
    <w:rsid w:val="009C0A8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AD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503"/>
    <w:rsid w:val="009D5977"/>
    <w:rsid w:val="009D5B23"/>
    <w:rsid w:val="009D5C20"/>
    <w:rsid w:val="009D622C"/>
    <w:rsid w:val="009D6694"/>
    <w:rsid w:val="009D67B4"/>
    <w:rsid w:val="009D6842"/>
    <w:rsid w:val="009D6C5C"/>
    <w:rsid w:val="009D7F16"/>
    <w:rsid w:val="009E01D7"/>
    <w:rsid w:val="009E0509"/>
    <w:rsid w:val="009E0754"/>
    <w:rsid w:val="009E11A7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1"/>
    <w:rsid w:val="009E5BBE"/>
    <w:rsid w:val="009E5E6D"/>
    <w:rsid w:val="009E5EC9"/>
    <w:rsid w:val="009E6462"/>
    <w:rsid w:val="009E672E"/>
    <w:rsid w:val="009E67BF"/>
    <w:rsid w:val="009E6AFE"/>
    <w:rsid w:val="009E6FAB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B3E"/>
    <w:rsid w:val="009F2D55"/>
    <w:rsid w:val="009F2E50"/>
    <w:rsid w:val="009F360E"/>
    <w:rsid w:val="009F3840"/>
    <w:rsid w:val="009F3B2C"/>
    <w:rsid w:val="009F478E"/>
    <w:rsid w:val="009F4984"/>
    <w:rsid w:val="009F4E3B"/>
    <w:rsid w:val="009F5680"/>
    <w:rsid w:val="009F5845"/>
    <w:rsid w:val="009F5A37"/>
    <w:rsid w:val="009F5E68"/>
    <w:rsid w:val="009F606D"/>
    <w:rsid w:val="009F60BA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1432"/>
    <w:rsid w:val="00A019E0"/>
    <w:rsid w:val="00A01B9E"/>
    <w:rsid w:val="00A025F6"/>
    <w:rsid w:val="00A02D80"/>
    <w:rsid w:val="00A02E6D"/>
    <w:rsid w:val="00A03418"/>
    <w:rsid w:val="00A03477"/>
    <w:rsid w:val="00A03678"/>
    <w:rsid w:val="00A036A7"/>
    <w:rsid w:val="00A0378D"/>
    <w:rsid w:val="00A037DF"/>
    <w:rsid w:val="00A03D62"/>
    <w:rsid w:val="00A03F94"/>
    <w:rsid w:val="00A04266"/>
    <w:rsid w:val="00A046AF"/>
    <w:rsid w:val="00A048CE"/>
    <w:rsid w:val="00A0553B"/>
    <w:rsid w:val="00A05CA6"/>
    <w:rsid w:val="00A05F52"/>
    <w:rsid w:val="00A0662B"/>
    <w:rsid w:val="00A066A6"/>
    <w:rsid w:val="00A0685A"/>
    <w:rsid w:val="00A068A1"/>
    <w:rsid w:val="00A06B0C"/>
    <w:rsid w:val="00A06C71"/>
    <w:rsid w:val="00A06CDE"/>
    <w:rsid w:val="00A06EC7"/>
    <w:rsid w:val="00A07653"/>
    <w:rsid w:val="00A07BF1"/>
    <w:rsid w:val="00A106A7"/>
    <w:rsid w:val="00A1078B"/>
    <w:rsid w:val="00A10850"/>
    <w:rsid w:val="00A1099B"/>
    <w:rsid w:val="00A10DD0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304D"/>
    <w:rsid w:val="00A13182"/>
    <w:rsid w:val="00A13B2B"/>
    <w:rsid w:val="00A1435E"/>
    <w:rsid w:val="00A14594"/>
    <w:rsid w:val="00A145CE"/>
    <w:rsid w:val="00A14875"/>
    <w:rsid w:val="00A14991"/>
    <w:rsid w:val="00A14AE0"/>
    <w:rsid w:val="00A14AE2"/>
    <w:rsid w:val="00A14D43"/>
    <w:rsid w:val="00A14D52"/>
    <w:rsid w:val="00A15599"/>
    <w:rsid w:val="00A1573D"/>
    <w:rsid w:val="00A160EC"/>
    <w:rsid w:val="00A16345"/>
    <w:rsid w:val="00A1642C"/>
    <w:rsid w:val="00A16C11"/>
    <w:rsid w:val="00A17078"/>
    <w:rsid w:val="00A20528"/>
    <w:rsid w:val="00A2060D"/>
    <w:rsid w:val="00A20E5F"/>
    <w:rsid w:val="00A21090"/>
    <w:rsid w:val="00A215E3"/>
    <w:rsid w:val="00A2160A"/>
    <w:rsid w:val="00A2166A"/>
    <w:rsid w:val="00A21A97"/>
    <w:rsid w:val="00A220FB"/>
    <w:rsid w:val="00A221EB"/>
    <w:rsid w:val="00A223B1"/>
    <w:rsid w:val="00A225CC"/>
    <w:rsid w:val="00A2275D"/>
    <w:rsid w:val="00A2334C"/>
    <w:rsid w:val="00A237CD"/>
    <w:rsid w:val="00A23A96"/>
    <w:rsid w:val="00A23D8C"/>
    <w:rsid w:val="00A23F2E"/>
    <w:rsid w:val="00A23F34"/>
    <w:rsid w:val="00A246AA"/>
    <w:rsid w:val="00A24746"/>
    <w:rsid w:val="00A24D4A"/>
    <w:rsid w:val="00A24F21"/>
    <w:rsid w:val="00A25057"/>
    <w:rsid w:val="00A25225"/>
    <w:rsid w:val="00A25479"/>
    <w:rsid w:val="00A25B82"/>
    <w:rsid w:val="00A25E8F"/>
    <w:rsid w:val="00A26140"/>
    <w:rsid w:val="00A262FC"/>
    <w:rsid w:val="00A267AB"/>
    <w:rsid w:val="00A26985"/>
    <w:rsid w:val="00A269BB"/>
    <w:rsid w:val="00A26AB1"/>
    <w:rsid w:val="00A26D34"/>
    <w:rsid w:val="00A26DBB"/>
    <w:rsid w:val="00A26EAC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744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20A"/>
    <w:rsid w:val="00A3433C"/>
    <w:rsid w:val="00A353C8"/>
    <w:rsid w:val="00A3542B"/>
    <w:rsid w:val="00A35791"/>
    <w:rsid w:val="00A35C8A"/>
    <w:rsid w:val="00A35D48"/>
    <w:rsid w:val="00A35DB3"/>
    <w:rsid w:val="00A360EA"/>
    <w:rsid w:val="00A3615A"/>
    <w:rsid w:val="00A36616"/>
    <w:rsid w:val="00A3677B"/>
    <w:rsid w:val="00A3690A"/>
    <w:rsid w:val="00A36BA5"/>
    <w:rsid w:val="00A371EC"/>
    <w:rsid w:val="00A37220"/>
    <w:rsid w:val="00A37363"/>
    <w:rsid w:val="00A37BEF"/>
    <w:rsid w:val="00A37CD5"/>
    <w:rsid w:val="00A37F76"/>
    <w:rsid w:val="00A400D6"/>
    <w:rsid w:val="00A403D7"/>
    <w:rsid w:val="00A40A07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0D"/>
    <w:rsid w:val="00A4377C"/>
    <w:rsid w:val="00A43B18"/>
    <w:rsid w:val="00A43D25"/>
    <w:rsid w:val="00A43DFB"/>
    <w:rsid w:val="00A43F33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38C"/>
    <w:rsid w:val="00A475F3"/>
    <w:rsid w:val="00A476CC"/>
    <w:rsid w:val="00A477E9"/>
    <w:rsid w:val="00A478A4"/>
    <w:rsid w:val="00A4790C"/>
    <w:rsid w:val="00A50323"/>
    <w:rsid w:val="00A5039C"/>
    <w:rsid w:val="00A5074C"/>
    <w:rsid w:val="00A50948"/>
    <w:rsid w:val="00A51365"/>
    <w:rsid w:val="00A513C2"/>
    <w:rsid w:val="00A51940"/>
    <w:rsid w:val="00A51AF6"/>
    <w:rsid w:val="00A521F9"/>
    <w:rsid w:val="00A5264A"/>
    <w:rsid w:val="00A52B55"/>
    <w:rsid w:val="00A5352F"/>
    <w:rsid w:val="00A53DD0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5E07"/>
    <w:rsid w:val="00A565F7"/>
    <w:rsid w:val="00A56B06"/>
    <w:rsid w:val="00A56D30"/>
    <w:rsid w:val="00A60434"/>
    <w:rsid w:val="00A60AD4"/>
    <w:rsid w:val="00A610DF"/>
    <w:rsid w:val="00A6126A"/>
    <w:rsid w:val="00A61550"/>
    <w:rsid w:val="00A616A5"/>
    <w:rsid w:val="00A617AE"/>
    <w:rsid w:val="00A61921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040"/>
    <w:rsid w:val="00A662C6"/>
    <w:rsid w:val="00A66457"/>
    <w:rsid w:val="00A66906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801D9"/>
    <w:rsid w:val="00A80479"/>
    <w:rsid w:val="00A80960"/>
    <w:rsid w:val="00A809E4"/>
    <w:rsid w:val="00A80C1E"/>
    <w:rsid w:val="00A80E49"/>
    <w:rsid w:val="00A80EB3"/>
    <w:rsid w:val="00A8142F"/>
    <w:rsid w:val="00A8153C"/>
    <w:rsid w:val="00A815B7"/>
    <w:rsid w:val="00A81742"/>
    <w:rsid w:val="00A82087"/>
    <w:rsid w:val="00A82477"/>
    <w:rsid w:val="00A825B5"/>
    <w:rsid w:val="00A8310A"/>
    <w:rsid w:val="00A83227"/>
    <w:rsid w:val="00A832EE"/>
    <w:rsid w:val="00A835C6"/>
    <w:rsid w:val="00A8360F"/>
    <w:rsid w:val="00A83994"/>
    <w:rsid w:val="00A84516"/>
    <w:rsid w:val="00A847E7"/>
    <w:rsid w:val="00A84AFF"/>
    <w:rsid w:val="00A84BC4"/>
    <w:rsid w:val="00A85403"/>
    <w:rsid w:val="00A857D5"/>
    <w:rsid w:val="00A85994"/>
    <w:rsid w:val="00A85AFE"/>
    <w:rsid w:val="00A8609C"/>
    <w:rsid w:val="00A86A25"/>
    <w:rsid w:val="00A86AE6"/>
    <w:rsid w:val="00A86B18"/>
    <w:rsid w:val="00A86C80"/>
    <w:rsid w:val="00A87549"/>
    <w:rsid w:val="00A87744"/>
    <w:rsid w:val="00A87EBE"/>
    <w:rsid w:val="00A90284"/>
    <w:rsid w:val="00A90565"/>
    <w:rsid w:val="00A90828"/>
    <w:rsid w:val="00A90957"/>
    <w:rsid w:val="00A9102E"/>
    <w:rsid w:val="00A912EF"/>
    <w:rsid w:val="00A9160F"/>
    <w:rsid w:val="00A91A0D"/>
    <w:rsid w:val="00A91BB7"/>
    <w:rsid w:val="00A91D0B"/>
    <w:rsid w:val="00A91E4C"/>
    <w:rsid w:val="00A9212F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E54"/>
    <w:rsid w:val="00AA0803"/>
    <w:rsid w:val="00AA0A2F"/>
    <w:rsid w:val="00AA131A"/>
    <w:rsid w:val="00AA13B3"/>
    <w:rsid w:val="00AA171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5540"/>
    <w:rsid w:val="00AA5BE3"/>
    <w:rsid w:val="00AA5F24"/>
    <w:rsid w:val="00AA602C"/>
    <w:rsid w:val="00AA627D"/>
    <w:rsid w:val="00AA6922"/>
    <w:rsid w:val="00AA6E28"/>
    <w:rsid w:val="00AA6EA2"/>
    <w:rsid w:val="00AA7226"/>
    <w:rsid w:val="00AA754F"/>
    <w:rsid w:val="00AA7955"/>
    <w:rsid w:val="00AA7A96"/>
    <w:rsid w:val="00AB00BD"/>
    <w:rsid w:val="00AB0483"/>
    <w:rsid w:val="00AB0AED"/>
    <w:rsid w:val="00AB0F89"/>
    <w:rsid w:val="00AB0F90"/>
    <w:rsid w:val="00AB147E"/>
    <w:rsid w:val="00AB14B1"/>
    <w:rsid w:val="00AB1A76"/>
    <w:rsid w:val="00AB1E2A"/>
    <w:rsid w:val="00AB24C4"/>
    <w:rsid w:val="00AB2BEE"/>
    <w:rsid w:val="00AB2D3E"/>
    <w:rsid w:val="00AB31E7"/>
    <w:rsid w:val="00AB3A18"/>
    <w:rsid w:val="00AB3F28"/>
    <w:rsid w:val="00AB40AE"/>
    <w:rsid w:val="00AB427F"/>
    <w:rsid w:val="00AB4522"/>
    <w:rsid w:val="00AB4DBB"/>
    <w:rsid w:val="00AB4F61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C48"/>
    <w:rsid w:val="00AC579A"/>
    <w:rsid w:val="00AC579E"/>
    <w:rsid w:val="00AC5B5B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C5E"/>
    <w:rsid w:val="00AD2EE7"/>
    <w:rsid w:val="00AD2FCC"/>
    <w:rsid w:val="00AD337A"/>
    <w:rsid w:val="00AD34A8"/>
    <w:rsid w:val="00AD3681"/>
    <w:rsid w:val="00AD3AEF"/>
    <w:rsid w:val="00AD3DDC"/>
    <w:rsid w:val="00AD41C7"/>
    <w:rsid w:val="00AD42B3"/>
    <w:rsid w:val="00AD469D"/>
    <w:rsid w:val="00AD4880"/>
    <w:rsid w:val="00AD52A9"/>
    <w:rsid w:val="00AD572D"/>
    <w:rsid w:val="00AD5D74"/>
    <w:rsid w:val="00AD5DCA"/>
    <w:rsid w:val="00AD6938"/>
    <w:rsid w:val="00AD6DB6"/>
    <w:rsid w:val="00AD72F0"/>
    <w:rsid w:val="00AD755A"/>
    <w:rsid w:val="00AD75AD"/>
    <w:rsid w:val="00AD76BA"/>
    <w:rsid w:val="00AD77D1"/>
    <w:rsid w:val="00AD7E2B"/>
    <w:rsid w:val="00AE03BF"/>
    <w:rsid w:val="00AE04DF"/>
    <w:rsid w:val="00AE0A10"/>
    <w:rsid w:val="00AE11FC"/>
    <w:rsid w:val="00AE122D"/>
    <w:rsid w:val="00AE1735"/>
    <w:rsid w:val="00AE17AA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C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28F"/>
    <w:rsid w:val="00AF5297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3057"/>
    <w:rsid w:val="00B038C4"/>
    <w:rsid w:val="00B039B2"/>
    <w:rsid w:val="00B03B53"/>
    <w:rsid w:val="00B03F04"/>
    <w:rsid w:val="00B047C9"/>
    <w:rsid w:val="00B048F1"/>
    <w:rsid w:val="00B04D54"/>
    <w:rsid w:val="00B052EF"/>
    <w:rsid w:val="00B05438"/>
    <w:rsid w:val="00B05531"/>
    <w:rsid w:val="00B05912"/>
    <w:rsid w:val="00B063FE"/>
    <w:rsid w:val="00B0655B"/>
    <w:rsid w:val="00B06B21"/>
    <w:rsid w:val="00B06CC9"/>
    <w:rsid w:val="00B06DB1"/>
    <w:rsid w:val="00B06DFA"/>
    <w:rsid w:val="00B07558"/>
    <w:rsid w:val="00B07D60"/>
    <w:rsid w:val="00B10007"/>
    <w:rsid w:val="00B101C4"/>
    <w:rsid w:val="00B10CB7"/>
    <w:rsid w:val="00B10DC9"/>
    <w:rsid w:val="00B113D6"/>
    <w:rsid w:val="00B12048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3A4"/>
    <w:rsid w:val="00B233C7"/>
    <w:rsid w:val="00B2342A"/>
    <w:rsid w:val="00B2379C"/>
    <w:rsid w:val="00B2381B"/>
    <w:rsid w:val="00B24678"/>
    <w:rsid w:val="00B24F28"/>
    <w:rsid w:val="00B25295"/>
    <w:rsid w:val="00B25570"/>
    <w:rsid w:val="00B257B1"/>
    <w:rsid w:val="00B25889"/>
    <w:rsid w:val="00B25A28"/>
    <w:rsid w:val="00B25A55"/>
    <w:rsid w:val="00B25CD3"/>
    <w:rsid w:val="00B25D7F"/>
    <w:rsid w:val="00B25FC2"/>
    <w:rsid w:val="00B2627E"/>
    <w:rsid w:val="00B264E3"/>
    <w:rsid w:val="00B26562"/>
    <w:rsid w:val="00B269ED"/>
    <w:rsid w:val="00B26B57"/>
    <w:rsid w:val="00B26B6C"/>
    <w:rsid w:val="00B26C2A"/>
    <w:rsid w:val="00B26C4A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1E"/>
    <w:rsid w:val="00B416FB"/>
    <w:rsid w:val="00B41801"/>
    <w:rsid w:val="00B41A65"/>
    <w:rsid w:val="00B427BD"/>
    <w:rsid w:val="00B42A93"/>
    <w:rsid w:val="00B42E4B"/>
    <w:rsid w:val="00B42F9A"/>
    <w:rsid w:val="00B42FE8"/>
    <w:rsid w:val="00B430B5"/>
    <w:rsid w:val="00B437D7"/>
    <w:rsid w:val="00B4395E"/>
    <w:rsid w:val="00B44094"/>
    <w:rsid w:val="00B44219"/>
    <w:rsid w:val="00B443E6"/>
    <w:rsid w:val="00B444A8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6E4"/>
    <w:rsid w:val="00B51FEB"/>
    <w:rsid w:val="00B520ED"/>
    <w:rsid w:val="00B523CD"/>
    <w:rsid w:val="00B5275A"/>
    <w:rsid w:val="00B52C7B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871"/>
    <w:rsid w:val="00B56BB2"/>
    <w:rsid w:val="00B56F77"/>
    <w:rsid w:val="00B572B6"/>
    <w:rsid w:val="00B57D4D"/>
    <w:rsid w:val="00B600C4"/>
    <w:rsid w:val="00B60515"/>
    <w:rsid w:val="00B60903"/>
    <w:rsid w:val="00B60B1D"/>
    <w:rsid w:val="00B60C95"/>
    <w:rsid w:val="00B60E77"/>
    <w:rsid w:val="00B619DC"/>
    <w:rsid w:val="00B61B9B"/>
    <w:rsid w:val="00B61E14"/>
    <w:rsid w:val="00B623BC"/>
    <w:rsid w:val="00B624AD"/>
    <w:rsid w:val="00B62632"/>
    <w:rsid w:val="00B62672"/>
    <w:rsid w:val="00B63155"/>
    <w:rsid w:val="00B633D8"/>
    <w:rsid w:val="00B63695"/>
    <w:rsid w:val="00B6373D"/>
    <w:rsid w:val="00B63928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550"/>
    <w:rsid w:val="00B6566E"/>
    <w:rsid w:val="00B6583C"/>
    <w:rsid w:val="00B662B3"/>
    <w:rsid w:val="00B666A7"/>
    <w:rsid w:val="00B66769"/>
    <w:rsid w:val="00B66930"/>
    <w:rsid w:val="00B66AAA"/>
    <w:rsid w:val="00B66DFE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F8"/>
    <w:rsid w:val="00B71DAB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892"/>
    <w:rsid w:val="00B84B17"/>
    <w:rsid w:val="00B84D16"/>
    <w:rsid w:val="00B84D37"/>
    <w:rsid w:val="00B85209"/>
    <w:rsid w:val="00B85254"/>
    <w:rsid w:val="00B85413"/>
    <w:rsid w:val="00B854B2"/>
    <w:rsid w:val="00B85562"/>
    <w:rsid w:val="00B8561A"/>
    <w:rsid w:val="00B85785"/>
    <w:rsid w:val="00B85A54"/>
    <w:rsid w:val="00B85D93"/>
    <w:rsid w:val="00B86148"/>
    <w:rsid w:val="00B86318"/>
    <w:rsid w:val="00B8658D"/>
    <w:rsid w:val="00B867A7"/>
    <w:rsid w:val="00B8713C"/>
    <w:rsid w:val="00B87A84"/>
    <w:rsid w:val="00B9083E"/>
    <w:rsid w:val="00B90A8F"/>
    <w:rsid w:val="00B90C54"/>
    <w:rsid w:val="00B90C5A"/>
    <w:rsid w:val="00B90D6A"/>
    <w:rsid w:val="00B90E8A"/>
    <w:rsid w:val="00B90FD3"/>
    <w:rsid w:val="00B9103A"/>
    <w:rsid w:val="00B91F6E"/>
    <w:rsid w:val="00B9262D"/>
    <w:rsid w:val="00B92D72"/>
    <w:rsid w:val="00B92DC8"/>
    <w:rsid w:val="00B93501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F19"/>
    <w:rsid w:val="00B9701A"/>
    <w:rsid w:val="00B974B7"/>
    <w:rsid w:val="00B97ADE"/>
    <w:rsid w:val="00B97FE7"/>
    <w:rsid w:val="00BA0847"/>
    <w:rsid w:val="00BA08F3"/>
    <w:rsid w:val="00BA0AB4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ADF"/>
    <w:rsid w:val="00BA7088"/>
    <w:rsid w:val="00BA74B1"/>
    <w:rsid w:val="00BA76D9"/>
    <w:rsid w:val="00BA78DB"/>
    <w:rsid w:val="00BA7C9D"/>
    <w:rsid w:val="00BA7CAB"/>
    <w:rsid w:val="00BA7D5C"/>
    <w:rsid w:val="00BB002A"/>
    <w:rsid w:val="00BB09F4"/>
    <w:rsid w:val="00BB14DF"/>
    <w:rsid w:val="00BB151B"/>
    <w:rsid w:val="00BB2162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952"/>
    <w:rsid w:val="00BB6BC2"/>
    <w:rsid w:val="00BB6FEE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D1A"/>
    <w:rsid w:val="00BC1FB5"/>
    <w:rsid w:val="00BC223C"/>
    <w:rsid w:val="00BC2DCF"/>
    <w:rsid w:val="00BC349B"/>
    <w:rsid w:val="00BC369A"/>
    <w:rsid w:val="00BC45C9"/>
    <w:rsid w:val="00BC4D84"/>
    <w:rsid w:val="00BC51D2"/>
    <w:rsid w:val="00BC5451"/>
    <w:rsid w:val="00BC550F"/>
    <w:rsid w:val="00BC64A4"/>
    <w:rsid w:val="00BC656F"/>
    <w:rsid w:val="00BC6A62"/>
    <w:rsid w:val="00BC6AD6"/>
    <w:rsid w:val="00BC6B13"/>
    <w:rsid w:val="00BC6C40"/>
    <w:rsid w:val="00BC6C6A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C21"/>
    <w:rsid w:val="00BD149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5F02"/>
    <w:rsid w:val="00BD6001"/>
    <w:rsid w:val="00BD62AA"/>
    <w:rsid w:val="00BD6409"/>
    <w:rsid w:val="00BD6823"/>
    <w:rsid w:val="00BD686A"/>
    <w:rsid w:val="00BD6D20"/>
    <w:rsid w:val="00BD79B3"/>
    <w:rsid w:val="00BD7CB1"/>
    <w:rsid w:val="00BD7F76"/>
    <w:rsid w:val="00BE01C5"/>
    <w:rsid w:val="00BE0649"/>
    <w:rsid w:val="00BE066E"/>
    <w:rsid w:val="00BE0718"/>
    <w:rsid w:val="00BE08B8"/>
    <w:rsid w:val="00BE09E5"/>
    <w:rsid w:val="00BE0ED7"/>
    <w:rsid w:val="00BE0EE7"/>
    <w:rsid w:val="00BE166E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DFE"/>
    <w:rsid w:val="00BF0B34"/>
    <w:rsid w:val="00BF0DA6"/>
    <w:rsid w:val="00BF0F9B"/>
    <w:rsid w:val="00BF1720"/>
    <w:rsid w:val="00BF1E48"/>
    <w:rsid w:val="00BF2EED"/>
    <w:rsid w:val="00BF3122"/>
    <w:rsid w:val="00BF318F"/>
    <w:rsid w:val="00BF3460"/>
    <w:rsid w:val="00BF3A03"/>
    <w:rsid w:val="00BF3CA8"/>
    <w:rsid w:val="00BF3E87"/>
    <w:rsid w:val="00BF40E6"/>
    <w:rsid w:val="00BF4770"/>
    <w:rsid w:val="00BF4A34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803"/>
    <w:rsid w:val="00C01D39"/>
    <w:rsid w:val="00C01F69"/>
    <w:rsid w:val="00C0236E"/>
    <w:rsid w:val="00C02561"/>
    <w:rsid w:val="00C02DDC"/>
    <w:rsid w:val="00C02E35"/>
    <w:rsid w:val="00C030D2"/>
    <w:rsid w:val="00C0315D"/>
    <w:rsid w:val="00C03625"/>
    <w:rsid w:val="00C03BA5"/>
    <w:rsid w:val="00C03D39"/>
    <w:rsid w:val="00C03D9C"/>
    <w:rsid w:val="00C03F5B"/>
    <w:rsid w:val="00C03FE8"/>
    <w:rsid w:val="00C04975"/>
    <w:rsid w:val="00C04AF3"/>
    <w:rsid w:val="00C0502E"/>
    <w:rsid w:val="00C05753"/>
    <w:rsid w:val="00C05789"/>
    <w:rsid w:val="00C05EF0"/>
    <w:rsid w:val="00C05F63"/>
    <w:rsid w:val="00C06041"/>
    <w:rsid w:val="00C064EC"/>
    <w:rsid w:val="00C06668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57F"/>
    <w:rsid w:val="00C11D96"/>
    <w:rsid w:val="00C11F5E"/>
    <w:rsid w:val="00C12310"/>
    <w:rsid w:val="00C12F49"/>
    <w:rsid w:val="00C131B1"/>
    <w:rsid w:val="00C137E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7B9"/>
    <w:rsid w:val="00C16898"/>
    <w:rsid w:val="00C16C43"/>
    <w:rsid w:val="00C16CC6"/>
    <w:rsid w:val="00C173A4"/>
    <w:rsid w:val="00C173C3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567"/>
    <w:rsid w:val="00C2381E"/>
    <w:rsid w:val="00C23BDB"/>
    <w:rsid w:val="00C242D7"/>
    <w:rsid w:val="00C245F8"/>
    <w:rsid w:val="00C246DC"/>
    <w:rsid w:val="00C24DC6"/>
    <w:rsid w:val="00C250F5"/>
    <w:rsid w:val="00C25C20"/>
    <w:rsid w:val="00C25DD3"/>
    <w:rsid w:val="00C25FA6"/>
    <w:rsid w:val="00C26026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105B"/>
    <w:rsid w:val="00C31443"/>
    <w:rsid w:val="00C31966"/>
    <w:rsid w:val="00C31B39"/>
    <w:rsid w:val="00C32611"/>
    <w:rsid w:val="00C32C8F"/>
    <w:rsid w:val="00C33245"/>
    <w:rsid w:val="00C33AE7"/>
    <w:rsid w:val="00C33CA0"/>
    <w:rsid w:val="00C33D3B"/>
    <w:rsid w:val="00C33E65"/>
    <w:rsid w:val="00C342DE"/>
    <w:rsid w:val="00C34494"/>
    <w:rsid w:val="00C348DF"/>
    <w:rsid w:val="00C35937"/>
    <w:rsid w:val="00C36428"/>
    <w:rsid w:val="00C3650C"/>
    <w:rsid w:val="00C372D5"/>
    <w:rsid w:val="00C40070"/>
    <w:rsid w:val="00C4076E"/>
    <w:rsid w:val="00C408D2"/>
    <w:rsid w:val="00C4119B"/>
    <w:rsid w:val="00C412B8"/>
    <w:rsid w:val="00C415D4"/>
    <w:rsid w:val="00C41C9E"/>
    <w:rsid w:val="00C41F07"/>
    <w:rsid w:val="00C42314"/>
    <w:rsid w:val="00C4237F"/>
    <w:rsid w:val="00C43228"/>
    <w:rsid w:val="00C43349"/>
    <w:rsid w:val="00C43906"/>
    <w:rsid w:val="00C43C4E"/>
    <w:rsid w:val="00C4462A"/>
    <w:rsid w:val="00C44A37"/>
    <w:rsid w:val="00C44B07"/>
    <w:rsid w:val="00C44DEE"/>
    <w:rsid w:val="00C45A40"/>
    <w:rsid w:val="00C45B80"/>
    <w:rsid w:val="00C45E22"/>
    <w:rsid w:val="00C4676F"/>
    <w:rsid w:val="00C46EB6"/>
    <w:rsid w:val="00C47354"/>
    <w:rsid w:val="00C47495"/>
    <w:rsid w:val="00C4771B"/>
    <w:rsid w:val="00C47883"/>
    <w:rsid w:val="00C507E0"/>
    <w:rsid w:val="00C50A0E"/>
    <w:rsid w:val="00C50A1C"/>
    <w:rsid w:val="00C50B21"/>
    <w:rsid w:val="00C50F6C"/>
    <w:rsid w:val="00C517E8"/>
    <w:rsid w:val="00C51BEB"/>
    <w:rsid w:val="00C51F9E"/>
    <w:rsid w:val="00C52914"/>
    <w:rsid w:val="00C52972"/>
    <w:rsid w:val="00C52ABB"/>
    <w:rsid w:val="00C52F1F"/>
    <w:rsid w:val="00C52F28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59B"/>
    <w:rsid w:val="00C56DD6"/>
    <w:rsid w:val="00C5770B"/>
    <w:rsid w:val="00C57AC4"/>
    <w:rsid w:val="00C57E17"/>
    <w:rsid w:val="00C57E77"/>
    <w:rsid w:val="00C602D7"/>
    <w:rsid w:val="00C6035D"/>
    <w:rsid w:val="00C603F7"/>
    <w:rsid w:val="00C6065B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2C27"/>
    <w:rsid w:val="00C63B58"/>
    <w:rsid w:val="00C6442E"/>
    <w:rsid w:val="00C6469F"/>
    <w:rsid w:val="00C6474F"/>
    <w:rsid w:val="00C6490E"/>
    <w:rsid w:val="00C64EF8"/>
    <w:rsid w:val="00C6515E"/>
    <w:rsid w:val="00C65411"/>
    <w:rsid w:val="00C6556E"/>
    <w:rsid w:val="00C65BCE"/>
    <w:rsid w:val="00C65C6C"/>
    <w:rsid w:val="00C65E63"/>
    <w:rsid w:val="00C66129"/>
    <w:rsid w:val="00C6735C"/>
    <w:rsid w:val="00C6739F"/>
    <w:rsid w:val="00C673E8"/>
    <w:rsid w:val="00C675AD"/>
    <w:rsid w:val="00C67B57"/>
    <w:rsid w:val="00C70936"/>
    <w:rsid w:val="00C70B36"/>
    <w:rsid w:val="00C70E21"/>
    <w:rsid w:val="00C71122"/>
    <w:rsid w:val="00C713CD"/>
    <w:rsid w:val="00C71E94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6F7"/>
    <w:rsid w:val="00C76737"/>
    <w:rsid w:val="00C76A9C"/>
    <w:rsid w:val="00C771B3"/>
    <w:rsid w:val="00C77324"/>
    <w:rsid w:val="00C77569"/>
    <w:rsid w:val="00C775EA"/>
    <w:rsid w:val="00C77976"/>
    <w:rsid w:val="00C77D0E"/>
    <w:rsid w:val="00C77EDD"/>
    <w:rsid w:val="00C80055"/>
    <w:rsid w:val="00C802D6"/>
    <w:rsid w:val="00C8042D"/>
    <w:rsid w:val="00C805C6"/>
    <w:rsid w:val="00C8061C"/>
    <w:rsid w:val="00C80A80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5C1"/>
    <w:rsid w:val="00C84A8E"/>
    <w:rsid w:val="00C8512D"/>
    <w:rsid w:val="00C85277"/>
    <w:rsid w:val="00C85345"/>
    <w:rsid w:val="00C85D2E"/>
    <w:rsid w:val="00C85D47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670"/>
    <w:rsid w:val="00C926CA"/>
    <w:rsid w:val="00C9287E"/>
    <w:rsid w:val="00C92C75"/>
    <w:rsid w:val="00C92D52"/>
    <w:rsid w:val="00C931EE"/>
    <w:rsid w:val="00C93360"/>
    <w:rsid w:val="00C93455"/>
    <w:rsid w:val="00C93AC2"/>
    <w:rsid w:val="00C93B53"/>
    <w:rsid w:val="00C94013"/>
    <w:rsid w:val="00C94185"/>
    <w:rsid w:val="00C94972"/>
    <w:rsid w:val="00C94AC6"/>
    <w:rsid w:val="00C94B77"/>
    <w:rsid w:val="00C94D42"/>
    <w:rsid w:val="00C95374"/>
    <w:rsid w:val="00C9544B"/>
    <w:rsid w:val="00C95573"/>
    <w:rsid w:val="00C96303"/>
    <w:rsid w:val="00C963BF"/>
    <w:rsid w:val="00C969D5"/>
    <w:rsid w:val="00C9726C"/>
    <w:rsid w:val="00C97A4E"/>
    <w:rsid w:val="00C97A74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BD8"/>
    <w:rsid w:val="00CA4CCA"/>
    <w:rsid w:val="00CA4EB6"/>
    <w:rsid w:val="00CA55A1"/>
    <w:rsid w:val="00CA5DEE"/>
    <w:rsid w:val="00CA66BD"/>
    <w:rsid w:val="00CA6B4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A39"/>
    <w:rsid w:val="00CB2B9A"/>
    <w:rsid w:val="00CB2D08"/>
    <w:rsid w:val="00CB3369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82E"/>
    <w:rsid w:val="00CC69F3"/>
    <w:rsid w:val="00CC6AE5"/>
    <w:rsid w:val="00CC6CF9"/>
    <w:rsid w:val="00CC6F02"/>
    <w:rsid w:val="00CC7019"/>
    <w:rsid w:val="00CC789F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50E"/>
    <w:rsid w:val="00CD280F"/>
    <w:rsid w:val="00CD2860"/>
    <w:rsid w:val="00CD32FC"/>
    <w:rsid w:val="00CD3423"/>
    <w:rsid w:val="00CD36C0"/>
    <w:rsid w:val="00CD39A8"/>
    <w:rsid w:val="00CD39B1"/>
    <w:rsid w:val="00CD3ECE"/>
    <w:rsid w:val="00CD4304"/>
    <w:rsid w:val="00CD434E"/>
    <w:rsid w:val="00CD45B1"/>
    <w:rsid w:val="00CD45FF"/>
    <w:rsid w:val="00CD47D7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87"/>
    <w:rsid w:val="00CE1E45"/>
    <w:rsid w:val="00CE224C"/>
    <w:rsid w:val="00CE2389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663"/>
    <w:rsid w:val="00CE6D98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CFC"/>
    <w:rsid w:val="00CF1DD7"/>
    <w:rsid w:val="00CF24E0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B4"/>
    <w:rsid w:val="00D00E88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F2"/>
    <w:rsid w:val="00D04971"/>
    <w:rsid w:val="00D04B1A"/>
    <w:rsid w:val="00D04BBA"/>
    <w:rsid w:val="00D057F6"/>
    <w:rsid w:val="00D059CD"/>
    <w:rsid w:val="00D05AB2"/>
    <w:rsid w:val="00D05D64"/>
    <w:rsid w:val="00D06049"/>
    <w:rsid w:val="00D06618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467"/>
    <w:rsid w:val="00D15C03"/>
    <w:rsid w:val="00D15C56"/>
    <w:rsid w:val="00D16125"/>
    <w:rsid w:val="00D16A01"/>
    <w:rsid w:val="00D16C8E"/>
    <w:rsid w:val="00D171FA"/>
    <w:rsid w:val="00D17538"/>
    <w:rsid w:val="00D176A3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76B"/>
    <w:rsid w:val="00D218C4"/>
    <w:rsid w:val="00D21C9D"/>
    <w:rsid w:val="00D22444"/>
    <w:rsid w:val="00D22826"/>
    <w:rsid w:val="00D22C2D"/>
    <w:rsid w:val="00D22D2E"/>
    <w:rsid w:val="00D22E06"/>
    <w:rsid w:val="00D2361D"/>
    <w:rsid w:val="00D237A0"/>
    <w:rsid w:val="00D23ACA"/>
    <w:rsid w:val="00D23C40"/>
    <w:rsid w:val="00D242ED"/>
    <w:rsid w:val="00D244AF"/>
    <w:rsid w:val="00D2475A"/>
    <w:rsid w:val="00D24B51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2A"/>
    <w:rsid w:val="00D32D7E"/>
    <w:rsid w:val="00D32E29"/>
    <w:rsid w:val="00D33006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3FEB"/>
    <w:rsid w:val="00D441B3"/>
    <w:rsid w:val="00D44A66"/>
    <w:rsid w:val="00D44BC3"/>
    <w:rsid w:val="00D45890"/>
    <w:rsid w:val="00D45BDA"/>
    <w:rsid w:val="00D45DC3"/>
    <w:rsid w:val="00D460EC"/>
    <w:rsid w:val="00D468BB"/>
    <w:rsid w:val="00D46A0C"/>
    <w:rsid w:val="00D46B8D"/>
    <w:rsid w:val="00D46C4B"/>
    <w:rsid w:val="00D46D93"/>
    <w:rsid w:val="00D47314"/>
    <w:rsid w:val="00D4736F"/>
    <w:rsid w:val="00D477D6"/>
    <w:rsid w:val="00D47A33"/>
    <w:rsid w:val="00D503C5"/>
    <w:rsid w:val="00D5045A"/>
    <w:rsid w:val="00D50A98"/>
    <w:rsid w:val="00D50AAB"/>
    <w:rsid w:val="00D51109"/>
    <w:rsid w:val="00D51520"/>
    <w:rsid w:val="00D519D1"/>
    <w:rsid w:val="00D51D68"/>
    <w:rsid w:val="00D51EC9"/>
    <w:rsid w:val="00D52012"/>
    <w:rsid w:val="00D5231D"/>
    <w:rsid w:val="00D52574"/>
    <w:rsid w:val="00D52625"/>
    <w:rsid w:val="00D533D9"/>
    <w:rsid w:val="00D53636"/>
    <w:rsid w:val="00D53C91"/>
    <w:rsid w:val="00D53F45"/>
    <w:rsid w:val="00D53FE3"/>
    <w:rsid w:val="00D5413A"/>
    <w:rsid w:val="00D54154"/>
    <w:rsid w:val="00D551F0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4DC"/>
    <w:rsid w:val="00D65BEF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840"/>
    <w:rsid w:val="00D719FD"/>
    <w:rsid w:val="00D71A18"/>
    <w:rsid w:val="00D71C6F"/>
    <w:rsid w:val="00D72168"/>
    <w:rsid w:val="00D72697"/>
    <w:rsid w:val="00D727FB"/>
    <w:rsid w:val="00D7335D"/>
    <w:rsid w:val="00D73411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DB4"/>
    <w:rsid w:val="00D76F6D"/>
    <w:rsid w:val="00D779DD"/>
    <w:rsid w:val="00D779F5"/>
    <w:rsid w:val="00D77B58"/>
    <w:rsid w:val="00D80046"/>
    <w:rsid w:val="00D806D5"/>
    <w:rsid w:val="00D810BD"/>
    <w:rsid w:val="00D81252"/>
    <w:rsid w:val="00D81C02"/>
    <w:rsid w:val="00D8221C"/>
    <w:rsid w:val="00D822BF"/>
    <w:rsid w:val="00D82517"/>
    <w:rsid w:val="00D826CE"/>
    <w:rsid w:val="00D8277D"/>
    <w:rsid w:val="00D82A39"/>
    <w:rsid w:val="00D83678"/>
    <w:rsid w:val="00D8372C"/>
    <w:rsid w:val="00D83888"/>
    <w:rsid w:val="00D83F60"/>
    <w:rsid w:val="00D84138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408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C3E"/>
    <w:rsid w:val="00D96FAF"/>
    <w:rsid w:val="00D972DD"/>
    <w:rsid w:val="00D97583"/>
    <w:rsid w:val="00D97D3E"/>
    <w:rsid w:val="00D97D96"/>
    <w:rsid w:val="00DA0028"/>
    <w:rsid w:val="00DA166C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FB"/>
    <w:rsid w:val="00DB0255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7682"/>
    <w:rsid w:val="00DB78E3"/>
    <w:rsid w:val="00DB7986"/>
    <w:rsid w:val="00DC0632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6A0"/>
    <w:rsid w:val="00DC26B5"/>
    <w:rsid w:val="00DC2B38"/>
    <w:rsid w:val="00DC2B63"/>
    <w:rsid w:val="00DC2E49"/>
    <w:rsid w:val="00DC366B"/>
    <w:rsid w:val="00DC38D1"/>
    <w:rsid w:val="00DC4BBE"/>
    <w:rsid w:val="00DC5DC5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31EC"/>
    <w:rsid w:val="00DD3361"/>
    <w:rsid w:val="00DD436D"/>
    <w:rsid w:val="00DD46AE"/>
    <w:rsid w:val="00DD480F"/>
    <w:rsid w:val="00DD484E"/>
    <w:rsid w:val="00DD5206"/>
    <w:rsid w:val="00DD5526"/>
    <w:rsid w:val="00DD5612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28EA"/>
    <w:rsid w:val="00DE34F6"/>
    <w:rsid w:val="00DE3766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290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999"/>
    <w:rsid w:val="00DF1CBB"/>
    <w:rsid w:val="00DF1E21"/>
    <w:rsid w:val="00DF1ED8"/>
    <w:rsid w:val="00DF246D"/>
    <w:rsid w:val="00DF2504"/>
    <w:rsid w:val="00DF27C1"/>
    <w:rsid w:val="00DF2F78"/>
    <w:rsid w:val="00DF30A5"/>
    <w:rsid w:val="00DF30BA"/>
    <w:rsid w:val="00DF33E0"/>
    <w:rsid w:val="00DF3943"/>
    <w:rsid w:val="00DF3DFC"/>
    <w:rsid w:val="00DF3E66"/>
    <w:rsid w:val="00DF49F8"/>
    <w:rsid w:val="00DF4AF7"/>
    <w:rsid w:val="00DF4BC8"/>
    <w:rsid w:val="00DF4C3D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E2D"/>
    <w:rsid w:val="00E052BF"/>
    <w:rsid w:val="00E05740"/>
    <w:rsid w:val="00E057B1"/>
    <w:rsid w:val="00E059F4"/>
    <w:rsid w:val="00E05EB0"/>
    <w:rsid w:val="00E063D3"/>
    <w:rsid w:val="00E066E1"/>
    <w:rsid w:val="00E06E25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0CDE"/>
    <w:rsid w:val="00E10E86"/>
    <w:rsid w:val="00E11159"/>
    <w:rsid w:val="00E1186A"/>
    <w:rsid w:val="00E121D8"/>
    <w:rsid w:val="00E12383"/>
    <w:rsid w:val="00E12CAD"/>
    <w:rsid w:val="00E13168"/>
    <w:rsid w:val="00E132C0"/>
    <w:rsid w:val="00E13475"/>
    <w:rsid w:val="00E13C30"/>
    <w:rsid w:val="00E14154"/>
    <w:rsid w:val="00E1440F"/>
    <w:rsid w:val="00E14B81"/>
    <w:rsid w:val="00E14C79"/>
    <w:rsid w:val="00E14E16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A8A"/>
    <w:rsid w:val="00E20ABE"/>
    <w:rsid w:val="00E20EDC"/>
    <w:rsid w:val="00E21AD1"/>
    <w:rsid w:val="00E21D25"/>
    <w:rsid w:val="00E21EBF"/>
    <w:rsid w:val="00E22247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B0E"/>
    <w:rsid w:val="00E24B2B"/>
    <w:rsid w:val="00E24B70"/>
    <w:rsid w:val="00E24C8F"/>
    <w:rsid w:val="00E25147"/>
    <w:rsid w:val="00E259BC"/>
    <w:rsid w:val="00E25CE1"/>
    <w:rsid w:val="00E25F78"/>
    <w:rsid w:val="00E261B4"/>
    <w:rsid w:val="00E26289"/>
    <w:rsid w:val="00E2668D"/>
    <w:rsid w:val="00E2706C"/>
    <w:rsid w:val="00E271DC"/>
    <w:rsid w:val="00E272EC"/>
    <w:rsid w:val="00E273CC"/>
    <w:rsid w:val="00E2748D"/>
    <w:rsid w:val="00E274B6"/>
    <w:rsid w:val="00E2761D"/>
    <w:rsid w:val="00E27AE6"/>
    <w:rsid w:val="00E27D5E"/>
    <w:rsid w:val="00E27EF1"/>
    <w:rsid w:val="00E3109D"/>
    <w:rsid w:val="00E312FF"/>
    <w:rsid w:val="00E316D1"/>
    <w:rsid w:val="00E317CE"/>
    <w:rsid w:val="00E3194B"/>
    <w:rsid w:val="00E31B59"/>
    <w:rsid w:val="00E31BBF"/>
    <w:rsid w:val="00E31EE4"/>
    <w:rsid w:val="00E3204E"/>
    <w:rsid w:val="00E320A6"/>
    <w:rsid w:val="00E32188"/>
    <w:rsid w:val="00E3238B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370"/>
    <w:rsid w:val="00E346B4"/>
    <w:rsid w:val="00E349A5"/>
    <w:rsid w:val="00E35559"/>
    <w:rsid w:val="00E355F4"/>
    <w:rsid w:val="00E35734"/>
    <w:rsid w:val="00E35F48"/>
    <w:rsid w:val="00E36108"/>
    <w:rsid w:val="00E363C7"/>
    <w:rsid w:val="00E363CF"/>
    <w:rsid w:val="00E36630"/>
    <w:rsid w:val="00E36ABC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B3E"/>
    <w:rsid w:val="00E40B77"/>
    <w:rsid w:val="00E419C5"/>
    <w:rsid w:val="00E420AE"/>
    <w:rsid w:val="00E42745"/>
    <w:rsid w:val="00E42E8E"/>
    <w:rsid w:val="00E42F48"/>
    <w:rsid w:val="00E43310"/>
    <w:rsid w:val="00E43654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8B"/>
    <w:rsid w:val="00E44FCF"/>
    <w:rsid w:val="00E450BF"/>
    <w:rsid w:val="00E451E4"/>
    <w:rsid w:val="00E456CD"/>
    <w:rsid w:val="00E4587C"/>
    <w:rsid w:val="00E45A69"/>
    <w:rsid w:val="00E45DB5"/>
    <w:rsid w:val="00E45DFA"/>
    <w:rsid w:val="00E461A5"/>
    <w:rsid w:val="00E46368"/>
    <w:rsid w:val="00E465BB"/>
    <w:rsid w:val="00E46766"/>
    <w:rsid w:val="00E467C6"/>
    <w:rsid w:val="00E46ACB"/>
    <w:rsid w:val="00E46E19"/>
    <w:rsid w:val="00E47319"/>
    <w:rsid w:val="00E47813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773"/>
    <w:rsid w:val="00E51DC7"/>
    <w:rsid w:val="00E52313"/>
    <w:rsid w:val="00E52490"/>
    <w:rsid w:val="00E527D6"/>
    <w:rsid w:val="00E52E20"/>
    <w:rsid w:val="00E52F70"/>
    <w:rsid w:val="00E52FA9"/>
    <w:rsid w:val="00E53839"/>
    <w:rsid w:val="00E53A35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65D1"/>
    <w:rsid w:val="00E56A31"/>
    <w:rsid w:val="00E56B51"/>
    <w:rsid w:val="00E56DEF"/>
    <w:rsid w:val="00E56EEA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F5"/>
    <w:rsid w:val="00E7158A"/>
    <w:rsid w:val="00E71758"/>
    <w:rsid w:val="00E71D00"/>
    <w:rsid w:val="00E72575"/>
    <w:rsid w:val="00E72590"/>
    <w:rsid w:val="00E72B37"/>
    <w:rsid w:val="00E72CE8"/>
    <w:rsid w:val="00E730AF"/>
    <w:rsid w:val="00E73316"/>
    <w:rsid w:val="00E73326"/>
    <w:rsid w:val="00E73F9C"/>
    <w:rsid w:val="00E741D1"/>
    <w:rsid w:val="00E7431E"/>
    <w:rsid w:val="00E74644"/>
    <w:rsid w:val="00E75045"/>
    <w:rsid w:val="00E75BD9"/>
    <w:rsid w:val="00E76149"/>
    <w:rsid w:val="00E76182"/>
    <w:rsid w:val="00E7618A"/>
    <w:rsid w:val="00E76339"/>
    <w:rsid w:val="00E767F4"/>
    <w:rsid w:val="00E768C5"/>
    <w:rsid w:val="00E769E8"/>
    <w:rsid w:val="00E7703A"/>
    <w:rsid w:val="00E7703E"/>
    <w:rsid w:val="00E770F0"/>
    <w:rsid w:val="00E77242"/>
    <w:rsid w:val="00E7797B"/>
    <w:rsid w:val="00E77D56"/>
    <w:rsid w:val="00E80773"/>
    <w:rsid w:val="00E80AFA"/>
    <w:rsid w:val="00E80CFB"/>
    <w:rsid w:val="00E81013"/>
    <w:rsid w:val="00E8126F"/>
    <w:rsid w:val="00E81392"/>
    <w:rsid w:val="00E814EE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69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90465"/>
    <w:rsid w:val="00E90544"/>
    <w:rsid w:val="00E90E1F"/>
    <w:rsid w:val="00E9142C"/>
    <w:rsid w:val="00E91F89"/>
    <w:rsid w:val="00E923E2"/>
    <w:rsid w:val="00E92594"/>
    <w:rsid w:val="00E92960"/>
    <w:rsid w:val="00E9317F"/>
    <w:rsid w:val="00E9344F"/>
    <w:rsid w:val="00E9349C"/>
    <w:rsid w:val="00E93656"/>
    <w:rsid w:val="00E938F6"/>
    <w:rsid w:val="00E939C6"/>
    <w:rsid w:val="00E939DD"/>
    <w:rsid w:val="00E93F5A"/>
    <w:rsid w:val="00E94B09"/>
    <w:rsid w:val="00E94D36"/>
    <w:rsid w:val="00E94FC9"/>
    <w:rsid w:val="00E9504B"/>
    <w:rsid w:val="00E950BF"/>
    <w:rsid w:val="00E953D5"/>
    <w:rsid w:val="00E95AF9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A0677"/>
    <w:rsid w:val="00EA0881"/>
    <w:rsid w:val="00EA0A95"/>
    <w:rsid w:val="00EA0AC4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3A91"/>
    <w:rsid w:val="00EA3BE2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FC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360B"/>
    <w:rsid w:val="00EB395A"/>
    <w:rsid w:val="00EB39AC"/>
    <w:rsid w:val="00EB3A90"/>
    <w:rsid w:val="00EB3FC4"/>
    <w:rsid w:val="00EB4B7D"/>
    <w:rsid w:val="00EB4F5D"/>
    <w:rsid w:val="00EB50CC"/>
    <w:rsid w:val="00EB5129"/>
    <w:rsid w:val="00EB5ECA"/>
    <w:rsid w:val="00EB637A"/>
    <w:rsid w:val="00EB640B"/>
    <w:rsid w:val="00EB6818"/>
    <w:rsid w:val="00EB69B4"/>
    <w:rsid w:val="00EB6BAB"/>
    <w:rsid w:val="00EB6D0A"/>
    <w:rsid w:val="00EB6E9B"/>
    <w:rsid w:val="00EB7092"/>
    <w:rsid w:val="00EB70D0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786"/>
    <w:rsid w:val="00EC2902"/>
    <w:rsid w:val="00EC2C79"/>
    <w:rsid w:val="00EC2F9B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F26"/>
    <w:rsid w:val="00EC6F2E"/>
    <w:rsid w:val="00EC72F5"/>
    <w:rsid w:val="00EC762C"/>
    <w:rsid w:val="00EC7874"/>
    <w:rsid w:val="00EC7B0B"/>
    <w:rsid w:val="00EC7C14"/>
    <w:rsid w:val="00EC7C4C"/>
    <w:rsid w:val="00EC7F46"/>
    <w:rsid w:val="00ED0259"/>
    <w:rsid w:val="00ED031A"/>
    <w:rsid w:val="00ED034E"/>
    <w:rsid w:val="00ED0558"/>
    <w:rsid w:val="00ED062A"/>
    <w:rsid w:val="00ED078A"/>
    <w:rsid w:val="00ED1374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41E9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0D7D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0B"/>
    <w:rsid w:val="00EF109B"/>
    <w:rsid w:val="00EF1691"/>
    <w:rsid w:val="00EF17F8"/>
    <w:rsid w:val="00EF1870"/>
    <w:rsid w:val="00EF1B43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3B13"/>
    <w:rsid w:val="00F03D23"/>
    <w:rsid w:val="00F04361"/>
    <w:rsid w:val="00F04AE9"/>
    <w:rsid w:val="00F04DCC"/>
    <w:rsid w:val="00F059B7"/>
    <w:rsid w:val="00F05F9D"/>
    <w:rsid w:val="00F06875"/>
    <w:rsid w:val="00F070DB"/>
    <w:rsid w:val="00F070E8"/>
    <w:rsid w:val="00F0715C"/>
    <w:rsid w:val="00F071F6"/>
    <w:rsid w:val="00F07BBA"/>
    <w:rsid w:val="00F07C06"/>
    <w:rsid w:val="00F1014F"/>
    <w:rsid w:val="00F1050F"/>
    <w:rsid w:val="00F10537"/>
    <w:rsid w:val="00F108A4"/>
    <w:rsid w:val="00F11D49"/>
    <w:rsid w:val="00F12301"/>
    <w:rsid w:val="00F12A15"/>
    <w:rsid w:val="00F12A71"/>
    <w:rsid w:val="00F1380C"/>
    <w:rsid w:val="00F139D6"/>
    <w:rsid w:val="00F141B7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9A2"/>
    <w:rsid w:val="00F16C39"/>
    <w:rsid w:val="00F17164"/>
    <w:rsid w:val="00F178BA"/>
    <w:rsid w:val="00F178F2"/>
    <w:rsid w:val="00F17DB4"/>
    <w:rsid w:val="00F201F2"/>
    <w:rsid w:val="00F20A70"/>
    <w:rsid w:val="00F20F3E"/>
    <w:rsid w:val="00F210D1"/>
    <w:rsid w:val="00F212A1"/>
    <w:rsid w:val="00F21816"/>
    <w:rsid w:val="00F218A5"/>
    <w:rsid w:val="00F22137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557C"/>
    <w:rsid w:val="00F25621"/>
    <w:rsid w:val="00F256A8"/>
    <w:rsid w:val="00F259ED"/>
    <w:rsid w:val="00F25F03"/>
    <w:rsid w:val="00F25FA1"/>
    <w:rsid w:val="00F26554"/>
    <w:rsid w:val="00F2676A"/>
    <w:rsid w:val="00F26C7A"/>
    <w:rsid w:val="00F278D4"/>
    <w:rsid w:val="00F309D4"/>
    <w:rsid w:val="00F30B93"/>
    <w:rsid w:val="00F31109"/>
    <w:rsid w:val="00F3127F"/>
    <w:rsid w:val="00F31564"/>
    <w:rsid w:val="00F316B5"/>
    <w:rsid w:val="00F31A07"/>
    <w:rsid w:val="00F31F33"/>
    <w:rsid w:val="00F3205C"/>
    <w:rsid w:val="00F32B3B"/>
    <w:rsid w:val="00F33B38"/>
    <w:rsid w:val="00F34224"/>
    <w:rsid w:val="00F34549"/>
    <w:rsid w:val="00F346CA"/>
    <w:rsid w:val="00F34D5B"/>
    <w:rsid w:val="00F351C4"/>
    <w:rsid w:val="00F35549"/>
    <w:rsid w:val="00F35AFA"/>
    <w:rsid w:val="00F35FC8"/>
    <w:rsid w:val="00F360F7"/>
    <w:rsid w:val="00F36187"/>
    <w:rsid w:val="00F372DC"/>
    <w:rsid w:val="00F37454"/>
    <w:rsid w:val="00F3793A"/>
    <w:rsid w:val="00F37B8F"/>
    <w:rsid w:val="00F40BD4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2E6F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D47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E74"/>
    <w:rsid w:val="00F5201A"/>
    <w:rsid w:val="00F522E8"/>
    <w:rsid w:val="00F525E6"/>
    <w:rsid w:val="00F52FC4"/>
    <w:rsid w:val="00F530AA"/>
    <w:rsid w:val="00F534DB"/>
    <w:rsid w:val="00F53D68"/>
    <w:rsid w:val="00F5426D"/>
    <w:rsid w:val="00F54327"/>
    <w:rsid w:val="00F54871"/>
    <w:rsid w:val="00F54B88"/>
    <w:rsid w:val="00F54C62"/>
    <w:rsid w:val="00F5523C"/>
    <w:rsid w:val="00F5543B"/>
    <w:rsid w:val="00F55F22"/>
    <w:rsid w:val="00F5630B"/>
    <w:rsid w:val="00F5674F"/>
    <w:rsid w:val="00F5698D"/>
    <w:rsid w:val="00F569C5"/>
    <w:rsid w:val="00F56D52"/>
    <w:rsid w:val="00F571D1"/>
    <w:rsid w:val="00F577DF"/>
    <w:rsid w:val="00F5799B"/>
    <w:rsid w:val="00F57A57"/>
    <w:rsid w:val="00F57B3A"/>
    <w:rsid w:val="00F57E68"/>
    <w:rsid w:val="00F6021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643E"/>
    <w:rsid w:val="00F665AF"/>
    <w:rsid w:val="00F66A57"/>
    <w:rsid w:val="00F66CA8"/>
    <w:rsid w:val="00F66CC9"/>
    <w:rsid w:val="00F671B0"/>
    <w:rsid w:val="00F67238"/>
    <w:rsid w:val="00F672D1"/>
    <w:rsid w:val="00F67332"/>
    <w:rsid w:val="00F67D9F"/>
    <w:rsid w:val="00F67FDD"/>
    <w:rsid w:val="00F700C9"/>
    <w:rsid w:val="00F7026F"/>
    <w:rsid w:val="00F70542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A38"/>
    <w:rsid w:val="00F74A5F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61DB"/>
    <w:rsid w:val="00F765E3"/>
    <w:rsid w:val="00F76720"/>
    <w:rsid w:val="00F76776"/>
    <w:rsid w:val="00F76932"/>
    <w:rsid w:val="00F76D16"/>
    <w:rsid w:val="00F76FDE"/>
    <w:rsid w:val="00F775D6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6D95"/>
    <w:rsid w:val="00F871CD"/>
    <w:rsid w:val="00F87331"/>
    <w:rsid w:val="00F87630"/>
    <w:rsid w:val="00F87E65"/>
    <w:rsid w:val="00F90222"/>
    <w:rsid w:val="00F905F3"/>
    <w:rsid w:val="00F90677"/>
    <w:rsid w:val="00F906A0"/>
    <w:rsid w:val="00F90873"/>
    <w:rsid w:val="00F90CD4"/>
    <w:rsid w:val="00F90D6A"/>
    <w:rsid w:val="00F90FCF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EE9"/>
    <w:rsid w:val="00F95FC6"/>
    <w:rsid w:val="00F96429"/>
    <w:rsid w:val="00F9650F"/>
    <w:rsid w:val="00F96822"/>
    <w:rsid w:val="00F96AA1"/>
    <w:rsid w:val="00F96BF1"/>
    <w:rsid w:val="00F96C26"/>
    <w:rsid w:val="00F96FA2"/>
    <w:rsid w:val="00F9700F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13BA"/>
    <w:rsid w:val="00FA1664"/>
    <w:rsid w:val="00FA1B00"/>
    <w:rsid w:val="00FA1E23"/>
    <w:rsid w:val="00FA1E74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E4D"/>
    <w:rsid w:val="00FA607B"/>
    <w:rsid w:val="00FA61FB"/>
    <w:rsid w:val="00FA6241"/>
    <w:rsid w:val="00FA6470"/>
    <w:rsid w:val="00FA66DB"/>
    <w:rsid w:val="00FA6B3F"/>
    <w:rsid w:val="00FA7F14"/>
    <w:rsid w:val="00FB0706"/>
    <w:rsid w:val="00FB0860"/>
    <w:rsid w:val="00FB08DE"/>
    <w:rsid w:val="00FB0BA2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0FEF"/>
    <w:rsid w:val="00FC1A03"/>
    <w:rsid w:val="00FC1F93"/>
    <w:rsid w:val="00FC2412"/>
    <w:rsid w:val="00FC248F"/>
    <w:rsid w:val="00FC24FF"/>
    <w:rsid w:val="00FC2529"/>
    <w:rsid w:val="00FC2B83"/>
    <w:rsid w:val="00FC2E6E"/>
    <w:rsid w:val="00FC320F"/>
    <w:rsid w:val="00FC32D3"/>
    <w:rsid w:val="00FC36DF"/>
    <w:rsid w:val="00FC388A"/>
    <w:rsid w:val="00FC3F41"/>
    <w:rsid w:val="00FC41BF"/>
    <w:rsid w:val="00FC444C"/>
    <w:rsid w:val="00FC4A1B"/>
    <w:rsid w:val="00FC5013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EB5"/>
    <w:rsid w:val="00FC6F28"/>
    <w:rsid w:val="00FC730D"/>
    <w:rsid w:val="00FC7582"/>
    <w:rsid w:val="00FC7713"/>
    <w:rsid w:val="00FC7E94"/>
    <w:rsid w:val="00FC7EFA"/>
    <w:rsid w:val="00FD0A2C"/>
    <w:rsid w:val="00FD0DCE"/>
    <w:rsid w:val="00FD0F5F"/>
    <w:rsid w:val="00FD1548"/>
    <w:rsid w:val="00FD1644"/>
    <w:rsid w:val="00FD172C"/>
    <w:rsid w:val="00FD1E04"/>
    <w:rsid w:val="00FD26FB"/>
    <w:rsid w:val="00FD29D3"/>
    <w:rsid w:val="00FD2A22"/>
    <w:rsid w:val="00FD2BF3"/>
    <w:rsid w:val="00FD3368"/>
    <w:rsid w:val="00FD3C75"/>
    <w:rsid w:val="00FD445F"/>
    <w:rsid w:val="00FD5674"/>
    <w:rsid w:val="00FD5783"/>
    <w:rsid w:val="00FD57B9"/>
    <w:rsid w:val="00FD581D"/>
    <w:rsid w:val="00FD6A88"/>
    <w:rsid w:val="00FD7894"/>
    <w:rsid w:val="00FD7AE9"/>
    <w:rsid w:val="00FD7C51"/>
    <w:rsid w:val="00FD7EE3"/>
    <w:rsid w:val="00FE0388"/>
    <w:rsid w:val="00FE03D0"/>
    <w:rsid w:val="00FE07C6"/>
    <w:rsid w:val="00FE0BCF"/>
    <w:rsid w:val="00FE0BEB"/>
    <w:rsid w:val="00FE10D6"/>
    <w:rsid w:val="00FE110C"/>
    <w:rsid w:val="00FE14E3"/>
    <w:rsid w:val="00FE16B1"/>
    <w:rsid w:val="00FE1C69"/>
    <w:rsid w:val="00FE1CA6"/>
    <w:rsid w:val="00FE2485"/>
    <w:rsid w:val="00FE2BFD"/>
    <w:rsid w:val="00FE3D2C"/>
    <w:rsid w:val="00FE3FCE"/>
    <w:rsid w:val="00FE3FD2"/>
    <w:rsid w:val="00FE436C"/>
    <w:rsid w:val="00FE4CA4"/>
    <w:rsid w:val="00FE4CDB"/>
    <w:rsid w:val="00FE4FCE"/>
    <w:rsid w:val="00FE5098"/>
    <w:rsid w:val="00FE520F"/>
    <w:rsid w:val="00FE52B1"/>
    <w:rsid w:val="00FE52B4"/>
    <w:rsid w:val="00FE5833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505"/>
    <w:rsid w:val="00FE7708"/>
    <w:rsid w:val="00FE7F26"/>
    <w:rsid w:val="00FF012E"/>
    <w:rsid w:val="00FF0256"/>
    <w:rsid w:val="00FF0354"/>
    <w:rsid w:val="00FF0A33"/>
    <w:rsid w:val="00FF0C1F"/>
    <w:rsid w:val="00FF0FCF"/>
    <w:rsid w:val="00FF25EA"/>
    <w:rsid w:val="00FF2B29"/>
    <w:rsid w:val="00FF2C91"/>
    <w:rsid w:val="00FF2D56"/>
    <w:rsid w:val="00FF2EDD"/>
    <w:rsid w:val="00FF312A"/>
    <w:rsid w:val="00FF350C"/>
    <w:rsid w:val="00FF3AF0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10B"/>
    <w:rsid w:val="00FF54B2"/>
    <w:rsid w:val="00FF6021"/>
    <w:rsid w:val="00FF612A"/>
    <w:rsid w:val="00FF62F3"/>
    <w:rsid w:val="00FF678C"/>
    <w:rsid w:val="00FF69F3"/>
    <w:rsid w:val="00FF6AEA"/>
    <w:rsid w:val="00FF6CAB"/>
    <w:rsid w:val="00FF7578"/>
    <w:rsid w:val="00FF77B1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1159</TotalTime>
  <Pages>30</Pages>
  <Words>8303</Words>
  <Characters>36844</Characters>
  <Application>Microsoft Office Word</Application>
  <DocSecurity>0</DocSecurity>
  <Lines>307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jhorpiklang@deloitte.com</cp:lastModifiedBy>
  <cp:revision>73</cp:revision>
  <cp:lastPrinted>2024-11-05T03:27:00Z</cp:lastPrinted>
  <dcterms:created xsi:type="dcterms:W3CDTF">2024-10-18T04:53:00Z</dcterms:created>
  <dcterms:modified xsi:type="dcterms:W3CDTF">2024-11-05T03:27:00Z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