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376"/>
        <w:gridCol w:w="8002"/>
      </w:tblGrid>
      <w:tr w:rsidR="0063663D" w:rsidRPr="009721F5" w14:paraId="201FF11F" w14:textId="77777777" w:rsidTr="00C27993">
        <w:tc>
          <w:tcPr>
            <w:tcW w:w="1376" w:type="dxa"/>
          </w:tcPr>
          <w:p w14:paraId="37ABF168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02" w:type="dxa"/>
          </w:tcPr>
          <w:p w14:paraId="5A58EA43" w14:textId="77777777" w:rsidR="0063663D" w:rsidRPr="009721F5" w:rsidRDefault="007251E0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63663D" w:rsidRPr="009721F5" w14:paraId="2410681B" w14:textId="77777777" w:rsidTr="00C27993">
        <w:tc>
          <w:tcPr>
            <w:tcW w:w="1376" w:type="dxa"/>
          </w:tcPr>
          <w:p w14:paraId="0471F181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24AA108" w14:textId="77777777" w:rsidR="0063663D" w:rsidRPr="009721F5" w:rsidRDefault="0063663D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663D" w:rsidRPr="009721F5" w14:paraId="7478106F" w14:textId="77777777" w:rsidTr="00C27993">
        <w:tc>
          <w:tcPr>
            <w:tcW w:w="1376" w:type="dxa"/>
          </w:tcPr>
          <w:p w14:paraId="1886E008" w14:textId="77777777" w:rsidR="0063663D" w:rsidRPr="009721F5" w:rsidRDefault="0063663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094D45B6" w14:textId="636D99F0" w:rsidR="0063663D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ข้อมูลทั่วไป</w:t>
            </w:r>
          </w:p>
        </w:tc>
      </w:tr>
      <w:tr w:rsidR="00F50CD8" w:rsidRPr="009721F5" w14:paraId="0E3E6459" w14:textId="77777777" w:rsidTr="00C27993">
        <w:tc>
          <w:tcPr>
            <w:tcW w:w="1376" w:type="dxa"/>
          </w:tcPr>
          <w:p w14:paraId="1F2E3FA0" w14:textId="77777777" w:rsidR="00F50CD8" w:rsidRPr="009721F5" w:rsidRDefault="00F50CD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C4BAD26" w14:textId="0A954236" w:rsidR="00F50CD8" w:rsidRPr="009721F5" w:rsidRDefault="00F50CD8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เกณฑ์การจัดทำงบการเงินระหว่างกาล</w:t>
            </w:r>
          </w:p>
        </w:tc>
      </w:tr>
      <w:tr w:rsidR="00B52856" w:rsidRPr="009721F5" w14:paraId="6D4238E2" w14:textId="77777777" w:rsidTr="00C27993">
        <w:tc>
          <w:tcPr>
            <w:tcW w:w="1376" w:type="dxa"/>
          </w:tcPr>
          <w:p w14:paraId="30379371" w14:textId="77777777" w:rsidR="00B52856" w:rsidRPr="009721F5" w:rsidRDefault="00B52856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2017E9" w14:textId="2924285B" w:rsidR="00B52856" w:rsidRPr="009721F5" w:rsidRDefault="00B52856" w:rsidP="00A45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B5285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การเปลี่ยนแปลงนโยบายการบัญชี</w:t>
            </w:r>
          </w:p>
        </w:tc>
      </w:tr>
      <w:tr w:rsidR="00C51C0D" w:rsidRPr="009721F5" w14:paraId="2C55819B" w14:textId="77777777" w:rsidTr="00C27993">
        <w:tc>
          <w:tcPr>
            <w:tcW w:w="1376" w:type="dxa"/>
          </w:tcPr>
          <w:p w14:paraId="77D5E99A" w14:textId="77777777" w:rsidR="00C51C0D" w:rsidRPr="009721F5" w:rsidRDefault="00C51C0D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646FB3E7" w14:textId="77777777" w:rsidR="00C51C0D" w:rsidRPr="009721F5" w:rsidRDefault="00C51C0D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52856" w:rsidRPr="009721F5" w14:paraId="4549F8C9" w14:textId="77777777" w:rsidTr="00C27993">
        <w:tc>
          <w:tcPr>
            <w:tcW w:w="1376" w:type="dxa"/>
          </w:tcPr>
          <w:p w14:paraId="47160E6A" w14:textId="77777777" w:rsidR="00B52856" w:rsidRPr="009721F5" w:rsidRDefault="00B52856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433E0F5" w14:textId="1E665943" w:rsidR="00B52856" w:rsidRPr="009721F5" w:rsidRDefault="00B52856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B52856">
              <w:rPr>
                <w:rFonts w:ascii="Angsana New" w:hAnsi="Angsana New"/>
                <w:b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CE404E" w:rsidRPr="009721F5" w14:paraId="5971951D" w14:textId="77777777" w:rsidTr="00C27993">
        <w:tc>
          <w:tcPr>
            <w:tcW w:w="1376" w:type="dxa"/>
          </w:tcPr>
          <w:p w14:paraId="129E5895" w14:textId="77777777" w:rsidR="00CE404E" w:rsidRPr="009721F5" w:rsidRDefault="00CE404E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FB90E97" w14:textId="6FC63E75" w:rsidR="00CE404E" w:rsidRPr="009721F5" w:rsidRDefault="00CE404E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</w:tr>
      <w:tr w:rsidR="00053885" w:rsidRPr="009721F5" w14:paraId="0FD1207E" w14:textId="77777777" w:rsidTr="00C27993">
        <w:tc>
          <w:tcPr>
            <w:tcW w:w="1376" w:type="dxa"/>
          </w:tcPr>
          <w:p w14:paraId="5CE80CDF" w14:textId="77777777" w:rsidR="00053885" w:rsidRPr="009721F5" w:rsidRDefault="00053885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429EC1" w14:textId="23BCD164" w:rsidR="00053885" w:rsidRPr="009721F5" w:rsidRDefault="00053885" w:rsidP="004865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และอุปกรณ์</w:t>
            </w:r>
            <w:r w:rsidR="00604214" w:rsidRPr="009721F5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และสินทรัพย์สิทธิการใช้</w:t>
            </w:r>
          </w:p>
        </w:tc>
      </w:tr>
      <w:tr w:rsidR="005F3AF3" w:rsidRPr="009721F5" w14:paraId="59787614" w14:textId="77777777" w:rsidTr="00C27993">
        <w:tc>
          <w:tcPr>
            <w:tcW w:w="1376" w:type="dxa"/>
          </w:tcPr>
          <w:p w14:paraId="644ABB2F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1FBF1D0" w14:textId="77777777" w:rsidR="005F3AF3" w:rsidRPr="009721F5" w:rsidRDefault="005F3AF3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294788" w:rsidRPr="009721F5" w14:paraId="4DE0D90A" w14:textId="77777777" w:rsidTr="00C27993">
        <w:tc>
          <w:tcPr>
            <w:tcW w:w="1376" w:type="dxa"/>
          </w:tcPr>
          <w:p w14:paraId="3502F1D9" w14:textId="77777777" w:rsidR="00294788" w:rsidRPr="009721F5" w:rsidRDefault="00294788" w:rsidP="008E784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4D04D80A" w14:textId="45F33391" w:rsidR="00294788" w:rsidRPr="009721F5" w:rsidRDefault="00294788" w:rsidP="005F3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5F3AF3" w:rsidRPr="009721F5" w14:paraId="274BBE1A" w14:textId="77777777" w:rsidTr="00C27993">
        <w:tc>
          <w:tcPr>
            <w:tcW w:w="1376" w:type="dxa"/>
          </w:tcPr>
          <w:p w14:paraId="1837C176" w14:textId="77777777" w:rsidR="005F3AF3" w:rsidRPr="009721F5" w:rsidRDefault="005F3AF3" w:rsidP="008E784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2E0595AC" w14:textId="77777777" w:rsidR="005F3AF3" w:rsidRPr="009721F5" w:rsidRDefault="001D5000" w:rsidP="001D5000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7667AD" w:rsidRPr="009721F5" w14:paraId="65385C78" w14:textId="77777777" w:rsidTr="00C27993">
        <w:tc>
          <w:tcPr>
            <w:tcW w:w="1376" w:type="dxa"/>
          </w:tcPr>
          <w:p w14:paraId="2ED15BAB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30B685D0" w14:textId="22200875" w:rsidR="007667AD" w:rsidRPr="009721F5" w:rsidRDefault="007667A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B12FAA" w:rsidRPr="009721F5" w14:paraId="62EE5824" w14:textId="77777777" w:rsidTr="00C27993">
        <w:tc>
          <w:tcPr>
            <w:tcW w:w="1376" w:type="dxa"/>
          </w:tcPr>
          <w:p w14:paraId="6BFB38F5" w14:textId="77777777" w:rsidR="00B12FAA" w:rsidRPr="009721F5" w:rsidRDefault="00B12FAA" w:rsidP="007667AD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1FC4FB6D" w14:textId="60A0047D" w:rsidR="00B12FAA" w:rsidRPr="009721F5" w:rsidRDefault="00BA6E5D" w:rsidP="007667AD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483355" w:rsidRPr="009721F5" w14:paraId="53E208A7" w14:textId="77777777" w:rsidTr="00C27993">
        <w:tc>
          <w:tcPr>
            <w:tcW w:w="1376" w:type="dxa"/>
          </w:tcPr>
          <w:p w14:paraId="1CF75737" w14:textId="77777777" w:rsidR="00483355" w:rsidRPr="009721F5" w:rsidRDefault="00483355" w:rsidP="00483355">
            <w:pPr>
              <w:pStyle w:val="ListParagraph"/>
              <w:numPr>
                <w:ilvl w:val="0"/>
                <w:numId w:val="19"/>
              </w:numPr>
              <w:tabs>
                <w:tab w:val="left" w:pos="82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02" w:type="dxa"/>
          </w:tcPr>
          <w:p w14:paraId="57D9A6D4" w14:textId="1940D8B2" w:rsidR="00483355" w:rsidRPr="009721F5" w:rsidRDefault="00BA6E5D" w:rsidP="0048335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7667AD" w:rsidRPr="009721F5" w14:paraId="5647E69D" w14:textId="77777777" w:rsidTr="00C27993">
        <w:tc>
          <w:tcPr>
            <w:tcW w:w="1376" w:type="dxa"/>
          </w:tcPr>
          <w:p w14:paraId="3029A995" w14:textId="77777777" w:rsidR="007667AD" w:rsidRPr="009721F5" w:rsidRDefault="007667AD" w:rsidP="007667AD">
            <w:pPr>
              <w:pStyle w:val="ListParagraph"/>
              <w:numPr>
                <w:ilvl w:val="0"/>
                <w:numId w:val="19"/>
              </w:num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002" w:type="dxa"/>
          </w:tcPr>
          <w:p w14:paraId="495B7FF0" w14:textId="77777777" w:rsidR="007667AD" w:rsidRPr="009721F5" w:rsidRDefault="007667AD" w:rsidP="0076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ภาระผูกพันกับบุคคลหรือกิจการที่ไม่เกี่ยวข้องกัน  </w:t>
            </w:r>
          </w:p>
        </w:tc>
      </w:tr>
    </w:tbl>
    <w:p w14:paraId="1F66F95E" w14:textId="77777777" w:rsidR="00076874" w:rsidRPr="009721F5" w:rsidRDefault="00076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63A36371" w14:textId="77777777" w:rsidR="004849A9" w:rsidRPr="009721F5" w:rsidRDefault="00484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196F3B3C" w14:textId="71DD5701" w:rsidR="00076874" w:rsidRPr="009721F5" w:rsidRDefault="00725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Cs w:val="22"/>
        </w:rPr>
        <w:br w:type="page"/>
      </w:r>
      <w:r w:rsidR="00193763" w:rsidRPr="009721F5">
        <w:rPr>
          <w:rFonts w:ascii="Angsana New" w:hAnsi="Angsana New" w:hint="cs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35FB8A6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8AF71BF" w14:textId="6EF1873B" w:rsidR="004849A9" w:rsidRPr="009721F5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073374" w:rsidRPr="00073374">
        <w:rPr>
          <w:rFonts w:ascii="Angsana New" w:hAnsi="Angsana New"/>
          <w:sz w:val="30"/>
          <w:szCs w:val="30"/>
        </w:rPr>
        <w:t>11</w:t>
      </w:r>
      <w:r w:rsidR="00B52856">
        <w:rPr>
          <w:rFonts w:ascii="Angsana New" w:hAnsi="Angsana New"/>
          <w:sz w:val="30"/>
          <w:szCs w:val="30"/>
        </w:rPr>
        <w:t xml:space="preserve"> </w:t>
      </w:r>
      <w:r w:rsidR="00B5285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073374" w:rsidRPr="00073374">
        <w:rPr>
          <w:rFonts w:ascii="Angsana New" w:hAnsi="Angsana New"/>
          <w:sz w:val="30"/>
          <w:szCs w:val="30"/>
        </w:rPr>
        <w:t>2567</w:t>
      </w:r>
    </w:p>
    <w:p w14:paraId="7B5F5BBB" w14:textId="77777777" w:rsidR="00193763" w:rsidRPr="00BD7A60" w:rsidRDefault="00193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D043A64" w14:textId="2905380F" w:rsidR="009E7B91" w:rsidRDefault="009E7B91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>ข้อมูลทั่วไป</w:t>
      </w:r>
    </w:p>
    <w:p w14:paraId="539325BB" w14:textId="3501CD56" w:rsid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7E677F" w14:textId="5D5FED35" w:rsidR="004E2BDA" w:rsidRPr="009E7B91" w:rsidRDefault="004E2BDA" w:rsidP="004E2BD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6B182A">
        <w:rPr>
          <w:rFonts w:ascii="Angsana New" w:hAnsi="Angsana New"/>
          <w:sz w:val="30"/>
          <w:szCs w:val="30"/>
          <w:cs/>
        </w:rPr>
        <w:t xml:space="preserve">บริษัท บางกอกแล็ป แอนด์ คอสเมติค จำกัด (มหาชน) </w:t>
      </w:r>
      <w:r>
        <w:rPr>
          <w:rFonts w:ascii="Angsana New" w:hAnsi="Angsana New"/>
          <w:sz w:val="30"/>
          <w:szCs w:val="30"/>
        </w:rPr>
        <w:t>(</w:t>
      </w:r>
      <w:r w:rsidRPr="006B182A">
        <w:rPr>
          <w:rFonts w:ascii="Angsana New" w:hAnsi="Angsana New"/>
          <w:sz w:val="30"/>
          <w:szCs w:val="30"/>
          <w:cs/>
        </w:rPr>
        <w:t>“บริษัท”</w:t>
      </w:r>
      <w:r>
        <w:rPr>
          <w:rFonts w:ascii="Angsana New" w:hAnsi="Angsana New"/>
          <w:sz w:val="30"/>
          <w:szCs w:val="30"/>
        </w:rPr>
        <w:t>)</w:t>
      </w:r>
      <w:r w:rsidRPr="006B182A">
        <w:rPr>
          <w:rFonts w:ascii="Angsana New" w:hAnsi="Angsana New"/>
          <w:sz w:val="30"/>
          <w:szCs w:val="30"/>
          <w:cs/>
        </w:rPr>
        <w:t xml:space="preserve">  เป็นนิติบุคคลที่จัดตั้งขึ้นในประเทศไทย และจดทะเบียนกับตลาดหลักทรัพย์แห่งประเทศไทย</w:t>
      </w:r>
      <w:r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/>
          <w:sz w:val="30"/>
          <w:szCs w:val="30"/>
        </w:rPr>
        <w:t>21</w:t>
      </w:r>
      <w:r w:rsidRPr="004E74F7">
        <w:rPr>
          <w:rFonts w:ascii="Angsana New" w:hAnsi="Angsana New"/>
          <w:sz w:val="30"/>
          <w:szCs w:val="30"/>
        </w:rPr>
        <w:t xml:space="preserve"> </w:t>
      </w:r>
      <w:r w:rsidRPr="004E74F7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073374" w:rsidRPr="00073374"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/>
          <w:sz w:val="30"/>
          <w:szCs w:val="30"/>
        </w:rPr>
        <w:t xml:space="preserve"> </w:t>
      </w:r>
      <w:r w:rsidRPr="00EC5104">
        <w:rPr>
          <w:rFonts w:ascii="Angsana New" w:hAnsi="Angsana New"/>
          <w:sz w:val="30"/>
          <w:szCs w:val="30"/>
          <w:cs/>
        </w:rPr>
        <w:t xml:space="preserve">โดยมีที่อยู่จดทะเบียนของบริษัทตั้งอยู่เลขที่ </w:t>
      </w:r>
      <w:r w:rsidR="00073374" w:rsidRPr="00073374">
        <w:rPr>
          <w:rFonts w:ascii="Angsana New" w:hAnsi="Angsana New"/>
          <w:sz w:val="30"/>
          <w:szCs w:val="30"/>
        </w:rPr>
        <w:t>48</w:t>
      </w:r>
      <w:r w:rsidRPr="00EC5104">
        <w:rPr>
          <w:rFonts w:ascii="Angsana New" w:hAnsi="Angsana New"/>
          <w:sz w:val="30"/>
          <w:szCs w:val="30"/>
          <w:cs/>
        </w:rPr>
        <w:t>/</w:t>
      </w:r>
      <w:r w:rsidR="00073374" w:rsidRPr="00073374">
        <w:rPr>
          <w:rFonts w:ascii="Angsana New" w:hAnsi="Angsana New"/>
          <w:sz w:val="30"/>
          <w:szCs w:val="30"/>
        </w:rPr>
        <w:t>1</w:t>
      </w:r>
      <w:r w:rsidRPr="00EC5104">
        <w:rPr>
          <w:rFonts w:ascii="Angsana New" w:hAnsi="Angsana New"/>
          <w:sz w:val="30"/>
          <w:szCs w:val="30"/>
          <w:cs/>
        </w:rPr>
        <w:t xml:space="preserve"> หมู่ที่ </w:t>
      </w:r>
      <w:r w:rsidR="00073374" w:rsidRPr="00073374">
        <w:rPr>
          <w:rFonts w:ascii="Angsana New" w:hAnsi="Angsana New"/>
          <w:sz w:val="30"/>
          <w:szCs w:val="30"/>
        </w:rPr>
        <w:t>5</w:t>
      </w:r>
      <w:r w:rsidRPr="00EC5104">
        <w:rPr>
          <w:rFonts w:ascii="Angsana New" w:hAnsi="Angsana New"/>
          <w:sz w:val="30"/>
          <w:szCs w:val="30"/>
          <w:cs/>
        </w:rPr>
        <w:t xml:space="preserve"> ถนนหนองแช่เสา ตำบลน้ำพุ อำเภอเมืองราชบุรี จังหวัดราชบุรี</w:t>
      </w:r>
    </w:p>
    <w:p w14:paraId="6815D528" w14:textId="289F53AC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59B5CB" w14:textId="6A630274" w:rsidR="009E7B91" w:rsidRPr="009E7B91" w:rsidRDefault="009D2C22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73374" w:rsidRPr="00073374">
        <w:rPr>
          <w:rFonts w:ascii="Angsana New" w:hAnsi="Angsana New"/>
          <w:sz w:val="30"/>
          <w:szCs w:val="30"/>
        </w:rPr>
        <w:t>30</w:t>
      </w:r>
      <w:r w:rsidR="00225FD3">
        <w:rPr>
          <w:rFonts w:ascii="Angsana New" w:hAnsi="Angsana New"/>
          <w:sz w:val="30"/>
          <w:szCs w:val="30"/>
        </w:rPr>
        <w:t xml:space="preserve"> </w:t>
      </w:r>
      <w:r w:rsidR="00225FD3">
        <w:rPr>
          <w:rFonts w:ascii="Angsana New" w:hAnsi="Angsana New"/>
          <w:sz w:val="30"/>
          <w:szCs w:val="30"/>
          <w:cs/>
        </w:rPr>
        <w:t>กันยายน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 xml:space="preserve">ผู้ถือหุ้นรายใหญ่ได้แก่ </w:t>
      </w:r>
      <w:r w:rsidR="004E2BDA" w:rsidRPr="004E2BDA">
        <w:rPr>
          <w:rFonts w:ascii="Angsana New" w:hAnsi="Angsana New"/>
          <w:sz w:val="30"/>
          <w:szCs w:val="30"/>
          <w:cs/>
        </w:rPr>
        <w:t xml:space="preserve">คุณสุวิทย์ งามภูพันธ์ </w:t>
      </w:r>
      <w:r w:rsidRPr="009D2C22">
        <w:rPr>
          <w:rFonts w:ascii="Angsana New" w:hAnsi="Angsana New"/>
          <w:sz w:val="30"/>
          <w:szCs w:val="30"/>
          <w:cs/>
        </w:rPr>
        <w:t>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sz w:val="30"/>
          <w:szCs w:val="30"/>
        </w:rPr>
        <w:t>22</w:t>
      </w:r>
      <w:r w:rsidR="00B740C1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8</w:t>
      </w:r>
      <w:r w:rsidRPr="009D2C22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br/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2566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22</w:t>
      </w:r>
      <w:r w:rsidR="004E2BDA">
        <w:rPr>
          <w:rFonts w:ascii="Angsana New" w:hAnsi="Angsana New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0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/>
          <w:i/>
          <w:iCs/>
          <w:sz w:val="30"/>
          <w:szCs w:val="30"/>
        </w:rPr>
        <w:t xml:space="preserve"> </w:t>
      </w:r>
      <w:r w:rsidR="004E2BDA" w:rsidRPr="004E2BDA">
        <w:rPr>
          <w:rFonts w:ascii="Angsana New" w:hAnsi="Angsana New"/>
          <w:sz w:val="30"/>
          <w:szCs w:val="30"/>
          <w:cs/>
        </w:rPr>
        <w:t xml:space="preserve">คุณสุณิสา มงคลอารีย์พงษ์ </w:t>
      </w:r>
      <w:r w:rsidRPr="009D2C22">
        <w:rPr>
          <w:rFonts w:ascii="Angsana New" w:hAnsi="Angsana New"/>
          <w:sz w:val="30"/>
          <w:szCs w:val="30"/>
          <w:cs/>
        </w:rPr>
        <w:t>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="00984B90">
        <w:rPr>
          <w:rFonts w:ascii="Angsana New" w:hAnsi="Angsana New"/>
          <w:sz w:val="30"/>
          <w:szCs w:val="30"/>
        </w:rPr>
        <w:t xml:space="preserve">   </w:t>
      </w:r>
      <w:r w:rsidRPr="009D2C22">
        <w:rPr>
          <w:rFonts w:ascii="Angsana New" w:hAnsi="Angsana New"/>
          <w:sz w:val="30"/>
          <w:szCs w:val="30"/>
          <w:cs/>
        </w:rPr>
        <w:t>ร้อย</w:t>
      </w:r>
      <w:r w:rsidRPr="00D64952">
        <w:rPr>
          <w:rFonts w:ascii="Angsana New" w:hAnsi="Angsana New"/>
          <w:sz w:val="30"/>
          <w:szCs w:val="30"/>
          <w:cs/>
        </w:rPr>
        <w:t>ละ</w:t>
      </w:r>
      <w:r w:rsidR="00B740C1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15</w:t>
      </w:r>
      <w:r w:rsidR="00B740C1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31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2566</w:t>
      </w:r>
      <w:r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15</w:t>
      </w:r>
      <w:r w:rsidR="004E2BDA">
        <w:rPr>
          <w:rFonts w:ascii="Angsana New" w:hAnsi="Angsana New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8</w:t>
      </w:r>
      <w:r w:rsidRPr="009D2C22">
        <w:rPr>
          <w:rFonts w:ascii="Angsana New" w:hAnsi="Angsana New"/>
          <w:i/>
          <w:iCs/>
          <w:sz w:val="30"/>
          <w:szCs w:val="30"/>
        </w:rPr>
        <w:t>)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Pr="009D2C22">
        <w:rPr>
          <w:rFonts w:ascii="Angsana New" w:hAnsi="Angsana New"/>
          <w:sz w:val="30"/>
          <w:szCs w:val="30"/>
          <w:cs/>
        </w:rPr>
        <w:t>และคุณสมชัย พิสพหุธาร ถือหุ้น</w:t>
      </w:r>
      <w:r>
        <w:rPr>
          <w:rFonts w:ascii="Angsana New" w:hAnsi="Angsana New" w:hint="cs"/>
          <w:sz w:val="30"/>
          <w:szCs w:val="30"/>
          <w:cs/>
        </w:rPr>
        <w:t>ของบริษัทในอัตรา</w:t>
      </w:r>
      <w:r w:rsidRPr="009D2C22">
        <w:rPr>
          <w:rFonts w:ascii="Angsana New" w:hAnsi="Angsana New"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sz w:val="30"/>
          <w:szCs w:val="30"/>
        </w:rPr>
        <w:t>14</w:t>
      </w:r>
      <w:r w:rsidR="00B740C1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8</w:t>
      </w:r>
      <w:r w:rsidRPr="009D2C22">
        <w:rPr>
          <w:rFonts w:ascii="Angsana New" w:hAnsi="Angsana New"/>
          <w:sz w:val="30"/>
          <w:szCs w:val="30"/>
        </w:rPr>
        <w:t xml:space="preserve"> 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31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 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2566</w:t>
      </w:r>
      <w:r w:rsidR="00E06A13" w:rsidRPr="009D2C22">
        <w:rPr>
          <w:rFonts w:ascii="Angsana New" w:hAnsi="Angsana New"/>
          <w:i/>
          <w:iCs/>
          <w:sz w:val="30"/>
          <w:szCs w:val="30"/>
        </w:rPr>
        <w:t xml:space="preserve">: 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>ถือหุ้น</w:t>
      </w:r>
      <w:r w:rsidR="00E06A13" w:rsidRPr="009D2C22">
        <w:rPr>
          <w:rFonts w:ascii="Angsana New" w:hAnsi="Angsana New" w:hint="cs"/>
          <w:i/>
          <w:iCs/>
          <w:sz w:val="30"/>
          <w:szCs w:val="30"/>
          <w:cs/>
        </w:rPr>
        <w:t>ของบริษัทในอัตรา</w:t>
      </w:r>
      <w:r w:rsidR="00E06A13" w:rsidRPr="009D2C22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15</w:t>
      </w:r>
      <w:r w:rsidR="004E2BDA">
        <w:rPr>
          <w:rFonts w:ascii="Angsana New" w:hAnsi="Angsana New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0</w:t>
      </w:r>
      <w:r w:rsidR="00E06A13" w:rsidRPr="009D2C22">
        <w:rPr>
          <w:rFonts w:ascii="Angsana New" w:hAnsi="Angsana New"/>
          <w:i/>
          <w:iCs/>
          <w:sz w:val="30"/>
          <w:szCs w:val="30"/>
        </w:rPr>
        <w:t>)</w:t>
      </w:r>
    </w:p>
    <w:p w14:paraId="490A89A0" w14:textId="344EA8C6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2B24B36" w14:textId="032F9E4E" w:rsidR="009E7B91" w:rsidRPr="009E7B91" w:rsidRDefault="006B182A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B182A">
        <w:rPr>
          <w:rFonts w:ascii="Angsana New" w:hAnsi="Angsana New"/>
          <w:sz w:val="30"/>
          <w:szCs w:val="30"/>
          <w:cs/>
        </w:rPr>
        <w:t>กลุ่มบริษัทดำเนินธุรกิจหลักเกี่ยวกับการผลิตและจัดจำหน่ายยาและเวชภัณฑ์ สำหรับรักษาโรคในคนและสัตว์</w:t>
      </w:r>
    </w:p>
    <w:p w14:paraId="4E027971" w14:textId="77777777" w:rsidR="009E7B91" w:rsidRPr="009E7B91" w:rsidRDefault="009E7B91" w:rsidP="009E7B91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AAE5F2" w14:textId="33ED2DD6" w:rsidR="00076874" w:rsidRPr="009721F5" w:rsidRDefault="007251E0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เกณฑ์การจัดทำงบการเงิน</w:t>
      </w:r>
      <w:r w:rsidR="00604214" w:rsidRPr="009721F5">
        <w:rPr>
          <w:rFonts w:ascii="Angsana New" w:hAnsi="Angsana New" w:cs="Angsana New" w:hint="cs"/>
          <w:cs/>
        </w:rPr>
        <w:t>ระหว่างกาล</w:t>
      </w:r>
      <w:r w:rsidRPr="009721F5">
        <w:rPr>
          <w:rFonts w:ascii="Angsana New" w:hAnsi="Angsana New" w:cs="Angsana New" w:hint="cs"/>
          <w:cs/>
        </w:rPr>
        <w:t xml:space="preserve"> </w:t>
      </w:r>
    </w:p>
    <w:p w14:paraId="1D442A7E" w14:textId="77777777" w:rsidR="00076874" w:rsidRPr="00BD7A60" w:rsidRDefault="00076874" w:rsidP="00667EEF">
      <w:pPr>
        <w:pStyle w:val="block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6FCD21" w14:textId="72159537" w:rsidR="00193763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0" w:name="_Hlk66464858"/>
      <w:r w:rsidRPr="009721F5">
        <w:rPr>
          <w:rFonts w:ascii="Angsana New" w:hAnsi="Angsana New" w:hint="cs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9721F5">
        <w:rPr>
          <w:rFonts w:ascii="Angsana New" w:hAnsi="Angsana New" w:hint="cs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9721F5">
        <w:rPr>
          <w:rFonts w:ascii="Angsana New" w:hAnsi="Angsana New" w:hint="cs"/>
          <w:sz w:val="30"/>
          <w:szCs w:val="30"/>
        </w:rPr>
        <w:br/>
      </w:r>
      <w:r w:rsidRPr="009721F5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073374" w:rsidRPr="00073374">
        <w:rPr>
          <w:rFonts w:ascii="Angsana New" w:hAnsi="Angsana New" w:hint="cs"/>
          <w:sz w:val="30"/>
          <w:szCs w:val="30"/>
        </w:rPr>
        <w:t>34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Pr="009721F5">
        <w:rPr>
          <w:rFonts w:ascii="Angsana New" w:hAnsi="Angsana New" w:hint="cs"/>
          <w:i/>
          <w:iCs/>
          <w:sz w:val="30"/>
          <w:szCs w:val="30"/>
          <w:cs/>
        </w:rPr>
        <w:t>การรายงานทางการเงินระหว่างกาล</w:t>
      </w:r>
      <w:bookmarkEnd w:id="0"/>
      <w:r w:rsidR="000973B6"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9721F5">
        <w:rPr>
          <w:rFonts w:ascii="Angsana New" w:hAnsi="Angsana New" w:hint="cs"/>
          <w:color w:val="FF0000"/>
          <w:sz w:val="30"/>
          <w:szCs w:val="30"/>
          <w:cs/>
        </w:rPr>
        <w:t xml:space="preserve"> </w:t>
      </w:r>
      <w:r w:rsidR="00EC37C7" w:rsidRPr="00EC37C7">
        <w:rPr>
          <w:rFonts w:ascii="Angsana New" w:hAnsi="Angsana New" w:hint="cs"/>
          <w:sz w:val="30"/>
          <w:szCs w:val="30"/>
          <w:cs/>
        </w:rPr>
        <w:t>กฎระเบียบและประกาศคณะกรรมการกำกับหลักทรัพย์ และตลาดหลักทรัพย์ที่เกี่ยวข้อง</w:t>
      </w:r>
      <w:r w:rsidR="00704F56">
        <w:rPr>
          <w:rFonts w:ascii="Angsana New" w:hAnsi="Angsana New" w:hint="cs"/>
          <w:sz w:val="30"/>
          <w:szCs w:val="30"/>
          <w:cs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ธันวาคม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6</w:t>
      </w:r>
    </w:p>
    <w:p w14:paraId="661D3072" w14:textId="77777777" w:rsidR="00193763" w:rsidRPr="00BD7A60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D4A9C4" w14:textId="6CE79419" w:rsidR="00632AE5" w:rsidRPr="009721F5" w:rsidRDefault="00193763" w:rsidP="0019376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6</w:t>
      </w:r>
      <w:r w:rsidR="00520BCA">
        <w:rPr>
          <w:rFonts w:ascii="Angsana New" w:hAnsi="Angsana New"/>
          <w:sz w:val="30"/>
          <w:szCs w:val="30"/>
        </w:rPr>
        <w:t xml:space="preserve"> </w:t>
      </w:r>
      <w:r w:rsidR="00520BCA">
        <w:rPr>
          <w:rFonts w:ascii="Angsana New" w:hAnsi="Angsana New" w:hint="cs"/>
          <w:sz w:val="30"/>
          <w:szCs w:val="30"/>
          <w:cs/>
        </w:rPr>
        <w:t xml:space="preserve">ยกเว้นเรื่องที่กล่าวไว้ในหมายเหตุข้อ </w:t>
      </w:r>
      <w:r w:rsidR="00073374" w:rsidRPr="00073374">
        <w:rPr>
          <w:rFonts w:ascii="Angsana New" w:hAnsi="Angsana New"/>
          <w:sz w:val="30"/>
          <w:szCs w:val="30"/>
        </w:rPr>
        <w:t>3</w:t>
      </w:r>
    </w:p>
    <w:p w14:paraId="165670BD" w14:textId="313DEDBC" w:rsidR="00671474" w:rsidRPr="00BD7A60" w:rsidRDefault="00671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30"/>
          <w:szCs w:val="30"/>
          <w:cs/>
        </w:rPr>
      </w:pPr>
    </w:p>
    <w:p w14:paraId="37C72254" w14:textId="77777777" w:rsidR="007F7450" w:rsidRDefault="00FC6745" w:rsidP="007F7450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>
        <w:rPr>
          <w:rFonts w:ascii="Angsana New" w:hAnsi="Angsana New"/>
          <w:cs/>
          <w:lang w:val="th-TH"/>
        </w:rPr>
        <w:br w:type="page"/>
      </w:r>
      <w:r w:rsidR="007F7450" w:rsidRPr="00B0087A">
        <w:rPr>
          <w:rFonts w:ascii="Angsana New" w:hAnsi="Angsana New" w:cs="Angsana New"/>
          <w:cs/>
          <w:lang w:val="th-TH"/>
        </w:rPr>
        <w:lastRenderedPageBreak/>
        <w:t>การเปลี่ยนแปลงนโยบายการ</w:t>
      </w:r>
      <w:r w:rsidR="007F7450">
        <w:rPr>
          <w:rFonts w:ascii="Angsana New" w:hAnsi="Angsana New" w:cs="Angsana New" w:hint="cs"/>
          <w:cs/>
          <w:lang w:val="th-TH"/>
        </w:rPr>
        <w:t>บัญชี</w:t>
      </w:r>
    </w:p>
    <w:p w14:paraId="6D7CC3FC" w14:textId="77777777" w:rsidR="007F7450" w:rsidRPr="00B0087A" w:rsidRDefault="007F7450" w:rsidP="007F745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67781B9" w14:textId="1A9602AB" w:rsidR="007F7450" w:rsidRDefault="007F7450" w:rsidP="007F745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087A">
        <w:rPr>
          <w:rFonts w:ascii="Angsana New" w:hAnsi="Angsana New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="00073374" w:rsidRPr="00073374">
        <w:rPr>
          <w:rFonts w:ascii="Angsana New" w:hAnsi="Angsana New"/>
          <w:sz w:val="30"/>
          <w:szCs w:val="30"/>
        </w:rPr>
        <w:t>12</w:t>
      </w:r>
      <w:r w:rsidRPr="00B0087A">
        <w:rPr>
          <w:rFonts w:ascii="Angsana New" w:hAnsi="Angsana New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="00073374" w:rsidRPr="00073374">
        <w:rPr>
          <w:rFonts w:ascii="Angsana New" w:hAnsi="Angsana New"/>
          <w:sz w:val="30"/>
          <w:szCs w:val="30"/>
        </w:rPr>
        <w:t>1</w:t>
      </w:r>
      <w:r w:rsidRPr="00B0087A">
        <w:rPr>
          <w:rFonts w:ascii="Angsana New" w:hAnsi="Angsana New"/>
          <w:sz w:val="30"/>
          <w:szCs w:val="30"/>
          <w:cs/>
        </w:rPr>
        <w:t xml:space="preserve"> มกราคม </w:t>
      </w:r>
      <w:r w:rsidR="00073374" w:rsidRPr="00073374">
        <w:rPr>
          <w:rFonts w:ascii="Angsana New" w:hAnsi="Angsana New"/>
          <w:sz w:val="30"/>
          <w:szCs w:val="30"/>
        </w:rPr>
        <w:t>2567</w:t>
      </w:r>
      <w:r w:rsidRPr="00B0087A">
        <w:rPr>
          <w:rFonts w:ascii="Angsana New" w:hAnsi="Angsana New"/>
          <w:sz w:val="30"/>
          <w:szCs w:val="30"/>
          <w:cs/>
        </w:rPr>
        <w:t xml:space="preserve"> 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หักกลบกัน เช่น สัญญาเช่า</w:t>
      </w:r>
      <w:r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 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11B874B2" w14:textId="77777777" w:rsidR="007F7450" w:rsidRPr="00BD7A60" w:rsidRDefault="007F7450" w:rsidP="007F745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618603" w14:textId="5C59A4F2" w:rsidR="007F7450" w:rsidRPr="00B0087A" w:rsidRDefault="007F7450" w:rsidP="007F745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0087A">
        <w:rPr>
          <w:rFonts w:ascii="Angsana New" w:hAnsi="Angsana New"/>
          <w:sz w:val="30"/>
          <w:szCs w:val="30"/>
          <w:cs/>
        </w:rPr>
        <w:t xml:space="preserve"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</w:t>
      </w:r>
      <w:r>
        <w:rPr>
          <w:rFonts w:ascii="Angsana New" w:hAnsi="Angsana New"/>
          <w:sz w:val="30"/>
          <w:szCs w:val="30"/>
        </w:rPr>
        <w:br/>
      </w:r>
      <w:r w:rsidRPr="00B0087A">
        <w:rPr>
          <w:rFonts w:ascii="Angsana New" w:hAnsi="Angsana New"/>
          <w:sz w:val="30"/>
          <w:szCs w:val="30"/>
          <w:cs/>
        </w:rPr>
        <w:t xml:space="preserve"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073374" w:rsidRPr="00073374">
        <w:rPr>
          <w:rFonts w:ascii="Angsana New" w:hAnsi="Angsana New"/>
          <w:sz w:val="30"/>
          <w:szCs w:val="30"/>
        </w:rPr>
        <w:t>12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 xml:space="preserve">และการปรับปรุงดังกล่าวไม่มีผลกระทบต่อกำไรสะสมยกมา ณ วันที่ </w:t>
      </w:r>
      <w:r w:rsidR="00073374" w:rsidRPr="00073374">
        <w:rPr>
          <w:rFonts w:ascii="Angsana New" w:hAnsi="Angsana New"/>
          <w:sz w:val="30"/>
          <w:szCs w:val="30"/>
        </w:rPr>
        <w:t>1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/>
          <w:sz w:val="30"/>
          <w:szCs w:val="30"/>
        </w:rPr>
        <w:t>2566</w:t>
      </w:r>
      <w:r w:rsidRPr="00B0087A">
        <w:rPr>
          <w:rFonts w:ascii="Angsana New" w:hAnsi="Angsana New"/>
          <w:sz w:val="30"/>
          <w:szCs w:val="30"/>
        </w:rPr>
        <w:t xml:space="preserve"> </w:t>
      </w:r>
      <w:r w:rsidRPr="00B0087A">
        <w:rPr>
          <w:rFonts w:ascii="Angsana New" w:hAnsi="Angsana New"/>
          <w:sz w:val="30"/>
          <w:szCs w:val="30"/>
          <w:cs/>
        </w:rPr>
        <w:t>ทั้งนี้ 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156F6301" w14:textId="745F0784" w:rsidR="00FC6745" w:rsidRDefault="00FC6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</w:p>
    <w:p w14:paraId="3FB45753" w14:textId="0E595DC7" w:rsidR="00A514B4" w:rsidRPr="009721F5" w:rsidRDefault="00A514B4" w:rsidP="00667EEF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  <w:lang w:val="th-TH"/>
        </w:rPr>
      </w:pPr>
      <w:r w:rsidRPr="009721F5">
        <w:rPr>
          <w:rFonts w:ascii="Angsana New" w:hAnsi="Angsana New" w:cs="Angsana New" w:hint="cs"/>
          <w:cs/>
          <w:lang w:val="th-TH"/>
        </w:rPr>
        <w:t xml:space="preserve">บุคคลหรือกิจการที่เกี่ยวข้องกัน </w:t>
      </w:r>
    </w:p>
    <w:p w14:paraId="2968A6FF" w14:textId="6D5F20C3" w:rsidR="00AE2613" w:rsidRDefault="00AE261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5254480" w14:textId="768CE92D" w:rsidR="00D85B11" w:rsidRDefault="00D85B11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  <w:r w:rsidRPr="00D85B1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</w:t>
      </w:r>
      <w:r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D85B11">
        <w:rPr>
          <w:rFonts w:ascii="Angsana New" w:hAnsi="Angsana New"/>
          <w:sz w:val="30"/>
          <w:szCs w:val="30"/>
          <w:cs/>
        </w:rPr>
        <w:t xml:space="preserve">ได้เปิดเผยในหมายเหตุ ข้อ </w:t>
      </w:r>
      <w:r w:rsidR="00073374" w:rsidRPr="00073374">
        <w:rPr>
          <w:rFonts w:ascii="Angsana New" w:hAnsi="Angsana New"/>
          <w:sz w:val="30"/>
          <w:szCs w:val="30"/>
        </w:rPr>
        <w:t>5</w:t>
      </w:r>
    </w:p>
    <w:p w14:paraId="1C77F46A" w14:textId="77777777" w:rsidR="00D85B11" w:rsidRDefault="00D85B11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65"/>
        <w:gridCol w:w="1001"/>
        <w:gridCol w:w="265"/>
        <w:gridCol w:w="1086"/>
        <w:gridCol w:w="252"/>
        <w:gridCol w:w="1105"/>
      </w:tblGrid>
      <w:tr w:rsidR="00225FD3" w:rsidRPr="00015B82" w14:paraId="7018B480" w14:textId="77777777" w:rsidTr="008A4CE3">
        <w:trPr>
          <w:tblHeader/>
        </w:trPr>
        <w:tc>
          <w:tcPr>
            <w:tcW w:w="2278" w:type="pct"/>
          </w:tcPr>
          <w:p w14:paraId="48FFF3FC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63" w:type="pct"/>
            <w:gridSpan w:val="3"/>
            <w:vAlign w:val="center"/>
          </w:tcPr>
          <w:p w14:paraId="1E3FEE5B" w14:textId="77777777" w:rsidR="00225FD3" w:rsidRPr="00F124A3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15A7CA7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610DF91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FD3" w:rsidRPr="00015B82" w14:paraId="383BD96C" w14:textId="77777777" w:rsidTr="000A24B0">
        <w:trPr>
          <w:tblHeader/>
        </w:trPr>
        <w:tc>
          <w:tcPr>
            <w:tcW w:w="2278" w:type="pct"/>
          </w:tcPr>
          <w:p w14:paraId="7ED17C98" w14:textId="6950AEE1" w:rsidR="00225FD3" w:rsidRPr="00015B82" w:rsidRDefault="00A555A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14" w:hanging="16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225FD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225FD3" w:rsidRPr="00015B8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225FD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  <w:vAlign w:val="center"/>
          </w:tcPr>
          <w:p w14:paraId="45A5DB37" w14:textId="487217EC" w:rsidR="00225FD3" w:rsidRPr="00015B82" w:rsidRDefault="0007337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  <w:vAlign w:val="center"/>
          </w:tcPr>
          <w:p w14:paraId="06D79A89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18502D2C" w14:textId="48384D47" w:rsidR="00225FD3" w:rsidRPr="00015B82" w:rsidRDefault="0007337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43" w:type="pct"/>
          </w:tcPr>
          <w:p w14:paraId="56E1BBB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CEA2C73" w14:textId="6A235A47" w:rsidR="00225FD3" w:rsidRPr="00015B82" w:rsidRDefault="0007337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36" w:type="pct"/>
            <w:vAlign w:val="center"/>
          </w:tcPr>
          <w:p w14:paraId="2EB805A1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  <w:vAlign w:val="center"/>
          </w:tcPr>
          <w:p w14:paraId="64BCC0C3" w14:textId="67F4DE29" w:rsidR="00225FD3" w:rsidRPr="00015B82" w:rsidRDefault="00073374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225FD3" w:rsidRPr="00015B82" w14:paraId="222E7B53" w14:textId="77777777" w:rsidTr="008A4CE3">
        <w:trPr>
          <w:tblHeader/>
        </w:trPr>
        <w:tc>
          <w:tcPr>
            <w:tcW w:w="2278" w:type="pct"/>
          </w:tcPr>
          <w:p w14:paraId="6B10E33E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01EAA7A8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25FD3" w:rsidRPr="00015B82" w14:paraId="561E5BBA" w14:textId="77777777" w:rsidTr="000A24B0">
        <w:tc>
          <w:tcPr>
            <w:tcW w:w="2278" w:type="pct"/>
          </w:tcPr>
          <w:p w14:paraId="6C3DE7D5" w14:textId="77777777" w:rsidR="00225FD3" w:rsidRPr="00015B82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1DF3CE91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D4851A4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70C69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7E4ED0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FA26CDB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153711F6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B8BC57" w14:textId="77777777" w:rsidR="00225FD3" w:rsidRPr="00015B82" w:rsidRDefault="00225FD3" w:rsidP="007A5E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0C1" w:rsidRPr="00015B82" w14:paraId="69FA4AE2" w14:textId="77777777" w:rsidTr="000A24B0">
        <w:tc>
          <w:tcPr>
            <w:tcW w:w="2278" w:type="pct"/>
          </w:tcPr>
          <w:p w14:paraId="65B1CDCD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71312C81" w14:textId="147A0A4F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6853472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3F39BC53" w14:textId="00797D70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FA9DDC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3D86D55E" w14:textId="7D2391F9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662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456</w:t>
            </w:r>
          </w:p>
        </w:tc>
        <w:tc>
          <w:tcPr>
            <w:tcW w:w="136" w:type="pct"/>
          </w:tcPr>
          <w:p w14:paraId="78B445D2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6E77EDA" w14:textId="0AD8EB73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599</w:t>
            </w:r>
            <w:r w:rsidR="00B740C1" w:rsidRPr="00EC2C5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435</w:t>
            </w:r>
          </w:p>
        </w:tc>
      </w:tr>
      <w:tr w:rsidR="00B740C1" w:rsidRPr="00015B82" w14:paraId="4506F345" w14:textId="77777777" w:rsidTr="000A24B0">
        <w:tc>
          <w:tcPr>
            <w:tcW w:w="2278" w:type="pct"/>
          </w:tcPr>
          <w:p w14:paraId="4217AA33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581" w:type="pct"/>
          </w:tcPr>
          <w:p w14:paraId="20E94829" w14:textId="28EA3684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0821A5F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3A8150" w14:textId="270BA2E2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017F8287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13BF2BD2" w14:textId="650667DF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089</w:t>
            </w:r>
          </w:p>
        </w:tc>
        <w:tc>
          <w:tcPr>
            <w:tcW w:w="136" w:type="pct"/>
          </w:tcPr>
          <w:p w14:paraId="2800C24D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402ACCFE" w14:textId="085D3E43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7</w:t>
            </w:r>
            <w:r w:rsidR="00B740C1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651</w:t>
            </w:r>
          </w:p>
        </w:tc>
      </w:tr>
      <w:tr w:rsidR="00B740C1" w:rsidRPr="00015B82" w14:paraId="4870FAA7" w14:textId="77777777" w:rsidTr="000A24B0">
        <w:tc>
          <w:tcPr>
            <w:tcW w:w="2278" w:type="pct"/>
          </w:tcPr>
          <w:p w14:paraId="36AF68B2" w14:textId="226C11CC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470">
              <w:rPr>
                <w:rFonts w:asciiTheme="majorBidi" w:hAnsiTheme="majorBidi"/>
                <w:sz w:val="30"/>
                <w:szCs w:val="30"/>
                <w:cs/>
              </w:rPr>
              <w:t>การวิจัยและพัฒนา</w:t>
            </w:r>
          </w:p>
        </w:tc>
        <w:tc>
          <w:tcPr>
            <w:tcW w:w="581" w:type="pct"/>
          </w:tcPr>
          <w:p w14:paraId="02504B36" w14:textId="3C3A3A2C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D620239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3FC39FA" w14:textId="054690CA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E48DA33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BE7C113" w14:textId="4B04DE33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136" w:type="pct"/>
          </w:tcPr>
          <w:p w14:paraId="64E6DAFB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076BAA4D" w14:textId="6341DDC6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</w:t>
            </w:r>
            <w:r w:rsidR="00B740C1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046</w:t>
            </w:r>
          </w:p>
        </w:tc>
      </w:tr>
      <w:tr w:rsidR="00B740C1" w:rsidRPr="00015B82" w14:paraId="17A635D7" w14:textId="77777777" w:rsidTr="000A24B0">
        <w:tc>
          <w:tcPr>
            <w:tcW w:w="2278" w:type="pct"/>
          </w:tcPr>
          <w:p w14:paraId="314CB8BA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รายได้อื่น </w:t>
            </w:r>
          </w:p>
        </w:tc>
        <w:tc>
          <w:tcPr>
            <w:tcW w:w="581" w:type="pct"/>
          </w:tcPr>
          <w:p w14:paraId="67578C2A" w14:textId="20D68A1F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4A903DF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30648F9" w14:textId="07B58D12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32A2C76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3F86098" w14:textId="3B14DA62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36" w:type="pct"/>
          </w:tcPr>
          <w:p w14:paraId="0A9E7AC4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CD878FB" w14:textId="79CE23D2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565</w:t>
            </w:r>
          </w:p>
        </w:tc>
      </w:tr>
      <w:tr w:rsidR="00B740C1" w:rsidRPr="00015B82" w14:paraId="69124D3C" w14:textId="77777777" w:rsidTr="000A24B0">
        <w:tc>
          <w:tcPr>
            <w:tcW w:w="2278" w:type="pct"/>
          </w:tcPr>
          <w:p w14:paraId="025E612A" w14:textId="25063E54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1" w:type="pct"/>
          </w:tcPr>
          <w:p w14:paraId="79C22DF2" w14:textId="617D7C76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6984C5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173AAE" w14:textId="03C15EDE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632F922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0C8C519D" w14:textId="5015E90D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36" w:type="pct"/>
          </w:tcPr>
          <w:p w14:paraId="7E23B9B7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989ED6" w14:textId="2059B1B2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17</w:t>
            </w:r>
            <w:r w:rsidR="00B740C1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999</w:t>
            </w:r>
          </w:p>
        </w:tc>
      </w:tr>
      <w:tr w:rsidR="00B740C1" w:rsidRPr="00015B82" w14:paraId="70AA8B76" w14:textId="77777777" w:rsidTr="000A24B0">
        <w:tc>
          <w:tcPr>
            <w:tcW w:w="2278" w:type="pct"/>
          </w:tcPr>
          <w:p w14:paraId="5E6C27EF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ซื้อสินค้า</w:t>
            </w:r>
          </w:p>
        </w:tc>
        <w:tc>
          <w:tcPr>
            <w:tcW w:w="581" w:type="pct"/>
          </w:tcPr>
          <w:p w14:paraId="7644E9D1" w14:textId="261C935C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CCAE9A4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1F721604" w14:textId="26996E9B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6C35E55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4006DCA3" w14:textId="0462FF8A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36" w:type="pct"/>
          </w:tcPr>
          <w:p w14:paraId="624B397F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7AE9A6A2" w14:textId="016D4642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122</w:t>
            </w:r>
          </w:p>
        </w:tc>
      </w:tr>
      <w:tr w:rsidR="00B740C1" w:rsidRPr="00015B82" w14:paraId="3F89C261" w14:textId="77777777" w:rsidTr="000A24B0">
        <w:tc>
          <w:tcPr>
            <w:tcW w:w="2278" w:type="pct"/>
          </w:tcPr>
          <w:p w14:paraId="59B51C63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581" w:type="pct"/>
          </w:tcPr>
          <w:p w14:paraId="140ED8CF" w14:textId="314DF7C1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8A044AF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777ABFD" w14:textId="77ADF2AA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8649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50DEE84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2283FD1F" w14:textId="1BA4AAEF" w:rsidR="00B740C1" w:rsidRPr="00942918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136" w:type="pct"/>
          </w:tcPr>
          <w:p w14:paraId="3C924675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52A5D92F" w14:textId="4BFEDF6D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520</w:t>
            </w:r>
          </w:p>
        </w:tc>
      </w:tr>
      <w:tr w:rsidR="00D85B11" w:rsidRPr="00015B82" w14:paraId="517A3269" w14:textId="77777777" w:rsidTr="000A24B0">
        <w:tc>
          <w:tcPr>
            <w:tcW w:w="2278" w:type="pct"/>
          </w:tcPr>
          <w:p w14:paraId="2AE25549" w14:textId="77777777" w:rsidR="00D85B11" w:rsidRDefault="00D85B1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47EE9F38" w14:textId="77777777" w:rsidR="00D85B11" w:rsidRPr="00186493" w:rsidRDefault="00D85B1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85F0F0C" w14:textId="77777777" w:rsidR="00D85B11" w:rsidRPr="00015B82" w:rsidRDefault="00D85B1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1D101D2" w14:textId="77777777" w:rsidR="00D85B11" w:rsidRPr="00186493" w:rsidRDefault="00D85B1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2A3FB38D" w14:textId="77777777" w:rsidR="00D85B11" w:rsidRPr="00015B82" w:rsidRDefault="00D85B1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8D7EF07" w14:textId="77777777" w:rsidR="00D85B11" w:rsidRPr="00434EAF" w:rsidRDefault="00D85B1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</w:tcPr>
          <w:p w14:paraId="3EF9D255" w14:textId="77777777" w:rsidR="00D85B11" w:rsidRPr="00015B82" w:rsidRDefault="00D85B1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106EB36" w14:textId="77777777" w:rsidR="00D85B11" w:rsidRPr="00434EAF" w:rsidRDefault="00D85B1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740C1" w:rsidRPr="00015B82" w14:paraId="48B05F06" w14:textId="77777777" w:rsidTr="000A24B0">
        <w:tc>
          <w:tcPr>
            <w:tcW w:w="2278" w:type="pct"/>
            <w:shd w:val="clear" w:color="auto" w:fill="FFFFFF"/>
          </w:tcPr>
          <w:p w14:paraId="3D8C991B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55DA7F84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A5ADB92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AA64A1A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75AE05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5" w:type="pct"/>
          </w:tcPr>
          <w:p w14:paraId="05A1E936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2F7C659B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95" w:type="pct"/>
          </w:tcPr>
          <w:p w14:paraId="5252AC7F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0C1" w:rsidRPr="00015B82" w14:paraId="7792404A" w14:textId="77777777" w:rsidTr="000A24B0">
        <w:tc>
          <w:tcPr>
            <w:tcW w:w="2278" w:type="pct"/>
            <w:shd w:val="clear" w:color="auto" w:fill="FFFFFF"/>
          </w:tcPr>
          <w:p w14:paraId="313A4FAF" w14:textId="77777777" w:rsidR="00B740C1" w:rsidRPr="00015B82" w:rsidRDefault="00B740C1" w:rsidP="00B740C1">
            <w:pPr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015B82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250FB2A2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644C452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72C64F6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2A3623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576BD7D2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5F437DE9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3B423FB1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0C1" w:rsidRPr="00015B82" w14:paraId="63673201" w14:textId="77777777" w:rsidTr="000A24B0">
        <w:trPr>
          <w:trHeight w:val="254"/>
        </w:trPr>
        <w:tc>
          <w:tcPr>
            <w:tcW w:w="2278" w:type="pct"/>
            <w:shd w:val="clear" w:color="auto" w:fill="FFFFFF"/>
          </w:tcPr>
          <w:p w14:paraId="40B952AA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81" w:type="pct"/>
          </w:tcPr>
          <w:p w14:paraId="20A5204C" w14:textId="733A217F" w:rsidR="00B740C1" w:rsidRPr="00496B97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496B97" w:rsidRPr="00496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862</w:t>
            </w:r>
          </w:p>
        </w:tc>
        <w:tc>
          <w:tcPr>
            <w:tcW w:w="143" w:type="pct"/>
          </w:tcPr>
          <w:p w14:paraId="79D4C398" w14:textId="77777777" w:rsidR="00B740C1" w:rsidRPr="007651FE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260A310" w14:textId="36D144AB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24</w:t>
            </w:r>
            <w:r w:rsidR="00B740C1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318</w:t>
            </w:r>
          </w:p>
        </w:tc>
        <w:tc>
          <w:tcPr>
            <w:tcW w:w="143" w:type="pct"/>
          </w:tcPr>
          <w:p w14:paraId="005C9EF8" w14:textId="77777777" w:rsidR="00B740C1" w:rsidRPr="009F1B34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7C4B30D6" w14:textId="6FFDD211" w:rsidR="00B740C1" w:rsidRPr="009F1B34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136" w:type="pct"/>
          </w:tcPr>
          <w:p w14:paraId="6B9D6A0B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10FA0A3B" w14:textId="4A883BE7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13</w:t>
            </w:r>
            <w:r w:rsidR="00B740C1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025</w:t>
            </w:r>
          </w:p>
        </w:tc>
      </w:tr>
      <w:tr w:rsidR="00B740C1" w:rsidRPr="00015B82" w14:paraId="04E78B2F" w14:textId="77777777" w:rsidTr="000A24B0">
        <w:trPr>
          <w:trHeight w:val="119"/>
        </w:trPr>
        <w:tc>
          <w:tcPr>
            <w:tcW w:w="2278" w:type="pct"/>
            <w:shd w:val="clear" w:color="auto" w:fill="FFFFFF"/>
          </w:tcPr>
          <w:p w14:paraId="08F62F87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</w:tcPr>
          <w:p w14:paraId="6789F561" w14:textId="71B8B92C" w:rsidR="00B740C1" w:rsidRPr="00496B97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496B97" w:rsidRPr="00496B9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013</w:t>
            </w:r>
          </w:p>
        </w:tc>
        <w:tc>
          <w:tcPr>
            <w:tcW w:w="143" w:type="pct"/>
          </w:tcPr>
          <w:p w14:paraId="329771F1" w14:textId="77777777" w:rsidR="00B740C1" w:rsidRPr="007651FE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</w:tcPr>
          <w:p w14:paraId="76FAED02" w14:textId="3E4A7F82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4</w:t>
            </w:r>
            <w:r w:rsidR="00B740C1" w:rsidRPr="0009347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778</w:t>
            </w:r>
          </w:p>
        </w:tc>
        <w:tc>
          <w:tcPr>
            <w:tcW w:w="143" w:type="pct"/>
          </w:tcPr>
          <w:p w14:paraId="13636A5A" w14:textId="77777777" w:rsidR="00B740C1" w:rsidRPr="009F1B34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</w:tcPr>
          <w:p w14:paraId="67F3C5A6" w14:textId="689F1906" w:rsidR="00B740C1" w:rsidRPr="009F1B34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748</w:t>
            </w:r>
          </w:p>
        </w:tc>
        <w:tc>
          <w:tcPr>
            <w:tcW w:w="136" w:type="pct"/>
          </w:tcPr>
          <w:p w14:paraId="0DF27209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5" w:type="pct"/>
          </w:tcPr>
          <w:p w14:paraId="290D78FF" w14:textId="4AE219C2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672</w:t>
            </w:r>
          </w:p>
        </w:tc>
      </w:tr>
      <w:tr w:rsidR="00B740C1" w:rsidRPr="00015B82" w14:paraId="0EDF7475" w14:textId="77777777" w:rsidTr="000A24B0">
        <w:trPr>
          <w:trHeight w:val="70"/>
        </w:trPr>
        <w:tc>
          <w:tcPr>
            <w:tcW w:w="2278" w:type="pct"/>
            <w:shd w:val="clear" w:color="auto" w:fill="FFFFFF"/>
          </w:tcPr>
          <w:p w14:paraId="41D3348F" w14:textId="77777777" w:rsidR="00B740C1" w:rsidRPr="00015B82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15B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5E942B69" w14:textId="3C1CA4C8" w:rsidR="00B740C1" w:rsidRPr="00496B97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96B97" w:rsidRPr="00496B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875</w:t>
            </w:r>
          </w:p>
        </w:tc>
        <w:tc>
          <w:tcPr>
            <w:tcW w:w="143" w:type="pct"/>
          </w:tcPr>
          <w:p w14:paraId="755256B3" w14:textId="77777777" w:rsidR="00B740C1" w:rsidRPr="007651FE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2D4FF05" w14:textId="2E9FBC8D" w:rsidR="00B740C1" w:rsidRPr="002B7BCF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29</w:t>
            </w:r>
            <w:r w:rsidR="00B740C1" w:rsidRPr="0009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096</w:t>
            </w:r>
          </w:p>
        </w:tc>
        <w:tc>
          <w:tcPr>
            <w:tcW w:w="143" w:type="pct"/>
          </w:tcPr>
          <w:p w14:paraId="70485587" w14:textId="77777777" w:rsidR="00B740C1" w:rsidRPr="009F1B34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22061FD8" w14:textId="5CC13FB4" w:rsidR="00B740C1" w:rsidRPr="009F1B34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A901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033</w:t>
            </w:r>
          </w:p>
        </w:tc>
        <w:tc>
          <w:tcPr>
            <w:tcW w:w="136" w:type="pct"/>
          </w:tcPr>
          <w:p w14:paraId="6000686D" w14:textId="77777777" w:rsidR="00B740C1" w:rsidRPr="00015B82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AB2F7F7" w14:textId="4CAF7BB4" w:rsidR="00B740C1" w:rsidRPr="00015B82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  <w:r w:rsidR="00B740C1" w:rsidRPr="0009347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697</w:t>
            </w:r>
          </w:p>
        </w:tc>
      </w:tr>
    </w:tbl>
    <w:p w14:paraId="1D62669B" w14:textId="63070872" w:rsidR="00225FD3" w:rsidRDefault="00225FD3" w:rsidP="00AE261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highlight w:val="yellow"/>
        </w:rPr>
      </w:pPr>
    </w:p>
    <w:tbl>
      <w:tblPr>
        <w:tblW w:w="92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079"/>
        <w:gridCol w:w="267"/>
        <w:gridCol w:w="1001"/>
        <w:gridCol w:w="275"/>
        <w:gridCol w:w="1086"/>
        <w:gridCol w:w="264"/>
        <w:gridCol w:w="1083"/>
      </w:tblGrid>
      <w:tr w:rsidR="002D5A56" w:rsidRPr="008B35D1" w14:paraId="2DD2BE21" w14:textId="77777777" w:rsidTr="008B35D1">
        <w:trPr>
          <w:tblHeader/>
        </w:trPr>
        <w:tc>
          <w:tcPr>
            <w:tcW w:w="2278" w:type="pct"/>
          </w:tcPr>
          <w:p w14:paraId="7202C5C2" w14:textId="77777777" w:rsidR="002D5A56" w:rsidRPr="008B35D1" w:rsidRDefault="002D5A56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B3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64" w:type="pct"/>
            <w:gridSpan w:val="3"/>
            <w:vAlign w:val="center"/>
          </w:tcPr>
          <w:p w14:paraId="6F698ABA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3EFBE719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60DD88B7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35D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5A56" w:rsidRPr="008B35D1" w14:paraId="30ADAB07" w14:textId="77777777" w:rsidTr="00B740C1">
        <w:trPr>
          <w:tblHeader/>
        </w:trPr>
        <w:tc>
          <w:tcPr>
            <w:tcW w:w="2278" w:type="pct"/>
          </w:tcPr>
          <w:p w14:paraId="08D4D62D" w14:textId="77777777" w:rsidR="002D5A56" w:rsidRPr="008B35D1" w:rsidRDefault="002D5A56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36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35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81" w:type="pct"/>
            <w:vAlign w:val="center"/>
          </w:tcPr>
          <w:p w14:paraId="68293C2F" w14:textId="15284BBD" w:rsidR="002D5A56" w:rsidRPr="008B35D1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D5A56" w:rsidRPr="008B3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8B3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vAlign w:val="center"/>
          </w:tcPr>
          <w:p w14:paraId="10F6CDFD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67492080" w14:textId="62940DBA" w:rsidR="002D5A56" w:rsidRPr="008B35D1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5A56" w:rsidRPr="008B3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8B3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8" w:type="pct"/>
          </w:tcPr>
          <w:p w14:paraId="7B70B42D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2DBD0ED8" w14:textId="6F008C1A" w:rsidR="002D5A56" w:rsidRPr="004F6902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2D5A56" w:rsidRPr="004F690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4F6902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2" w:type="pct"/>
            <w:vAlign w:val="center"/>
          </w:tcPr>
          <w:p w14:paraId="48EF4EE8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FB2FD57" w14:textId="73396442" w:rsidR="002D5A56" w:rsidRPr="008B35D1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2D5A56" w:rsidRPr="008B35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D5A56" w:rsidRPr="008B35D1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2D5A56" w:rsidRPr="008B35D1" w14:paraId="1EB8E297" w14:textId="77777777" w:rsidTr="00B740C1">
        <w:trPr>
          <w:tblHeader/>
        </w:trPr>
        <w:tc>
          <w:tcPr>
            <w:tcW w:w="2278" w:type="pct"/>
          </w:tcPr>
          <w:p w14:paraId="1186FCC5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1" w:type="pct"/>
            <w:vAlign w:val="center"/>
          </w:tcPr>
          <w:p w14:paraId="029BC126" w14:textId="4A67B6C4" w:rsidR="002D5A56" w:rsidRPr="008B35D1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  <w:vAlign w:val="center"/>
          </w:tcPr>
          <w:p w14:paraId="2C4D8F65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3682DF33" w14:textId="37F679F3" w:rsidR="002D5A56" w:rsidRPr="008B35D1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48" w:type="pct"/>
          </w:tcPr>
          <w:p w14:paraId="55B97946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" w:type="pct"/>
            <w:vAlign w:val="center"/>
          </w:tcPr>
          <w:p w14:paraId="476E52CA" w14:textId="06E8D8AD" w:rsidR="002D5A56" w:rsidRPr="004F6902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142" w:type="pct"/>
            <w:vAlign w:val="center"/>
          </w:tcPr>
          <w:p w14:paraId="6E6AD97C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vAlign w:val="center"/>
          </w:tcPr>
          <w:p w14:paraId="14265C8A" w14:textId="41834235" w:rsidR="002D5A56" w:rsidRPr="008B35D1" w:rsidRDefault="00073374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2D5A56" w:rsidRPr="008B35D1" w14:paraId="3376D86C" w14:textId="77777777" w:rsidTr="008B35D1">
        <w:trPr>
          <w:tblHeader/>
        </w:trPr>
        <w:tc>
          <w:tcPr>
            <w:tcW w:w="2278" w:type="pct"/>
          </w:tcPr>
          <w:p w14:paraId="35D98722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2" w:type="pct"/>
            <w:gridSpan w:val="7"/>
          </w:tcPr>
          <w:p w14:paraId="7521F9BE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D5A56" w:rsidRPr="008B35D1" w14:paraId="71F408D4" w14:textId="77777777" w:rsidTr="00B740C1">
        <w:tc>
          <w:tcPr>
            <w:tcW w:w="2278" w:type="pct"/>
          </w:tcPr>
          <w:p w14:paraId="71597E60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11520C3C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3AC07E1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9B7116A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23DEB6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239F5E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7A5BC47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C34D59E" w14:textId="77777777" w:rsidR="002D5A56" w:rsidRPr="008B35D1" w:rsidRDefault="002D5A56" w:rsidP="002E7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740C1" w:rsidRPr="008B35D1" w14:paraId="21A6E98F" w14:textId="77777777" w:rsidTr="00B740C1">
        <w:tc>
          <w:tcPr>
            <w:tcW w:w="2278" w:type="pct"/>
          </w:tcPr>
          <w:p w14:paraId="3A03A593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38F3DC48" w14:textId="61C04555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E5694DD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A99D2E7" w14:textId="6F81F9C9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A3CC20E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7ED80A1" w14:textId="32727F92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412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42" w:type="pct"/>
          </w:tcPr>
          <w:p w14:paraId="1D6C8FC2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8D3D533" w14:textId="3EDA0116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304</w:t>
            </w:r>
            <w:r w:rsidR="00B740C1" w:rsidRPr="008B3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425</w:t>
            </w:r>
          </w:p>
        </w:tc>
      </w:tr>
      <w:tr w:rsidR="00B740C1" w:rsidRPr="008B35D1" w14:paraId="4B87D63B" w14:textId="77777777" w:rsidTr="00B740C1">
        <w:tc>
          <w:tcPr>
            <w:tcW w:w="2278" w:type="pct"/>
          </w:tcPr>
          <w:p w14:paraId="1B5AD93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74C94D0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FF5A404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DA1E6A0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719524E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1774D6E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E25FA9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F7CA30B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740C1" w:rsidRPr="008B35D1" w14:paraId="03A5051B" w14:textId="77777777" w:rsidTr="00B740C1">
        <w:tc>
          <w:tcPr>
            <w:tcW w:w="2278" w:type="pct"/>
          </w:tcPr>
          <w:p w14:paraId="35326B3A" w14:textId="5CAB209F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1348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B3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1" w:type="pct"/>
          </w:tcPr>
          <w:p w14:paraId="6A48691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6F442B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13B12D0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F18E313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8CC039A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5B3118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B40EB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740C1" w:rsidRPr="008B35D1" w14:paraId="67EEF345" w14:textId="77777777" w:rsidTr="00B740C1">
        <w:tc>
          <w:tcPr>
            <w:tcW w:w="2278" w:type="pct"/>
          </w:tcPr>
          <w:p w14:paraId="6CC19DFE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3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AD71A86" w14:textId="28E4E456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9216D43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2694A00" w14:textId="7604AC85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7C48D7B6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118848AC" w14:textId="6A17075F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954</w:t>
            </w:r>
          </w:p>
        </w:tc>
        <w:tc>
          <w:tcPr>
            <w:tcW w:w="142" w:type="pct"/>
          </w:tcPr>
          <w:p w14:paraId="3458A329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477829F8" w14:textId="01859F11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980</w:t>
            </w:r>
          </w:p>
        </w:tc>
      </w:tr>
      <w:tr w:rsidR="00B740C1" w:rsidRPr="008B35D1" w14:paraId="0FB60A5B" w14:textId="77777777" w:rsidTr="00B740C1">
        <w:tc>
          <w:tcPr>
            <w:tcW w:w="2278" w:type="pct"/>
          </w:tcPr>
          <w:p w14:paraId="54F798A6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39A7F870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BF2BC3F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2A2CBBBE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12B2F6F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40C76CC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DA4AB4A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14C1B09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0C1" w:rsidRPr="008B35D1" w14:paraId="578D0EA4" w14:textId="77777777" w:rsidTr="00B740C1">
        <w:tc>
          <w:tcPr>
            <w:tcW w:w="2278" w:type="pct"/>
          </w:tcPr>
          <w:p w14:paraId="55B7EFB1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B3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1" w:type="pct"/>
          </w:tcPr>
          <w:p w14:paraId="0C7340B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C860658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CAE2659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0021001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2CD0F4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458EB46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2468C9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0C1" w:rsidRPr="008B35D1" w14:paraId="6B2F85FE" w14:textId="77777777" w:rsidTr="00B740C1">
        <w:tc>
          <w:tcPr>
            <w:tcW w:w="2278" w:type="pct"/>
          </w:tcPr>
          <w:p w14:paraId="59779ED7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5D158235" w14:textId="469CE9E5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311EDF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007A0EE8" w14:textId="1D4323A4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59A8F1B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570DAD2" w14:textId="32AA9A53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40</w:t>
            </w:r>
          </w:p>
        </w:tc>
        <w:tc>
          <w:tcPr>
            <w:tcW w:w="142" w:type="pct"/>
          </w:tcPr>
          <w:p w14:paraId="058791B2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3CED0041" w14:textId="2EC93626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39</w:t>
            </w:r>
          </w:p>
        </w:tc>
      </w:tr>
      <w:tr w:rsidR="00B740C1" w:rsidRPr="008B35D1" w14:paraId="5B46BA78" w14:textId="77777777" w:rsidTr="00B740C1">
        <w:tc>
          <w:tcPr>
            <w:tcW w:w="2278" w:type="pct"/>
          </w:tcPr>
          <w:p w14:paraId="19344CF3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678BA82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097B17D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36810551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EB5C667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8905F4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9B645BF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09E7DA4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0C1" w:rsidRPr="008B35D1" w14:paraId="4C995B0D" w14:textId="77777777" w:rsidTr="00B740C1">
        <w:tc>
          <w:tcPr>
            <w:tcW w:w="2278" w:type="pct"/>
          </w:tcPr>
          <w:p w14:paraId="436C68C8" w14:textId="013EE33B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1348C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B35D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81" w:type="pct"/>
          </w:tcPr>
          <w:p w14:paraId="30FCA822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CAF44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7009E5B0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6BD7CF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E70A6B0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2B7914A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074DBEB2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0C1" w:rsidRPr="008B35D1" w14:paraId="71245DE4" w14:textId="77777777" w:rsidTr="00B740C1">
        <w:tc>
          <w:tcPr>
            <w:tcW w:w="2278" w:type="pct"/>
          </w:tcPr>
          <w:p w14:paraId="3246D7E4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2D51B52" w14:textId="27359652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485FC4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32CAB7A" w14:textId="6F07A92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3BB462E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62802AE6" w14:textId="3CF44671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</w:t>
            </w:r>
            <w:r w:rsidR="00B740C1">
              <w:rPr>
                <w:rFonts w:asciiTheme="majorBidi" w:hAnsi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992</w:t>
            </w:r>
          </w:p>
        </w:tc>
        <w:tc>
          <w:tcPr>
            <w:tcW w:w="142" w:type="pct"/>
          </w:tcPr>
          <w:p w14:paraId="69FAB1BD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18186FC" w14:textId="041C2663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</w:t>
            </w:r>
            <w:r w:rsidR="00B740C1" w:rsidRPr="008B35D1">
              <w:rPr>
                <w:rFonts w:asciiTheme="majorBidi" w:hAnsi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417</w:t>
            </w:r>
          </w:p>
        </w:tc>
      </w:tr>
      <w:tr w:rsidR="00B740C1" w:rsidRPr="008B35D1" w14:paraId="31F61E84" w14:textId="77777777" w:rsidTr="00B740C1">
        <w:tc>
          <w:tcPr>
            <w:tcW w:w="2278" w:type="pct"/>
          </w:tcPr>
          <w:p w14:paraId="1B32E6B2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0AC8FFAD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C054E7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52A0E58E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9351C1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0BB41270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340472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649B3967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B740C1" w:rsidRPr="008B35D1" w14:paraId="737992AA" w14:textId="77777777" w:rsidTr="00B740C1">
        <w:tc>
          <w:tcPr>
            <w:tcW w:w="2278" w:type="pct"/>
          </w:tcPr>
          <w:p w14:paraId="49FD73F0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หนี้สินสัญญาเช่า</w:t>
            </w:r>
          </w:p>
        </w:tc>
        <w:tc>
          <w:tcPr>
            <w:tcW w:w="581" w:type="pct"/>
          </w:tcPr>
          <w:p w14:paraId="1B558AB1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BB66D3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608974D5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453E7A6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71EA7DBB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E65223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5DE9F56F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740C1" w:rsidRPr="008B35D1" w14:paraId="4B894B8D" w14:textId="77777777" w:rsidTr="00B740C1">
        <w:tc>
          <w:tcPr>
            <w:tcW w:w="2278" w:type="pct"/>
          </w:tcPr>
          <w:p w14:paraId="19FC80D1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35D1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81" w:type="pct"/>
          </w:tcPr>
          <w:p w14:paraId="06E68B8D" w14:textId="4C636EEF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44" w:type="pct"/>
          </w:tcPr>
          <w:p w14:paraId="5584477C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</w:tcPr>
          <w:p w14:paraId="4EB740C7" w14:textId="5E62C0C6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6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154</w:t>
            </w:r>
          </w:p>
        </w:tc>
        <w:tc>
          <w:tcPr>
            <w:tcW w:w="148" w:type="pct"/>
          </w:tcPr>
          <w:p w14:paraId="673CFF3D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A18A50C" w14:textId="291E0505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B740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894</w:t>
            </w:r>
          </w:p>
        </w:tc>
        <w:tc>
          <w:tcPr>
            <w:tcW w:w="142" w:type="pct"/>
          </w:tcPr>
          <w:p w14:paraId="0E8087B1" w14:textId="77777777" w:rsidR="00B740C1" w:rsidRPr="008B35D1" w:rsidRDefault="00B740C1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3E24BF7" w14:textId="0D0243F9" w:rsidR="00B740C1" w:rsidRPr="008B35D1" w:rsidRDefault="00073374" w:rsidP="00B74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6</w:t>
            </w:r>
            <w:r w:rsidR="00B740C1" w:rsidRPr="008B35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154</w:t>
            </w:r>
          </w:p>
        </w:tc>
      </w:tr>
    </w:tbl>
    <w:p w14:paraId="22F27FFA" w14:textId="77777777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3216F17" w14:textId="144873C1" w:rsidR="002479BF" w:rsidRPr="009721F5" w:rsidRDefault="008B35D1" w:rsidP="00D85B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2479BF" w:rsidRPr="009721F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สัญญาสำคัญกับบุคคล</w:t>
      </w:r>
      <w:r w:rsidR="00B53B9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</w:t>
      </w:r>
      <w:r w:rsidR="00490A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กิจการ</w:t>
      </w:r>
      <w:r w:rsidR="002479BF" w:rsidRPr="009721F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2D7450" w14:textId="5DD3ECAA" w:rsidR="002D4BC2" w:rsidRPr="009721F5" w:rsidRDefault="002D4BC2" w:rsidP="002479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F13ABF4" w14:textId="77777777" w:rsidR="008B35D1" w:rsidRPr="008C4408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8C4408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</w:p>
    <w:p w14:paraId="30B8AB46" w14:textId="77777777" w:rsidR="008B35D1" w:rsidRPr="008C4408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8F6B2E" w14:textId="207CE74D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บริษัทได้ทำสัญญาเช่าที่ดินกับผู้ถือหุ้นบุคคลหนึ่ง </w:t>
      </w:r>
      <w:r w:rsidRPr="002C3680">
        <w:rPr>
          <w:rFonts w:ascii="Angsana New" w:hAnsi="Angsana New" w:hint="cs"/>
          <w:sz w:val="30"/>
          <w:szCs w:val="30"/>
          <w:cs/>
        </w:rPr>
        <w:t xml:space="preserve">โดยมีอัตราค่าเช่าตามที่ระบุไว้ในสัญญา สัญญานี้มีกำหนดระยะเวลา </w:t>
      </w:r>
      <w:r w:rsidR="00073374" w:rsidRPr="00073374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9</w:t>
      </w:r>
      <w:r w:rsidRPr="002C3680">
        <w:rPr>
          <w:rFonts w:ascii="Angsana New" w:hAnsi="Angsana New" w:hint="cs"/>
          <w:sz w:val="30"/>
          <w:szCs w:val="30"/>
          <w:cs/>
        </w:rPr>
        <w:t xml:space="preserve"> และสามารถต่ออายุได้คราวละ </w:t>
      </w:r>
      <w:r w:rsidR="00073374" w:rsidRPr="00073374">
        <w:rPr>
          <w:rFonts w:ascii="Angsana New" w:hAnsi="Angsana New"/>
          <w:sz w:val="30"/>
          <w:szCs w:val="30"/>
        </w:rPr>
        <w:t>3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ปี โดยแจ้งเป็นลายลักษณ์อักษรล่วงหน้าไม่น้อยกว่า </w:t>
      </w:r>
      <w:r w:rsidR="00073374" w:rsidRPr="00073374">
        <w:rPr>
          <w:rFonts w:ascii="Angsana New" w:hAnsi="Angsana New"/>
          <w:sz w:val="30"/>
          <w:szCs w:val="30"/>
        </w:rPr>
        <w:t>1</w:t>
      </w:r>
      <w:r w:rsidRPr="002C3680">
        <w:rPr>
          <w:rFonts w:ascii="Angsana New" w:hAnsi="Angsana New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เดือนก่อนวันสิ้นสุดสัญญา</w:t>
      </w:r>
    </w:p>
    <w:p w14:paraId="140F99E2" w14:textId="77777777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58F223C" w14:textId="77777777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spacing w:val="-2"/>
          <w:sz w:val="30"/>
          <w:szCs w:val="30"/>
        </w:rPr>
      </w:pPr>
      <w:r w:rsidRPr="002C3680">
        <w:rPr>
          <w:rFonts w:ascii="Angsana New" w:hAnsi="Angsana New" w:hint="cs"/>
          <w:i/>
          <w:iCs/>
          <w:spacing w:val="-2"/>
          <w:sz w:val="30"/>
          <w:szCs w:val="30"/>
          <w:cs/>
        </w:rPr>
        <w:t>สัญญาบริการ</w:t>
      </w:r>
    </w:p>
    <w:p w14:paraId="4F2114F0" w14:textId="77777777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32D1D6B" w14:textId="61641EED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บริษัทได้ทำสัญญาให้บริการโลจิสติกส์กับบริษัท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เพื่อให้บริการออกใบแจ้งหนี้และการขนส่งแก่บริษัทในเครือ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34CE70BB" w14:textId="77777777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EC78E1F" w14:textId="265BCE2D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 w:hint="cs"/>
          <w:sz w:val="30"/>
          <w:szCs w:val="30"/>
        </w:rPr>
        <w:t>3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บริษัทได้ทำสัญญาให้บริการพื้นที่คลังสินค้ากับบริษัท ฟาร์ม่า อัลลิอันซ์ จำกัด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78A43372" w14:textId="77777777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E5683BD" w14:textId="732E7924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บริษัทได้ทำสัญญาบริการทางกฎหมายกับบริษัท ฟาร์ม่า อัลลิอันซ์ จำกัด </w:t>
      </w:r>
      <w:r w:rsidRPr="002C3680">
        <w:rPr>
          <w:rFonts w:ascii="Angsana New" w:hAnsi="Angsana New" w:hint="cs"/>
          <w:sz w:val="30"/>
          <w:szCs w:val="30"/>
          <w:cs/>
        </w:rPr>
        <w:t xml:space="preserve">เพื่อรับบริการเกี่ยวกับการขึ้นทะเบียนและขอใบอนุญาตตามที่กฎหมายกำหนด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z w:val="30"/>
          <w:szCs w:val="30"/>
        </w:rPr>
        <w:t>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73374" w:rsidRPr="00073374">
        <w:rPr>
          <w:rFonts w:ascii="Angsana New" w:hAnsi="Angsana New" w:hint="cs"/>
          <w:sz w:val="30"/>
          <w:szCs w:val="30"/>
        </w:rPr>
        <w:t>31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2C3680">
        <w:rPr>
          <w:rFonts w:ascii="Angsana New" w:hAnsi="Angsana New" w:hint="cs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>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6808D614" w14:textId="77777777" w:rsidR="008B35D1" w:rsidRPr="002C3680" w:rsidRDefault="008B35D1" w:rsidP="008B35D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09B71A" w14:textId="1DC584D0" w:rsidR="008B35D1" w:rsidRPr="002C3680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C3680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3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2C3680">
        <w:rPr>
          <w:rFonts w:ascii="Angsana New" w:hAnsi="Angsana New" w:hint="cs"/>
          <w:sz w:val="30"/>
          <w:szCs w:val="30"/>
          <w:cs/>
        </w:rPr>
        <w:t xml:space="preserve">บริษัทได้ทำสัญญาบริการพื้นที่กับบริษัท 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ฟาร์ม่า อัลลิอันซ์ จำกัด เพื่อรับบริการเกี่ยวกับพื้นที่สำนักงานและระบบสาธารณูปโภค โดยมีอัตราค่าบริการตามที่ระบุไว้ในสัญญา สัญญานี้มีผลบังคับใช้ตั้งแต่วันที่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มกราคม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ถึงวันที่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31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2"/>
          <w:sz w:val="30"/>
          <w:szCs w:val="30"/>
        </w:rPr>
        <w:t>7</w:t>
      </w:r>
      <w:r w:rsidRPr="002C3680">
        <w:rPr>
          <w:rFonts w:ascii="Angsana New" w:hAnsi="Angsana New" w:hint="cs"/>
          <w:spacing w:val="-2"/>
          <w:sz w:val="30"/>
          <w:szCs w:val="30"/>
          <w:cs/>
        </w:rPr>
        <w:t xml:space="preserve"> คู่สัญญาฝ่ายใดฝ่ายหนึ่งจะบอกเลิกสัญญาก่อนถึงวันสิ้นสุดสัญญาไม่ได้ เว้นแต่คู่สัญญาทั้งสองฝ่ายตกลงที่จะยกเลิกหรือเปลี่ยนแปลงสัญญา</w:t>
      </w:r>
    </w:p>
    <w:p w14:paraId="57C2CE4B" w14:textId="77777777" w:rsidR="002D5A56" w:rsidRPr="00A25F32" w:rsidRDefault="002D5A56" w:rsidP="001027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10983314" w14:textId="77777777" w:rsidR="008B35D1" w:rsidRDefault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42D847FD" w14:textId="77777777" w:rsidR="008B35D1" w:rsidRDefault="008B35D1" w:rsidP="008B35D1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lastRenderedPageBreak/>
        <w:t>เงินลงทุนในบริษัทย่อย</w:t>
      </w:r>
    </w:p>
    <w:p w14:paraId="7E4E8A40" w14:textId="77777777" w:rsidR="008B35D1" w:rsidRPr="00121B9E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8B35D1" w:rsidRPr="009721F5" w14:paraId="0D8F2196" w14:textId="77777777" w:rsidTr="008C60BF">
        <w:trPr>
          <w:tblHeader/>
        </w:trPr>
        <w:tc>
          <w:tcPr>
            <w:tcW w:w="5670" w:type="dxa"/>
          </w:tcPr>
          <w:p w14:paraId="261AB52F" w14:textId="77777777" w:rsidR="008B35D1" w:rsidRPr="00210DE6" w:rsidRDefault="008B35D1" w:rsidP="008C60BF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69A59055" w14:textId="303E6327" w:rsidR="008B35D1" w:rsidRPr="009721F5" w:rsidRDefault="008B35D1" w:rsidP="008C60BF">
            <w:pPr>
              <w:rPr>
                <w:rFonts w:ascii="Angsana New" w:hAnsi="Angsana New"/>
                <w:sz w:val="30"/>
                <w:szCs w:val="30"/>
              </w:rPr>
            </w:pP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   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84D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3374" w:rsidRPr="000733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E84D5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73374" w:rsidRPr="0007337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0F9EF8EE" w14:textId="77777777" w:rsidR="008B35D1" w:rsidRPr="009721F5" w:rsidRDefault="008B35D1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C07316" w14:textId="77777777" w:rsidR="008B35D1" w:rsidRPr="009721F5" w:rsidRDefault="008B35D1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520C0EC6" w14:textId="77777777" w:rsidR="008B35D1" w:rsidRPr="009721F5" w:rsidRDefault="008B35D1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339F9E78" w14:textId="77777777" w:rsidR="008B35D1" w:rsidRPr="009721F5" w:rsidRDefault="008B35D1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8B35D1" w:rsidRPr="009721F5" w14:paraId="3F0D06D0" w14:textId="77777777" w:rsidTr="008C60BF">
        <w:trPr>
          <w:tblHeader/>
        </w:trPr>
        <w:tc>
          <w:tcPr>
            <w:tcW w:w="5670" w:type="dxa"/>
          </w:tcPr>
          <w:p w14:paraId="47082F9D" w14:textId="77777777" w:rsidR="008B35D1" w:rsidRPr="009721F5" w:rsidRDefault="008B35D1" w:rsidP="008C60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201775C0" w14:textId="77777777" w:rsidR="008B35D1" w:rsidRPr="009721F5" w:rsidRDefault="008B35D1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5D1" w:rsidRPr="009721F5" w14:paraId="02F086E0" w14:textId="77777777" w:rsidTr="008C60BF">
        <w:trPr>
          <w:trHeight w:val="335"/>
        </w:trPr>
        <w:tc>
          <w:tcPr>
            <w:tcW w:w="5670" w:type="dxa"/>
          </w:tcPr>
          <w:p w14:paraId="71CB3F03" w14:textId="77777777" w:rsidR="008B35D1" w:rsidRPr="009721F5" w:rsidRDefault="008B35D1" w:rsidP="008C60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10D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1620" w:type="dxa"/>
          </w:tcPr>
          <w:p w14:paraId="1D3D540C" w14:textId="77777777" w:rsidR="008B35D1" w:rsidRPr="009721F5" w:rsidRDefault="008B35D1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54CE10DF" w14:textId="77777777" w:rsidR="008B35D1" w:rsidRPr="009721F5" w:rsidRDefault="008B35D1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06A23EA" w14:textId="77777777" w:rsidR="008B35D1" w:rsidRPr="009721F5" w:rsidRDefault="008B35D1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35D1" w:rsidRPr="009721F5" w14:paraId="4AA16037" w14:textId="77777777" w:rsidTr="008C60BF">
        <w:trPr>
          <w:trHeight w:val="335"/>
        </w:trPr>
        <w:tc>
          <w:tcPr>
            <w:tcW w:w="5670" w:type="dxa"/>
          </w:tcPr>
          <w:p w14:paraId="60730210" w14:textId="77777777" w:rsidR="008B35D1" w:rsidRPr="009721F5" w:rsidRDefault="008B35D1" w:rsidP="008C60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10DE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บีเคดี วีว่า จำกัด</w:t>
            </w:r>
          </w:p>
        </w:tc>
        <w:tc>
          <w:tcPr>
            <w:tcW w:w="1620" w:type="dxa"/>
          </w:tcPr>
          <w:p w14:paraId="3722F81D" w14:textId="77777777" w:rsidR="008B35D1" w:rsidRPr="009721F5" w:rsidRDefault="008B35D1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3954906" w14:textId="77777777" w:rsidR="008B35D1" w:rsidRPr="009721F5" w:rsidRDefault="008B35D1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211F58E0" w14:textId="77777777" w:rsidR="008B35D1" w:rsidRPr="009721F5" w:rsidRDefault="008B35D1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BF50BD4" w14:textId="77777777" w:rsidR="008B35D1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2D3826E" w14:textId="4871356C" w:rsidR="008B35D1" w:rsidRPr="00210DE6" w:rsidRDefault="008B35D1" w:rsidP="008B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073374" w:rsidRPr="00073374">
        <w:rPr>
          <w:rFonts w:ascii="Angsana New" w:hAnsi="Angsana New"/>
          <w:spacing w:val="-2"/>
          <w:sz w:val="30"/>
          <w:szCs w:val="30"/>
        </w:rPr>
        <w:t>20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073374" w:rsidRPr="00073374">
        <w:rPr>
          <w:rFonts w:ascii="Angsana New" w:hAnsi="Angsana New"/>
          <w:spacing w:val="-2"/>
          <w:sz w:val="30"/>
          <w:szCs w:val="30"/>
        </w:rPr>
        <w:t>2567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ที่ประชุมคณะกรรมการบริษัท </w:t>
      </w:r>
      <w:r>
        <w:rPr>
          <w:rFonts w:ascii="Angsana New" w:hAnsi="Angsana New" w:hint="cs"/>
          <w:spacing w:val="-2"/>
          <w:sz w:val="30"/>
          <w:szCs w:val="30"/>
          <w:cs/>
        </w:rPr>
        <w:t>บางกอก ดรัก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จำกัด ซึ่งเป็นบริษัทย่อย</w:t>
      </w:r>
      <w:r>
        <w:rPr>
          <w:rFonts w:ascii="Angsana New" w:hAnsi="Angsana New" w:hint="cs"/>
          <w:spacing w:val="-2"/>
          <w:sz w:val="30"/>
          <w:szCs w:val="30"/>
          <w:cs/>
        </w:rPr>
        <w:t>ของบริษัท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มีมติให้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จัดตั้งบริษัทย่อยใหม่ชื่อ บริษัท </w:t>
      </w:r>
      <w:r>
        <w:rPr>
          <w:rFonts w:ascii="Angsana New" w:hAnsi="Angsana New" w:hint="cs"/>
          <w:spacing w:val="-2"/>
          <w:sz w:val="30"/>
          <w:szCs w:val="30"/>
          <w:cs/>
        </w:rPr>
        <w:t>บีเคดี วีว่า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จำกัด </w:t>
      </w:r>
      <w:r>
        <w:rPr>
          <w:rFonts w:ascii="Angsana New" w:hAnsi="Angsana New" w:hint="cs"/>
          <w:spacing w:val="-2"/>
          <w:sz w:val="30"/>
          <w:szCs w:val="30"/>
          <w:cs/>
        </w:rPr>
        <w:t>เพื่อ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ดำเนินธุรกิจหลักเกี่ยวกับขายส่ง และขายปลีก สำหรับยาแผนปัจจุบัน ผลิตภัณฑ์เสริมอาหาร เวชสำอาง เครื่องสำอาง ยาสามัญประจำบ้าน ผลิตภัณฑ์สมุนไพรขายทั่วไป </w:t>
      </w:r>
      <w:r>
        <w:rPr>
          <w:rFonts w:ascii="Angsana New" w:hAnsi="Angsana New"/>
          <w:spacing w:val="-2"/>
          <w:sz w:val="30"/>
          <w:szCs w:val="30"/>
        </w:rPr>
        <w:br/>
      </w:r>
      <w:r w:rsidRPr="00210DE6">
        <w:rPr>
          <w:rFonts w:ascii="Angsana New" w:hAnsi="Angsana New"/>
          <w:spacing w:val="-2"/>
          <w:sz w:val="30"/>
          <w:szCs w:val="30"/>
          <w:cs/>
        </w:rPr>
        <w:t>และเครื่องมือแพทย์ และประกอบธุรกิจตลาดแบบตรงสำหรับผลิตภัณฑ์ข้างต้น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C6228A">
        <w:rPr>
          <w:rFonts w:ascii="Angsana New" w:hAnsi="Angsana New"/>
          <w:spacing w:val="-2"/>
          <w:sz w:val="30"/>
          <w:szCs w:val="30"/>
          <w:cs/>
        </w:rPr>
        <w:t xml:space="preserve">โดยมีทุนจดทะเบียน </w:t>
      </w:r>
      <w:r w:rsidR="00073374" w:rsidRPr="00073374">
        <w:rPr>
          <w:rFonts w:ascii="Angsana New" w:hAnsi="Angsana New"/>
          <w:spacing w:val="-2"/>
          <w:sz w:val="30"/>
          <w:szCs w:val="30"/>
        </w:rPr>
        <w:t>10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073374" w:rsidRPr="00073374">
        <w:rPr>
          <w:rFonts w:ascii="Angsana New" w:hAnsi="Angsana New"/>
          <w:spacing w:val="-2"/>
          <w:sz w:val="30"/>
          <w:szCs w:val="30"/>
        </w:rPr>
        <w:t>000</w:t>
      </w:r>
      <w:r w:rsidRPr="00C6228A">
        <w:rPr>
          <w:rFonts w:ascii="Angsana New" w:hAnsi="Angsana New"/>
          <w:spacing w:val="-2"/>
          <w:sz w:val="30"/>
          <w:szCs w:val="30"/>
          <w:cs/>
        </w:rPr>
        <w:t xml:space="preserve"> หุ้น มูลค่าหุ้นละ </w:t>
      </w:r>
      <w:r w:rsidR="00073374" w:rsidRPr="00073374">
        <w:rPr>
          <w:rFonts w:ascii="Angsana New" w:hAnsi="Angsana New"/>
          <w:spacing w:val="-2"/>
          <w:sz w:val="30"/>
          <w:szCs w:val="30"/>
        </w:rPr>
        <w:t>100</w:t>
      </w:r>
      <w:r w:rsidRPr="00C6228A">
        <w:rPr>
          <w:rFonts w:ascii="Angsana New" w:hAnsi="Angsana New"/>
          <w:spacing w:val="-2"/>
          <w:sz w:val="30"/>
          <w:szCs w:val="30"/>
          <w:cs/>
        </w:rPr>
        <w:t xml:space="preserve"> บาท รวมเป็นเงิน </w:t>
      </w:r>
      <w:r w:rsidR="00073374" w:rsidRPr="00073374">
        <w:rPr>
          <w:rFonts w:ascii="Angsana New" w:hAnsi="Angsana New"/>
          <w:spacing w:val="-2"/>
          <w:sz w:val="30"/>
          <w:szCs w:val="30"/>
        </w:rPr>
        <w:t>1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073374" w:rsidRPr="00073374">
        <w:rPr>
          <w:rFonts w:ascii="Angsana New" w:hAnsi="Angsana New"/>
          <w:spacing w:val="-2"/>
          <w:sz w:val="30"/>
          <w:szCs w:val="30"/>
        </w:rPr>
        <w:t>000</w:t>
      </w:r>
      <w:r>
        <w:rPr>
          <w:rFonts w:ascii="Angsana New" w:hAnsi="Angsana New"/>
          <w:spacing w:val="-2"/>
          <w:sz w:val="30"/>
          <w:szCs w:val="30"/>
        </w:rPr>
        <w:t>,</w:t>
      </w:r>
      <w:r w:rsidR="00073374" w:rsidRPr="00073374">
        <w:rPr>
          <w:rFonts w:ascii="Angsana New" w:hAnsi="Angsana New"/>
          <w:spacing w:val="-2"/>
          <w:sz w:val="30"/>
          <w:szCs w:val="30"/>
        </w:rPr>
        <w:t>000</w:t>
      </w:r>
      <w:r w:rsidRPr="00C6228A">
        <w:rPr>
          <w:rFonts w:ascii="Angsana New" w:hAnsi="Angsana New"/>
          <w:spacing w:val="-2"/>
          <w:sz w:val="30"/>
          <w:szCs w:val="30"/>
          <w:cs/>
        </w:rPr>
        <w:t xml:space="preserve"> บาท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ทั้งนี้ บริษัท </w:t>
      </w:r>
      <w:r>
        <w:rPr>
          <w:rFonts w:ascii="Angsana New" w:hAnsi="Angsana New" w:hint="cs"/>
          <w:spacing w:val="-2"/>
          <w:sz w:val="30"/>
          <w:szCs w:val="30"/>
          <w:cs/>
        </w:rPr>
        <w:t>บางกอก ดรัก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จำกัด ถือหุ้นร้อยละ </w:t>
      </w:r>
      <w:r w:rsidR="00073374" w:rsidRPr="00073374">
        <w:rPr>
          <w:rFonts w:ascii="Angsana New" w:hAnsi="Angsana New"/>
          <w:spacing w:val="-2"/>
          <w:sz w:val="30"/>
          <w:szCs w:val="30"/>
        </w:rPr>
        <w:t>99</w:t>
      </w:r>
      <w:r>
        <w:rPr>
          <w:rFonts w:ascii="Angsana New" w:hAnsi="Angsana New"/>
          <w:spacing w:val="-2"/>
          <w:sz w:val="30"/>
          <w:szCs w:val="30"/>
        </w:rPr>
        <w:t>.</w:t>
      </w:r>
      <w:r w:rsidR="00073374" w:rsidRPr="00073374">
        <w:rPr>
          <w:rFonts w:ascii="Angsana New" w:hAnsi="Angsana New"/>
          <w:spacing w:val="-2"/>
          <w:sz w:val="30"/>
          <w:szCs w:val="30"/>
        </w:rPr>
        <w:t>98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บริษัทย่อยดังกล่าวจดทะเบียนจัดตั้งบริษัท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กับกระทรวงพาณิชย์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แล้วเมื่อวันที่ </w:t>
      </w:r>
      <w:r w:rsidR="00073374" w:rsidRPr="00073374">
        <w:rPr>
          <w:rFonts w:ascii="Angsana New" w:hAnsi="Angsana New"/>
          <w:spacing w:val="-2"/>
          <w:sz w:val="30"/>
          <w:szCs w:val="30"/>
        </w:rPr>
        <w:t>21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/>
          <w:spacing w:val="-2"/>
          <w:sz w:val="30"/>
          <w:szCs w:val="30"/>
        </w:rPr>
        <w:t>2567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และชำระค่าหุ้นตามสัดส่วนการลงทุน</w:t>
      </w:r>
      <w:r>
        <w:rPr>
          <w:rFonts w:ascii="Angsana New" w:hAnsi="Angsana New" w:hint="cs"/>
          <w:spacing w:val="-2"/>
          <w:sz w:val="30"/>
          <w:szCs w:val="30"/>
          <w:cs/>
        </w:rPr>
        <w:t>ดังกล่าวแล้วใน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073374" w:rsidRPr="00073374">
        <w:rPr>
          <w:rFonts w:ascii="Angsana New" w:hAnsi="Angsana New"/>
          <w:spacing w:val="-2"/>
          <w:sz w:val="30"/>
          <w:szCs w:val="30"/>
        </w:rPr>
        <w:t>15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กรกฎาคม</w:t>
      </w:r>
      <w:r w:rsidRPr="00210DE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/>
          <w:spacing w:val="-2"/>
          <w:sz w:val="30"/>
          <w:szCs w:val="30"/>
        </w:rPr>
        <w:t>2567</w:t>
      </w:r>
    </w:p>
    <w:p w14:paraId="356D4B56" w14:textId="77777777" w:rsidR="008B35D1" w:rsidRDefault="008B35D1" w:rsidP="008B35D1">
      <w:pPr>
        <w:pStyle w:val="Heading2"/>
        <w:numPr>
          <w:ilvl w:val="0"/>
          <w:numId w:val="0"/>
        </w:numPr>
        <w:ind w:left="540"/>
        <w:rPr>
          <w:rFonts w:ascii="Angsana New" w:hAnsi="Angsana New" w:cs="Angsana New"/>
        </w:rPr>
      </w:pPr>
    </w:p>
    <w:p w14:paraId="0AC2C8D0" w14:textId="39EC3300" w:rsidR="00671474" w:rsidRPr="007C74CD" w:rsidRDefault="00671474" w:rsidP="005F59E9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7C74CD">
        <w:rPr>
          <w:rFonts w:ascii="Angsana New" w:hAnsi="Angsana New" w:cs="Angsana New" w:hint="cs"/>
          <w:cs/>
        </w:rPr>
        <w:t>ลูกหนี้การค้า</w:t>
      </w:r>
    </w:p>
    <w:p w14:paraId="3EF2D7C9" w14:textId="77777777" w:rsidR="00521FD2" w:rsidRPr="00407656" w:rsidRDefault="00521FD2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09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20"/>
        <w:gridCol w:w="1260"/>
        <w:gridCol w:w="180"/>
        <w:gridCol w:w="1260"/>
        <w:gridCol w:w="178"/>
        <w:gridCol w:w="1262"/>
        <w:gridCol w:w="180"/>
        <w:gridCol w:w="1347"/>
        <w:gridCol w:w="6"/>
      </w:tblGrid>
      <w:tr w:rsidR="004D3687" w:rsidRPr="00525397" w14:paraId="52E1EAA9" w14:textId="77777777" w:rsidTr="002E72B7">
        <w:trPr>
          <w:cantSplit/>
          <w:tblHeader/>
        </w:trPr>
        <w:tc>
          <w:tcPr>
            <w:tcW w:w="3420" w:type="dxa"/>
            <w:vAlign w:val="bottom"/>
          </w:tcPr>
          <w:p w14:paraId="3CD93BB2" w14:textId="77777777" w:rsidR="004D3687" w:rsidRPr="00525397" w:rsidRDefault="004D3687" w:rsidP="002E7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4D3F3DA" w14:textId="77777777" w:rsidR="004D3687" w:rsidRPr="00525397" w:rsidRDefault="004D3687" w:rsidP="002E72B7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023EEA62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795" w:type="dxa"/>
            <w:gridSpan w:val="4"/>
            <w:vAlign w:val="bottom"/>
          </w:tcPr>
          <w:p w14:paraId="42B27291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D3687" w:rsidRPr="00B75BF2" w14:paraId="2522E515" w14:textId="77777777" w:rsidTr="002E72B7">
        <w:trPr>
          <w:cantSplit/>
          <w:tblHeader/>
        </w:trPr>
        <w:tc>
          <w:tcPr>
            <w:tcW w:w="3420" w:type="dxa"/>
            <w:vAlign w:val="bottom"/>
          </w:tcPr>
          <w:p w14:paraId="3FF438E6" w14:textId="77777777" w:rsidR="004D3687" w:rsidRPr="00525397" w:rsidRDefault="004D3687" w:rsidP="002E7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737B1CA" w14:textId="457F76DD" w:rsidR="004D3687" w:rsidRPr="00B75BF2" w:rsidRDefault="00073374" w:rsidP="002E72B7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30</w:t>
            </w:r>
            <w:r w:rsidR="004D368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4D3687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4EAC4AE1" w14:textId="77777777" w:rsidR="004D3687" w:rsidRPr="00525397" w:rsidRDefault="004D3687" w:rsidP="002E72B7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C171EE" w14:textId="01172EB3" w:rsidR="004D3687" w:rsidRPr="00B75BF2" w:rsidRDefault="00073374" w:rsidP="002E72B7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4D368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4D3687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23C8949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376B767C" w14:textId="211E6BD0" w:rsidR="004D3687" w:rsidRPr="00B75BF2" w:rsidRDefault="00073374" w:rsidP="002E72B7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bCs/>
                <w:sz w:val="30"/>
                <w:szCs w:val="30"/>
              </w:rPr>
              <w:t>30</w:t>
            </w:r>
            <w:r w:rsidR="004D3687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4D3687">
              <w:rPr>
                <w:rFonts w:ascii="Angsana New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vAlign w:val="bottom"/>
          </w:tcPr>
          <w:p w14:paraId="30AD3908" w14:textId="77777777" w:rsidR="004D3687" w:rsidRPr="00525397" w:rsidRDefault="004D3687" w:rsidP="002E72B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0071B46A" w14:textId="4C0428BF" w:rsidR="004D3687" w:rsidRPr="00B75BF2" w:rsidRDefault="00073374" w:rsidP="002E72B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31</w:t>
            </w:r>
            <w:r w:rsidR="004D3687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 xml:space="preserve"> </w:t>
            </w:r>
            <w:r w:rsidR="004D3687">
              <w:rPr>
                <w:rFonts w:ascii="Angsana New" w:hAnsi="Angsana New" w:hint="cs"/>
                <w:b w:val="0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4D3687" w:rsidRPr="00525397" w14:paraId="498D4577" w14:textId="77777777" w:rsidTr="002E72B7">
        <w:trPr>
          <w:cantSplit/>
          <w:tblHeader/>
        </w:trPr>
        <w:tc>
          <w:tcPr>
            <w:tcW w:w="3420" w:type="dxa"/>
            <w:vAlign w:val="bottom"/>
          </w:tcPr>
          <w:p w14:paraId="46BB0E4D" w14:textId="77777777" w:rsidR="004D3687" w:rsidRPr="00525397" w:rsidRDefault="004D3687" w:rsidP="002E7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12083BE" w14:textId="3A1697F4" w:rsidR="004D3687" w:rsidRPr="00525397" w:rsidRDefault="00073374" w:rsidP="002E72B7">
            <w:pPr>
              <w:pStyle w:val="acctmergecolhdg"/>
              <w:spacing w:line="240" w:lineRule="auto"/>
              <w:ind w:right="-79"/>
              <w:rPr>
                <w:rFonts w:ascii="Angsana New" w:hAnsi="Angsana New"/>
                <w:b w:val="0"/>
                <w:sz w:val="30"/>
                <w:szCs w:val="30"/>
                <w:lang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80" w:type="dxa"/>
            <w:vAlign w:val="bottom"/>
          </w:tcPr>
          <w:p w14:paraId="276AD110" w14:textId="77777777" w:rsidR="004D3687" w:rsidRPr="00525397" w:rsidRDefault="004D3687" w:rsidP="002E72B7">
            <w:pPr>
              <w:pStyle w:val="acctmergecolhdg"/>
              <w:spacing w:line="240" w:lineRule="auto"/>
              <w:ind w:left="-83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E31FC4" w14:textId="26E8BECE" w:rsidR="004D3687" w:rsidRPr="00525397" w:rsidRDefault="00073374" w:rsidP="002E72B7">
            <w:pPr>
              <w:pStyle w:val="acctmergecolhdg"/>
              <w:spacing w:line="240" w:lineRule="auto"/>
              <w:ind w:right="-77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78" w:type="dxa"/>
          </w:tcPr>
          <w:p w14:paraId="6F466A95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7B73C1CC" w14:textId="42D2BF32" w:rsidR="004D3687" w:rsidRPr="00525397" w:rsidRDefault="00073374" w:rsidP="002E72B7">
            <w:pPr>
              <w:spacing w:line="240" w:lineRule="auto"/>
              <w:ind w:right="-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</w:t>
            </w:r>
            <w:r w:rsidRPr="00073374">
              <w:rPr>
                <w:rFonts w:ascii="Angsana New" w:hAnsi="Angsana New"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  <w:vAlign w:val="bottom"/>
          </w:tcPr>
          <w:p w14:paraId="22DEB010" w14:textId="77777777" w:rsidR="004D3687" w:rsidRPr="00525397" w:rsidRDefault="004D3687" w:rsidP="002E72B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vAlign w:val="bottom"/>
          </w:tcPr>
          <w:p w14:paraId="54152084" w14:textId="6B7BAABD" w:rsidR="004D3687" w:rsidRPr="00525397" w:rsidRDefault="00073374" w:rsidP="002E72B7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2566</w:t>
            </w:r>
          </w:p>
        </w:tc>
      </w:tr>
      <w:tr w:rsidR="004D3687" w:rsidRPr="00525397" w14:paraId="01427681" w14:textId="77777777" w:rsidTr="002E72B7">
        <w:trPr>
          <w:gridAfter w:val="1"/>
          <w:wAfter w:w="6" w:type="dxa"/>
          <w:cantSplit/>
          <w:tblHeader/>
        </w:trPr>
        <w:tc>
          <w:tcPr>
            <w:tcW w:w="3420" w:type="dxa"/>
            <w:vAlign w:val="bottom"/>
            <w:hideMark/>
          </w:tcPr>
          <w:p w14:paraId="4BAEB415" w14:textId="77777777" w:rsidR="004D3687" w:rsidRPr="00525397" w:rsidRDefault="004D3687" w:rsidP="002E72B7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667" w:type="dxa"/>
            <w:gridSpan w:val="7"/>
            <w:vAlign w:val="bottom"/>
            <w:hideMark/>
          </w:tcPr>
          <w:p w14:paraId="083F58E8" w14:textId="77777777" w:rsidR="004D3687" w:rsidRPr="00525397" w:rsidRDefault="004D3687" w:rsidP="002E72B7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bCs/>
                <w:sz w:val="30"/>
                <w:szCs w:val="30"/>
                <w:highlight w:val="cyan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25397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740C1" w:rsidRPr="00525397" w14:paraId="2F965122" w14:textId="77777777" w:rsidTr="002E72B7">
        <w:trPr>
          <w:cantSplit/>
        </w:trPr>
        <w:tc>
          <w:tcPr>
            <w:tcW w:w="3420" w:type="dxa"/>
            <w:hideMark/>
          </w:tcPr>
          <w:p w14:paraId="6DC8EB82" w14:textId="77777777" w:rsidR="00B740C1" w:rsidRPr="00525397" w:rsidRDefault="00B740C1" w:rsidP="00B740C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FFFC05B" w14:textId="23424199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343</w:t>
            </w:r>
            <w:r w:rsidR="00B740C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80" w:type="dxa"/>
          </w:tcPr>
          <w:p w14:paraId="21833841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11DD3F" w14:textId="3206603D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330</w:t>
            </w:r>
            <w:r w:rsidR="00B740C1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660</w:t>
            </w:r>
          </w:p>
        </w:tc>
        <w:tc>
          <w:tcPr>
            <w:tcW w:w="178" w:type="dxa"/>
          </w:tcPr>
          <w:p w14:paraId="4261863D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3267AF86" w14:textId="42579F33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  <w:r w:rsidR="00B740C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524</w:t>
            </w:r>
          </w:p>
        </w:tc>
        <w:tc>
          <w:tcPr>
            <w:tcW w:w="180" w:type="dxa"/>
          </w:tcPr>
          <w:p w14:paraId="4EC56798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62409BD" w14:textId="260EA4E4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277</w:t>
            </w:r>
            <w:r w:rsidR="00B740C1" w:rsidRPr="0052539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B740C1" w:rsidRPr="00525397" w14:paraId="3B8EB2CD" w14:textId="77777777" w:rsidTr="002E72B7">
        <w:trPr>
          <w:cantSplit/>
        </w:trPr>
        <w:tc>
          <w:tcPr>
            <w:tcW w:w="3420" w:type="dxa"/>
            <w:hideMark/>
          </w:tcPr>
          <w:p w14:paraId="34B3450B" w14:textId="77777777" w:rsidR="00B740C1" w:rsidRPr="00525397" w:rsidRDefault="00B740C1" w:rsidP="00B740C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5C6C799B" w14:textId="77777777" w:rsidR="00B740C1" w:rsidRPr="00525397" w:rsidRDefault="00B740C1" w:rsidP="00B740C1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821B81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6608CB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F6C20EC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237DB05" w14:textId="77777777" w:rsidR="00B740C1" w:rsidRPr="00525397" w:rsidRDefault="00B740C1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DA2E20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4285D44" w14:textId="77777777" w:rsidR="00B740C1" w:rsidRPr="00525397" w:rsidRDefault="00B740C1" w:rsidP="00B740C1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740C1" w:rsidRPr="00525397" w14:paraId="0C7B1BCC" w14:textId="77777777" w:rsidTr="002E72B7">
        <w:trPr>
          <w:cantSplit/>
        </w:trPr>
        <w:tc>
          <w:tcPr>
            <w:tcW w:w="3420" w:type="dxa"/>
            <w:hideMark/>
          </w:tcPr>
          <w:p w14:paraId="6C6E25AE" w14:textId="503097E9" w:rsidR="00B740C1" w:rsidRPr="00525397" w:rsidRDefault="00B740C1" w:rsidP="00B740C1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30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58A881CA" w14:textId="59EE2B5A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13</w:t>
            </w:r>
            <w:r w:rsidR="00B740C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180" w:type="dxa"/>
          </w:tcPr>
          <w:p w14:paraId="53880CB5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5C4BEE" w14:textId="5234F0F2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14</w:t>
            </w:r>
            <w:r w:rsidR="00B740C1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178" w:type="dxa"/>
          </w:tcPr>
          <w:p w14:paraId="60D9AA92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19719D53" w14:textId="615068C5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80</w:t>
            </w:r>
            <w:r w:rsidR="007C74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80" w:type="dxa"/>
          </w:tcPr>
          <w:p w14:paraId="36AD3D6A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2F19D131" w14:textId="65B7D909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29</w:t>
            </w:r>
            <w:r w:rsidR="00B740C1" w:rsidRPr="0052539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988</w:t>
            </w:r>
          </w:p>
        </w:tc>
      </w:tr>
      <w:tr w:rsidR="00B740C1" w:rsidRPr="00525397" w14:paraId="5DD950B0" w14:textId="77777777" w:rsidTr="002E72B7">
        <w:trPr>
          <w:cantSplit/>
        </w:trPr>
        <w:tc>
          <w:tcPr>
            <w:tcW w:w="3420" w:type="dxa"/>
            <w:hideMark/>
          </w:tcPr>
          <w:p w14:paraId="69E6102A" w14:textId="60A51236" w:rsidR="00B740C1" w:rsidRPr="00525397" w:rsidRDefault="00B740C1" w:rsidP="00B740C1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31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60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3A06F7CC" w14:textId="0DDAC37F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="00B740C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019</w:t>
            </w:r>
          </w:p>
        </w:tc>
        <w:tc>
          <w:tcPr>
            <w:tcW w:w="180" w:type="dxa"/>
          </w:tcPr>
          <w:p w14:paraId="385D0D19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C5691" w14:textId="0DDF036A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78" w:type="dxa"/>
          </w:tcPr>
          <w:p w14:paraId="0E21D464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2DDC064" w14:textId="5CDA3B69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  <w:r w:rsidR="007C74CD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180" w:type="dxa"/>
          </w:tcPr>
          <w:p w14:paraId="502AA1C8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0E8D4D40" w14:textId="77777777" w:rsidR="00B740C1" w:rsidRPr="00525397" w:rsidRDefault="00B740C1" w:rsidP="00B740C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0C1" w:rsidRPr="00525397" w14:paraId="519E64EC" w14:textId="77777777" w:rsidTr="002E72B7">
        <w:trPr>
          <w:cantSplit/>
        </w:trPr>
        <w:tc>
          <w:tcPr>
            <w:tcW w:w="3420" w:type="dxa"/>
            <w:hideMark/>
          </w:tcPr>
          <w:p w14:paraId="74F951DE" w14:textId="78F791BC" w:rsidR="00B740C1" w:rsidRPr="00525397" w:rsidRDefault="00B740C1" w:rsidP="00B740C1">
            <w:pPr>
              <w:spacing w:line="240" w:lineRule="auto"/>
              <w:ind w:left="104" w:right="-79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61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</w:tcPr>
          <w:p w14:paraId="1BC69B00" w14:textId="409F445D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407</w:t>
            </w:r>
          </w:p>
        </w:tc>
        <w:tc>
          <w:tcPr>
            <w:tcW w:w="180" w:type="dxa"/>
          </w:tcPr>
          <w:p w14:paraId="2D351176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EBBA20" w14:textId="7D66344F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105</w:t>
            </w:r>
          </w:p>
        </w:tc>
        <w:tc>
          <w:tcPr>
            <w:tcW w:w="178" w:type="dxa"/>
          </w:tcPr>
          <w:p w14:paraId="59504ACB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</w:tcPr>
          <w:p w14:paraId="78524088" w14:textId="550E1922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B740C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083</w:t>
            </w:r>
          </w:p>
        </w:tc>
        <w:tc>
          <w:tcPr>
            <w:tcW w:w="180" w:type="dxa"/>
          </w:tcPr>
          <w:p w14:paraId="0682AC1A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</w:tcPr>
          <w:p w14:paraId="5E111D50" w14:textId="77777777" w:rsidR="00B740C1" w:rsidRPr="00525397" w:rsidRDefault="00B740C1" w:rsidP="00B740C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0C1" w:rsidRPr="00525397" w14:paraId="6F1AB431" w14:textId="77777777" w:rsidTr="002E72B7">
        <w:trPr>
          <w:cantSplit/>
        </w:trPr>
        <w:tc>
          <w:tcPr>
            <w:tcW w:w="3420" w:type="dxa"/>
            <w:hideMark/>
          </w:tcPr>
          <w:p w14:paraId="449289ED" w14:textId="01B23BCA" w:rsidR="00B740C1" w:rsidRPr="00525397" w:rsidRDefault="00B740C1" w:rsidP="00B740C1">
            <w:pPr>
              <w:spacing w:line="240" w:lineRule="auto"/>
              <w:ind w:left="104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  มากกว่า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90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C21AEB" w14:textId="7261F097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="00B740C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833</w:t>
            </w:r>
          </w:p>
        </w:tc>
        <w:tc>
          <w:tcPr>
            <w:tcW w:w="180" w:type="dxa"/>
          </w:tcPr>
          <w:p w14:paraId="658F90B2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E902" w14:textId="6CA30DB6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</w:t>
            </w:r>
            <w:r w:rsidR="00B740C1"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831</w:t>
            </w:r>
          </w:p>
        </w:tc>
        <w:tc>
          <w:tcPr>
            <w:tcW w:w="178" w:type="dxa"/>
          </w:tcPr>
          <w:p w14:paraId="042DE498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A76026" w14:textId="269041B2" w:rsidR="00B740C1" w:rsidRPr="00525397" w:rsidRDefault="00B740C1" w:rsidP="00B557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3209635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F213C" w14:textId="77777777" w:rsidR="00B740C1" w:rsidRPr="00525397" w:rsidRDefault="00B740C1" w:rsidP="00B740C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0C1" w:rsidRPr="00525397" w14:paraId="50716A80" w14:textId="77777777" w:rsidTr="002E72B7">
        <w:trPr>
          <w:cantSplit/>
        </w:trPr>
        <w:tc>
          <w:tcPr>
            <w:tcW w:w="3420" w:type="dxa"/>
            <w:hideMark/>
          </w:tcPr>
          <w:p w14:paraId="6E7FB1E3" w14:textId="77777777" w:rsidR="00B740C1" w:rsidRPr="00525397" w:rsidRDefault="00B740C1" w:rsidP="00B740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D8357F" w14:textId="4B248892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360</w:t>
            </w:r>
            <w:r w:rsidR="00B740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921</w:t>
            </w:r>
          </w:p>
        </w:tc>
        <w:tc>
          <w:tcPr>
            <w:tcW w:w="180" w:type="dxa"/>
          </w:tcPr>
          <w:p w14:paraId="08890F80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4441F" w14:textId="5315DA9A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348</w:t>
            </w:r>
            <w:r w:rsidR="00B740C1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213</w:t>
            </w:r>
          </w:p>
        </w:tc>
        <w:tc>
          <w:tcPr>
            <w:tcW w:w="178" w:type="dxa"/>
          </w:tcPr>
          <w:p w14:paraId="43560997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AC5C3" w14:textId="0C2EBE0E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413</w:t>
            </w:r>
            <w:r w:rsidR="00B740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</w:tcPr>
          <w:p w14:paraId="5641B6DC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210FAC7" w14:textId="7BDC55F5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B740C1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  <w:tr w:rsidR="00B740C1" w:rsidRPr="00525397" w14:paraId="2AB6409D" w14:textId="77777777" w:rsidTr="002E72B7">
        <w:trPr>
          <w:cantSplit/>
          <w:trHeight w:val="71"/>
        </w:trPr>
        <w:tc>
          <w:tcPr>
            <w:tcW w:w="3420" w:type="dxa"/>
            <w:vAlign w:val="bottom"/>
            <w:hideMark/>
          </w:tcPr>
          <w:p w14:paraId="2A0F91E9" w14:textId="77777777" w:rsidR="00B740C1" w:rsidRPr="00525397" w:rsidRDefault="00B740C1" w:rsidP="00B740C1">
            <w:pPr>
              <w:tabs>
                <w:tab w:val="clear" w:pos="227"/>
                <w:tab w:val="clear" w:pos="454"/>
                <w:tab w:val="left" w:pos="316"/>
              </w:tabs>
              <w:spacing w:line="240" w:lineRule="auto"/>
              <w:ind w:left="370" w:hanging="370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525397">
              <w:rPr>
                <w:rFonts w:ascii="Angsana New" w:hAnsi="Angsana New"/>
                <w:sz w:val="30"/>
                <w:szCs w:val="30"/>
              </w:rPr>
              <w:br/>
            </w:r>
            <w:r w:rsidRPr="00525397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5D5037" w14:textId="04078C97" w:rsidR="00B740C1" w:rsidRPr="00525397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414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40DB2D24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F8BC8" w14:textId="32CBDDE7" w:rsidR="00B740C1" w:rsidRPr="00525397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525397">
              <w:rPr>
                <w:rFonts w:ascii="Angsana New" w:hAnsi="Angsana New"/>
                <w:sz w:val="30"/>
                <w:szCs w:val="30"/>
              </w:rPr>
              <w:t>,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713</w:t>
            </w:r>
            <w:r w:rsidRPr="0052539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738238FE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D15119" w14:textId="1A7236A1" w:rsidR="00B740C1" w:rsidRPr="00525397" w:rsidRDefault="00B740C1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A210A6B" w14:textId="77777777" w:rsidR="00B740C1" w:rsidRPr="00525397" w:rsidRDefault="00B740C1" w:rsidP="00B740C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509978A5" w14:textId="77777777" w:rsidR="00B740C1" w:rsidRPr="00525397" w:rsidRDefault="00B740C1" w:rsidP="00B740C1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 w:rsidRPr="0052539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740C1" w:rsidRPr="00525397" w14:paraId="6358817F" w14:textId="77777777" w:rsidTr="002E72B7">
        <w:trPr>
          <w:cantSplit/>
        </w:trPr>
        <w:tc>
          <w:tcPr>
            <w:tcW w:w="3420" w:type="dxa"/>
            <w:hideMark/>
          </w:tcPr>
          <w:p w14:paraId="2CD98561" w14:textId="77777777" w:rsidR="00B740C1" w:rsidRPr="00525397" w:rsidRDefault="00B740C1" w:rsidP="00B740C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53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9283" w14:textId="77702839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359</w:t>
            </w:r>
            <w:r w:rsidR="00B740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507</w:t>
            </w:r>
          </w:p>
        </w:tc>
        <w:tc>
          <w:tcPr>
            <w:tcW w:w="180" w:type="dxa"/>
          </w:tcPr>
          <w:p w14:paraId="08A76EE1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556590" w14:textId="45AF70E9" w:rsidR="00B740C1" w:rsidRPr="00525397" w:rsidRDefault="00073374" w:rsidP="00B74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346</w:t>
            </w:r>
            <w:r w:rsidR="00B740C1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78" w:type="dxa"/>
          </w:tcPr>
          <w:p w14:paraId="59260526" w14:textId="77777777" w:rsidR="00B740C1" w:rsidRPr="00525397" w:rsidRDefault="00B740C1" w:rsidP="00B740C1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079B8" w14:textId="0E7B6466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413</w:t>
            </w:r>
            <w:r w:rsidR="00B740C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943</w:t>
            </w:r>
          </w:p>
        </w:tc>
        <w:tc>
          <w:tcPr>
            <w:tcW w:w="180" w:type="dxa"/>
          </w:tcPr>
          <w:p w14:paraId="016A4570" w14:textId="77777777" w:rsidR="00B740C1" w:rsidRPr="00525397" w:rsidRDefault="00B740C1" w:rsidP="00B740C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top w:val="single" w:sz="2" w:space="0" w:color="auto"/>
              <w:bottom w:val="double" w:sz="4" w:space="0" w:color="auto"/>
            </w:tcBorders>
          </w:tcPr>
          <w:p w14:paraId="64F69900" w14:textId="4D57C739" w:rsidR="00B740C1" w:rsidRPr="00525397" w:rsidRDefault="00073374" w:rsidP="00B740C1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307</w:t>
            </w:r>
            <w:r w:rsidR="00B740C1" w:rsidRPr="0052539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112</w:t>
            </w:r>
          </w:p>
        </w:tc>
      </w:tr>
    </w:tbl>
    <w:p w14:paraId="16DB3AB7" w14:textId="509FD245" w:rsidR="00A63E5D" w:rsidRPr="009721F5" w:rsidRDefault="00A63E5D" w:rsidP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lastRenderedPageBreak/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73374" w:rsidRPr="00073374">
        <w:rPr>
          <w:rFonts w:ascii="Angsana New" w:hAnsi="Angsana New" w:hint="cs"/>
          <w:sz w:val="30"/>
          <w:szCs w:val="30"/>
        </w:rPr>
        <w:t>30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="00073374" w:rsidRPr="00073374">
        <w:rPr>
          <w:rFonts w:ascii="Angsana New" w:hAnsi="Angsana New" w:hint="cs"/>
          <w:sz w:val="30"/>
          <w:szCs w:val="30"/>
        </w:rPr>
        <w:t>180</w:t>
      </w:r>
      <w:r w:rsidRPr="009721F5">
        <w:rPr>
          <w:rFonts w:ascii="Angsana New" w:hAnsi="Angsana New" w:hint="cs"/>
          <w:sz w:val="30"/>
          <w:szCs w:val="30"/>
        </w:rPr>
        <w:t xml:space="preserve"> </w:t>
      </w:r>
      <w:r w:rsidRPr="009721F5">
        <w:rPr>
          <w:rFonts w:ascii="Angsana New" w:hAnsi="Angsana New" w:hint="cs"/>
          <w:sz w:val="30"/>
          <w:szCs w:val="30"/>
          <w:cs/>
        </w:rPr>
        <w:t>วัน</w:t>
      </w:r>
    </w:p>
    <w:p w14:paraId="0395A489" w14:textId="17EDD5AD" w:rsidR="00A63E5D" w:rsidRPr="00407656" w:rsidRDefault="00A6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00"/>
        <w:gridCol w:w="1260"/>
        <w:gridCol w:w="178"/>
        <w:gridCol w:w="1262"/>
        <w:gridCol w:w="178"/>
        <w:gridCol w:w="1262"/>
        <w:gridCol w:w="178"/>
        <w:gridCol w:w="1352"/>
      </w:tblGrid>
      <w:tr w:rsidR="00225FD3" w:rsidRPr="00702C06" w14:paraId="4CFE4260" w14:textId="77777777" w:rsidTr="00A25F32">
        <w:trPr>
          <w:cantSplit/>
          <w:trHeight w:val="20"/>
        </w:trPr>
        <w:tc>
          <w:tcPr>
            <w:tcW w:w="3600" w:type="dxa"/>
          </w:tcPr>
          <w:p w14:paraId="6B6C7BB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left="284" w:hanging="284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ค่าเผื่อผลขาดทุนด้านเครดิต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br/>
            </w:r>
            <w:r w:rsidRPr="00702C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ที่คาดว่าจะเกิดขึ้น</w:t>
            </w:r>
          </w:p>
        </w:tc>
        <w:tc>
          <w:tcPr>
            <w:tcW w:w="2700" w:type="dxa"/>
            <w:gridSpan w:val="3"/>
          </w:tcPr>
          <w:p w14:paraId="3BD2C6DD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023ECB8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92" w:type="dxa"/>
            <w:gridSpan w:val="3"/>
          </w:tcPr>
          <w:p w14:paraId="1D3D1FEB" w14:textId="77777777" w:rsidR="00225FD3" w:rsidRPr="00702C06" w:rsidRDefault="00225FD3" w:rsidP="007A5ED9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02C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FD58E6" w:rsidRPr="00702C06" w14:paraId="3EC769E5" w14:textId="77777777" w:rsidTr="00A25F32">
        <w:trPr>
          <w:cantSplit/>
          <w:trHeight w:val="20"/>
        </w:trPr>
        <w:tc>
          <w:tcPr>
            <w:tcW w:w="3600" w:type="dxa"/>
          </w:tcPr>
          <w:p w14:paraId="51454C11" w14:textId="77777777" w:rsidR="00FD58E6" w:rsidRPr="00702C06" w:rsidRDefault="00FD58E6" w:rsidP="00FD58E6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84174B" w14:textId="1FF15B65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687E8065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8108EF6" w14:textId="14ED93B2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78" w:type="dxa"/>
          </w:tcPr>
          <w:p w14:paraId="0E495F4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2FD87CC2" w14:textId="42CE0FD3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178" w:type="dxa"/>
            <w:vAlign w:val="bottom"/>
          </w:tcPr>
          <w:p w14:paraId="1F36FC24" w14:textId="77777777" w:rsidR="00FD58E6" w:rsidRPr="00A63E5D" w:rsidRDefault="00FD58E6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1B73A681" w14:textId="734B043F" w:rsidR="00FD58E6" w:rsidRPr="00A63E5D" w:rsidRDefault="00073374" w:rsidP="00FD58E6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073374">
              <w:rPr>
                <w:rFonts w:ascii="Angsana New" w:hAnsi="Angsana New"/>
                <w:b w:val="0"/>
                <w:sz w:val="30"/>
                <w:szCs w:val="30"/>
                <w:lang w:val="en-US"/>
              </w:rPr>
              <w:t>2566</w:t>
            </w:r>
          </w:p>
        </w:tc>
      </w:tr>
      <w:tr w:rsidR="00225FD3" w:rsidRPr="00702C06" w14:paraId="6608A839" w14:textId="77777777" w:rsidTr="00A25F32">
        <w:trPr>
          <w:cantSplit/>
          <w:trHeight w:val="20"/>
        </w:trPr>
        <w:tc>
          <w:tcPr>
            <w:tcW w:w="3600" w:type="dxa"/>
          </w:tcPr>
          <w:p w14:paraId="03365787" w14:textId="77777777" w:rsidR="00225FD3" w:rsidRPr="00702C06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56C887A5" w14:textId="77777777" w:rsidR="00225FD3" w:rsidRPr="00702C06" w:rsidRDefault="00225FD3" w:rsidP="007A5ED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702C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702C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C2B84" w:rsidRPr="00702C06" w14:paraId="2B589762" w14:textId="77777777" w:rsidTr="00A25F32">
        <w:trPr>
          <w:cantSplit/>
          <w:trHeight w:val="20"/>
        </w:trPr>
        <w:tc>
          <w:tcPr>
            <w:tcW w:w="3600" w:type="dxa"/>
          </w:tcPr>
          <w:p w14:paraId="752A7708" w14:textId="6E0E5ADF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702C0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1260" w:type="dxa"/>
            <w:vAlign w:val="bottom"/>
          </w:tcPr>
          <w:p w14:paraId="7925766C" w14:textId="5833A69E" w:rsidR="001C2B84" w:rsidRPr="002F2267" w:rsidRDefault="0007337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C2B8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713</w:t>
            </w:r>
          </w:p>
        </w:tc>
        <w:tc>
          <w:tcPr>
            <w:tcW w:w="178" w:type="dxa"/>
            <w:vAlign w:val="bottom"/>
          </w:tcPr>
          <w:p w14:paraId="2D3D0BA4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19F4568A" w14:textId="25BEA24C" w:rsidR="001C2B84" w:rsidRPr="00702C06" w:rsidRDefault="0007337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</w:t>
            </w:r>
            <w:r w:rsidR="001C2B84" w:rsidRPr="00E35F1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616</w:t>
            </w:r>
          </w:p>
        </w:tc>
        <w:tc>
          <w:tcPr>
            <w:tcW w:w="178" w:type="dxa"/>
            <w:vAlign w:val="bottom"/>
          </w:tcPr>
          <w:p w14:paraId="4DA8BC4E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vAlign w:val="bottom"/>
          </w:tcPr>
          <w:p w14:paraId="5D4CE3CF" w14:textId="7AD69513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69CC767B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  <w:vAlign w:val="bottom"/>
          </w:tcPr>
          <w:p w14:paraId="63EA374E" w14:textId="77777777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B84" w:rsidRPr="00702C06" w14:paraId="76BCDDA0" w14:textId="77777777" w:rsidTr="00A25F32">
        <w:trPr>
          <w:cantSplit/>
          <w:trHeight w:val="20"/>
        </w:trPr>
        <w:tc>
          <w:tcPr>
            <w:tcW w:w="3600" w:type="dxa"/>
          </w:tcPr>
          <w:p w14:paraId="00B46199" w14:textId="77777777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2310D9A4" w14:textId="4483DE0F" w:rsidR="001C2B84" w:rsidRPr="00797CBF" w:rsidRDefault="0007337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188</w:t>
            </w:r>
          </w:p>
        </w:tc>
        <w:tc>
          <w:tcPr>
            <w:tcW w:w="178" w:type="dxa"/>
          </w:tcPr>
          <w:p w14:paraId="587A1EC0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FA9D9A" w14:textId="2FF05D00" w:rsidR="001C2B84" w:rsidRPr="006F5A77" w:rsidRDefault="0007337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963</w:t>
            </w:r>
          </w:p>
        </w:tc>
        <w:tc>
          <w:tcPr>
            <w:tcW w:w="178" w:type="dxa"/>
          </w:tcPr>
          <w:p w14:paraId="2C7D0A0B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53F70D74" w14:textId="1521EA4C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47CC0397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78B299A2" w14:textId="77777777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B84" w:rsidRPr="00702C06" w14:paraId="2D97FF42" w14:textId="77777777" w:rsidTr="00A25F32">
        <w:trPr>
          <w:cantSplit/>
          <w:trHeight w:val="20"/>
        </w:trPr>
        <w:tc>
          <w:tcPr>
            <w:tcW w:w="3600" w:type="dxa"/>
          </w:tcPr>
          <w:p w14:paraId="468F340B" w14:textId="77777777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2C06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7ECC59A4" w14:textId="741E3E0C" w:rsidR="001C2B84" w:rsidRPr="00797CBF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487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097EC02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5F45ACEA" w14:textId="373F5BA8" w:rsidR="001C2B84" w:rsidRPr="006F5A77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7CBF">
              <w:rPr>
                <w:rFonts w:ascii="Angsana New" w:hAnsi="Angsana New"/>
                <w:sz w:val="30"/>
                <w:szCs w:val="30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797CBF">
              <w:rPr>
                <w:rFonts w:ascii="Angsana New" w:hAnsi="Angsana New"/>
                <w:sz w:val="30"/>
                <w:szCs w:val="30"/>
              </w:rPr>
              <w:t>,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374</w:t>
            </w:r>
            <w:r w:rsidRPr="00797C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0F0782F3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2E375F79" w14:textId="51262AC4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1D566B78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17658B26" w14:textId="77777777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02C0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B84" w:rsidRPr="00702C06" w14:paraId="16E6AEB5" w14:textId="77777777" w:rsidTr="00A25F32">
        <w:trPr>
          <w:cantSplit/>
          <w:trHeight w:val="20"/>
        </w:trPr>
        <w:tc>
          <w:tcPr>
            <w:tcW w:w="3600" w:type="dxa"/>
          </w:tcPr>
          <w:p w14:paraId="6734D82C" w14:textId="100BAF83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1260" w:type="dxa"/>
          </w:tcPr>
          <w:p w14:paraId="7155FD3A" w14:textId="23E83369" w:rsidR="001C2B84" w:rsidRPr="00797CBF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0AE093D5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64940C4C" w14:textId="15043DC6" w:rsidR="001C2B84" w:rsidRPr="006F5A77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7CBF">
              <w:rPr>
                <w:rFonts w:ascii="Angsana New" w:hAnsi="Angsana New"/>
                <w:sz w:val="30"/>
                <w:szCs w:val="30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44</w:t>
            </w:r>
            <w:r w:rsidRPr="00797CB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14:paraId="1EA8A91C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</w:tcPr>
          <w:p w14:paraId="476C676C" w14:textId="40439425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</w:tcPr>
          <w:p w14:paraId="24C86251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dxa"/>
          </w:tcPr>
          <w:p w14:paraId="36708D3A" w14:textId="355AEBDE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C2B84" w:rsidRPr="00702C06" w14:paraId="1B0316FB" w14:textId="77777777" w:rsidTr="00A25F32">
        <w:trPr>
          <w:cantSplit/>
          <w:trHeight w:val="20"/>
        </w:trPr>
        <w:tc>
          <w:tcPr>
            <w:tcW w:w="3600" w:type="dxa"/>
          </w:tcPr>
          <w:p w14:paraId="3B284145" w14:textId="5234E75E" w:rsidR="001C2B84" w:rsidRPr="00702C06" w:rsidRDefault="00D85B11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1C2B84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073374" w:rsidRPr="00073374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="001C2B84"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C2B8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กันยายน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CDA0C" w14:textId="36C1E0D2" w:rsidR="001C2B84" w:rsidRPr="002F2267" w:rsidRDefault="0007337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C2B8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414</w:t>
            </w:r>
          </w:p>
        </w:tc>
        <w:tc>
          <w:tcPr>
            <w:tcW w:w="178" w:type="dxa"/>
            <w:vAlign w:val="bottom"/>
          </w:tcPr>
          <w:p w14:paraId="0F25BA01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5D8252" w14:textId="523DA524" w:rsidR="001C2B84" w:rsidRPr="00702C06" w:rsidRDefault="0007337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1C2B84" w:rsidRPr="00E35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178" w:type="dxa"/>
            <w:vAlign w:val="bottom"/>
          </w:tcPr>
          <w:p w14:paraId="5F5D41FA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90AE2" w14:textId="7B971B57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30E34BA1" w14:textId="77777777" w:rsidR="001C2B84" w:rsidRPr="00702C06" w:rsidRDefault="001C2B84" w:rsidP="001C2B84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D93CED" w14:textId="77777777" w:rsidR="001C2B84" w:rsidRPr="00702C06" w:rsidRDefault="001C2B84" w:rsidP="001C2B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02C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78BABF2" w14:textId="77777777" w:rsidR="00407656" w:rsidRDefault="00407656" w:rsidP="00407656">
      <w:pPr>
        <w:pStyle w:val="Heading2"/>
        <w:numPr>
          <w:ilvl w:val="0"/>
          <w:numId w:val="0"/>
        </w:numPr>
        <w:ind w:left="540"/>
        <w:rPr>
          <w:rFonts w:ascii="Angsana New" w:hAnsi="Angsana New" w:cs="Angsana New"/>
        </w:rPr>
      </w:pPr>
    </w:p>
    <w:p w14:paraId="4280EE00" w14:textId="122BDB60" w:rsidR="00604214" w:rsidRPr="009721F5" w:rsidRDefault="00604214" w:rsidP="00604214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ที่ดิน อาคารและอุปกรณ์และสินทรัพย์สิทธิการใช้</w:t>
      </w:r>
    </w:p>
    <w:p w14:paraId="07AE75BC" w14:textId="4AE7729B" w:rsidR="00193763" w:rsidRPr="009721F5" w:rsidRDefault="00193763" w:rsidP="00193763">
      <w:pPr>
        <w:rPr>
          <w:rFonts w:ascii="Angsana New" w:hAnsi="Angsana New"/>
          <w:sz w:val="30"/>
          <w:szCs w:val="30"/>
        </w:rPr>
      </w:pPr>
    </w:p>
    <w:tbl>
      <w:tblPr>
        <w:tblW w:w="92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170"/>
        <w:gridCol w:w="1529"/>
        <w:gridCol w:w="181"/>
        <w:gridCol w:w="1531"/>
      </w:tblGrid>
      <w:tr w:rsidR="00603016" w:rsidRPr="009721F5" w14:paraId="086C34C8" w14:textId="77777777" w:rsidTr="008A4CE3">
        <w:trPr>
          <w:cantSplit/>
          <w:tblHeader/>
        </w:trPr>
        <w:tc>
          <w:tcPr>
            <w:tcW w:w="4860" w:type="dxa"/>
            <w:vAlign w:val="bottom"/>
          </w:tcPr>
          <w:p w14:paraId="0F222851" w14:textId="25439D8E" w:rsidR="00603016" w:rsidRPr="009721F5" w:rsidRDefault="00603016" w:rsidP="00603016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เก้าเดือน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225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170" w:type="dxa"/>
            <w:vAlign w:val="bottom"/>
          </w:tcPr>
          <w:p w14:paraId="2C715FBA" w14:textId="77777777" w:rsidR="00603016" w:rsidRPr="009721F5" w:rsidRDefault="00603016" w:rsidP="00603016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/>
                <w:b w:val="0"/>
                <w:sz w:val="30"/>
                <w:szCs w:val="30"/>
                <w:highlight w:val="cyan"/>
                <w:cs/>
                <w:lang w:bidi="th-TH"/>
              </w:rPr>
            </w:pPr>
          </w:p>
        </w:tc>
        <w:tc>
          <w:tcPr>
            <w:tcW w:w="1529" w:type="dxa"/>
            <w:vAlign w:val="bottom"/>
          </w:tcPr>
          <w:p w14:paraId="1472342C" w14:textId="77777777" w:rsidR="00603016" w:rsidRPr="009721F5" w:rsidRDefault="00603016" w:rsidP="00603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7C48280A" w14:textId="77777777" w:rsidR="00603016" w:rsidRPr="009721F5" w:rsidRDefault="00603016" w:rsidP="00603016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7350057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475AFB6C" w14:textId="77777777" w:rsidR="00603016" w:rsidRPr="009721F5" w:rsidRDefault="00603016" w:rsidP="00603016">
            <w:pPr>
              <w:pStyle w:val="acctmergecolhdg"/>
              <w:spacing w:line="240" w:lineRule="auto"/>
              <w:ind w:firstLine="4"/>
              <w:rPr>
                <w:rFonts w:ascii="Angsana New" w:hAnsi="Angsana New"/>
                <w:b w:val="0"/>
                <w:sz w:val="30"/>
                <w:szCs w:val="30"/>
                <w:cs/>
                <w:lang w:bidi="th-TH"/>
              </w:rPr>
            </w:pPr>
            <w:r w:rsidRPr="009721F5">
              <w:rPr>
                <w:rFonts w:ascii="Angsana New" w:hAnsi="Angsana New" w:hint="cs"/>
                <w:b w:val="0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93763" w:rsidRPr="009721F5" w14:paraId="3B78B6F9" w14:textId="77777777" w:rsidTr="008A4CE3">
        <w:trPr>
          <w:cantSplit/>
        </w:trPr>
        <w:tc>
          <w:tcPr>
            <w:tcW w:w="4860" w:type="dxa"/>
          </w:tcPr>
          <w:p w14:paraId="3A318844" w14:textId="77777777" w:rsidR="00193763" w:rsidRPr="009721F5" w:rsidRDefault="00193763" w:rsidP="00B12FA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945679B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3241" w:type="dxa"/>
            <w:gridSpan w:val="3"/>
          </w:tcPr>
          <w:p w14:paraId="16A4630D" w14:textId="77777777" w:rsidR="00193763" w:rsidRPr="009721F5" w:rsidRDefault="00193763" w:rsidP="00B12FA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06217" w:rsidRPr="009721F5" w14:paraId="2DB5075C" w14:textId="77777777" w:rsidTr="008A4CE3">
        <w:trPr>
          <w:cantSplit/>
        </w:trPr>
        <w:tc>
          <w:tcPr>
            <w:tcW w:w="4860" w:type="dxa"/>
          </w:tcPr>
          <w:p w14:paraId="211052B7" w14:textId="1BC4720C" w:rsidR="00006217" w:rsidRPr="009721F5" w:rsidRDefault="00006217" w:rsidP="00006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ซื้อสินทรัพย์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0A41EB4F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1DECEB5A" w14:textId="5F91FB33" w:rsidR="00006217" w:rsidRPr="009721F5" w:rsidRDefault="0007337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87</w:t>
            </w:r>
            <w:r w:rsidR="000062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652</w:t>
            </w:r>
          </w:p>
        </w:tc>
        <w:tc>
          <w:tcPr>
            <w:tcW w:w="181" w:type="dxa"/>
          </w:tcPr>
          <w:p w14:paraId="250D9145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48AD90A" w14:textId="61BCAB14" w:rsidR="00006217" w:rsidRPr="009721F5" w:rsidRDefault="0007337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="00006217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684</w:t>
            </w:r>
          </w:p>
        </w:tc>
      </w:tr>
      <w:tr w:rsidR="00006217" w:rsidRPr="009721F5" w14:paraId="70D4116F" w14:textId="77777777" w:rsidTr="008A4CE3">
        <w:trPr>
          <w:cantSplit/>
        </w:trPr>
        <w:tc>
          <w:tcPr>
            <w:tcW w:w="4860" w:type="dxa"/>
          </w:tcPr>
          <w:p w14:paraId="14E82D24" w14:textId="25B5F8CB" w:rsidR="00006217" w:rsidRPr="009721F5" w:rsidRDefault="00006217" w:rsidP="00006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  <w:r w:rsidR="001E196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70" w:type="dxa"/>
          </w:tcPr>
          <w:p w14:paraId="2A1873F4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07252220" w14:textId="58AF7CFE" w:rsidR="00006217" w:rsidRPr="009721F5" w:rsidRDefault="0007337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="000062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305</w:t>
            </w:r>
          </w:p>
        </w:tc>
        <w:tc>
          <w:tcPr>
            <w:tcW w:w="181" w:type="dxa"/>
          </w:tcPr>
          <w:p w14:paraId="369AC7DE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AF269DC" w14:textId="6AAE4456" w:rsidR="00006217" w:rsidRPr="009721F5" w:rsidRDefault="00073374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highlight w:val="yellow"/>
                <w:cs/>
                <w:lang w:bidi="th-TH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00621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244</w:t>
            </w:r>
          </w:p>
        </w:tc>
      </w:tr>
      <w:tr w:rsidR="00006217" w:rsidRPr="009721F5" w14:paraId="3EE004BC" w14:textId="77777777" w:rsidTr="008A4CE3">
        <w:trPr>
          <w:cantSplit/>
        </w:trPr>
        <w:tc>
          <w:tcPr>
            <w:tcW w:w="4860" w:type="dxa"/>
          </w:tcPr>
          <w:p w14:paraId="7C5CC271" w14:textId="30D62C33" w:rsidR="00006217" w:rsidRPr="009721F5" w:rsidRDefault="00006217" w:rsidP="00006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170" w:type="dxa"/>
          </w:tcPr>
          <w:p w14:paraId="0D9C5FAA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430EC4EA" w14:textId="6D76392D" w:rsidR="00006217" w:rsidRPr="009721F5" w:rsidRDefault="00006217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380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28A51BC7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612761CE" w14:textId="3E8C949F" w:rsidR="00006217" w:rsidRPr="004B573C" w:rsidRDefault="00006217" w:rsidP="00006217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363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006217" w:rsidRPr="009721F5" w14:paraId="0DAA18A1" w14:textId="77777777" w:rsidTr="008A4CE3">
        <w:trPr>
          <w:cantSplit/>
        </w:trPr>
        <w:tc>
          <w:tcPr>
            <w:tcW w:w="4860" w:type="dxa"/>
          </w:tcPr>
          <w:p w14:paraId="37469615" w14:textId="477D92F7" w:rsidR="00006217" w:rsidRPr="009721F5" w:rsidRDefault="00006217" w:rsidP="0000621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จำหน่ายสินทรัพย์สิทธิการใช้ - ราคาตามบัญชีสุทธิ</w:t>
            </w:r>
          </w:p>
        </w:tc>
        <w:tc>
          <w:tcPr>
            <w:tcW w:w="1170" w:type="dxa"/>
          </w:tcPr>
          <w:p w14:paraId="29F86378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ind w:left="-83" w:right="11" w:firstLine="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529" w:type="dxa"/>
          </w:tcPr>
          <w:p w14:paraId="390CC324" w14:textId="3C839EB4" w:rsidR="00006217" w:rsidRPr="009721F5" w:rsidRDefault="00006217" w:rsidP="00006217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left="-79" w:right="6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265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181" w:type="dxa"/>
          </w:tcPr>
          <w:p w14:paraId="39A72008" w14:textId="77777777" w:rsidR="00006217" w:rsidRPr="009721F5" w:rsidRDefault="00006217" w:rsidP="0000621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B84B895" w14:textId="55721F76" w:rsidR="00006217" w:rsidRPr="004B573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515E261E" w14:textId="5A8C5EFD" w:rsidR="000C6EAF" w:rsidRPr="009721F5" w:rsidRDefault="000C6EAF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p w14:paraId="584630C3" w14:textId="71F5A84C" w:rsidR="007610D8" w:rsidRPr="009721F5" w:rsidRDefault="007610D8" w:rsidP="007610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E6423C">
        <w:rPr>
          <w:rFonts w:ascii="Angsana New" w:hAnsi="Angsana New" w:hint="cs"/>
          <w:b/>
          <w:sz w:val="30"/>
          <w:szCs w:val="30"/>
          <w:cs/>
        </w:rPr>
        <w:t>ในปี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bCs/>
          <w:sz w:val="30"/>
          <w:szCs w:val="30"/>
        </w:rPr>
        <w:t>256</w:t>
      </w:r>
      <w:r w:rsidR="00073374" w:rsidRPr="00073374">
        <w:rPr>
          <w:rFonts w:ascii="Angsana New" w:hAnsi="Angsana New"/>
          <w:bCs/>
          <w:sz w:val="30"/>
          <w:szCs w:val="30"/>
        </w:rPr>
        <w:t>7</w:t>
      </w:r>
      <w:r w:rsidRPr="0048331F">
        <w:rPr>
          <w:rFonts w:ascii="Angsana New" w:hAnsi="Angsana New" w:hint="cs"/>
          <w:b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กลุ่มบริษัทและบริษัทได้เข้าทำสัญญาเช่า</w:t>
      </w:r>
      <w:r w:rsidR="00EA5542" w:rsidRPr="00D51060">
        <w:rPr>
          <w:rFonts w:ascii="Angsana New" w:hAnsi="Angsana New" w:hint="cs"/>
          <w:b/>
          <w:sz w:val="30"/>
          <w:szCs w:val="30"/>
          <w:cs/>
        </w:rPr>
        <w:t xml:space="preserve">ที่ดินและสิ่งปลูกสร้าง </w:t>
      </w:r>
      <w:r w:rsidRPr="00D51060">
        <w:rPr>
          <w:rFonts w:ascii="Angsana New" w:hAnsi="Angsana New" w:hint="cs"/>
          <w:b/>
          <w:sz w:val="30"/>
          <w:szCs w:val="30"/>
          <w:cs/>
        </w:rPr>
        <w:t>เครื่องจักร</w:t>
      </w:r>
      <w:r w:rsidR="00CE714B" w:rsidRPr="009659BC">
        <w:rPr>
          <w:rFonts w:ascii="Angsana New" w:hAnsi="Angsana New"/>
          <w:b/>
          <w:sz w:val="30"/>
          <w:szCs w:val="30"/>
        </w:rPr>
        <w:t xml:space="preserve"> </w:t>
      </w:r>
      <w:r w:rsidRPr="009659BC">
        <w:rPr>
          <w:rFonts w:ascii="Angsana New" w:hAnsi="Angsana New" w:hint="cs"/>
          <w:b/>
          <w:sz w:val="30"/>
          <w:szCs w:val="30"/>
          <w:cs/>
        </w:rPr>
        <w:t>อุปกรณ์</w:t>
      </w:r>
      <w:r w:rsidR="00CE714B" w:rsidRPr="009659BC">
        <w:rPr>
          <w:rFonts w:ascii="Angsana New" w:hAnsi="Angsana New"/>
          <w:b/>
          <w:sz w:val="30"/>
          <w:szCs w:val="30"/>
        </w:rPr>
        <w:t xml:space="preserve"> </w:t>
      </w:r>
      <w:r w:rsidR="00CE714B" w:rsidRPr="009659BC">
        <w:rPr>
          <w:rFonts w:ascii="Angsana New" w:hAnsi="Angsana New" w:hint="cs"/>
          <w:b/>
          <w:sz w:val="30"/>
          <w:szCs w:val="30"/>
          <w:cs/>
        </w:rPr>
        <w:t>และยานพาหนะ</w:t>
      </w:r>
      <w:r w:rsidRPr="009659BC">
        <w:rPr>
          <w:rFonts w:ascii="Angsana New" w:hAnsi="Angsana New" w:hint="cs"/>
          <w:b/>
          <w:sz w:val="30"/>
          <w:szCs w:val="30"/>
          <w:cs/>
        </w:rPr>
        <w:t xml:space="preserve"> เป็นระยะเวลา</w:t>
      </w:r>
      <w:r w:rsidR="00CE714B" w:rsidRPr="009659BC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/>
          <w:bCs/>
          <w:sz w:val="30"/>
          <w:szCs w:val="30"/>
        </w:rPr>
        <w:t>3</w:t>
      </w:r>
      <w:r w:rsidRPr="009659BC">
        <w:rPr>
          <w:rFonts w:ascii="Angsana New" w:hAnsi="Angsana New"/>
          <w:bCs/>
          <w:sz w:val="30"/>
          <w:szCs w:val="30"/>
        </w:rPr>
        <w:t xml:space="preserve"> - </w:t>
      </w:r>
      <w:r w:rsidR="00073374" w:rsidRPr="00073374">
        <w:rPr>
          <w:rFonts w:ascii="Angsana New" w:hAnsi="Angsana New"/>
          <w:bCs/>
          <w:sz w:val="30"/>
          <w:szCs w:val="30"/>
        </w:rPr>
        <w:t>10</w:t>
      </w:r>
      <w:r w:rsidRPr="009659BC">
        <w:rPr>
          <w:rFonts w:ascii="Angsana New" w:hAnsi="Angsana New" w:hint="cs"/>
          <w:bCs/>
          <w:sz w:val="30"/>
          <w:szCs w:val="30"/>
        </w:rPr>
        <w:t xml:space="preserve"> </w:t>
      </w:r>
      <w:r w:rsidRPr="009659BC">
        <w:rPr>
          <w:rFonts w:ascii="Angsana New" w:hAnsi="Angsana New" w:hint="cs"/>
          <w:b/>
          <w:sz w:val="30"/>
          <w:szCs w:val="30"/>
          <w:cs/>
        </w:rPr>
        <w:t>ปี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 กลุ่มบริษัทและบริษัทมีค่าเช่า</w:t>
      </w:r>
      <w:r>
        <w:rPr>
          <w:rFonts w:ascii="Angsana New" w:hAnsi="Angsana New" w:hint="cs"/>
          <w:b/>
          <w:sz w:val="30"/>
          <w:szCs w:val="30"/>
          <w:cs/>
        </w:rPr>
        <w:t>จ่ายชำระหนี้สินตามสัญญาเช่า</w:t>
      </w:r>
      <w:r w:rsidRPr="0048331F">
        <w:rPr>
          <w:rFonts w:ascii="Angsana New" w:hAnsi="Angsana New" w:hint="cs"/>
          <w:b/>
          <w:sz w:val="30"/>
          <w:szCs w:val="30"/>
          <w:cs/>
        </w:rPr>
        <w:t>เป็นจำนวน</w:t>
      </w:r>
      <w:r w:rsidR="004600CA">
        <w:rPr>
          <w:rFonts w:ascii="Angsana New" w:hAnsi="Angsana New"/>
          <w:b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bCs/>
          <w:sz w:val="30"/>
          <w:szCs w:val="30"/>
        </w:rPr>
        <w:t>22</w:t>
      </w:r>
      <w:r w:rsidR="00006217" w:rsidRPr="00006217">
        <w:rPr>
          <w:rFonts w:ascii="Angsana New" w:hAnsi="Angsana New"/>
          <w:bCs/>
          <w:sz w:val="30"/>
          <w:szCs w:val="30"/>
        </w:rPr>
        <w:t>.</w:t>
      </w:r>
      <w:r w:rsidR="00073374" w:rsidRPr="00073374">
        <w:rPr>
          <w:rFonts w:ascii="Angsana New" w:hAnsi="Angsana New"/>
          <w:bCs/>
          <w:sz w:val="30"/>
          <w:szCs w:val="30"/>
        </w:rPr>
        <w:t>6</w:t>
      </w:r>
      <w:r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 xml:space="preserve">ล้านบาทและ </w:t>
      </w:r>
      <w:r w:rsidR="00073374" w:rsidRPr="00073374">
        <w:rPr>
          <w:rFonts w:ascii="Angsana New" w:hAnsi="Angsana New"/>
          <w:bCs/>
          <w:sz w:val="30"/>
          <w:szCs w:val="30"/>
        </w:rPr>
        <w:t>15</w:t>
      </w:r>
      <w:r w:rsidR="00006217" w:rsidRPr="007C74CD">
        <w:rPr>
          <w:rFonts w:ascii="Angsana New" w:hAnsi="Angsana New"/>
          <w:bCs/>
          <w:sz w:val="30"/>
          <w:szCs w:val="30"/>
        </w:rPr>
        <w:t>.</w:t>
      </w:r>
      <w:r w:rsidR="00073374" w:rsidRPr="00073374">
        <w:rPr>
          <w:rFonts w:ascii="Angsana New" w:hAnsi="Angsana New"/>
          <w:bCs/>
          <w:sz w:val="30"/>
          <w:szCs w:val="30"/>
        </w:rPr>
        <w:t>0</w:t>
      </w:r>
      <w:r>
        <w:rPr>
          <w:rFonts w:ascii="Angsana New" w:hAnsi="Angsana New"/>
          <w:bCs/>
          <w:sz w:val="30"/>
          <w:szCs w:val="30"/>
        </w:rPr>
        <w:t xml:space="preserve"> </w:t>
      </w:r>
      <w:r w:rsidRPr="0048331F">
        <w:rPr>
          <w:rFonts w:ascii="Angsana New" w:hAnsi="Angsana New" w:hint="cs"/>
          <w:b/>
          <w:sz w:val="30"/>
          <w:szCs w:val="30"/>
          <w:cs/>
        </w:rPr>
        <w:t>ล้านบาท ตามลำดับ</w:t>
      </w:r>
    </w:p>
    <w:p w14:paraId="7CA6A602" w14:textId="77777777" w:rsidR="00E81176" w:rsidRPr="009721F5" w:rsidRDefault="00E81176" w:rsidP="0019376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  <w:cs/>
        </w:rPr>
      </w:pPr>
    </w:p>
    <w:p w14:paraId="0AEDF6D3" w14:textId="77777777" w:rsidR="004600CA" w:rsidRDefault="004600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0B65C54C" w14:textId="4BEAD4AE" w:rsidR="005B0456" w:rsidRPr="009721F5" w:rsidRDefault="005B0456" w:rsidP="005B0456">
      <w:pPr>
        <w:pStyle w:val="Heading2"/>
        <w:tabs>
          <w:tab w:val="clear" w:pos="340"/>
          <w:tab w:val="num" w:pos="5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หนี้สินที่มีภาระดอกเบี้ย</w:t>
      </w:r>
    </w:p>
    <w:p w14:paraId="7A558D49" w14:textId="77777777" w:rsidR="00521FD2" w:rsidRDefault="00521FD2" w:rsidP="00521FD2">
      <w:pPr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236"/>
        <w:gridCol w:w="979"/>
        <w:gridCol w:w="236"/>
        <w:gridCol w:w="967"/>
        <w:gridCol w:w="237"/>
        <w:gridCol w:w="977"/>
        <w:gridCol w:w="238"/>
        <w:gridCol w:w="1008"/>
        <w:gridCol w:w="236"/>
        <w:gridCol w:w="1006"/>
      </w:tblGrid>
      <w:tr w:rsidR="004026BB" w:rsidRPr="00B7298C" w14:paraId="654AC634" w14:textId="77777777" w:rsidTr="002E72B7">
        <w:trPr>
          <w:tblHeader/>
        </w:trPr>
        <w:tc>
          <w:tcPr>
            <w:tcW w:w="2070" w:type="dxa"/>
          </w:tcPr>
          <w:p w14:paraId="2EDE64B1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</w:tcPr>
          <w:p w14:paraId="24C99AF7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026BB" w:rsidRPr="00B7298C" w14:paraId="631837D1" w14:textId="77777777" w:rsidTr="002E72B7">
        <w:trPr>
          <w:tblHeader/>
        </w:trPr>
        <w:tc>
          <w:tcPr>
            <w:tcW w:w="2070" w:type="dxa"/>
          </w:tcPr>
          <w:p w14:paraId="00A295E1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98" w:type="dxa"/>
            <w:gridSpan w:val="5"/>
          </w:tcPr>
          <w:p w14:paraId="785C9C2C" w14:textId="3FD6C56B" w:rsidR="004026BB" w:rsidRPr="00B7298C" w:rsidRDefault="00073374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30</w:t>
            </w:r>
            <w:r w:rsidR="004026BB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026BB">
              <w:rPr>
                <w:rFonts w:asciiTheme="majorBidi" w:hAnsiTheme="majorBidi" w:hint="cs"/>
                <w:sz w:val="30"/>
                <w:szCs w:val="30"/>
                <w:cs/>
              </w:rPr>
              <w:t xml:space="preserve">กันยายน </w:t>
            </w: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13E0301C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65" w:type="dxa"/>
            <w:gridSpan w:val="5"/>
          </w:tcPr>
          <w:p w14:paraId="1AA26563" w14:textId="7CFB177D" w:rsidR="004026BB" w:rsidRPr="00B7298C" w:rsidRDefault="00073374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31</w:t>
            </w:r>
            <w:r w:rsidR="004026BB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026BB" w:rsidRPr="00B7298C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4026BB" w:rsidRPr="00B7298C" w14:paraId="73E058EB" w14:textId="77777777" w:rsidTr="002E72B7">
        <w:trPr>
          <w:tblHeader/>
        </w:trPr>
        <w:tc>
          <w:tcPr>
            <w:tcW w:w="2070" w:type="dxa"/>
          </w:tcPr>
          <w:p w14:paraId="33223740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AE626C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702B0B6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7D420A09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6987E5E4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D8B47F4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7" w:type="dxa"/>
            <w:vAlign w:val="center"/>
          </w:tcPr>
          <w:p w14:paraId="0354133E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B72DC75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1080516C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25C04958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5CCA75C8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5E155810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B7298C" w14:paraId="300EA3A2" w14:textId="77777777" w:rsidTr="002E72B7">
        <w:trPr>
          <w:tblHeader/>
        </w:trPr>
        <w:tc>
          <w:tcPr>
            <w:tcW w:w="2070" w:type="dxa"/>
          </w:tcPr>
          <w:p w14:paraId="00C019EC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0" w:type="dxa"/>
            <w:gridSpan w:val="11"/>
            <w:vAlign w:val="bottom"/>
          </w:tcPr>
          <w:p w14:paraId="64AF3199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06217" w:rsidRPr="00B7298C" w14:paraId="430CE13A" w14:textId="77777777" w:rsidTr="002E72B7">
        <w:tc>
          <w:tcPr>
            <w:tcW w:w="2070" w:type="dxa"/>
          </w:tcPr>
          <w:p w14:paraId="3CA8561E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20FC95B1" w14:textId="5216C7C9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6" w:type="dxa"/>
            <w:vAlign w:val="bottom"/>
          </w:tcPr>
          <w:p w14:paraId="15076425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5799A5CC" w14:textId="618B34C0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C7A7274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4085A2D5" w14:textId="1A3BAB84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37" w:type="dxa"/>
            <w:vAlign w:val="bottom"/>
          </w:tcPr>
          <w:p w14:paraId="61C4A549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5005CE8A" w14:textId="06047FF4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93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  <w:tc>
          <w:tcPr>
            <w:tcW w:w="238" w:type="dxa"/>
            <w:vAlign w:val="bottom"/>
          </w:tcPr>
          <w:p w14:paraId="09D168FD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1B5781E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9CDF84E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1DBBA746" w14:textId="1676D14D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93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082</w:t>
            </w:r>
          </w:p>
        </w:tc>
      </w:tr>
      <w:tr w:rsidR="00006217" w:rsidRPr="00B7298C" w14:paraId="7616270E" w14:textId="77777777" w:rsidTr="002E72B7">
        <w:tc>
          <w:tcPr>
            <w:tcW w:w="2070" w:type="dxa"/>
          </w:tcPr>
          <w:p w14:paraId="60293BC5" w14:textId="77777777" w:rsidR="00006217" w:rsidRPr="00B7298C" w:rsidRDefault="00006217" w:rsidP="00006217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28E6DC45" w14:textId="7215EDD3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116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810</w:t>
            </w:r>
          </w:p>
        </w:tc>
        <w:tc>
          <w:tcPr>
            <w:tcW w:w="236" w:type="dxa"/>
            <w:vAlign w:val="bottom"/>
          </w:tcPr>
          <w:p w14:paraId="3B9D0587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11E9EA4E" w14:textId="56CACCDD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36" w:type="dxa"/>
            <w:vAlign w:val="bottom"/>
          </w:tcPr>
          <w:p w14:paraId="55CE7924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6D0A4CDE" w14:textId="5E7F2BE6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119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006</w:t>
            </w:r>
          </w:p>
        </w:tc>
        <w:tc>
          <w:tcPr>
            <w:tcW w:w="237" w:type="dxa"/>
            <w:vAlign w:val="bottom"/>
          </w:tcPr>
          <w:p w14:paraId="3F33C4FA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0188D0D" w14:textId="6E6A798D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105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053</w:t>
            </w:r>
          </w:p>
        </w:tc>
        <w:tc>
          <w:tcPr>
            <w:tcW w:w="238" w:type="dxa"/>
            <w:vAlign w:val="bottom"/>
          </w:tcPr>
          <w:p w14:paraId="08E80A96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8EACE52" w14:textId="1375C7C1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  <w:tc>
          <w:tcPr>
            <w:tcW w:w="236" w:type="dxa"/>
            <w:vAlign w:val="bottom"/>
          </w:tcPr>
          <w:p w14:paraId="72F9F19C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9B6D4FF" w14:textId="2F7EEF9A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107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389</w:t>
            </w:r>
          </w:p>
        </w:tc>
      </w:tr>
      <w:tr w:rsidR="00006217" w:rsidRPr="00B7298C" w14:paraId="3D081425" w14:textId="77777777" w:rsidTr="002E72B7">
        <w:tc>
          <w:tcPr>
            <w:tcW w:w="2070" w:type="dxa"/>
          </w:tcPr>
          <w:p w14:paraId="4AE53DFE" w14:textId="77777777" w:rsidR="00006217" w:rsidRPr="00B7298C" w:rsidRDefault="00006217" w:rsidP="0000621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5788277E" w14:textId="740A4669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36" w:type="dxa"/>
            <w:vAlign w:val="bottom"/>
          </w:tcPr>
          <w:p w14:paraId="1D5FEE08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043B79E8" w14:textId="762102DF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8C07A51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0B2168BE" w14:textId="220982E9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612</w:t>
            </w:r>
          </w:p>
        </w:tc>
        <w:tc>
          <w:tcPr>
            <w:tcW w:w="237" w:type="dxa"/>
            <w:vAlign w:val="bottom"/>
          </w:tcPr>
          <w:p w14:paraId="1BBC097B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17C47FF7" w14:textId="19AEA84E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79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757</w:t>
            </w:r>
          </w:p>
        </w:tc>
        <w:tc>
          <w:tcPr>
            <w:tcW w:w="238" w:type="dxa"/>
            <w:vAlign w:val="bottom"/>
          </w:tcPr>
          <w:p w14:paraId="686DD6C2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D4BAE0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411FA84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70C47D4E" w14:textId="06EC5057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79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757</w:t>
            </w:r>
          </w:p>
        </w:tc>
      </w:tr>
      <w:tr w:rsidR="00006217" w:rsidRPr="00B7298C" w14:paraId="770757FE" w14:textId="77777777" w:rsidTr="002E72B7">
        <w:tc>
          <w:tcPr>
            <w:tcW w:w="2070" w:type="dxa"/>
          </w:tcPr>
          <w:p w14:paraId="79F99E30" w14:textId="77777777" w:rsidR="00006217" w:rsidRPr="00B7298C" w:rsidRDefault="00006217" w:rsidP="00006217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783693F7" w14:textId="5CADA951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769</w:t>
            </w:r>
          </w:p>
        </w:tc>
        <w:tc>
          <w:tcPr>
            <w:tcW w:w="236" w:type="dxa"/>
            <w:vAlign w:val="bottom"/>
          </w:tcPr>
          <w:p w14:paraId="60D766BC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bottom"/>
          </w:tcPr>
          <w:p w14:paraId="428D2BD0" w14:textId="3AEB8FF6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751</w:t>
            </w:r>
          </w:p>
        </w:tc>
        <w:tc>
          <w:tcPr>
            <w:tcW w:w="236" w:type="dxa"/>
            <w:vAlign w:val="bottom"/>
          </w:tcPr>
          <w:p w14:paraId="3CD6AB85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vAlign w:val="bottom"/>
          </w:tcPr>
          <w:p w14:paraId="127EE8CF" w14:textId="7F22BD93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57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520</w:t>
            </w:r>
          </w:p>
        </w:tc>
        <w:tc>
          <w:tcPr>
            <w:tcW w:w="237" w:type="dxa"/>
            <w:vAlign w:val="bottom"/>
          </w:tcPr>
          <w:p w14:paraId="29B5F85C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vAlign w:val="bottom"/>
          </w:tcPr>
          <w:p w14:paraId="4505ACE0" w14:textId="05DE8AD6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23</w:t>
            </w:r>
            <w:r w:rsidR="00006217" w:rsidRPr="00B7298C">
              <w:rPr>
                <w:rFonts w:asciiTheme="majorBidi" w:hAnsi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423</w:t>
            </w:r>
          </w:p>
        </w:tc>
        <w:tc>
          <w:tcPr>
            <w:tcW w:w="238" w:type="dxa"/>
            <w:vAlign w:val="bottom"/>
          </w:tcPr>
          <w:p w14:paraId="05C5E3D9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3C2A07A" w14:textId="3A3876A3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30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642</w:t>
            </w:r>
          </w:p>
        </w:tc>
        <w:tc>
          <w:tcPr>
            <w:tcW w:w="236" w:type="dxa"/>
            <w:vAlign w:val="bottom"/>
          </w:tcPr>
          <w:p w14:paraId="2C9314FB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vAlign w:val="bottom"/>
          </w:tcPr>
          <w:p w14:paraId="21989E8D" w14:textId="700C3674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54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065</w:t>
            </w:r>
          </w:p>
        </w:tc>
      </w:tr>
      <w:tr w:rsidR="00006217" w:rsidRPr="00B7298C" w14:paraId="7D310CCF" w14:textId="77777777" w:rsidTr="002E72B7">
        <w:tc>
          <w:tcPr>
            <w:tcW w:w="2070" w:type="dxa"/>
          </w:tcPr>
          <w:p w14:paraId="6FC7A421" w14:textId="77777777" w:rsidR="00006217" w:rsidRPr="00B7298C" w:rsidRDefault="00006217" w:rsidP="00006217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F085BD" w14:textId="08E6BE19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</w:t>
            </w:r>
            <w:r w:rsidR="0000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350</w:t>
            </w:r>
          </w:p>
        </w:tc>
        <w:tc>
          <w:tcPr>
            <w:tcW w:w="236" w:type="dxa"/>
            <w:vAlign w:val="bottom"/>
          </w:tcPr>
          <w:p w14:paraId="1E479853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B7AE0" w14:textId="37F75A65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00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947</w:t>
            </w:r>
          </w:p>
        </w:tc>
        <w:tc>
          <w:tcPr>
            <w:tcW w:w="236" w:type="dxa"/>
            <w:vAlign w:val="bottom"/>
          </w:tcPr>
          <w:p w14:paraId="3C95AB3B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D6D7B1" w14:textId="4F52F4FA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00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</w:t>
            </w:r>
          </w:p>
        </w:tc>
        <w:tc>
          <w:tcPr>
            <w:tcW w:w="237" w:type="dxa"/>
            <w:vAlign w:val="bottom"/>
          </w:tcPr>
          <w:p w14:paraId="511D724C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B6B502" w14:textId="4488C465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301</w:t>
            </w:r>
            <w:r w:rsidR="0000621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38" w:type="dxa"/>
            <w:vAlign w:val="bottom"/>
          </w:tcPr>
          <w:p w14:paraId="094B010B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73CB74" w14:textId="05D5119B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32</w:t>
            </w:r>
            <w:r w:rsidR="0000621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978</w:t>
            </w:r>
          </w:p>
        </w:tc>
        <w:tc>
          <w:tcPr>
            <w:tcW w:w="236" w:type="dxa"/>
            <w:vAlign w:val="bottom"/>
          </w:tcPr>
          <w:p w14:paraId="7E50ED6A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B0F844" w14:textId="5DB05D84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334</w:t>
            </w:r>
            <w:r w:rsidR="0000621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293</w:t>
            </w:r>
          </w:p>
        </w:tc>
      </w:tr>
    </w:tbl>
    <w:p w14:paraId="5DC565AC" w14:textId="77777777" w:rsidR="004026BB" w:rsidRPr="00332813" w:rsidRDefault="004026BB" w:rsidP="004026BB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19"/>
        <w:gridCol w:w="1100"/>
        <w:gridCol w:w="228"/>
        <w:gridCol w:w="1065"/>
        <w:gridCol w:w="228"/>
        <w:gridCol w:w="916"/>
        <w:gridCol w:w="233"/>
        <w:gridCol w:w="1058"/>
        <w:gridCol w:w="234"/>
        <w:gridCol w:w="1058"/>
        <w:gridCol w:w="233"/>
        <w:gridCol w:w="898"/>
      </w:tblGrid>
      <w:tr w:rsidR="004026BB" w:rsidRPr="00B7298C" w14:paraId="63BADCA4" w14:textId="77777777" w:rsidTr="00006217">
        <w:trPr>
          <w:tblHeader/>
        </w:trPr>
        <w:tc>
          <w:tcPr>
            <w:tcW w:w="2019" w:type="dxa"/>
          </w:tcPr>
          <w:p w14:paraId="78DA6DCB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</w:tcPr>
          <w:p w14:paraId="6EB2FDAE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26BB" w:rsidRPr="00B7298C" w14:paraId="1A26620D" w14:textId="77777777" w:rsidTr="00006217">
        <w:trPr>
          <w:tblHeader/>
        </w:trPr>
        <w:tc>
          <w:tcPr>
            <w:tcW w:w="2019" w:type="dxa"/>
          </w:tcPr>
          <w:p w14:paraId="12AF7718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537" w:type="dxa"/>
            <w:gridSpan w:val="5"/>
          </w:tcPr>
          <w:p w14:paraId="70787C54" w14:textId="20F184B7" w:rsidR="004026BB" w:rsidRPr="00B7298C" w:rsidRDefault="00073374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30</w:t>
            </w:r>
            <w:r w:rsidR="004026BB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026BB">
              <w:rPr>
                <w:rFonts w:asciiTheme="majorBidi" w:hAnsiTheme="majorBidi" w:hint="cs"/>
                <w:sz w:val="30"/>
                <w:szCs w:val="30"/>
                <w:cs/>
              </w:rPr>
              <w:t>กันยายน</w:t>
            </w:r>
            <w:r w:rsidR="004026BB" w:rsidRPr="00B7298C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33" w:type="dxa"/>
          </w:tcPr>
          <w:p w14:paraId="59468D96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81" w:type="dxa"/>
            <w:gridSpan w:val="5"/>
          </w:tcPr>
          <w:p w14:paraId="02B2A311" w14:textId="33C2EA24" w:rsidR="004026BB" w:rsidRPr="00B7298C" w:rsidRDefault="00073374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31</w:t>
            </w:r>
            <w:r w:rsidR="004026BB" w:rsidRPr="00B7298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026BB" w:rsidRPr="00B7298C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4026BB" w:rsidRPr="00B7298C" w14:paraId="229ED37A" w14:textId="77777777" w:rsidTr="002E72B7">
        <w:trPr>
          <w:tblHeader/>
        </w:trPr>
        <w:tc>
          <w:tcPr>
            <w:tcW w:w="2019" w:type="dxa"/>
          </w:tcPr>
          <w:p w14:paraId="4D8C39E8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17965811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28" w:type="dxa"/>
            <w:vAlign w:val="bottom"/>
          </w:tcPr>
          <w:p w14:paraId="7DBD5565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381FFFF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D46C0AB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6E5A0A3A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33" w:type="dxa"/>
            <w:vAlign w:val="center"/>
          </w:tcPr>
          <w:p w14:paraId="0F47566C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ECB30BF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4" w:type="dxa"/>
            <w:vAlign w:val="bottom"/>
          </w:tcPr>
          <w:p w14:paraId="1419DC1E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3F1E1E60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3" w:type="dxa"/>
            <w:vAlign w:val="bottom"/>
          </w:tcPr>
          <w:p w14:paraId="01801A8D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A874640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026BB" w:rsidRPr="00B7298C" w14:paraId="358A7DCD" w14:textId="77777777" w:rsidTr="00006217">
        <w:trPr>
          <w:tblHeader/>
        </w:trPr>
        <w:tc>
          <w:tcPr>
            <w:tcW w:w="2019" w:type="dxa"/>
          </w:tcPr>
          <w:p w14:paraId="4223C693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51" w:type="dxa"/>
            <w:gridSpan w:val="11"/>
            <w:vAlign w:val="bottom"/>
          </w:tcPr>
          <w:p w14:paraId="7185D007" w14:textId="77777777" w:rsidR="004026BB" w:rsidRPr="00B7298C" w:rsidRDefault="004026BB" w:rsidP="002E7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7298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006217" w:rsidRPr="00B7298C" w14:paraId="6946948F" w14:textId="77777777" w:rsidTr="002E72B7">
        <w:tc>
          <w:tcPr>
            <w:tcW w:w="2019" w:type="dxa"/>
          </w:tcPr>
          <w:p w14:paraId="1D08F29F" w14:textId="77777777" w:rsidR="00006217" w:rsidRPr="00B7298C" w:rsidRDefault="00006217" w:rsidP="00006217">
            <w:pPr>
              <w:pStyle w:val="ListParagraph"/>
              <w:ind w:left="163" w:right="-22" w:hanging="1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00" w:type="dxa"/>
            <w:vAlign w:val="bottom"/>
          </w:tcPr>
          <w:p w14:paraId="7B508CBC" w14:textId="7A12FA43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101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28" w:type="dxa"/>
            <w:vAlign w:val="bottom"/>
          </w:tcPr>
          <w:p w14:paraId="5C33F35E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00C4CB7" w14:textId="790751A2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  <w:tc>
          <w:tcPr>
            <w:tcW w:w="228" w:type="dxa"/>
            <w:vAlign w:val="bottom"/>
          </w:tcPr>
          <w:p w14:paraId="02E7F415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178B76D0" w14:textId="799C11E2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104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33" w:type="dxa"/>
            <w:vAlign w:val="bottom"/>
          </w:tcPr>
          <w:p w14:paraId="5C59D158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7CC10E42" w14:textId="5C75D16B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90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070</w:t>
            </w:r>
          </w:p>
        </w:tc>
        <w:tc>
          <w:tcPr>
            <w:tcW w:w="234" w:type="dxa"/>
            <w:vAlign w:val="bottom"/>
          </w:tcPr>
          <w:p w14:paraId="154CEC65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4315A041" w14:textId="1CD2B182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336</w:t>
            </w:r>
          </w:p>
        </w:tc>
        <w:tc>
          <w:tcPr>
            <w:tcW w:w="233" w:type="dxa"/>
            <w:vAlign w:val="bottom"/>
          </w:tcPr>
          <w:p w14:paraId="2FB1B4FB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4F78D314" w14:textId="42D4D5B6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92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406</w:t>
            </w:r>
          </w:p>
        </w:tc>
      </w:tr>
      <w:tr w:rsidR="00006217" w:rsidRPr="00B7298C" w14:paraId="0B1AA868" w14:textId="77777777" w:rsidTr="002E72B7">
        <w:tc>
          <w:tcPr>
            <w:tcW w:w="2019" w:type="dxa"/>
          </w:tcPr>
          <w:p w14:paraId="53BE1A2C" w14:textId="77777777" w:rsidR="00006217" w:rsidRPr="00B7298C" w:rsidRDefault="00006217" w:rsidP="00006217">
            <w:pPr>
              <w:pStyle w:val="ListParagraph"/>
              <w:ind w:left="166" w:right="-2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00" w:type="dxa"/>
            <w:vAlign w:val="bottom"/>
          </w:tcPr>
          <w:p w14:paraId="3EFEFD39" w14:textId="6FBB8B34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28" w:type="dxa"/>
            <w:vAlign w:val="bottom"/>
          </w:tcPr>
          <w:p w14:paraId="57455B7B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1AD36D7B" w14:textId="7ABD7AC8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28" w:type="dxa"/>
            <w:vAlign w:val="bottom"/>
          </w:tcPr>
          <w:p w14:paraId="3C1BBB76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0EF3650D" w14:textId="6ABC6231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  <w:tc>
          <w:tcPr>
            <w:tcW w:w="233" w:type="dxa"/>
            <w:vAlign w:val="bottom"/>
          </w:tcPr>
          <w:p w14:paraId="2A786CA1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68EC2C36" w14:textId="3F607313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30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628</w:t>
            </w:r>
          </w:p>
        </w:tc>
        <w:tc>
          <w:tcPr>
            <w:tcW w:w="234" w:type="dxa"/>
            <w:vAlign w:val="bottom"/>
          </w:tcPr>
          <w:p w14:paraId="4768F7A5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20F16197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3" w:type="dxa"/>
            <w:vAlign w:val="bottom"/>
          </w:tcPr>
          <w:p w14:paraId="67399FDD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28B6E277" w14:textId="076BF0E6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30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628</w:t>
            </w:r>
          </w:p>
        </w:tc>
      </w:tr>
      <w:tr w:rsidR="00006217" w:rsidRPr="00B7298C" w14:paraId="06566A35" w14:textId="77777777" w:rsidTr="002E72B7">
        <w:tc>
          <w:tcPr>
            <w:tcW w:w="2019" w:type="dxa"/>
          </w:tcPr>
          <w:p w14:paraId="18BB419A" w14:textId="77777777" w:rsidR="00006217" w:rsidRPr="00B7298C" w:rsidRDefault="00006217" w:rsidP="00006217">
            <w:pPr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298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vAlign w:val="bottom"/>
          </w:tcPr>
          <w:p w14:paraId="62D05DAD" w14:textId="2AED10DE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753</w:t>
            </w:r>
          </w:p>
        </w:tc>
        <w:tc>
          <w:tcPr>
            <w:tcW w:w="228" w:type="dxa"/>
            <w:vAlign w:val="bottom"/>
          </w:tcPr>
          <w:p w14:paraId="6EA6A08B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0969E784" w14:textId="5BD71C4F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228" w:type="dxa"/>
            <w:vAlign w:val="bottom"/>
          </w:tcPr>
          <w:p w14:paraId="3EE35F89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vAlign w:val="bottom"/>
          </w:tcPr>
          <w:p w14:paraId="33D4E788" w14:textId="111A4138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00621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233" w:type="dxa"/>
            <w:vAlign w:val="bottom"/>
          </w:tcPr>
          <w:p w14:paraId="09C3214E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E15919" w14:textId="7E2708EF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23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002</w:t>
            </w:r>
          </w:p>
        </w:tc>
        <w:tc>
          <w:tcPr>
            <w:tcW w:w="234" w:type="dxa"/>
            <w:vAlign w:val="bottom"/>
          </w:tcPr>
          <w:p w14:paraId="6923CA8D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vAlign w:val="bottom"/>
          </w:tcPr>
          <w:p w14:paraId="1D1E8573" w14:textId="6F56EE72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10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669</w:t>
            </w:r>
          </w:p>
        </w:tc>
        <w:tc>
          <w:tcPr>
            <w:tcW w:w="233" w:type="dxa"/>
            <w:vAlign w:val="bottom"/>
          </w:tcPr>
          <w:p w14:paraId="36F25AC7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vAlign w:val="bottom"/>
          </w:tcPr>
          <w:p w14:paraId="0A916182" w14:textId="0B442FC5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33</w:t>
            </w:r>
            <w:r w:rsidR="00006217" w:rsidRPr="00B729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671</w:t>
            </w:r>
          </w:p>
        </w:tc>
      </w:tr>
      <w:tr w:rsidR="00006217" w:rsidRPr="00B7298C" w14:paraId="0D43B804" w14:textId="77777777" w:rsidTr="002E72B7">
        <w:tc>
          <w:tcPr>
            <w:tcW w:w="2019" w:type="dxa"/>
          </w:tcPr>
          <w:p w14:paraId="3C352CA6" w14:textId="77777777" w:rsidR="00006217" w:rsidRPr="00B7298C" w:rsidRDefault="00006217" w:rsidP="00006217">
            <w:pPr>
              <w:pStyle w:val="ListParagraph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B729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EBB63" w14:textId="38543820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</w:t>
            </w:r>
            <w:r w:rsidR="0000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28" w:type="dxa"/>
            <w:vAlign w:val="bottom"/>
          </w:tcPr>
          <w:p w14:paraId="6D67B20F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26D545" w14:textId="769A07FD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00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315</w:t>
            </w:r>
          </w:p>
        </w:tc>
        <w:tc>
          <w:tcPr>
            <w:tcW w:w="228" w:type="dxa"/>
            <w:vAlign w:val="bottom"/>
          </w:tcPr>
          <w:p w14:paraId="72D0A097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ADA99B" w14:textId="1337D4D2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155</w:t>
            </w:r>
            <w:r w:rsidR="000062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233" w:type="dxa"/>
            <w:vAlign w:val="bottom"/>
          </w:tcPr>
          <w:p w14:paraId="495076C0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E87C9E" w14:textId="7F05A8EE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143</w:t>
            </w:r>
            <w:r w:rsidR="0000621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34" w:type="dxa"/>
            <w:vAlign w:val="bottom"/>
          </w:tcPr>
          <w:p w14:paraId="28017D36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2D42DA" w14:textId="025EAA7A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  <w:r w:rsidR="0000621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005</w:t>
            </w:r>
          </w:p>
        </w:tc>
        <w:tc>
          <w:tcPr>
            <w:tcW w:w="233" w:type="dxa"/>
            <w:vAlign w:val="bottom"/>
          </w:tcPr>
          <w:p w14:paraId="4F6A94EA" w14:textId="77777777" w:rsidR="00006217" w:rsidRPr="00B7298C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DFA82E" w14:textId="75F350A4" w:rsidR="00006217" w:rsidRPr="00B7298C" w:rsidRDefault="00073374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156</w:t>
            </w:r>
            <w:r w:rsidR="00006217" w:rsidRPr="00B729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705</w:t>
            </w:r>
          </w:p>
        </w:tc>
      </w:tr>
    </w:tbl>
    <w:p w14:paraId="091C63CE" w14:textId="77777777" w:rsidR="004026BB" w:rsidRDefault="004026BB" w:rsidP="00521FD2">
      <w:pPr>
        <w:rPr>
          <w:rFonts w:ascii="Angsana New" w:hAnsi="Angsana New"/>
          <w:sz w:val="30"/>
          <w:szCs w:val="30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420"/>
        <w:gridCol w:w="1260"/>
        <w:gridCol w:w="269"/>
        <w:gridCol w:w="1261"/>
        <w:gridCol w:w="270"/>
        <w:gridCol w:w="1345"/>
        <w:gridCol w:w="270"/>
        <w:gridCol w:w="1184"/>
      </w:tblGrid>
      <w:tr w:rsidR="00225FD3" w:rsidRPr="003C4518" w14:paraId="2CDB923D" w14:textId="77777777" w:rsidTr="00984B90">
        <w:trPr>
          <w:tblHeader/>
        </w:trPr>
        <w:tc>
          <w:tcPr>
            <w:tcW w:w="3420" w:type="dxa"/>
            <w:shd w:val="clear" w:color="auto" w:fill="auto"/>
          </w:tcPr>
          <w:p w14:paraId="2FE48110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 w:hanging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bookmarkStart w:id="1" w:name="_Hlk80228446"/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สินทรัพย์ที่ใช้เป็นหลักประกันหนี้สิ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</w:t>
            </w:r>
            <w:bookmarkEnd w:id="1"/>
          </w:p>
        </w:tc>
        <w:tc>
          <w:tcPr>
            <w:tcW w:w="2790" w:type="dxa"/>
            <w:gridSpan w:val="3"/>
            <w:shd w:val="clear" w:color="auto" w:fill="auto"/>
          </w:tcPr>
          <w:p w14:paraId="6C381681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3EC44EF2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9" w:type="dxa"/>
            <w:gridSpan w:val="3"/>
            <w:shd w:val="clear" w:color="auto" w:fill="auto"/>
          </w:tcPr>
          <w:p w14:paraId="0C156BF7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C4518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5FD3" w:rsidRPr="003C4518" w14:paraId="3B721244" w14:textId="77777777" w:rsidTr="008A4CE3">
        <w:trPr>
          <w:tblHeader/>
        </w:trPr>
        <w:tc>
          <w:tcPr>
            <w:tcW w:w="3420" w:type="dxa"/>
          </w:tcPr>
          <w:p w14:paraId="7E85E7C7" w14:textId="21B100E5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C451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และ 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C451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219B147" w14:textId="79D12092" w:rsidR="00225FD3" w:rsidRPr="003C4518" w:rsidRDefault="0007337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5EB2F7E3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12DCAC7D" w14:textId="2ED7CB4D" w:rsidR="00225FD3" w:rsidRPr="003C4518" w:rsidRDefault="0007337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36D1F5E7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FD36521" w14:textId="0BACB3DC" w:rsidR="00225FD3" w:rsidRPr="003C4518" w:rsidRDefault="0007337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DB5E08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9B337D8" w14:textId="603FE9DF" w:rsidR="00225FD3" w:rsidRPr="003C4518" w:rsidRDefault="0007337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25FD3" w:rsidRPr="003C4518" w14:paraId="0724CABA" w14:textId="77777777" w:rsidTr="00984B90">
        <w:trPr>
          <w:tblHeader/>
        </w:trPr>
        <w:tc>
          <w:tcPr>
            <w:tcW w:w="3420" w:type="dxa"/>
          </w:tcPr>
          <w:p w14:paraId="22338868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859" w:type="dxa"/>
            <w:gridSpan w:val="7"/>
          </w:tcPr>
          <w:p w14:paraId="2E04BF1F" w14:textId="77777777" w:rsidR="00225FD3" w:rsidRPr="003C4518" w:rsidRDefault="00225FD3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C451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C4518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06217" w:rsidRPr="003C4518" w14:paraId="6D1E77B1" w14:textId="77777777" w:rsidTr="008A4CE3">
        <w:tc>
          <w:tcPr>
            <w:tcW w:w="3420" w:type="dxa"/>
          </w:tcPr>
          <w:p w14:paraId="2981F978" w14:textId="77777777" w:rsidR="00006217" w:rsidRPr="003C4518" w:rsidRDefault="00006217" w:rsidP="00006217">
            <w:pPr>
              <w:ind w:left="167" w:hanging="16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1260" w:type="dxa"/>
            <w:vAlign w:val="center"/>
          </w:tcPr>
          <w:p w14:paraId="11AC6A4E" w14:textId="77777777" w:rsidR="00006217" w:rsidRDefault="00006217" w:rsidP="0000621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  <w:p w14:paraId="58F636D8" w14:textId="3F2A0825" w:rsidR="00006217" w:rsidRPr="00D03B47" w:rsidRDefault="00073374" w:rsidP="00006217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006217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801</w:t>
            </w:r>
          </w:p>
        </w:tc>
        <w:tc>
          <w:tcPr>
            <w:tcW w:w="269" w:type="dxa"/>
            <w:vAlign w:val="center"/>
          </w:tcPr>
          <w:p w14:paraId="78A2E0CB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D087B4C" w14:textId="77777777" w:rsidR="00006217" w:rsidRDefault="00006217" w:rsidP="0000621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045A0CBF" w14:textId="7BF9CC06" w:rsidR="00006217" w:rsidRPr="00053BAE" w:rsidRDefault="00073374" w:rsidP="0000621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006217" w:rsidRPr="002473B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  <w:vAlign w:val="center"/>
          </w:tcPr>
          <w:p w14:paraId="0DA7BF46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22257E4C" w14:textId="77777777" w:rsidR="00006217" w:rsidRDefault="00006217" w:rsidP="0000621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8B59772" w14:textId="0F4A0011" w:rsidR="00006217" w:rsidRPr="003C4518" w:rsidRDefault="00073374" w:rsidP="0000621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  <w:r w:rsidR="00006217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003</w:t>
            </w:r>
          </w:p>
        </w:tc>
        <w:tc>
          <w:tcPr>
            <w:tcW w:w="270" w:type="dxa"/>
            <w:vAlign w:val="center"/>
          </w:tcPr>
          <w:p w14:paraId="697FEA52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7D41BF74" w14:textId="77777777" w:rsidR="00006217" w:rsidRDefault="00006217" w:rsidP="0000621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</w:p>
          <w:p w14:paraId="0CB73FFD" w14:textId="14DF7854" w:rsidR="00006217" w:rsidRPr="00053BAE" w:rsidRDefault="00073374" w:rsidP="0000621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  <w:r w:rsidR="00006217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839</w:t>
            </w:r>
          </w:p>
        </w:tc>
      </w:tr>
      <w:tr w:rsidR="00006217" w:rsidRPr="003C4518" w14:paraId="424B3F75" w14:textId="77777777" w:rsidTr="008A4CE3">
        <w:tc>
          <w:tcPr>
            <w:tcW w:w="3420" w:type="dxa"/>
          </w:tcPr>
          <w:p w14:paraId="44E2B6A3" w14:textId="77777777" w:rsidR="00006217" w:rsidRPr="003C4518" w:rsidRDefault="00006217" w:rsidP="00006217">
            <w:pPr>
              <w:rPr>
                <w:rFonts w:ascii="Angsana New" w:hAnsi="Angsana New"/>
                <w:sz w:val="30"/>
                <w:szCs w:val="30"/>
              </w:rPr>
            </w:pPr>
            <w:r w:rsidRPr="003C4518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vAlign w:val="center"/>
          </w:tcPr>
          <w:p w14:paraId="48857670" w14:textId="1A1AAC66" w:rsidR="00006217" w:rsidRPr="002F2267" w:rsidRDefault="00073374" w:rsidP="0000621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00621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69" w:type="dxa"/>
            <w:vAlign w:val="center"/>
          </w:tcPr>
          <w:p w14:paraId="431D7DC1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14:paraId="5D6E3180" w14:textId="208C807A" w:rsidR="00006217" w:rsidRPr="003C4518" w:rsidRDefault="00073374" w:rsidP="0000621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006217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  <w:vAlign w:val="center"/>
          </w:tcPr>
          <w:p w14:paraId="676DD3EA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5" w:type="dxa"/>
            <w:vAlign w:val="center"/>
          </w:tcPr>
          <w:p w14:paraId="7B679EBB" w14:textId="588786E2" w:rsidR="00006217" w:rsidRPr="003C4518" w:rsidRDefault="00073374" w:rsidP="0000621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  <w:r w:rsidR="008553A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797</w:t>
            </w:r>
          </w:p>
        </w:tc>
        <w:tc>
          <w:tcPr>
            <w:tcW w:w="270" w:type="dxa"/>
            <w:vAlign w:val="center"/>
          </w:tcPr>
          <w:p w14:paraId="51416D42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84" w:type="dxa"/>
            <w:vAlign w:val="center"/>
          </w:tcPr>
          <w:p w14:paraId="56096A98" w14:textId="7544D93C" w:rsidR="00006217" w:rsidRPr="003C4518" w:rsidRDefault="00073374" w:rsidP="0000621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  <w:r w:rsidR="00006217" w:rsidRPr="009F36B1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  <w:lang w:val="en-US"/>
              </w:rPr>
              <w:t>425</w:t>
            </w:r>
          </w:p>
        </w:tc>
      </w:tr>
      <w:tr w:rsidR="00006217" w:rsidRPr="003C4518" w14:paraId="63EC132E" w14:textId="77777777" w:rsidTr="008A4CE3">
        <w:tc>
          <w:tcPr>
            <w:tcW w:w="3420" w:type="dxa"/>
          </w:tcPr>
          <w:p w14:paraId="5BCE371B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451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24EB37" w14:textId="05156C56" w:rsidR="00006217" w:rsidRPr="002F2267" w:rsidRDefault="00073374" w:rsidP="0000621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 w:bidi="th-TH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85</w:t>
            </w:r>
            <w:r w:rsidR="0000621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269" w:type="dxa"/>
            <w:vAlign w:val="center"/>
          </w:tcPr>
          <w:p w14:paraId="50605FBE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C45CFCC" w14:textId="2176B7D4" w:rsidR="00006217" w:rsidRPr="003C4518" w:rsidRDefault="00073374" w:rsidP="0000621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130</w:t>
            </w:r>
            <w:r w:rsidR="00006217" w:rsidRPr="005162A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695</w:t>
            </w:r>
          </w:p>
        </w:tc>
        <w:tc>
          <w:tcPr>
            <w:tcW w:w="270" w:type="dxa"/>
            <w:vAlign w:val="center"/>
          </w:tcPr>
          <w:p w14:paraId="3D417B6F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291F41" w14:textId="7B5697D0" w:rsidR="00006217" w:rsidRPr="003C4518" w:rsidRDefault="00073374" w:rsidP="00006217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84</w:t>
            </w:r>
            <w:r w:rsidR="0000621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  <w:vAlign w:val="center"/>
          </w:tcPr>
          <w:p w14:paraId="08A0B07F" w14:textId="77777777" w:rsidR="00006217" w:rsidRPr="003C4518" w:rsidRDefault="00006217" w:rsidP="00006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9FAE3D" w14:textId="0C8F8A99" w:rsidR="00006217" w:rsidRPr="003C4518" w:rsidRDefault="00073374" w:rsidP="0000621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</w:t>
            </w:r>
            <w:r w:rsidR="00006217" w:rsidRPr="009F36B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264</w:t>
            </w:r>
          </w:p>
        </w:tc>
      </w:tr>
    </w:tbl>
    <w:p w14:paraId="74A87E10" w14:textId="7EF9202C" w:rsidR="00225FD3" w:rsidRDefault="00225FD3" w:rsidP="00521F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A630E5" w14:textId="77777777" w:rsidR="006B39A1" w:rsidRPr="009721F5" w:rsidRDefault="006B39A1" w:rsidP="000A6D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เงินเบิกเกินบัญชีธนาคาร</w:t>
      </w:r>
    </w:p>
    <w:p w14:paraId="3DAEACF0" w14:textId="77777777" w:rsidR="006B39A1" w:rsidRPr="009721F5" w:rsidRDefault="006B39A1" w:rsidP="006B39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A7E42A9" w14:textId="0DE05817" w:rsidR="004600CA" w:rsidRPr="0057105E" w:rsidRDefault="004600CA" w:rsidP="004600C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73374" w:rsidRPr="00073374">
        <w:rPr>
          <w:rFonts w:ascii="Angsana New" w:hAnsi="Angsana New"/>
          <w:sz w:val="30"/>
          <w:szCs w:val="30"/>
        </w:rPr>
        <w:t>30</w:t>
      </w:r>
      <w:r w:rsidRPr="005710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57105E">
        <w:rPr>
          <w:rFonts w:ascii="Angsana New" w:hAnsi="Angsana New" w:hint="cs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กลุ่มบริษัทมีเงินเบิกเกินบัญชีธนาคาร จำนวนเงินรวม </w:t>
      </w:r>
      <w:r w:rsidR="00073374" w:rsidRPr="00073374">
        <w:rPr>
          <w:rFonts w:ascii="Angsana New" w:hAnsi="Angsana New"/>
          <w:sz w:val="30"/>
          <w:szCs w:val="30"/>
        </w:rPr>
        <w:t>0</w:t>
      </w:r>
      <w:r w:rsidR="00006217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16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>: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93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ซึ่งเงินเบิกเกินบัญชีธนาคาร</w:t>
      </w:r>
      <w:r w:rsidRPr="009E21E2">
        <w:rPr>
          <w:rFonts w:ascii="Angsana New" w:hAnsi="Angsana New" w:hint="cs"/>
          <w:sz w:val="30"/>
          <w:szCs w:val="30"/>
          <w:cs/>
        </w:rPr>
        <w:t>บางแห่งค้ำประกันโดยที่ดิน</w:t>
      </w:r>
      <w:r w:rsidR="00FA7B9E">
        <w:rPr>
          <w:rFonts w:ascii="Angsana New" w:hAnsi="Angsana New" w:hint="cs"/>
          <w:sz w:val="30"/>
          <w:szCs w:val="30"/>
          <w:cs/>
        </w:rPr>
        <w:t>ของบริษัทและ</w:t>
      </w:r>
      <w:r w:rsidRPr="0057105E">
        <w:rPr>
          <w:rFonts w:ascii="Angsana New" w:hAnsi="Angsana New" w:hint="cs"/>
          <w:sz w:val="30"/>
          <w:szCs w:val="30"/>
          <w:cs/>
        </w:rPr>
        <w:t xml:space="preserve">บัญชีเงินฝากประจำที่มีระยะเวลาครบกำหนดตั้งแต่ </w:t>
      </w:r>
      <w:r w:rsidR="00073374" w:rsidRPr="00073374">
        <w:rPr>
          <w:rFonts w:ascii="Angsana New" w:hAnsi="Angsana New" w:hint="cs"/>
          <w:sz w:val="30"/>
          <w:szCs w:val="30"/>
        </w:rPr>
        <w:t>3</w:t>
      </w:r>
      <w:r w:rsidRPr="0057105E">
        <w:rPr>
          <w:rFonts w:ascii="Angsana New" w:hAnsi="Angsana New" w:hint="cs"/>
          <w:sz w:val="30"/>
          <w:szCs w:val="30"/>
          <w:cs/>
        </w:rPr>
        <w:t xml:space="preserve"> เดือนขึ้นไป</w:t>
      </w:r>
      <w:r w:rsidR="00FA7B9E">
        <w:rPr>
          <w:rFonts w:ascii="Angsana New" w:hAnsi="Angsana New"/>
          <w:sz w:val="30"/>
          <w:szCs w:val="30"/>
        </w:rPr>
        <w:t xml:space="preserve">, </w:t>
      </w:r>
      <w:r w:rsidRPr="0057105E">
        <w:rPr>
          <w:rFonts w:ascii="Angsana New" w:hAnsi="Angsana New" w:hint="cs"/>
          <w:sz w:val="30"/>
          <w:szCs w:val="30"/>
          <w:cs/>
        </w:rPr>
        <w:t>บริษัท บางกอก ดรัก จำกัด</w:t>
      </w:r>
      <w:r w:rsidRPr="0057105E">
        <w:rPr>
          <w:rFonts w:ascii="Angsana New" w:hAnsi="Angsana New" w:hint="cs"/>
          <w:sz w:val="30"/>
          <w:szCs w:val="30"/>
        </w:rPr>
        <w:t>,</w:t>
      </w:r>
      <w:r w:rsidRPr="0057105E">
        <w:rPr>
          <w:rFonts w:ascii="Angsana New" w:hAnsi="Angsana New" w:hint="cs"/>
          <w:sz w:val="30"/>
          <w:szCs w:val="30"/>
          <w:cs/>
        </w:rPr>
        <w:t xml:space="preserve"> บริษัท บางกอก เมดิก้า จำกัด และบริษัท ฟาร์ม่า อัลลิอันซ์ จำกัด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เงินเบิกเกินบัญชีธนาคารมีอัตราดอกเบี้ยร้อยละ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6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3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8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="00344722">
        <w:rPr>
          <w:rFonts w:ascii="Angsana New" w:hAnsi="Angsana New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ถึง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</w:p>
    <w:p w14:paraId="731BC9C3" w14:textId="77777777" w:rsidR="006B39A1" w:rsidRPr="009721F5" w:rsidRDefault="006B39A1" w:rsidP="00B85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108"/>
        <w:jc w:val="both"/>
        <w:rPr>
          <w:rFonts w:ascii="Angsana New" w:hAnsi="Angsana New"/>
          <w:sz w:val="2"/>
          <w:szCs w:val="2"/>
        </w:rPr>
      </w:pPr>
    </w:p>
    <w:p w14:paraId="22079DB5" w14:textId="4630DADA" w:rsidR="000D598F" w:rsidRPr="004600CA" w:rsidRDefault="000D59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180889A5" w14:textId="1DB774C6" w:rsidR="00B85E18" w:rsidRPr="009721F5" w:rsidRDefault="00746775" w:rsidP="005A3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A953471" w14:textId="77777777" w:rsidR="00746775" w:rsidRPr="009721F5" w:rsidRDefault="00746775" w:rsidP="00F57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0173E744" w14:textId="131C5671" w:rsidR="00A275A7" w:rsidRPr="0057105E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73374" w:rsidRPr="00073374">
        <w:rPr>
          <w:rFonts w:ascii="Angsana New" w:hAnsi="Angsana New"/>
          <w:sz w:val="30"/>
          <w:szCs w:val="30"/>
        </w:rPr>
        <w:t>30</w:t>
      </w:r>
      <w:r w:rsidRPr="005710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กลุ่มบริษัทและบริษัทมีตั๋วสัญญาใช้เงินและสินเชื่อเพื่อการนำเข้าจากสถาบันการเงินหลายแห่ง จำนวนเงิน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119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0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ล้านบาทและ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104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0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ล้านบาท ตามลำดับ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107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92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>
        <w:rPr>
          <w:rFonts w:ascii="Angsana New" w:hAnsi="Angsana New"/>
          <w:i/>
          <w:iCs/>
          <w:sz w:val="30"/>
          <w:szCs w:val="30"/>
        </w:rPr>
        <w:br/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ซึ่งเงินกู้ยืมระยะสั้นจากสถาบันการเงินบางส่วนค้ำประกันโด</w:t>
      </w:r>
      <w:r w:rsidRPr="007C74CD">
        <w:rPr>
          <w:rFonts w:ascii="Angsana New" w:hAnsi="Angsana New" w:hint="cs"/>
          <w:sz w:val="30"/>
          <w:szCs w:val="30"/>
          <w:cs/>
        </w:rPr>
        <w:t>ย</w:t>
      </w:r>
      <w:r w:rsidR="009E21E2" w:rsidRPr="007C74CD">
        <w:rPr>
          <w:rFonts w:ascii="Angsana New" w:hAnsi="Angsana New" w:hint="cs"/>
          <w:sz w:val="30"/>
          <w:szCs w:val="30"/>
          <w:cs/>
        </w:rPr>
        <w:t>ที่ดิน</w:t>
      </w:r>
      <w:r w:rsidR="00FA7B9E">
        <w:rPr>
          <w:rFonts w:ascii="Angsana New" w:hAnsi="Angsana New" w:hint="cs"/>
          <w:sz w:val="30"/>
          <w:szCs w:val="30"/>
          <w:cs/>
        </w:rPr>
        <w:t>ของ</w:t>
      </w:r>
      <w:r w:rsidR="00C4408F">
        <w:rPr>
          <w:rFonts w:ascii="Angsana New" w:hAnsi="Angsana New" w:hint="cs"/>
          <w:sz w:val="30"/>
          <w:szCs w:val="30"/>
          <w:cs/>
        </w:rPr>
        <w:t>บริษัท</w:t>
      </w:r>
      <w:r w:rsidR="008A4AAD">
        <w:rPr>
          <w:rFonts w:ascii="Angsana New" w:hAnsi="Angsana New"/>
          <w:sz w:val="30"/>
          <w:szCs w:val="30"/>
        </w:rPr>
        <w:t xml:space="preserve">, </w:t>
      </w:r>
      <w:r w:rsidRPr="0057105E">
        <w:rPr>
          <w:rFonts w:ascii="Angsana New" w:hAnsi="Angsana New" w:hint="cs"/>
          <w:sz w:val="30"/>
          <w:szCs w:val="30"/>
          <w:cs/>
        </w:rPr>
        <w:t>บริษัท บางกอก ดรัก จำกัด และบริษัท ฟาร์ม่า อัลลิอันซ์ จำกัด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เงินกู้ยืมระยะสั้นจากสถาบันการเงินมีอัตราดอกเบี้ยร้อยละ </w:t>
      </w:r>
      <w:r w:rsidR="00073374" w:rsidRPr="00073374">
        <w:rPr>
          <w:rFonts w:ascii="Angsana New" w:hAnsi="Angsana New"/>
          <w:sz w:val="30"/>
          <w:szCs w:val="30"/>
        </w:rPr>
        <w:t>4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0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3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4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ถึงร้อยละ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7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</w:p>
    <w:p w14:paraId="567BBA59" w14:textId="77777777" w:rsidR="00A275A7" w:rsidRPr="0057105E" w:rsidRDefault="00A275A7" w:rsidP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3A8CD56" w14:textId="77777777" w:rsidR="00A275A7" w:rsidRPr="0057105E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57105E">
        <w:rPr>
          <w:rFonts w:ascii="Angsana New" w:hAnsi="Angsana New" w:hint="cs"/>
          <w:sz w:val="30"/>
          <w:szCs w:val="30"/>
          <w:cs/>
        </w:rPr>
        <w:t>สัญญาเงินกู้ยืมระยะสั้นจากสถาบันการเงินบางฉบับ กำหนดให้บริษัทต้องปฏิบัติตามเงื่อนไขในสัญญาดังกล่าว เช่น การดำรงอัตราส่วนทางการเงิน และข้อกำหนดในการจ่ายเงินปันผล เป็นต้น</w:t>
      </w:r>
    </w:p>
    <w:p w14:paraId="518B8681" w14:textId="4CC7A0EE" w:rsidR="00332813" w:rsidRPr="009721F5" w:rsidRDefault="0033281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76BA746" w14:textId="77777777" w:rsidR="00A275A7" w:rsidRDefault="00A27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FCAF1C9" w14:textId="6676D238" w:rsidR="008431C3" w:rsidRPr="009721F5" w:rsidRDefault="008431C3" w:rsidP="00843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08"/>
        <w:jc w:val="both"/>
        <w:rPr>
          <w:rFonts w:ascii="Angsana New" w:hAnsi="Angsana New"/>
          <w:i/>
          <w:iCs/>
          <w:sz w:val="30"/>
          <w:szCs w:val="30"/>
          <w:cs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เงินกู้ยืมระยะยาวจากสถาบันการเงิน</w:t>
      </w:r>
    </w:p>
    <w:p w14:paraId="6BEFAAEB" w14:textId="77777777" w:rsidR="008431C3" w:rsidRPr="009721F5" w:rsidRDefault="008431C3" w:rsidP="005A351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8F52C81" w14:textId="74352F9D" w:rsidR="00A275A7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73374" w:rsidRPr="00073374">
        <w:rPr>
          <w:rFonts w:ascii="Angsana New" w:hAnsi="Angsana New"/>
          <w:sz w:val="30"/>
          <w:szCs w:val="30"/>
        </w:rPr>
        <w:t>30</w:t>
      </w:r>
      <w:r w:rsidRPr="0057105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กลุ่มบริษัทและบริษัทมีสัญญาเงินกู้ยืมระยะยาวจากสถาบันการเงินหลายฉบับ</w:t>
      </w:r>
      <w:r w:rsidRPr="0057105E">
        <w:rPr>
          <w:rFonts w:ascii="Angsana New" w:hAnsi="Angsana New" w:hint="cs"/>
          <w:sz w:val="30"/>
          <w:szCs w:val="30"/>
          <w:cs/>
        </w:rPr>
        <w:br/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>รวมมูลค่าทั้งสิ้น</w:t>
      </w:r>
      <w:r w:rsidRPr="0057105E">
        <w:rPr>
          <w:rFonts w:ascii="Angsana New" w:hAnsi="Angsana New"/>
          <w:spacing w:val="-2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pacing w:val="-2"/>
          <w:sz w:val="30"/>
          <w:szCs w:val="30"/>
        </w:rPr>
        <w:t>37</w:t>
      </w:r>
      <w:r w:rsidR="00CC3FFA">
        <w:rPr>
          <w:rFonts w:ascii="Angsana New" w:hAnsi="Angsana New"/>
          <w:spacing w:val="-2"/>
          <w:sz w:val="30"/>
          <w:szCs w:val="30"/>
        </w:rPr>
        <w:t>.</w:t>
      </w:r>
      <w:r w:rsidR="00073374" w:rsidRPr="00073374">
        <w:rPr>
          <w:rFonts w:ascii="Angsana New" w:hAnsi="Angsana New"/>
          <w:spacing w:val="-2"/>
          <w:sz w:val="30"/>
          <w:szCs w:val="30"/>
        </w:rPr>
        <w:t>6</w:t>
      </w:r>
      <w:r w:rsidRPr="0057105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>ล้านบาทและ</w:t>
      </w:r>
      <w:r w:rsidRPr="0057105E">
        <w:rPr>
          <w:rFonts w:ascii="Angsana New" w:hAnsi="Angsana New"/>
          <w:spacing w:val="-2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pacing w:val="-2"/>
          <w:sz w:val="30"/>
          <w:szCs w:val="30"/>
        </w:rPr>
        <w:t>14</w:t>
      </w:r>
      <w:r w:rsidR="00CC3FFA">
        <w:rPr>
          <w:rFonts w:ascii="Angsana New" w:hAnsi="Angsana New"/>
          <w:spacing w:val="-2"/>
          <w:sz w:val="30"/>
          <w:szCs w:val="30"/>
        </w:rPr>
        <w:t>.</w:t>
      </w:r>
      <w:r w:rsidR="00073374" w:rsidRPr="00073374">
        <w:rPr>
          <w:rFonts w:ascii="Angsana New" w:hAnsi="Angsana New"/>
          <w:spacing w:val="-2"/>
          <w:sz w:val="30"/>
          <w:szCs w:val="30"/>
        </w:rPr>
        <w:t>3</w:t>
      </w:r>
      <w:r w:rsidRPr="0057105E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ตามลำดับ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073374" w:rsidRPr="00073374">
        <w:rPr>
          <w:rFonts w:ascii="Angsana New" w:hAnsi="Angsana New" w:hint="cs"/>
          <w:i/>
          <w:iCs/>
          <w:spacing w:val="-2"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pacing w:val="-2"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: </w:t>
      </w:r>
      <w:r w:rsidR="00073374" w:rsidRPr="00073374">
        <w:rPr>
          <w:rFonts w:ascii="Angsana New" w:hAnsi="Angsana New"/>
          <w:i/>
          <w:iCs/>
          <w:spacing w:val="-2"/>
          <w:sz w:val="30"/>
          <w:szCs w:val="30"/>
        </w:rPr>
        <w:t>79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pacing w:val="-2"/>
          <w:sz w:val="30"/>
          <w:szCs w:val="30"/>
        </w:rPr>
        <w:t>8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ล้านบาทและ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pacing w:val="-2"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ล้านบาท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57105E">
        <w:rPr>
          <w:rFonts w:ascii="Angsana New" w:hAnsi="Angsana New" w:hint="cs"/>
          <w:sz w:val="30"/>
          <w:szCs w:val="30"/>
          <w:cs/>
        </w:rPr>
        <w:t xml:space="preserve"> ซึ่งเงินกู้ยืมระยะยาว</w:t>
      </w:r>
      <w:r>
        <w:rPr>
          <w:rFonts w:ascii="Angsana New" w:hAnsi="Angsana New" w:hint="cs"/>
          <w:sz w:val="30"/>
          <w:szCs w:val="30"/>
          <w:cs/>
        </w:rPr>
        <w:t>จากสถาบันการเงิน</w:t>
      </w:r>
      <w:r w:rsidRPr="0057105E">
        <w:rPr>
          <w:rFonts w:ascii="Angsana New" w:hAnsi="Angsana New" w:hint="cs"/>
          <w:sz w:val="30"/>
          <w:szCs w:val="30"/>
          <w:cs/>
        </w:rPr>
        <w:t>ดังกล่าวค้ำประกัน</w:t>
      </w:r>
      <w:r w:rsidRPr="007C74CD">
        <w:rPr>
          <w:rFonts w:ascii="Angsana New" w:hAnsi="Angsana New" w:hint="cs"/>
          <w:sz w:val="30"/>
          <w:szCs w:val="30"/>
          <w:cs/>
        </w:rPr>
        <w:t>โดยที่ดิ</w:t>
      </w:r>
      <w:r w:rsidR="007C74CD" w:rsidRPr="007C74CD">
        <w:rPr>
          <w:rFonts w:ascii="Angsana New" w:hAnsi="Angsana New" w:hint="cs"/>
          <w:sz w:val="30"/>
          <w:szCs w:val="30"/>
          <w:cs/>
        </w:rPr>
        <w:t>น</w:t>
      </w:r>
      <w:r w:rsidR="007B2550">
        <w:rPr>
          <w:rFonts w:ascii="Angsana New" w:hAnsi="Angsana New" w:hint="cs"/>
          <w:sz w:val="30"/>
          <w:szCs w:val="30"/>
          <w:cs/>
        </w:rPr>
        <w:t>ของบริษัท</w:t>
      </w:r>
      <w:r w:rsidR="00FA7B9E">
        <w:rPr>
          <w:rFonts w:ascii="Angsana New" w:hAnsi="Angsana New" w:hint="cs"/>
          <w:sz w:val="30"/>
          <w:szCs w:val="30"/>
          <w:cs/>
        </w:rPr>
        <w:t>และ</w:t>
      </w:r>
      <w:r w:rsidRPr="0057105E">
        <w:rPr>
          <w:rFonts w:ascii="Angsana New" w:hAnsi="Angsana New" w:hint="cs"/>
          <w:sz w:val="30"/>
          <w:szCs w:val="30"/>
          <w:cs/>
        </w:rPr>
        <w:t>บัญชีเงินฝากประจำที่มีระยะเวลา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ครบกำหนดตั้งแต่ </w:t>
      </w:r>
      <w:r w:rsidR="00073374" w:rsidRPr="00073374">
        <w:rPr>
          <w:rFonts w:ascii="Angsana New" w:hAnsi="Angsana New" w:hint="cs"/>
          <w:spacing w:val="-4"/>
          <w:sz w:val="30"/>
          <w:szCs w:val="30"/>
        </w:rPr>
        <w:t>3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 เดือนขึ้นไป</w:t>
      </w:r>
      <w:r w:rsidRPr="00434EAF">
        <w:rPr>
          <w:rFonts w:ascii="Angsana New" w:hAnsi="Angsana New" w:hint="cs"/>
          <w:spacing w:val="-4"/>
          <w:sz w:val="30"/>
          <w:szCs w:val="30"/>
        </w:rPr>
        <w:t>,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บางกอก ดรัก จำกัด</w:t>
      </w:r>
      <w:r w:rsidRPr="00434EAF">
        <w:rPr>
          <w:rFonts w:ascii="Angsana New" w:hAnsi="Angsana New" w:hint="cs"/>
          <w:spacing w:val="-4"/>
          <w:sz w:val="30"/>
          <w:szCs w:val="30"/>
        </w:rPr>
        <w:t>,</w:t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 xml:space="preserve"> บริษัท บางกอก เมดิก้า จำกัด และบริษัท </w:t>
      </w:r>
      <w:r w:rsidR="008A4AAD">
        <w:rPr>
          <w:rFonts w:ascii="Angsana New" w:hAnsi="Angsana New"/>
          <w:spacing w:val="-4"/>
          <w:sz w:val="30"/>
          <w:szCs w:val="30"/>
        </w:rPr>
        <w:br/>
      </w:r>
      <w:r w:rsidRPr="00434EAF">
        <w:rPr>
          <w:rFonts w:ascii="Angsana New" w:hAnsi="Angsana New" w:hint="cs"/>
          <w:spacing w:val="-4"/>
          <w:sz w:val="30"/>
          <w:szCs w:val="30"/>
          <w:cs/>
        </w:rPr>
        <w:t>ฟาร์ม่า อัลลิอันซ์</w:t>
      </w:r>
      <w:r w:rsidRPr="0057105E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เงินกู้ยืมระยะยาวจากสถาบันการเงินมีอัตราดอกเบี้ยร้อยละ </w:t>
      </w:r>
      <w:r w:rsidR="00073374" w:rsidRPr="00073374">
        <w:rPr>
          <w:rFonts w:ascii="Angsana New" w:hAnsi="Angsana New"/>
          <w:sz w:val="30"/>
          <w:szCs w:val="30"/>
        </w:rPr>
        <w:t>4</w:t>
      </w:r>
      <w:r w:rsidR="00E46FC5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 xml:space="preserve">ถึงร้อยละ </w:t>
      </w:r>
      <w:r w:rsidR="00073374" w:rsidRPr="00073374">
        <w:rPr>
          <w:rFonts w:ascii="Angsana New" w:hAnsi="Angsana New"/>
          <w:sz w:val="30"/>
          <w:szCs w:val="30"/>
        </w:rPr>
        <w:t>8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2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 w:hint="cs"/>
          <w:sz w:val="30"/>
          <w:szCs w:val="30"/>
          <w:cs/>
        </w:rPr>
        <w:t>ต่อปี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  <w:r w:rsidR="008A4AAD">
        <w:rPr>
          <w:rFonts w:ascii="Angsana New" w:hAnsi="Angsana New"/>
          <w:sz w:val="30"/>
          <w:szCs w:val="30"/>
        </w:rPr>
        <w:br/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</w:t>
      </w:r>
      <w:r w:rsidRPr="0057105E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ถึงร้อยละ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8</w:t>
      </w:r>
      <w:r w:rsidRPr="0057105E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</w:t>
      </w:r>
      <w:r w:rsidRPr="0057105E">
        <w:rPr>
          <w:rFonts w:ascii="Angsana New" w:hAnsi="Angsana New"/>
          <w:i/>
          <w:iCs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>ต่อปี)</w:t>
      </w:r>
      <w:r w:rsidRPr="0057105E">
        <w:rPr>
          <w:rFonts w:ascii="Angsana New" w:hAnsi="Angsana New" w:hint="cs"/>
          <w:sz w:val="30"/>
          <w:szCs w:val="30"/>
        </w:rPr>
        <w:t xml:space="preserve"> </w:t>
      </w:r>
    </w:p>
    <w:p w14:paraId="70B9479F" w14:textId="77777777" w:rsidR="00A275A7" w:rsidRPr="0057105E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FD9B39" w14:textId="77777777" w:rsidR="00A275A7" w:rsidRPr="007A4360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A4360">
        <w:rPr>
          <w:rFonts w:ascii="Angsana New" w:hAnsi="Angsana New" w:hint="cs"/>
          <w:sz w:val="30"/>
          <w:szCs w:val="30"/>
          <w:cs/>
        </w:rPr>
        <w:t xml:space="preserve">ภายใต้ข้อกำหนดของสัญญาดังกล่าวข้างต้น บริษัทต้องปฏิบัติตามเงื่อนไขในสัญญาดังกล่าว เช่น ข้อกำหนดเกี่ยวกับการผิดนัดชำระ การให้ข้อมูลทางการเงินและการดำรงอัตราส่วนทางการเงิน เป็นต้น </w:t>
      </w:r>
    </w:p>
    <w:p w14:paraId="323881F2" w14:textId="77777777" w:rsidR="00A275A7" w:rsidRPr="007A4360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DDE925" w14:textId="74CE9402" w:rsidR="00A275A7" w:rsidRPr="007A4360" w:rsidRDefault="00A275A7" w:rsidP="00A275A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A436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73374" w:rsidRPr="00073374">
        <w:rPr>
          <w:rFonts w:ascii="Angsana New" w:hAnsi="Angsana New"/>
          <w:sz w:val="30"/>
          <w:szCs w:val="30"/>
        </w:rPr>
        <w:t>30</w:t>
      </w:r>
      <w:r w:rsidRPr="007A436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7A4360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 w:hint="cs"/>
          <w:sz w:val="30"/>
          <w:szCs w:val="30"/>
        </w:rPr>
        <w:t>256</w:t>
      </w:r>
      <w:r w:rsidR="00073374" w:rsidRPr="00073374">
        <w:rPr>
          <w:rFonts w:ascii="Angsana New" w:hAnsi="Angsana New"/>
          <w:sz w:val="30"/>
          <w:szCs w:val="30"/>
        </w:rPr>
        <w:t>7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กลุ่มบริษัทและบริษัทมีวงเงินสินเชื่อที่ยังมิได้เบิกใช้เป็นจำนวนเงินรวม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371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8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sz w:val="30"/>
          <w:szCs w:val="30"/>
          <w:cs/>
        </w:rPr>
        <w:t>ล้านบาทและ</w:t>
      </w:r>
      <w:r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230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1</w:t>
      </w:r>
      <w:r w:rsidRPr="007A4360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  <w:r w:rsidRPr="007A4360">
        <w:rPr>
          <w:rFonts w:ascii="Angsana New" w:hAnsi="Angsana New" w:hint="cs"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31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: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224</w:t>
      </w:r>
      <w:r w:rsidRPr="007A4360">
        <w:rPr>
          <w:rFonts w:ascii="Angsana New" w:hAnsi="Angsana New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0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ล้านบาทและ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174</w:t>
      </w:r>
      <w:r w:rsidRPr="007A4360">
        <w:rPr>
          <w:rFonts w:ascii="Angsana New" w:hAnsi="Angsana New" w:hint="cs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9</w:t>
      </w:r>
      <w:r w:rsidRPr="007A4360">
        <w:rPr>
          <w:rFonts w:ascii="Angsana New" w:hAnsi="Angsana New" w:hint="cs"/>
          <w:i/>
          <w:iCs/>
          <w:sz w:val="30"/>
          <w:szCs w:val="30"/>
        </w:rPr>
        <w:t xml:space="preserve"> </w:t>
      </w:r>
      <w:r w:rsidRPr="007A4360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ตามลำดับ)</w:t>
      </w:r>
    </w:p>
    <w:p w14:paraId="6C905A1E" w14:textId="78DE112E" w:rsidR="00664A71" w:rsidRPr="009721F5" w:rsidRDefault="00664A71" w:rsidP="00002AD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D6A855" w14:textId="2EF52E73" w:rsidR="006244D7" w:rsidRPr="009721F5" w:rsidRDefault="006244D7" w:rsidP="006244D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ส่วนงานดำเนินงานและการจำแนกรายได้</w:t>
      </w:r>
    </w:p>
    <w:p w14:paraId="29048E9C" w14:textId="0C3A0E3B" w:rsidR="00C2559D" w:rsidRPr="009721F5" w:rsidRDefault="00C2559D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A40AE9F" w14:textId="0578E981" w:rsidR="00D445F1" w:rsidRPr="009721F5" w:rsidRDefault="00D445F1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288B9ACF" w14:textId="77777777" w:rsidR="00D445F1" w:rsidRPr="009721F5" w:rsidRDefault="00D445F1" w:rsidP="00C255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="Angsana New" w:hAnsi="Angsana New"/>
          <w:sz w:val="30"/>
          <w:szCs w:val="30"/>
        </w:rPr>
      </w:pPr>
    </w:p>
    <w:p w14:paraId="2EDFC652" w14:textId="02E7A0FF" w:rsidR="00C2559D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 xml:space="preserve">บริษัทดำเนินกิจการในส่วนงานเดียวคือธุรกิจยาและเวชภัณฑ์ ดังนั้นจึงมีส่วนงานที่รายงานเพียงส่วนงานเดียว </w:t>
      </w:r>
    </w:p>
    <w:p w14:paraId="0B1807F1" w14:textId="77777777" w:rsidR="00193116" w:rsidRPr="009721F5" w:rsidRDefault="00193116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D4B999" w14:textId="29E81EDC" w:rsidR="009F28FC" w:rsidRPr="009721F5" w:rsidRDefault="00C2559D" w:rsidP="000242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การดำเนินงานและรายได้หลักของ</w:t>
      </w:r>
      <w:r w:rsidR="00524B91" w:rsidRPr="009721F5">
        <w:rPr>
          <w:rFonts w:ascii="Angsana New" w:hAnsi="Angsana New" w:hint="cs"/>
          <w:sz w:val="30"/>
          <w:szCs w:val="30"/>
          <w:cs/>
        </w:rPr>
        <w:t>กลุ่ม</w:t>
      </w:r>
      <w:r w:rsidRPr="009721F5">
        <w:rPr>
          <w:rFonts w:ascii="Angsana New" w:hAnsi="Angsana New" w:hint="cs"/>
          <w:sz w:val="30"/>
          <w:szCs w:val="30"/>
          <w:cs/>
        </w:rPr>
        <w:t>บริษัทคือรายได้จากการขายสินค้า</w:t>
      </w:r>
      <w:r w:rsidR="00E0096C" w:rsidRPr="009721F5">
        <w:rPr>
          <w:rFonts w:ascii="Angsana New" w:hAnsi="Angsana New" w:hint="cs"/>
          <w:sz w:val="30"/>
          <w:szCs w:val="30"/>
          <w:cs/>
        </w:rPr>
        <w:t>และการให้บริการ</w:t>
      </w:r>
    </w:p>
    <w:p w14:paraId="0D4C3FC7" w14:textId="77777777" w:rsidR="00C05AF4" w:rsidRPr="001D4CCD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0809B93" w14:textId="77777777" w:rsidR="00667867" w:rsidRDefault="00667867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C05AF4" w:rsidRPr="001D4CCD" w14:paraId="7EE16256" w14:textId="77777777" w:rsidTr="002C05B5">
        <w:trPr>
          <w:cantSplit/>
        </w:trPr>
        <w:tc>
          <w:tcPr>
            <w:tcW w:w="5760" w:type="dxa"/>
          </w:tcPr>
          <w:p w14:paraId="41375B35" w14:textId="07966A81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03B2D6A6" w14:textId="77777777" w:rsidR="00C05AF4" w:rsidRPr="00F124A3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1D4CCD" w14:paraId="2D8D5D81" w14:textId="77777777" w:rsidTr="002C05B5">
        <w:trPr>
          <w:cantSplit/>
        </w:trPr>
        <w:tc>
          <w:tcPr>
            <w:tcW w:w="5760" w:type="dxa"/>
          </w:tcPr>
          <w:p w14:paraId="27867AC0" w14:textId="67BDB2A9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1D4CC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6D1FD4D0" w14:textId="6EA255E9" w:rsidR="00C05AF4" w:rsidRPr="001D4CCD" w:rsidRDefault="0007337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7934312F" w14:textId="77777777" w:rsidR="00C05AF4" w:rsidRPr="001D4CCD" w:rsidRDefault="00C05AF4" w:rsidP="007A5ED9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24FE191" w14:textId="405503EA" w:rsidR="00C05AF4" w:rsidRPr="001D4CCD" w:rsidRDefault="00073374" w:rsidP="007A5ED9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C05AF4" w:rsidRPr="001D4CCD" w14:paraId="111D13A0" w14:textId="77777777" w:rsidTr="002C05B5">
        <w:trPr>
          <w:cantSplit/>
          <w:trHeight w:val="245"/>
        </w:trPr>
        <w:tc>
          <w:tcPr>
            <w:tcW w:w="5760" w:type="dxa"/>
            <w:vAlign w:val="bottom"/>
          </w:tcPr>
          <w:p w14:paraId="2348F1EF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40763005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26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1D4CCD" w14:paraId="5DA8E7F6" w14:textId="77777777" w:rsidTr="002C05B5">
        <w:trPr>
          <w:cantSplit/>
          <w:trHeight w:val="245"/>
        </w:trPr>
        <w:tc>
          <w:tcPr>
            <w:tcW w:w="5760" w:type="dxa"/>
            <w:vAlign w:val="bottom"/>
          </w:tcPr>
          <w:p w14:paraId="23869281" w14:textId="77777777" w:rsidR="00C05AF4" w:rsidRPr="001D4CCD" w:rsidRDefault="00C05AF4" w:rsidP="007A5ED9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530" w:type="dxa"/>
            <w:vAlign w:val="bottom"/>
          </w:tcPr>
          <w:p w14:paraId="7CAF2D3C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76756D9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27BAD02" w14:textId="77777777" w:rsidR="00C05AF4" w:rsidRPr="001D4CCD" w:rsidRDefault="00C05AF4" w:rsidP="007A5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hanging="43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</w:p>
        </w:tc>
      </w:tr>
      <w:tr w:rsidR="00CC3FFA" w:rsidRPr="001D4CCD" w14:paraId="12BCE4F7" w14:textId="77777777" w:rsidTr="002C05B5">
        <w:trPr>
          <w:cantSplit/>
        </w:trPr>
        <w:tc>
          <w:tcPr>
            <w:tcW w:w="5760" w:type="dxa"/>
            <w:vAlign w:val="bottom"/>
          </w:tcPr>
          <w:p w14:paraId="33D7B817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75BE0E2A" w14:textId="50FDBFB2" w:rsidR="00CC3FFA" w:rsidRPr="001D4CCD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  <w:vAlign w:val="bottom"/>
          </w:tcPr>
          <w:p w14:paraId="173249DC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F484646" w14:textId="4801E47B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C3FFA"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011</w:t>
            </w:r>
            <w:r w:rsidR="00CC3FFA"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039</w:t>
            </w:r>
          </w:p>
        </w:tc>
      </w:tr>
      <w:tr w:rsidR="00CC3FFA" w:rsidRPr="001D4CCD" w14:paraId="7BAA51D3" w14:textId="77777777" w:rsidTr="002C05B5">
        <w:trPr>
          <w:cantSplit/>
        </w:trPr>
        <w:tc>
          <w:tcPr>
            <w:tcW w:w="5760" w:type="dxa"/>
            <w:vAlign w:val="bottom"/>
          </w:tcPr>
          <w:p w14:paraId="73A8A32E" w14:textId="470130C2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D4CC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789188B" w14:textId="41EF55B1" w:rsidR="00CC3FFA" w:rsidRPr="001D4CCD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</w:p>
        </w:tc>
        <w:tc>
          <w:tcPr>
            <w:tcW w:w="270" w:type="dxa"/>
            <w:vAlign w:val="bottom"/>
          </w:tcPr>
          <w:p w14:paraId="517F57A6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D525C44" w14:textId="3A83C65A" w:rsidR="00CC3FFA" w:rsidRPr="001D19DA" w:rsidRDefault="00073374" w:rsidP="00CC3FF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614</w:t>
            </w:r>
            <w:r w:rsidR="00CC3FFA"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143</w:t>
            </w:r>
          </w:p>
        </w:tc>
      </w:tr>
      <w:tr w:rsidR="00CC3FFA" w:rsidRPr="001D4CCD" w14:paraId="52F7B788" w14:textId="77777777" w:rsidTr="002C05B5">
        <w:trPr>
          <w:cantSplit/>
        </w:trPr>
        <w:tc>
          <w:tcPr>
            <w:tcW w:w="5760" w:type="dxa"/>
            <w:vAlign w:val="bottom"/>
          </w:tcPr>
          <w:p w14:paraId="50120389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530" w:type="dxa"/>
          </w:tcPr>
          <w:p w14:paraId="5E1E9096" w14:textId="32310061" w:rsidR="00CC3FFA" w:rsidRPr="001D4CCD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815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277</w:t>
            </w:r>
          </w:p>
        </w:tc>
        <w:tc>
          <w:tcPr>
            <w:tcW w:w="270" w:type="dxa"/>
            <w:vAlign w:val="bottom"/>
          </w:tcPr>
          <w:p w14:paraId="559DA0F5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B34C85F" w14:textId="18B818C1" w:rsidR="00CC3FFA" w:rsidRPr="001D19DA" w:rsidRDefault="00073374" w:rsidP="00CC3FF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 w:rsidRPr="009463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625</w:t>
            </w:r>
            <w:r w:rsidR="00CC3FFA" w:rsidRPr="0094632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182</w:t>
            </w:r>
          </w:p>
        </w:tc>
      </w:tr>
      <w:tr w:rsidR="00CC3FFA" w:rsidRPr="001D4CCD" w14:paraId="1B565DC9" w14:textId="77777777" w:rsidTr="002C05B5">
        <w:trPr>
          <w:cantSplit/>
        </w:trPr>
        <w:tc>
          <w:tcPr>
            <w:tcW w:w="5760" w:type="dxa"/>
            <w:vAlign w:val="bottom"/>
          </w:tcPr>
          <w:p w14:paraId="0448C024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1D4CCD">
              <w:rPr>
                <w:rFonts w:asciiTheme="majorBidi" w:hAnsiTheme="majorBidi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5FFCF7C" w14:textId="0F9DAA1F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3374"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3374"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71C7C0E7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7405DAC" w14:textId="5ADE24D3" w:rsidR="00CC3FFA" w:rsidRPr="001D19DA" w:rsidRDefault="00CC3FFA" w:rsidP="00CC3FF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3374" w:rsidRPr="00073374">
              <w:rPr>
                <w:rFonts w:asciiTheme="majorBidi" w:hAnsiTheme="majorBidi"/>
                <w:sz w:val="30"/>
                <w:szCs w:val="30"/>
                <w:lang w:val="en-US"/>
              </w:rPr>
              <w:t>614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3374" w:rsidRPr="00073374">
              <w:rPr>
                <w:rFonts w:asciiTheme="majorBidi" w:hAnsiTheme="majorBidi"/>
                <w:sz w:val="30"/>
                <w:szCs w:val="30"/>
                <w:lang w:val="en-US"/>
              </w:rPr>
              <w:t>143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C3FFA" w:rsidRPr="001D4CCD" w14:paraId="3D9FEAFF" w14:textId="77777777" w:rsidTr="002C05B5">
        <w:trPr>
          <w:cantSplit/>
        </w:trPr>
        <w:tc>
          <w:tcPr>
            <w:tcW w:w="5760" w:type="dxa"/>
            <w:vAlign w:val="bottom"/>
          </w:tcPr>
          <w:p w14:paraId="5B58BABD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600D2E0" w14:textId="6C02CB2C" w:rsidR="00CC3FFA" w:rsidRPr="001D4CCD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  <w:vAlign w:val="bottom"/>
          </w:tcPr>
          <w:p w14:paraId="18A6E2FF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55F21C8" w14:textId="2C6B22D7" w:rsidR="00CC3FFA" w:rsidRPr="001D19DA" w:rsidRDefault="00073374" w:rsidP="00CC3FF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 w:rsidRPr="00154C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011</w:t>
            </w:r>
            <w:r w:rsidR="00CC3FFA" w:rsidRPr="00154C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</w:tr>
      <w:tr w:rsidR="00CC3FFA" w:rsidRPr="001D4CCD" w14:paraId="589C3C3E" w14:textId="77777777" w:rsidTr="002C05B5">
        <w:trPr>
          <w:cantSplit/>
        </w:trPr>
        <w:tc>
          <w:tcPr>
            <w:tcW w:w="5760" w:type="dxa"/>
            <w:vAlign w:val="bottom"/>
          </w:tcPr>
          <w:p w14:paraId="3B06FD59" w14:textId="147276E5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6320877" w14:textId="203F6D5E" w:rsidR="00CC3FFA" w:rsidRPr="00705CBC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3374"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501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3374"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408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187B7B80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43D8ECD" w14:textId="01849222" w:rsidR="00CC3FFA" w:rsidRPr="001D19DA" w:rsidRDefault="00CC3FFA" w:rsidP="00CC3FF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073374" w:rsidRPr="00073374">
              <w:rPr>
                <w:rFonts w:asciiTheme="majorBidi" w:hAnsiTheme="majorBidi"/>
                <w:sz w:val="30"/>
                <w:szCs w:val="30"/>
                <w:lang w:val="en-US"/>
              </w:rPr>
              <w:t>441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073374" w:rsidRPr="00073374">
              <w:rPr>
                <w:rFonts w:asciiTheme="majorBidi" w:hAnsiTheme="majorBidi"/>
                <w:sz w:val="30"/>
                <w:szCs w:val="30"/>
                <w:lang w:val="en-US"/>
              </w:rPr>
              <w:t>923</w:t>
            </w:r>
            <w:r w:rsidRPr="00154C3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CC3FFA" w:rsidRPr="001D4CCD" w14:paraId="7272D604" w14:textId="77777777" w:rsidTr="002C05B5">
        <w:trPr>
          <w:cantSplit/>
        </w:trPr>
        <w:tc>
          <w:tcPr>
            <w:tcW w:w="5760" w:type="dxa"/>
            <w:vAlign w:val="bottom"/>
          </w:tcPr>
          <w:p w14:paraId="7CBFF455" w14:textId="5333A4A8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822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ำ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ไรขั้นต้นรวม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B0D4A9A" w14:textId="691D61B6" w:rsidR="00CC3FFA" w:rsidRPr="00705CBC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632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581</w:t>
            </w:r>
          </w:p>
        </w:tc>
        <w:tc>
          <w:tcPr>
            <w:tcW w:w="270" w:type="dxa"/>
            <w:vAlign w:val="bottom"/>
          </w:tcPr>
          <w:p w14:paraId="77F3DB2C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12C101B" w14:textId="13585B2F" w:rsidR="00CC3FFA" w:rsidRPr="001D19DA" w:rsidRDefault="00073374" w:rsidP="00CC3FFA">
            <w:pPr>
              <w:pStyle w:val="30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569</w:t>
            </w:r>
            <w:r w:rsidR="00CC3FFA" w:rsidRPr="00154C3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116</w:t>
            </w:r>
          </w:p>
        </w:tc>
      </w:tr>
    </w:tbl>
    <w:p w14:paraId="3A893B1C" w14:textId="77777777" w:rsidR="00C05AF4" w:rsidRDefault="00C05AF4" w:rsidP="00C05A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530"/>
        <w:gridCol w:w="270"/>
        <w:gridCol w:w="1530"/>
      </w:tblGrid>
      <w:tr w:rsidR="00C05AF4" w:rsidRPr="001D4CCD" w14:paraId="5AC8A868" w14:textId="77777777" w:rsidTr="00667867">
        <w:trPr>
          <w:cantSplit/>
        </w:trPr>
        <w:tc>
          <w:tcPr>
            <w:tcW w:w="5760" w:type="dxa"/>
          </w:tcPr>
          <w:p w14:paraId="3DAD6B20" w14:textId="77777777" w:rsidR="00C05AF4" w:rsidRPr="001D4CCD" w:rsidRDefault="00C05AF4" w:rsidP="002C05B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3"/>
          </w:tcPr>
          <w:p w14:paraId="40F38F2E" w14:textId="77777777" w:rsidR="00C05AF4" w:rsidRPr="001D4CCD" w:rsidRDefault="00C05AF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1D4CCD" w14:paraId="45ABBDB2" w14:textId="77777777" w:rsidTr="00667867">
        <w:trPr>
          <w:cantSplit/>
        </w:trPr>
        <w:tc>
          <w:tcPr>
            <w:tcW w:w="5760" w:type="dxa"/>
          </w:tcPr>
          <w:p w14:paraId="5EF18FAC" w14:textId="4490D1BF" w:rsidR="00C05AF4" w:rsidRPr="001D4CCD" w:rsidRDefault="00C05AF4" w:rsidP="002C05B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1D4C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</w:tcPr>
          <w:p w14:paraId="742196EB" w14:textId="28377D56" w:rsidR="00C05AF4" w:rsidRPr="001D4CCD" w:rsidRDefault="0007337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47A7A29E" w14:textId="77777777" w:rsidR="00C05AF4" w:rsidRPr="001D4CCD" w:rsidRDefault="00C05AF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5165AF3" w14:textId="61C1F691" w:rsidR="00C05AF4" w:rsidRPr="001D4CCD" w:rsidRDefault="0007337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05AF4" w:rsidRPr="001D4CCD" w14:paraId="1A129181" w14:textId="77777777" w:rsidTr="00667867">
        <w:trPr>
          <w:cantSplit/>
        </w:trPr>
        <w:tc>
          <w:tcPr>
            <w:tcW w:w="5760" w:type="dxa"/>
          </w:tcPr>
          <w:p w14:paraId="68992FF3" w14:textId="77777777" w:rsidR="00C05AF4" w:rsidRPr="001D4CCD" w:rsidRDefault="00C05AF4" w:rsidP="002C05B5">
            <w:pPr>
              <w:pStyle w:val="Index5"/>
              <w:spacing w:line="380" w:lineRule="exact"/>
              <w:ind w:left="246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7D178C2" w14:textId="77777777" w:rsidR="00C05AF4" w:rsidRPr="009931AA" w:rsidRDefault="00C05AF4" w:rsidP="002C05B5">
            <w:pPr>
              <w:pStyle w:val="BodyText"/>
              <w:tabs>
                <w:tab w:val="decimal" w:pos="856"/>
              </w:tabs>
              <w:spacing w:after="0" w:line="380" w:lineRule="exact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05AF4" w:rsidRPr="001D4CCD" w14:paraId="6007EF9A" w14:textId="77777777" w:rsidTr="00667867">
        <w:trPr>
          <w:cantSplit/>
        </w:trPr>
        <w:tc>
          <w:tcPr>
            <w:tcW w:w="5760" w:type="dxa"/>
          </w:tcPr>
          <w:p w14:paraId="5564D256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D4CC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530" w:type="dxa"/>
          </w:tcPr>
          <w:p w14:paraId="17E60A3B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F233CDE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5E2FCC5" w14:textId="77777777" w:rsidR="00C05AF4" w:rsidRPr="001D4CCD" w:rsidRDefault="00C05AF4" w:rsidP="002C05B5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3FFA" w:rsidRPr="001D4CCD" w14:paraId="549FE70C" w14:textId="77777777" w:rsidTr="00667867">
        <w:trPr>
          <w:cantSplit/>
        </w:trPr>
        <w:tc>
          <w:tcPr>
            <w:tcW w:w="5760" w:type="dxa"/>
          </w:tcPr>
          <w:p w14:paraId="2B7FBF36" w14:textId="0839C4E6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เวชภัณฑ์ยาแผนปัจจุบัน ประเภทยาสามัญและยาสามัญใหม่</w:t>
            </w:r>
          </w:p>
        </w:tc>
        <w:tc>
          <w:tcPr>
            <w:tcW w:w="1530" w:type="dxa"/>
          </w:tcPr>
          <w:p w14:paraId="5ED75368" w14:textId="31245F7B" w:rsidR="00CC3FFA" w:rsidRPr="00E516A0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05A79FFD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0AB17345" w14:textId="69027AD1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775</w:t>
            </w:r>
            <w:r w:rsidR="00CC3FFA" w:rsidRPr="00E96BE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927</w:t>
            </w:r>
          </w:p>
        </w:tc>
      </w:tr>
      <w:tr w:rsidR="00CC3FFA" w:rsidRPr="001D4CCD" w14:paraId="7554E8B4" w14:textId="77777777" w:rsidTr="00667867">
        <w:trPr>
          <w:cantSplit/>
        </w:trPr>
        <w:tc>
          <w:tcPr>
            <w:tcW w:w="5760" w:type="dxa"/>
          </w:tcPr>
          <w:p w14:paraId="156F8E0E" w14:textId="548FF155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เครื่องสำอาง</w:t>
            </w:r>
          </w:p>
        </w:tc>
        <w:tc>
          <w:tcPr>
            <w:tcW w:w="1530" w:type="dxa"/>
          </w:tcPr>
          <w:p w14:paraId="73A968A1" w14:textId="032EAE08" w:rsidR="00CC3FFA" w:rsidRPr="00E516A0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115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855</w:t>
            </w:r>
          </w:p>
        </w:tc>
        <w:tc>
          <w:tcPr>
            <w:tcW w:w="270" w:type="dxa"/>
          </w:tcPr>
          <w:p w14:paraId="451FD582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4EC127" w14:textId="464C1A14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108</w:t>
            </w:r>
            <w:r w:rsidR="00CC3FFA" w:rsidRPr="002A1CB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763</w:t>
            </w:r>
          </w:p>
        </w:tc>
      </w:tr>
      <w:tr w:rsidR="00CC3FFA" w:rsidRPr="001D4CCD" w14:paraId="0BD2B5B6" w14:textId="77777777" w:rsidTr="00667867">
        <w:trPr>
          <w:cantSplit/>
        </w:trPr>
        <w:tc>
          <w:tcPr>
            <w:tcW w:w="5760" w:type="dxa"/>
          </w:tcPr>
          <w:p w14:paraId="55704530" w14:textId="3B9A39A2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ยาสมุนไพร</w:t>
            </w:r>
          </w:p>
        </w:tc>
        <w:tc>
          <w:tcPr>
            <w:tcW w:w="1530" w:type="dxa"/>
          </w:tcPr>
          <w:p w14:paraId="4F1B2FC2" w14:textId="1242CDBE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104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270" w:type="dxa"/>
          </w:tcPr>
          <w:p w14:paraId="6103FFD7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17AB731" w14:textId="0C2D423C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73</w:t>
            </w:r>
            <w:r w:rsidR="00CC3FFA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700</w:t>
            </w:r>
          </w:p>
        </w:tc>
      </w:tr>
      <w:tr w:rsidR="00CC3FFA" w:rsidRPr="001D4CCD" w14:paraId="39FBD883" w14:textId="77777777" w:rsidTr="00667867">
        <w:trPr>
          <w:cantSplit/>
        </w:trPr>
        <w:tc>
          <w:tcPr>
            <w:tcW w:w="5760" w:type="dxa"/>
          </w:tcPr>
          <w:p w14:paraId="2D91B19A" w14:textId="28A9C352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ผลิตภัณฑ์เสริมอาหาร</w:t>
            </w:r>
          </w:p>
        </w:tc>
        <w:tc>
          <w:tcPr>
            <w:tcW w:w="1530" w:type="dxa"/>
          </w:tcPr>
          <w:p w14:paraId="49573A69" w14:textId="2EED823F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272</w:t>
            </w:r>
          </w:p>
        </w:tc>
        <w:tc>
          <w:tcPr>
            <w:tcW w:w="270" w:type="dxa"/>
          </w:tcPr>
          <w:p w14:paraId="3268A357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734F083C" w14:textId="3983ACEE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32</w:t>
            </w:r>
            <w:r w:rsidR="00CC3FFA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808</w:t>
            </w:r>
          </w:p>
        </w:tc>
      </w:tr>
      <w:tr w:rsidR="00CC3FFA" w:rsidRPr="001D4CCD" w14:paraId="7B31AF36" w14:textId="77777777" w:rsidTr="00667867">
        <w:trPr>
          <w:cantSplit/>
        </w:trPr>
        <w:tc>
          <w:tcPr>
            <w:tcW w:w="5760" w:type="dxa"/>
          </w:tcPr>
          <w:p w14:paraId="0DADF707" w14:textId="6B529FD5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เวชภัณฑ์ยาสำหรับสัตว์</w:t>
            </w:r>
          </w:p>
        </w:tc>
        <w:tc>
          <w:tcPr>
            <w:tcW w:w="1530" w:type="dxa"/>
          </w:tcPr>
          <w:p w14:paraId="65EA8E6C" w14:textId="613880F2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208</w:t>
            </w:r>
          </w:p>
        </w:tc>
        <w:tc>
          <w:tcPr>
            <w:tcW w:w="270" w:type="dxa"/>
          </w:tcPr>
          <w:p w14:paraId="7266BEFD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AB9F67B" w14:textId="541B2F04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4</w:t>
            </w:r>
            <w:r w:rsidR="00CC3FFA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762</w:t>
            </w:r>
          </w:p>
        </w:tc>
      </w:tr>
      <w:tr w:rsidR="00CC3FFA" w:rsidRPr="001D4CCD" w14:paraId="6AA0789C" w14:textId="77777777" w:rsidTr="00667867">
        <w:trPr>
          <w:cantSplit/>
        </w:trPr>
        <w:tc>
          <w:tcPr>
            <w:tcW w:w="5760" w:type="dxa"/>
          </w:tcPr>
          <w:p w14:paraId="3C1BA55A" w14:textId="0975DD6E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BA3358E" w14:textId="5A52E38F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910</w:t>
            </w:r>
          </w:p>
        </w:tc>
        <w:tc>
          <w:tcPr>
            <w:tcW w:w="270" w:type="dxa"/>
          </w:tcPr>
          <w:p w14:paraId="0F4A437C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F0B96AF" w14:textId="06166598" w:rsidR="00CC3FFA" w:rsidRPr="009949D8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sz w:val="30"/>
                <w:szCs w:val="30"/>
                <w:highlight w:val="cyan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15</w:t>
            </w:r>
            <w:r w:rsidR="00CC3FFA" w:rsidRPr="00EC471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079</w:t>
            </w:r>
          </w:p>
        </w:tc>
      </w:tr>
      <w:tr w:rsidR="00CC3FFA" w:rsidRPr="001D4CCD" w14:paraId="229FEA1C" w14:textId="77777777" w:rsidTr="00667867">
        <w:trPr>
          <w:cantSplit/>
        </w:trPr>
        <w:tc>
          <w:tcPr>
            <w:tcW w:w="5760" w:type="dxa"/>
          </w:tcPr>
          <w:p w14:paraId="293FEBFD" w14:textId="77777777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610E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B5752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44D114B" w14:textId="2D47AE30" w:rsidR="00CC3FFA" w:rsidRPr="001D4CCD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</w:tcPr>
          <w:p w14:paraId="6B9D2F8D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836351A" w14:textId="3585950D" w:rsidR="00CC3FFA" w:rsidRPr="001D19DA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spacing w:line="380" w:lineRule="exact"/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 w:rsidRPr="00EC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011</w:t>
            </w:r>
            <w:r w:rsidR="00CC3FFA" w:rsidRPr="00EC471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</w:tr>
      <w:tr w:rsidR="00984B90" w:rsidRPr="00667867" w14:paraId="5E58E22B" w14:textId="77777777" w:rsidTr="00667867">
        <w:trPr>
          <w:cantSplit/>
        </w:trPr>
        <w:tc>
          <w:tcPr>
            <w:tcW w:w="5760" w:type="dxa"/>
          </w:tcPr>
          <w:p w14:paraId="6BE4E878" w14:textId="77777777" w:rsidR="00984B90" w:rsidRPr="00667867" w:rsidRDefault="00984B90" w:rsidP="00984B9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7B73B8E" w14:textId="77777777" w:rsidR="00984B90" w:rsidRPr="00667867" w:rsidRDefault="00984B90" w:rsidP="00984B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B748915" w14:textId="77777777" w:rsidR="00984B90" w:rsidRPr="00667867" w:rsidRDefault="00984B90" w:rsidP="00984B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20BBC3F2" w14:textId="77777777" w:rsidR="00984B90" w:rsidRPr="00667867" w:rsidRDefault="00984B90" w:rsidP="00984B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84B90" w:rsidRPr="001D4CCD" w14:paraId="429176E2" w14:textId="77777777" w:rsidTr="00667867">
        <w:trPr>
          <w:cantSplit/>
        </w:trPr>
        <w:tc>
          <w:tcPr>
            <w:tcW w:w="5760" w:type="dxa"/>
          </w:tcPr>
          <w:p w14:paraId="12E981DC" w14:textId="57025861" w:rsidR="00984B90" w:rsidRPr="00BF50E7" w:rsidRDefault="00984B90" w:rsidP="00984B90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530" w:type="dxa"/>
          </w:tcPr>
          <w:p w14:paraId="2327A087" w14:textId="77777777" w:rsidR="00984B90" w:rsidRPr="001D4CCD" w:rsidRDefault="00984B90" w:rsidP="00984B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2461915" w14:textId="77777777" w:rsidR="00984B90" w:rsidRPr="001D4CCD" w:rsidRDefault="00984B90" w:rsidP="00984B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163D23C2" w14:textId="77777777" w:rsidR="00984B90" w:rsidRPr="001D19DA" w:rsidRDefault="00984B90" w:rsidP="00984B90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3FFA" w:rsidRPr="001D4CCD" w14:paraId="4F4CA779" w14:textId="77777777" w:rsidTr="00667867">
        <w:trPr>
          <w:cantSplit/>
        </w:trPr>
        <w:tc>
          <w:tcPr>
            <w:tcW w:w="5760" w:type="dxa"/>
          </w:tcPr>
          <w:p w14:paraId="618A98C9" w14:textId="3B60DEF6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530" w:type="dxa"/>
          </w:tcPr>
          <w:p w14:paraId="1D144B50" w14:textId="14AB44E1" w:rsidR="00CC3FFA" w:rsidRPr="001D4CCD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133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884</w:t>
            </w:r>
          </w:p>
        </w:tc>
        <w:tc>
          <w:tcPr>
            <w:tcW w:w="270" w:type="dxa"/>
          </w:tcPr>
          <w:p w14:paraId="2E99EBF1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61FD5903" w14:textId="483AFEBC" w:rsidR="00CC3FFA" w:rsidRPr="001D19DA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</w:t>
            </w:r>
            <w:r w:rsidR="00CC3FFA" w:rsidRPr="004C6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010</w:t>
            </w:r>
            <w:r w:rsidR="00CC3FFA" w:rsidRPr="004C65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847</w:t>
            </w:r>
          </w:p>
        </w:tc>
      </w:tr>
      <w:tr w:rsidR="00CC3FFA" w:rsidRPr="001D4CCD" w14:paraId="3C68F6A1" w14:textId="77777777" w:rsidTr="00667867">
        <w:trPr>
          <w:cantSplit/>
        </w:trPr>
        <w:tc>
          <w:tcPr>
            <w:tcW w:w="5760" w:type="dxa"/>
          </w:tcPr>
          <w:p w14:paraId="57AF1EF3" w14:textId="0E564DB3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443276B" w14:textId="0BEF18FD" w:rsidR="00CC3FFA" w:rsidRPr="00641435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105</w:t>
            </w:r>
          </w:p>
        </w:tc>
        <w:tc>
          <w:tcPr>
            <w:tcW w:w="270" w:type="dxa"/>
          </w:tcPr>
          <w:p w14:paraId="4F4C173A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523E084" w14:textId="7276B5EE" w:rsidR="00CC3FFA" w:rsidRPr="00946325" w:rsidRDefault="00073374" w:rsidP="00CC3FFA">
            <w:pPr>
              <w:pStyle w:val="30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192</w:t>
            </w:r>
          </w:p>
        </w:tc>
      </w:tr>
      <w:tr w:rsidR="00CC3FFA" w:rsidRPr="001D4CCD" w14:paraId="4995D089" w14:textId="77777777" w:rsidTr="00667867">
        <w:trPr>
          <w:cantSplit/>
        </w:trPr>
        <w:tc>
          <w:tcPr>
            <w:tcW w:w="5760" w:type="dxa"/>
          </w:tcPr>
          <w:p w14:paraId="7DD760A2" w14:textId="1FEF86B3" w:rsidR="00CC3FFA" w:rsidRPr="00BF50E7" w:rsidRDefault="00CC3FFA" w:rsidP="00CC3FFA">
            <w:pPr>
              <w:pStyle w:val="30"/>
              <w:tabs>
                <w:tab w:val="clear" w:pos="360"/>
                <w:tab w:val="clear" w:pos="72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52F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A31A64" w14:textId="488158A9" w:rsidR="00CC3FFA" w:rsidRPr="001D4CCD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133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989</w:t>
            </w:r>
          </w:p>
        </w:tc>
        <w:tc>
          <w:tcPr>
            <w:tcW w:w="270" w:type="dxa"/>
          </w:tcPr>
          <w:p w14:paraId="6E384BC3" w14:textId="77777777" w:rsidR="00CC3FFA" w:rsidRPr="001D4CCD" w:rsidRDefault="00CC3FFA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0BF6517" w14:textId="33EC3A35" w:rsidR="00CC3FFA" w:rsidRPr="001D19DA" w:rsidRDefault="00073374" w:rsidP="00CC3FFA">
            <w:pPr>
              <w:pStyle w:val="30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="00CC3FFA" w:rsidRPr="002F17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011</w:t>
            </w:r>
            <w:r w:rsidR="00CC3FFA" w:rsidRPr="002F17E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039</w:t>
            </w:r>
          </w:p>
        </w:tc>
      </w:tr>
    </w:tbl>
    <w:p w14:paraId="4AC1AF90" w14:textId="77777777" w:rsidR="00C05AF4" w:rsidRPr="002C05B5" w:rsidRDefault="00C05AF4" w:rsidP="00C05AF4">
      <w:pPr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0"/>
          <w:szCs w:val="20"/>
        </w:rPr>
      </w:pPr>
    </w:p>
    <w:p w14:paraId="66AB333D" w14:textId="77777777" w:rsidR="00667867" w:rsidRDefault="006678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722D3CC7" w14:textId="292AB695" w:rsidR="00C2559D" w:rsidRPr="004052F4" w:rsidRDefault="00C2559D" w:rsidP="00C2559D">
      <w:pPr>
        <w:ind w:left="518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052F4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ส่วนงานภูมิศาสตร์</w:t>
      </w:r>
    </w:p>
    <w:p w14:paraId="4C819475" w14:textId="77777777" w:rsidR="00C2559D" w:rsidRPr="004F5A59" w:rsidRDefault="00C2559D" w:rsidP="00C2559D">
      <w:pPr>
        <w:ind w:left="518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22291CC1" w14:textId="09164006" w:rsidR="00C2559D" w:rsidRPr="004052F4" w:rsidRDefault="00F5430D" w:rsidP="000501FA">
      <w:pPr>
        <w:ind w:left="518"/>
        <w:jc w:val="thaiDistribute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กลุ่ม</w:t>
      </w:r>
      <w:r w:rsidR="00C2559D" w:rsidRPr="004052F4">
        <w:rPr>
          <w:rFonts w:ascii="Angsana New" w:hAnsi="Angsana New" w:hint="cs"/>
          <w:color w:val="000000"/>
          <w:sz w:val="30"/>
          <w:szCs w:val="30"/>
          <w:cs/>
        </w:rPr>
        <w:t>บริษัท</w:t>
      </w:r>
      <w:r w:rsidR="000501FA" w:rsidRPr="004052F4">
        <w:rPr>
          <w:rFonts w:ascii="Angsana New" w:hAnsi="Angsana New" w:hint="cs"/>
          <w:color w:val="000000"/>
          <w:sz w:val="30"/>
          <w:szCs w:val="30"/>
          <w:cs/>
        </w:rPr>
        <w:t>ดำเนินธุรกิจเฉพาะในประเทศเท่านั้น ไม่มีสินทรัพย์ในต่างประเทศที่มีสาระสำคัญ</w:t>
      </w:r>
      <w:r w:rsidR="005510C4" w:rsidRPr="004052F4">
        <w:rPr>
          <w:rFonts w:ascii="Angsana New" w:hAnsi="Angsana New" w:hint="cs"/>
          <w:color w:val="000000"/>
          <w:sz w:val="30"/>
          <w:szCs w:val="30"/>
        </w:rPr>
        <w:t xml:space="preserve"> </w:t>
      </w:r>
    </w:p>
    <w:p w14:paraId="0EE57CCE" w14:textId="2DBFF2E8" w:rsidR="00BF48D4" w:rsidRPr="004F5A59" w:rsidRDefault="00BF4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3E211808" w14:textId="4F7D2446" w:rsidR="005510C4" w:rsidRPr="004052F4" w:rsidRDefault="005510C4" w:rsidP="00133949">
      <w:pPr>
        <w:ind w:left="518"/>
        <w:rPr>
          <w:rFonts w:ascii="Angsana New" w:hAnsi="Angsana New"/>
          <w:color w:val="000000"/>
          <w:sz w:val="30"/>
          <w:szCs w:val="30"/>
        </w:rPr>
      </w:pPr>
      <w:r w:rsidRPr="004052F4">
        <w:rPr>
          <w:rFonts w:ascii="Angsana New" w:hAnsi="Angsana New" w:hint="cs"/>
          <w:color w:val="000000"/>
          <w:sz w:val="30"/>
          <w:szCs w:val="30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13E873" w14:textId="76089A68" w:rsidR="006F21A4" w:rsidRPr="004F5A59" w:rsidRDefault="006F21A4" w:rsidP="008240FC">
      <w:pPr>
        <w:ind w:left="5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tbl>
      <w:tblPr>
        <w:tblW w:w="90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760"/>
        <w:gridCol w:w="1530"/>
        <w:gridCol w:w="270"/>
        <w:gridCol w:w="1464"/>
        <w:gridCol w:w="10"/>
      </w:tblGrid>
      <w:tr w:rsidR="00C05AF4" w:rsidRPr="00667867" w14:paraId="0B4F9208" w14:textId="77777777" w:rsidTr="00061790">
        <w:trPr>
          <w:gridAfter w:val="1"/>
          <w:wAfter w:w="10" w:type="dxa"/>
          <w:tblHeader/>
        </w:trPr>
        <w:tc>
          <w:tcPr>
            <w:tcW w:w="5760" w:type="dxa"/>
          </w:tcPr>
          <w:p w14:paraId="1B8529FE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5EA8C30C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05AF4" w:rsidRPr="00667867" w14:paraId="52729DF7" w14:textId="77777777" w:rsidTr="00061790">
        <w:trPr>
          <w:gridAfter w:val="1"/>
          <w:wAfter w:w="10" w:type="dxa"/>
          <w:tblHeader/>
        </w:trPr>
        <w:tc>
          <w:tcPr>
            <w:tcW w:w="5760" w:type="dxa"/>
          </w:tcPr>
          <w:p w14:paraId="06A1FB40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</w:p>
        </w:tc>
        <w:tc>
          <w:tcPr>
            <w:tcW w:w="3264" w:type="dxa"/>
            <w:gridSpan w:val="3"/>
          </w:tcPr>
          <w:p w14:paraId="0F307E86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รายได้</w:t>
            </w:r>
          </w:p>
        </w:tc>
      </w:tr>
      <w:tr w:rsidR="008D2C79" w:rsidRPr="00667867" w14:paraId="6A03D3F6" w14:textId="77777777" w:rsidTr="00061790">
        <w:trPr>
          <w:tblHeader/>
        </w:trPr>
        <w:tc>
          <w:tcPr>
            <w:tcW w:w="5760" w:type="dxa"/>
          </w:tcPr>
          <w:p w14:paraId="4D94BD53" w14:textId="65F1FF01" w:rsidR="008D2C79" w:rsidRPr="00667867" w:rsidRDefault="008D2C79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6678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667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6678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vAlign w:val="center"/>
          </w:tcPr>
          <w:p w14:paraId="5E2FF670" w14:textId="3A76D38B" w:rsidR="008D2C79" w:rsidRPr="00667867" w:rsidRDefault="0007337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center"/>
          </w:tcPr>
          <w:p w14:paraId="710E05FE" w14:textId="77777777" w:rsidR="008D2C79" w:rsidRPr="00667867" w:rsidRDefault="008D2C79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  <w:gridSpan w:val="2"/>
            <w:vAlign w:val="center"/>
          </w:tcPr>
          <w:p w14:paraId="4208E346" w14:textId="4E990801" w:rsidR="008D2C79" w:rsidRPr="00667867" w:rsidRDefault="0007337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C05AF4" w:rsidRPr="00667867" w14:paraId="34575D2B" w14:textId="77777777" w:rsidTr="00061790">
        <w:trPr>
          <w:gridAfter w:val="1"/>
          <w:wAfter w:w="10" w:type="dxa"/>
          <w:tblHeader/>
        </w:trPr>
        <w:tc>
          <w:tcPr>
            <w:tcW w:w="5760" w:type="dxa"/>
          </w:tcPr>
          <w:p w14:paraId="1222EAEB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64" w:type="dxa"/>
            <w:gridSpan w:val="3"/>
          </w:tcPr>
          <w:p w14:paraId="609AF935" w14:textId="77777777" w:rsidR="00C05AF4" w:rsidRPr="00667867" w:rsidRDefault="00C05AF4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3FFA" w:rsidRPr="00667867" w14:paraId="0EBC85F9" w14:textId="77777777" w:rsidTr="00061790">
        <w:tc>
          <w:tcPr>
            <w:tcW w:w="5760" w:type="dxa"/>
          </w:tcPr>
          <w:p w14:paraId="2459E664" w14:textId="77777777" w:rsidR="00CC3FFA" w:rsidRPr="00667867" w:rsidRDefault="00CC3FFA" w:rsidP="00CC3F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27E8576E" w14:textId="75657D6B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069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425</w:t>
            </w:r>
          </w:p>
        </w:tc>
        <w:tc>
          <w:tcPr>
            <w:tcW w:w="270" w:type="dxa"/>
          </w:tcPr>
          <w:p w14:paraId="176EED48" w14:textId="77777777" w:rsidR="00CC3FFA" w:rsidRPr="00667867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591A03A" w14:textId="38EB305E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949</w:t>
            </w:r>
            <w:r w:rsidR="00CC3FFA" w:rsidRPr="0066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891</w:t>
            </w:r>
          </w:p>
        </w:tc>
      </w:tr>
      <w:tr w:rsidR="00CC3FFA" w:rsidRPr="00667867" w14:paraId="75F871FC" w14:textId="77777777" w:rsidTr="00061790">
        <w:tc>
          <w:tcPr>
            <w:tcW w:w="5760" w:type="dxa"/>
          </w:tcPr>
          <w:p w14:paraId="716C5E12" w14:textId="77777777" w:rsidR="00CC3FFA" w:rsidRPr="00667867" w:rsidRDefault="00CC3FFA" w:rsidP="00CC3FFA">
            <w:pPr>
              <w:spacing w:line="38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7867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ลาว</w:t>
            </w:r>
          </w:p>
        </w:tc>
        <w:tc>
          <w:tcPr>
            <w:tcW w:w="1530" w:type="dxa"/>
            <w:shd w:val="clear" w:color="auto" w:fill="auto"/>
          </w:tcPr>
          <w:p w14:paraId="6561D6B7" w14:textId="1ED8BC15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876</w:t>
            </w:r>
          </w:p>
        </w:tc>
        <w:tc>
          <w:tcPr>
            <w:tcW w:w="270" w:type="dxa"/>
          </w:tcPr>
          <w:p w14:paraId="7577262F" w14:textId="77777777" w:rsidR="00CC3FFA" w:rsidRPr="00667867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7700D501" w14:textId="077AA11F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20</w:t>
            </w:r>
            <w:r w:rsidR="00CC3FFA" w:rsidRPr="0066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447</w:t>
            </w:r>
          </w:p>
        </w:tc>
      </w:tr>
      <w:tr w:rsidR="00CC3FFA" w:rsidRPr="00667867" w14:paraId="246FD4C3" w14:textId="77777777" w:rsidTr="00061790">
        <w:tc>
          <w:tcPr>
            <w:tcW w:w="5760" w:type="dxa"/>
          </w:tcPr>
          <w:p w14:paraId="5739BCAB" w14:textId="77777777" w:rsidR="00CC3FFA" w:rsidRPr="00667867" w:rsidRDefault="00CC3FFA" w:rsidP="00CC3FFA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กัมพูชา</w:t>
            </w:r>
          </w:p>
        </w:tc>
        <w:tc>
          <w:tcPr>
            <w:tcW w:w="1530" w:type="dxa"/>
            <w:shd w:val="clear" w:color="auto" w:fill="auto"/>
          </w:tcPr>
          <w:p w14:paraId="5D07CA28" w14:textId="4884B40B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800</w:t>
            </w:r>
          </w:p>
        </w:tc>
        <w:tc>
          <w:tcPr>
            <w:tcW w:w="270" w:type="dxa"/>
          </w:tcPr>
          <w:p w14:paraId="0EE338CD" w14:textId="77777777" w:rsidR="00CC3FFA" w:rsidRPr="00667867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E06C2E6" w14:textId="253D93B6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13</w:t>
            </w:r>
            <w:r w:rsidR="00CC3FFA" w:rsidRPr="0066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099</w:t>
            </w:r>
          </w:p>
        </w:tc>
      </w:tr>
      <w:tr w:rsidR="00CC3FFA" w:rsidRPr="00667867" w14:paraId="4C5AEC98" w14:textId="77777777" w:rsidTr="00061790">
        <w:tc>
          <w:tcPr>
            <w:tcW w:w="5760" w:type="dxa"/>
          </w:tcPr>
          <w:p w14:paraId="71420332" w14:textId="77777777" w:rsidR="00CC3FFA" w:rsidRPr="00667867" w:rsidRDefault="00CC3FFA" w:rsidP="00CC3FFA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ฮ่องกง</w:t>
            </w:r>
          </w:p>
        </w:tc>
        <w:tc>
          <w:tcPr>
            <w:tcW w:w="1530" w:type="dxa"/>
            <w:shd w:val="clear" w:color="auto" w:fill="auto"/>
          </w:tcPr>
          <w:p w14:paraId="0C818483" w14:textId="4016E5CA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522</w:t>
            </w:r>
          </w:p>
        </w:tc>
        <w:tc>
          <w:tcPr>
            <w:tcW w:w="270" w:type="dxa"/>
          </w:tcPr>
          <w:p w14:paraId="5FC54611" w14:textId="77777777" w:rsidR="00CC3FFA" w:rsidRPr="00667867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2E1DE806" w14:textId="1BDB363B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12</w:t>
            </w:r>
            <w:r w:rsidR="00CC3FFA" w:rsidRPr="0066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884</w:t>
            </w:r>
          </w:p>
        </w:tc>
      </w:tr>
      <w:tr w:rsidR="00CC3FFA" w:rsidRPr="00667867" w14:paraId="1DB865E1" w14:textId="77777777" w:rsidTr="00061790">
        <w:tc>
          <w:tcPr>
            <w:tcW w:w="5760" w:type="dxa"/>
          </w:tcPr>
          <w:p w14:paraId="573368D2" w14:textId="77777777" w:rsidR="00CC3FFA" w:rsidRPr="00667867" w:rsidRDefault="00CC3FFA" w:rsidP="00CC3FFA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เวียดนาม</w:t>
            </w:r>
          </w:p>
        </w:tc>
        <w:tc>
          <w:tcPr>
            <w:tcW w:w="1530" w:type="dxa"/>
            <w:shd w:val="clear" w:color="auto" w:fill="auto"/>
          </w:tcPr>
          <w:p w14:paraId="6A4925D1" w14:textId="47C095EA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963</w:t>
            </w:r>
          </w:p>
        </w:tc>
        <w:tc>
          <w:tcPr>
            <w:tcW w:w="270" w:type="dxa"/>
          </w:tcPr>
          <w:p w14:paraId="133CA17D" w14:textId="77777777" w:rsidR="00CC3FFA" w:rsidRPr="00667867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180BF4BB" w14:textId="109B6B80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5</w:t>
            </w:r>
            <w:r w:rsidR="00CC3FFA" w:rsidRPr="0066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333</w:t>
            </w:r>
          </w:p>
        </w:tc>
      </w:tr>
      <w:tr w:rsidR="00CC3FFA" w:rsidRPr="00667867" w14:paraId="612513A3" w14:textId="77777777" w:rsidTr="00061790">
        <w:tc>
          <w:tcPr>
            <w:tcW w:w="5760" w:type="dxa"/>
          </w:tcPr>
          <w:p w14:paraId="46292834" w14:textId="77777777" w:rsidR="00CC3FFA" w:rsidRPr="00667867" w:rsidRDefault="00CC3FFA" w:rsidP="00CC3FFA">
            <w:pPr>
              <w:spacing w:line="380" w:lineRule="exact"/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667867">
              <w:rPr>
                <w:rFonts w:asciiTheme="majorBidi" w:hAnsiTheme="majorBidi" w:cstheme="majorBidi" w:hint="cs"/>
                <w:snapToGrid w:val="0"/>
                <w:color w:val="000000"/>
                <w:sz w:val="30"/>
                <w:szCs w:val="30"/>
                <w:cs/>
                <w:lang w:eastAsia="th-TH"/>
              </w:rPr>
              <w:t>อื่นๆ</w:t>
            </w:r>
          </w:p>
        </w:tc>
        <w:tc>
          <w:tcPr>
            <w:tcW w:w="1530" w:type="dxa"/>
            <w:shd w:val="clear" w:color="auto" w:fill="auto"/>
          </w:tcPr>
          <w:p w14:paraId="33F826F6" w14:textId="0C82F020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403</w:t>
            </w:r>
          </w:p>
        </w:tc>
        <w:tc>
          <w:tcPr>
            <w:tcW w:w="270" w:type="dxa"/>
          </w:tcPr>
          <w:p w14:paraId="51FB7D90" w14:textId="77777777" w:rsidR="00CC3FFA" w:rsidRPr="00667867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gridSpan w:val="2"/>
          </w:tcPr>
          <w:p w14:paraId="380CE11E" w14:textId="4A81133B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9</w:t>
            </w:r>
            <w:r w:rsidR="00CC3FFA" w:rsidRPr="0066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385</w:t>
            </w:r>
          </w:p>
        </w:tc>
      </w:tr>
      <w:tr w:rsidR="00CC3FFA" w:rsidRPr="00667867" w14:paraId="60EE8F98" w14:textId="77777777" w:rsidTr="00061790">
        <w:tc>
          <w:tcPr>
            <w:tcW w:w="5760" w:type="dxa"/>
          </w:tcPr>
          <w:p w14:paraId="666F48F3" w14:textId="77777777" w:rsidR="00CC3FFA" w:rsidRPr="00667867" w:rsidRDefault="00CC3FFA" w:rsidP="00CC3FFA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6786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รวมรายได้จากการขายและให้บริการ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E9254" w14:textId="47678B1B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133</w:t>
            </w:r>
            <w:r w:rsidR="00CC3F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989</w:t>
            </w:r>
          </w:p>
        </w:tc>
        <w:tc>
          <w:tcPr>
            <w:tcW w:w="270" w:type="dxa"/>
          </w:tcPr>
          <w:p w14:paraId="1F508A9E" w14:textId="77777777" w:rsidR="00CC3FFA" w:rsidRPr="00667867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E28AAA" w14:textId="29E71DD5" w:rsidR="00CC3FFA" w:rsidRPr="00667867" w:rsidRDefault="00073374" w:rsidP="00CC3FFA">
            <w:pPr>
              <w:pStyle w:val="acctfourfigures"/>
              <w:tabs>
                <w:tab w:val="clear" w:pos="765"/>
                <w:tab w:val="decimal" w:pos="109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CC3FFA" w:rsidRPr="006678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011</w:t>
            </w:r>
            <w:r w:rsidR="00CC3FFA" w:rsidRPr="0066786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039</w:t>
            </w:r>
          </w:p>
        </w:tc>
      </w:tr>
    </w:tbl>
    <w:p w14:paraId="541C5C10" w14:textId="1E5C009F" w:rsidR="002C05B5" w:rsidRPr="004F5A59" w:rsidRDefault="002C05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D283C7B" w14:textId="687C18B4" w:rsidR="00060D67" w:rsidRDefault="0082279F" w:rsidP="008227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2279F">
        <w:rPr>
          <w:rFonts w:ascii="Angsana New" w:hAnsi="Angsana New"/>
          <w:sz w:val="30"/>
          <w:szCs w:val="30"/>
          <w:cs/>
        </w:rPr>
        <w:t>รายได้จากลูกค้ารายหนึ่งจากส่วนงานธุรกิจยาและเวชภัณฑ์ของกลุ่มบริษัทเป็นเงินประมาณ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z w:val="30"/>
          <w:szCs w:val="30"/>
        </w:rPr>
        <w:t>433</w:t>
      </w:r>
      <w:r w:rsidR="00CC3FFA">
        <w:rPr>
          <w:rFonts w:ascii="Angsana New" w:hAnsi="Angsana New"/>
          <w:sz w:val="30"/>
          <w:szCs w:val="30"/>
        </w:rPr>
        <w:t>.</w:t>
      </w:r>
      <w:r w:rsidR="00073374" w:rsidRPr="00073374">
        <w:rPr>
          <w:rFonts w:ascii="Angsana New" w:hAnsi="Angsana New"/>
          <w:sz w:val="30"/>
          <w:szCs w:val="30"/>
        </w:rPr>
        <w:t>5</w:t>
      </w:r>
      <w:r w:rsidR="00CC3FFA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ล้านบาท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8C4B1A">
        <w:rPr>
          <w:rFonts w:ascii="Angsana New" w:hAnsi="Angsana New"/>
          <w:sz w:val="30"/>
          <w:szCs w:val="30"/>
        </w:rPr>
        <w:br/>
      </w:r>
      <w:r w:rsidR="007336FD" w:rsidRPr="008C4B1A">
        <w:rPr>
          <w:rFonts w:ascii="Angsana New" w:hAnsi="Angsana New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2566</w:t>
      </w:r>
      <w:r w:rsidR="007336FD" w:rsidRPr="008C4B1A">
        <w:rPr>
          <w:rFonts w:ascii="Angsana New" w:hAnsi="Angsana New"/>
          <w:i/>
          <w:iCs/>
          <w:sz w:val="30"/>
          <w:szCs w:val="30"/>
        </w:rPr>
        <w:t xml:space="preserve">: 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333</w:t>
      </w:r>
      <w:r w:rsidR="00734F79">
        <w:rPr>
          <w:rFonts w:ascii="Angsana New" w:hAnsi="Angsana New"/>
          <w:i/>
          <w:iCs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0</w:t>
      </w:r>
      <w:r w:rsidR="00734F79">
        <w:rPr>
          <w:rFonts w:ascii="Angsana New" w:hAnsi="Angsana New"/>
          <w:i/>
          <w:iCs/>
          <w:sz w:val="30"/>
          <w:szCs w:val="30"/>
        </w:rPr>
        <w:t xml:space="preserve"> </w:t>
      </w:r>
      <w:r w:rsidR="00734F79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7336FD" w:rsidRPr="008C4B1A">
        <w:rPr>
          <w:rFonts w:ascii="Angsana New" w:hAnsi="Angsana New"/>
          <w:i/>
          <w:iCs/>
          <w:sz w:val="30"/>
          <w:szCs w:val="30"/>
        </w:rPr>
        <w:t>)</w:t>
      </w:r>
      <w:r w:rsidR="007336FD">
        <w:rPr>
          <w:rFonts w:ascii="Angsana New" w:hAnsi="Angsana New"/>
          <w:sz w:val="30"/>
          <w:szCs w:val="30"/>
        </w:rPr>
        <w:t xml:space="preserve"> </w:t>
      </w:r>
      <w:r w:rsidR="004E00DD" w:rsidRPr="004E00DD">
        <w:rPr>
          <w:rFonts w:ascii="Angsana New" w:hAnsi="Angsana New"/>
          <w:sz w:val="30"/>
          <w:szCs w:val="30"/>
          <w:cs/>
        </w:rPr>
        <w:t>จากรายได้รวมของกลุ่มบริษัท</w:t>
      </w:r>
    </w:p>
    <w:p w14:paraId="0CFE1B46" w14:textId="77777777" w:rsidR="004E00DD" w:rsidRPr="004F5A59" w:rsidRDefault="004E00DD" w:rsidP="00E5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84E7B55" w14:textId="6D0392EB" w:rsidR="001168AA" w:rsidRPr="00961D8F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61D8F">
        <w:rPr>
          <w:rFonts w:ascii="Angsana New" w:hAnsi="Angsana New" w:cs="Angsana New" w:hint="cs"/>
          <w:cs/>
        </w:rPr>
        <w:t>ภาษีเงินได้</w:t>
      </w:r>
    </w:p>
    <w:p w14:paraId="25DE554E" w14:textId="77777777" w:rsidR="001168AA" w:rsidRPr="004F5A59" w:rsidRDefault="001168AA" w:rsidP="001168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2EC8367E" w14:textId="44FA9F9E" w:rsidR="00061790" w:rsidRPr="0057105E" w:rsidRDefault="00061790" w:rsidP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7105E">
        <w:rPr>
          <w:rFonts w:ascii="Angsana New" w:hAnsi="Angsana New" w:hint="cs"/>
          <w:sz w:val="30"/>
          <w:szCs w:val="30"/>
          <w:cs/>
        </w:rPr>
        <w:t>อัตราภาษีเงินได้ที่แท้จริงของกลุ่มบริษัทและบริษัทในการดำเนินงานต่อเนื่องเป็นระยะเวลา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57105E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57105E">
        <w:rPr>
          <w:rFonts w:ascii="Angsana New" w:hAnsi="Angsana New"/>
          <w:sz w:val="30"/>
          <w:szCs w:val="30"/>
        </w:rPr>
        <w:t xml:space="preserve"> </w:t>
      </w:r>
      <w:r w:rsidRPr="0057105E">
        <w:rPr>
          <w:rFonts w:ascii="Angsana New" w:hAnsi="Angsana New"/>
          <w:sz w:val="30"/>
          <w:szCs w:val="30"/>
        </w:rPr>
        <w:br/>
      </w:r>
      <w:r w:rsidR="00073374" w:rsidRPr="00073374">
        <w:rPr>
          <w:rFonts w:ascii="Angsana New" w:hAnsi="Angsana New" w:hint="cs"/>
          <w:spacing w:val="-4"/>
          <w:sz w:val="30"/>
          <w:szCs w:val="30"/>
        </w:rPr>
        <w:t>30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073374" w:rsidRPr="00073374">
        <w:rPr>
          <w:rFonts w:ascii="Angsana New" w:hAnsi="Angsana New" w:hint="cs"/>
          <w:spacing w:val="-4"/>
          <w:sz w:val="30"/>
          <w:szCs w:val="30"/>
        </w:rPr>
        <w:t>256</w:t>
      </w:r>
      <w:r w:rsidR="00073374" w:rsidRPr="00073374">
        <w:rPr>
          <w:rFonts w:ascii="Angsana New" w:hAnsi="Angsana New"/>
          <w:spacing w:val="-4"/>
          <w:sz w:val="30"/>
          <w:szCs w:val="30"/>
        </w:rPr>
        <w:t>7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>คือร้อยละ</w:t>
      </w:r>
      <w:r w:rsidR="00CC3FFA">
        <w:rPr>
          <w:rFonts w:ascii="Angsana New" w:hAnsi="Angsana New"/>
          <w:spacing w:val="-4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spacing w:val="-4"/>
          <w:sz w:val="30"/>
          <w:szCs w:val="30"/>
        </w:rPr>
        <w:t>19</w:t>
      </w:r>
      <w:r w:rsidR="00CC3FFA">
        <w:rPr>
          <w:rFonts w:ascii="Angsana New" w:hAnsi="Angsana New"/>
          <w:spacing w:val="-4"/>
          <w:sz w:val="30"/>
          <w:szCs w:val="30"/>
        </w:rPr>
        <w:t>.</w:t>
      </w:r>
      <w:r w:rsidR="00073374" w:rsidRPr="00073374">
        <w:rPr>
          <w:rFonts w:ascii="Angsana New" w:hAnsi="Angsana New"/>
          <w:spacing w:val="-4"/>
          <w:sz w:val="30"/>
          <w:szCs w:val="30"/>
        </w:rPr>
        <w:t>0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 xml:space="preserve">และร้อยละ </w:t>
      </w:r>
      <w:r w:rsidR="00073374" w:rsidRPr="00073374">
        <w:rPr>
          <w:rFonts w:ascii="Angsana New" w:hAnsi="Angsana New"/>
          <w:spacing w:val="-4"/>
          <w:sz w:val="30"/>
          <w:szCs w:val="30"/>
        </w:rPr>
        <w:t>10</w:t>
      </w:r>
      <w:r w:rsidR="00CC3FFA">
        <w:rPr>
          <w:rFonts w:ascii="Angsana New" w:hAnsi="Angsana New"/>
          <w:spacing w:val="-4"/>
          <w:sz w:val="30"/>
          <w:szCs w:val="30"/>
        </w:rPr>
        <w:t>.</w:t>
      </w:r>
      <w:r w:rsidR="00073374" w:rsidRPr="00073374">
        <w:rPr>
          <w:rFonts w:ascii="Angsana New" w:hAnsi="Angsana New"/>
          <w:spacing w:val="-4"/>
          <w:sz w:val="30"/>
          <w:szCs w:val="30"/>
        </w:rPr>
        <w:t>7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>ตามลำดับ</w:t>
      </w:r>
      <w:r w:rsidRPr="0057105E">
        <w:rPr>
          <w:rFonts w:ascii="Angsana New" w:hAnsi="Angsana New" w:hint="cs"/>
          <w:spacing w:val="-4"/>
          <w:sz w:val="30"/>
          <w:szCs w:val="30"/>
        </w:rPr>
        <w:t xml:space="preserve"> 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pacing w:val="-4"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</w:rPr>
        <w:t>: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ร้อยละ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</w:rPr>
        <w:t xml:space="preserve"> </w:t>
      </w:r>
      <w:r w:rsidR="00073374" w:rsidRPr="00073374">
        <w:rPr>
          <w:rFonts w:ascii="Angsana New" w:hAnsi="Angsana New"/>
          <w:i/>
          <w:iCs/>
          <w:spacing w:val="-4"/>
          <w:sz w:val="30"/>
          <w:szCs w:val="30"/>
        </w:rPr>
        <w:t>10</w:t>
      </w:r>
      <w:r w:rsidR="00E84D5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pacing w:val="-4"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i/>
          <w:iCs/>
          <w:spacing w:val="-4"/>
          <w:sz w:val="30"/>
          <w:szCs w:val="30"/>
          <w:cs/>
        </w:rPr>
        <w:t>ร้อยละ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 </w:t>
      </w:r>
      <w:r w:rsidRPr="0057105E">
        <w:rPr>
          <w:rFonts w:ascii="Angsana New" w:hAnsi="Angsana New"/>
          <w:i/>
          <w:iCs/>
          <w:spacing w:val="-4"/>
          <w:sz w:val="30"/>
          <w:szCs w:val="30"/>
        </w:rPr>
        <w:t>(</w:t>
      </w:r>
      <w:r w:rsidR="00073374" w:rsidRPr="00073374">
        <w:rPr>
          <w:rFonts w:ascii="Angsana New" w:hAnsi="Angsana New"/>
          <w:i/>
          <w:iCs/>
          <w:spacing w:val="-4"/>
          <w:sz w:val="30"/>
          <w:szCs w:val="30"/>
        </w:rPr>
        <w:t>4</w:t>
      </w:r>
      <w:r w:rsidR="00E84D55">
        <w:rPr>
          <w:rFonts w:ascii="Angsana New" w:hAnsi="Angsana New"/>
          <w:i/>
          <w:iCs/>
          <w:spacing w:val="-4"/>
          <w:sz w:val="30"/>
          <w:szCs w:val="30"/>
        </w:rPr>
        <w:t>.</w:t>
      </w:r>
      <w:r w:rsidR="00073374" w:rsidRPr="00073374">
        <w:rPr>
          <w:rFonts w:ascii="Angsana New" w:hAnsi="Angsana New"/>
          <w:i/>
          <w:iCs/>
          <w:spacing w:val="-4"/>
          <w:sz w:val="30"/>
          <w:szCs w:val="30"/>
        </w:rPr>
        <w:t>5</w:t>
      </w:r>
      <w:r w:rsidRPr="0057105E">
        <w:rPr>
          <w:rFonts w:ascii="Angsana New" w:hAnsi="Angsana New"/>
          <w:i/>
          <w:iCs/>
          <w:spacing w:val="-4"/>
          <w:sz w:val="30"/>
          <w:szCs w:val="30"/>
        </w:rPr>
        <w:t xml:space="preserve">) </w:t>
      </w:r>
      <w:r w:rsidRPr="0057105E">
        <w:rPr>
          <w:rFonts w:ascii="Angsana New" w:hAnsi="Angsana New" w:hint="cs"/>
          <w:i/>
          <w:iCs/>
          <w:spacing w:val="-4"/>
          <w:sz w:val="30"/>
          <w:szCs w:val="30"/>
          <w:cs/>
        </w:rPr>
        <w:t>ตามลำดับ)</w:t>
      </w:r>
      <w:r w:rsidRPr="0057105E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4F6902">
        <w:rPr>
          <w:rFonts w:ascii="Angsana New" w:hAnsi="Angsana New"/>
          <w:i/>
          <w:iCs/>
          <w:spacing w:val="-4"/>
          <w:sz w:val="30"/>
          <w:szCs w:val="30"/>
          <w:cs/>
        </w:rPr>
        <w:br/>
      </w:r>
      <w:r w:rsidRPr="0057105E">
        <w:rPr>
          <w:rFonts w:ascii="Angsana New" w:hAnsi="Angsana New" w:hint="cs"/>
          <w:spacing w:val="-4"/>
          <w:sz w:val="30"/>
          <w:szCs w:val="30"/>
          <w:cs/>
        </w:rPr>
        <w:t>การเปลี่ยนแปลง</w:t>
      </w:r>
      <w:r w:rsidRPr="0057105E">
        <w:rPr>
          <w:rFonts w:ascii="Angsana New" w:hAnsi="Angsana New" w:hint="cs"/>
          <w:sz w:val="30"/>
          <w:szCs w:val="30"/>
          <w:cs/>
        </w:rPr>
        <w:t>ในอัตราภาษีเงินได้ที่แท้จริงของกลุ่มบริษัทและบริษัทมีสาเหตุหลักมาจาก</w:t>
      </w:r>
      <w:r w:rsidR="004F6902">
        <w:rPr>
          <w:rFonts w:ascii="Angsana New" w:hAnsi="Angsana New" w:hint="cs"/>
          <w:sz w:val="30"/>
          <w:szCs w:val="30"/>
          <w:cs/>
        </w:rPr>
        <w:t>เงินปันผลรับจากบริษัทย่อยที่ไม่ต้องเสียภาษี</w:t>
      </w:r>
      <w:r w:rsidR="004F6902" w:rsidRPr="0057105E">
        <w:rPr>
          <w:rFonts w:ascii="Angsana New" w:hAnsi="Angsana New" w:hint="cs"/>
          <w:sz w:val="30"/>
          <w:szCs w:val="30"/>
          <w:cs/>
        </w:rPr>
        <w:t xml:space="preserve"> </w:t>
      </w:r>
      <w:r w:rsidR="004F6902">
        <w:rPr>
          <w:rFonts w:ascii="Angsana New" w:hAnsi="Angsana New" w:hint="cs"/>
          <w:sz w:val="30"/>
          <w:szCs w:val="30"/>
          <w:cs/>
        </w:rPr>
        <w:t>และ</w:t>
      </w:r>
      <w:r w:rsidRPr="0057105E">
        <w:rPr>
          <w:rFonts w:ascii="Angsana New" w:hAnsi="Angsana New" w:hint="cs"/>
          <w:sz w:val="30"/>
          <w:szCs w:val="30"/>
          <w:cs/>
        </w:rPr>
        <w:t xml:space="preserve">ความแตกต่างของรายการสัญญาเช่าทางบัญชีและทางภาษี </w:t>
      </w:r>
      <w:r w:rsidRPr="0057105E">
        <w:rPr>
          <w:rFonts w:ascii="Angsana New" w:hAnsi="Angsana New" w:hint="cs"/>
          <w:i/>
          <w:iCs/>
          <w:sz w:val="30"/>
          <w:szCs w:val="30"/>
        </w:rPr>
        <w:t>(</w:t>
      </w:r>
      <w:r w:rsidR="00073374" w:rsidRPr="00073374">
        <w:rPr>
          <w:rFonts w:ascii="Angsana New" w:hAnsi="Angsana New" w:hint="cs"/>
          <w:i/>
          <w:iCs/>
          <w:sz w:val="30"/>
          <w:szCs w:val="30"/>
        </w:rPr>
        <w:t>256</w:t>
      </w:r>
      <w:r w:rsidR="00073374" w:rsidRPr="00073374">
        <w:rPr>
          <w:rFonts w:ascii="Angsana New" w:hAnsi="Angsana New"/>
          <w:i/>
          <w:iCs/>
          <w:sz w:val="30"/>
          <w:szCs w:val="30"/>
        </w:rPr>
        <w:t>6</w:t>
      </w:r>
      <w:r w:rsidRPr="0057105E">
        <w:rPr>
          <w:rFonts w:ascii="Angsana New" w:hAnsi="Angsana New" w:hint="cs"/>
          <w:i/>
          <w:iCs/>
          <w:sz w:val="30"/>
          <w:szCs w:val="30"/>
        </w:rPr>
        <w:t>:</w:t>
      </w:r>
      <w:r w:rsidRPr="0057105E">
        <w:rPr>
          <w:rFonts w:ascii="Angsana New" w:hAnsi="Angsana New" w:hint="cs"/>
          <w:i/>
          <w:iCs/>
          <w:sz w:val="30"/>
          <w:szCs w:val="30"/>
          <w:cs/>
        </w:rPr>
        <w:t xml:space="preserve"> เงินปันผลรับจากบริษัทย่อยที่ไม่ต้องเสียภาษี</w:t>
      </w:r>
      <w:r w:rsidRPr="0057105E">
        <w:rPr>
          <w:rFonts w:ascii="Angsana New" w:hAnsi="Angsana New"/>
          <w:i/>
          <w:iCs/>
          <w:sz w:val="30"/>
          <w:szCs w:val="30"/>
          <w:cs/>
        </w:rPr>
        <w:t>และค่าใช้จ่ายในการออกหุ้นสามัญเพิ่มทุนที่หักได้เพิ่มทางภาษี</w:t>
      </w:r>
      <w:r w:rsidRPr="0057105E">
        <w:rPr>
          <w:rFonts w:ascii="Angsana New" w:hAnsi="Angsana New" w:hint="cs"/>
          <w:i/>
          <w:iCs/>
          <w:sz w:val="30"/>
          <w:szCs w:val="30"/>
        </w:rPr>
        <w:t>)</w:t>
      </w:r>
    </w:p>
    <w:p w14:paraId="0E567EB1" w14:textId="20188A77" w:rsidR="00CD55DD" w:rsidRPr="002C05B5" w:rsidRDefault="00CD55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  <w:cs/>
        </w:rPr>
      </w:pPr>
    </w:p>
    <w:p w14:paraId="541B2AD0" w14:textId="77777777" w:rsidR="00061790" w:rsidRDefault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</w:rPr>
      </w:pPr>
      <w:r>
        <w:rPr>
          <w:rFonts w:ascii="Angsana New" w:hAnsi="Angsana New"/>
          <w:cs/>
        </w:rPr>
        <w:br w:type="page"/>
      </w:r>
    </w:p>
    <w:p w14:paraId="7334A06B" w14:textId="1CCF346E" w:rsidR="001168AA" w:rsidRPr="009721F5" w:rsidRDefault="001168AA" w:rsidP="001168AA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กำไรต่อหุ้น</w:t>
      </w:r>
    </w:p>
    <w:p w14:paraId="44FB1538" w14:textId="1BC4BDB3" w:rsidR="001168AA" w:rsidRDefault="001168AA" w:rsidP="005569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11081A" w:rsidRPr="00061790" w14:paraId="1215689F" w14:textId="77777777" w:rsidTr="00A54B67">
        <w:tc>
          <w:tcPr>
            <w:tcW w:w="3780" w:type="dxa"/>
          </w:tcPr>
          <w:p w14:paraId="028EE708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F41DC66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CB0FB43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0CA431C1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1081A" w:rsidRPr="00061790" w14:paraId="3FF65A02" w14:textId="77777777" w:rsidTr="00A54B67">
        <w:tc>
          <w:tcPr>
            <w:tcW w:w="3780" w:type="dxa"/>
            <w:vAlign w:val="bottom"/>
          </w:tcPr>
          <w:p w14:paraId="5A5B5561" w14:textId="72A66C80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7CE75E39" w14:textId="4B40D04C" w:rsidR="0011081A" w:rsidRPr="00061790" w:rsidRDefault="00073374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316B7CD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96207F" w14:textId="5360DBB7" w:rsidR="0011081A" w:rsidRPr="00061790" w:rsidRDefault="00073374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F6966A0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92F4B3" w14:textId="2E13E7EE" w:rsidR="0011081A" w:rsidRPr="00061790" w:rsidRDefault="00073374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65C23225" w14:textId="77777777" w:rsidR="0011081A" w:rsidRPr="00061790" w:rsidRDefault="0011081A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0A9B58" w14:textId="2EA5405B" w:rsidR="0011081A" w:rsidRPr="00061790" w:rsidRDefault="00073374" w:rsidP="00A54B67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11081A" w:rsidRPr="00061790" w14:paraId="26C0B2E4" w14:textId="77777777" w:rsidTr="00A54B67">
        <w:tc>
          <w:tcPr>
            <w:tcW w:w="3780" w:type="dxa"/>
          </w:tcPr>
          <w:p w14:paraId="68E7CCCD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1FA8B8A7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61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1081A" w:rsidRPr="00061790" w14:paraId="7E23614A" w14:textId="77777777" w:rsidTr="00A54B67">
        <w:tc>
          <w:tcPr>
            <w:tcW w:w="3780" w:type="dxa"/>
            <w:vAlign w:val="bottom"/>
          </w:tcPr>
          <w:p w14:paraId="499B8E99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BA5F24" w14:textId="33B181CB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11081A" w:rsidRPr="007C74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019</w:t>
            </w:r>
          </w:p>
        </w:tc>
        <w:tc>
          <w:tcPr>
            <w:tcW w:w="270" w:type="dxa"/>
            <w:vAlign w:val="bottom"/>
          </w:tcPr>
          <w:p w14:paraId="5BE0E6EE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E08263B" w14:textId="165DE517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110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79AF833E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D4ACB3F" w14:textId="4373372E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110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961</w:t>
            </w:r>
          </w:p>
        </w:tc>
        <w:tc>
          <w:tcPr>
            <w:tcW w:w="288" w:type="dxa"/>
            <w:vAlign w:val="bottom"/>
          </w:tcPr>
          <w:p w14:paraId="1964151E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2F8AE296" w14:textId="12467B92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23</w:t>
            </w:r>
            <w:r w:rsidR="0011081A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382</w:t>
            </w:r>
          </w:p>
        </w:tc>
      </w:tr>
      <w:tr w:rsidR="0011081A" w:rsidRPr="00061790" w14:paraId="59EFB175" w14:textId="77777777" w:rsidTr="00A54B67">
        <w:tc>
          <w:tcPr>
            <w:tcW w:w="3780" w:type="dxa"/>
            <w:vAlign w:val="bottom"/>
          </w:tcPr>
          <w:p w14:paraId="2E585B0E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EA9F5A4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94147FB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487332E3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740BFB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CFC43AC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64BCECC2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3ED3AF0F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081A" w:rsidRPr="00061790" w14:paraId="295D819D" w14:textId="77777777" w:rsidTr="00A54B67">
        <w:tc>
          <w:tcPr>
            <w:tcW w:w="3780" w:type="dxa"/>
          </w:tcPr>
          <w:p w14:paraId="5B77BBA1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1B65FF6F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305070A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2EBC992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AA0D60F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740C621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6AFDC12B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23E87F04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1081A" w:rsidRPr="00061790" w14:paraId="7C30085C" w14:textId="77777777" w:rsidTr="00A54B67">
        <w:tc>
          <w:tcPr>
            <w:tcW w:w="3780" w:type="dxa"/>
            <w:vAlign w:val="bottom"/>
          </w:tcPr>
          <w:p w14:paraId="0342309E" w14:textId="3AEFB081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617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1170" w:type="dxa"/>
            <w:shd w:val="clear" w:color="auto" w:fill="auto"/>
          </w:tcPr>
          <w:p w14:paraId="1D4FC2F1" w14:textId="54133459" w:rsidR="0011081A" w:rsidRPr="00E862A8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11081A" w:rsidRPr="00E8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7F64B1B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EAC1416" w14:textId="56C68445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</w:rPr>
              <w:t>600</w:t>
            </w:r>
            <w:r w:rsidR="0011081A" w:rsidRPr="00E8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A8B8290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251C7760" w14:textId="149A0117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600</w:t>
            </w:r>
            <w:r w:rsidR="0011081A" w:rsidRPr="000617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501C6608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C8317AC" w14:textId="746F3434" w:rsidR="0011081A" w:rsidRPr="00061790" w:rsidRDefault="00073374" w:rsidP="00A54B6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600</w:t>
            </w:r>
            <w:r w:rsidR="0011081A" w:rsidRPr="000617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11081A" w:rsidRPr="00061790" w14:paraId="2EE37181" w14:textId="77777777" w:rsidTr="00A54B67">
        <w:tc>
          <w:tcPr>
            <w:tcW w:w="3780" w:type="dxa"/>
            <w:vAlign w:val="bottom"/>
          </w:tcPr>
          <w:p w14:paraId="59BD9A65" w14:textId="216CB709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 xml:space="preserve">ณ วันที่ </w:t>
            </w:r>
            <w:r w:rsidR="00073374" w:rsidRPr="00073374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900F6" w14:textId="77777777" w:rsidR="0011081A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06C943" w14:textId="564C164C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110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2063FEC3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313636" w14:textId="77777777" w:rsidR="0011081A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5F9985F" w14:textId="62C7AA07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110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03575DCA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B5C9CD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E0B98E2" w14:textId="4E1C578E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11081A"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7DF50704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B1A64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6D04491" w14:textId="3274014B" w:rsidR="0011081A" w:rsidRPr="00061790" w:rsidRDefault="00073374" w:rsidP="00A54B6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600</w:t>
            </w:r>
            <w:r w:rsidR="0011081A" w:rsidRPr="0006179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000</w:t>
            </w:r>
          </w:p>
        </w:tc>
      </w:tr>
      <w:tr w:rsidR="0011081A" w:rsidRPr="00061790" w14:paraId="3A32D0C6" w14:textId="77777777" w:rsidTr="00A54B67">
        <w:tc>
          <w:tcPr>
            <w:tcW w:w="3780" w:type="dxa"/>
            <w:vAlign w:val="bottom"/>
          </w:tcPr>
          <w:p w14:paraId="66861B08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1C7F273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ACF8E0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CD46DB6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81ABC5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5A77770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149DD97C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06AD1CB4" w14:textId="77777777" w:rsidR="0011081A" w:rsidRPr="00061790" w:rsidRDefault="0011081A" w:rsidP="00A54B67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1081A" w:rsidRPr="00061790" w14:paraId="15A69D1A" w14:textId="77777777" w:rsidTr="00A54B67">
        <w:tc>
          <w:tcPr>
            <w:tcW w:w="3780" w:type="dxa"/>
            <w:vAlign w:val="bottom"/>
          </w:tcPr>
          <w:p w14:paraId="4A801C4A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CA0CFD" w14:textId="656506B2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10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</w:t>
            </w:r>
          </w:p>
        </w:tc>
        <w:tc>
          <w:tcPr>
            <w:tcW w:w="270" w:type="dxa"/>
            <w:vAlign w:val="bottom"/>
          </w:tcPr>
          <w:p w14:paraId="75611209" w14:textId="77777777" w:rsidR="0011081A" w:rsidRPr="00061790" w:rsidRDefault="0011081A" w:rsidP="00A54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FDD217" w14:textId="075F9DEB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1108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4F7188B5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6651D" w14:textId="3BB94DF6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11081A"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04</w:t>
            </w:r>
          </w:p>
        </w:tc>
        <w:tc>
          <w:tcPr>
            <w:tcW w:w="288" w:type="dxa"/>
            <w:shd w:val="clear" w:color="auto" w:fill="auto"/>
            <w:vAlign w:val="bottom"/>
          </w:tcPr>
          <w:p w14:paraId="11B1EFD1" w14:textId="77777777" w:rsidR="0011081A" w:rsidRPr="00061790" w:rsidRDefault="0011081A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249D613" w14:textId="04709E3D" w:rsidR="0011081A" w:rsidRPr="00061790" w:rsidRDefault="00073374" w:rsidP="00A54B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11081A" w:rsidRPr="00061790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04</w:t>
            </w:r>
          </w:p>
        </w:tc>
      </w:tr>
    </w:tbl>
    <w:p w14:paraId="6F12781D" w14:textId="77777777" w:rsidR="0011081A" w:rsidRPr="00061790" w:rsidRDefault="0011081A" w:rsidP="001108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70"/>
        <w:gridCol w:w="1170"/>
        <w:gridCol w:w="270"/>
        <w:gridCol w:w="1170"/>
        <w:gridCol w:w="288"/>
        <w:gridCol w:w="1152"/>
      </w:tblGrid>
      <w:tr w:rsidR="00923A0E" w:rsidRPr="00061790" w14:paraId="63500155" w14:textId="77777777" w:rsidTr="007A5ED9">
        <w:tc>
          <w:tcPr>
            <w:tcW w:w="3780" w:type="dxa"/>
          </w:tcPr>
          <w:p w14:paraId="46CAF41B" w14:textId="77777777" w:rsidR="00923A0E" w:rsidRPr="00061790" w:rsidRDefault="00923A0E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30379FC" w14:textId="77777777" w:rsidR="00923A0E" w:rsidRPr="00061790" w:rsidRDefault="00923A0E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76BB201" w14:textId="77777777" w:rsidR="00923A0E" w:rsidRPr="00061790" w:rsidRDefault="00923A0E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2998BB23" w14:textId="77777777" w:rsidR="00923A0E" w:rsidRPr="00061790" w:rsidRDefault="00923A0E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D7E3C" w:rsidRPr="00061790" w14:paraId="2C05098E" w14:textId="77777777" w:rsidTr="007A5ED9">
        <w:tc>
          <w:tcPr>
            <w:tcW w:w="3780" w:type="dxa"/>
            <w:vAlign w:val="bottom"/>
          </w:tcPr>
          <w:p w14:paraId="0F500EFF" w14:textId="142E4643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งวดเก้าเดือน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0D5BFC72" w14:textId="07B14A65" w:rsidR="002D7E3C" w:rsidRPr="00061790" w:rsidRDefault="00073374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1CF0508C" w14:textId="77777777" w:rsidR="002D7E3C" w:rsidRPr="00061790" w:rsidRDefault="002D7E3C" w:rsidP="002C05B5">
            <w:pPr>
              <w:pStyle w:val="BodyText"/>
              <w:tabs>
                <w:tab w:val="decimal" w:pos="856"/>
              </w:tabs>
              <w:spacing w:after="0" w:line="360" w:lineRule="exact"/>
              <w:ind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4EC800" w14:textId="0BE96430" w:rsidR="002D7E3C" w:rsidRPr="00061790" w:rsidRDefault="00073374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B5B8A3B" w14:textId="77777777" w:rsidR="002D7E3C" w:rsidRPr="00061790" w:rsidRDefault="002D7E3C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D2D84C" w14:textId="381FAE6F" w:rsidR="002D7E3C" w:rsidRPr="00061790" w:rsidRDefault="00073374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2567</w:t>
            </w:r>
          </w:p>
        </w:tc>
        <w:tc>
          <w:tcPr>
            <w:tcW w:w="288" w:type="dxa"/>
          </w:tcPr>
          <w:p w14:paraId="60C08D6F" w14:textId="77777777" w:rsidR="002D7E3C" w:rsidRPr="00061790" w:rsidRDefault="002D7E3C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5FED382" w14:textId="6A328391" w:rsidR="002D7E3C" w:rsidRPr="00061790" w:rsidRDefault="00073374" w:rsidP="002C05B5">
            <w:pPr>
              <w:pStyle w:val="BodyText"/>
              <w:tabs>
                <w:tab w:val="decimal" w:pos="856"/>
              </w:tabs>
              <w:spacing w:after="0" w:line="360" w:lineRule="exact"/>
              <w:ind w:left="-108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</w:tr>
      <w:tr w:rsidR="002D7E3C" w:rsidRPr="00061790" w14:paraId="76DED46D" w14:textId="77777777" w:rsidTr="007A5ED9">
        <w:tc>
          <w:tcPr>
            <w:tcW w:w="3780" w:type="dxa"/>
          </w:tcPr>
          <w:p w14:paraId="584C5291" w14:textId="77777777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0308778B" w14:textId="77777777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6179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พันหุ้น</w:t>
            </w:r>
            <w:r w:rsidRPr="0006179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D7E3C" w:rsidRPr="00061790" w14:paraId="17576537" w14:textId="77777777" w:rsidTr="007A5ED9">
        <w:tc>
          <w:tcPr>
            <w:tcW w:w="3780" w:type="dxa"/>
            <w:vAlign w:val="bottom"/>
          </w:tcPr>
          <w:p w14:paraId="5D885DFF" w14:textId="77777777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38AEEE8" w14:textId="423514F3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E86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873</w:t>
            </w:r>
          </w:p>
        </w:tc>
        <w:tc>
          <w:tcPr>
            <w:tcW w:w="270" w:type="dxa"/>
            <w:vAlign w:val="bottom"/>
          </w:tcPr>
          <w:p w14:paraId="13FC0A02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765"/>
              </w:tabs>
              <w:spacing w:line="36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718AC64" w14:textId="6BDB5BAE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96</w:t>
            </w:r>
            <w:r w:rsidR="002D7E3C"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412</w:t>
            </w:r>
          </w:p>
        </w:tc>
        <w:tc>
          <w:tcPr>
            <w:tcW w:w="270" w:type="dxa"/>
          </w:tcPr>
          <w:p w14:paraId="189A64FA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0A9C65B" w14:textId="77777777" w:rsidR="002D7E3C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59C7A231" w14:textId="483A1455" w:rsidR="00E862A8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88</w:t>
            </w:r>
            <w:r w:rsidR="00E862A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059</w:t>
            </w:r>
          </w:p>
        </w:tc>
        <w:tc>
          <w:tcPr>
            <w:tcW w:w="288" w:type="dxa"/>
          </w:tcPr>
          <w:p w14:paraId="5AA61155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752FEB01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390F3455" w14:textId="403B4BDB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67</w:t>
            </w:r>
            <w:r w:rsidR="002D7E3C" w:rsidRPr="0006179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569</w:t>
            </w:r>
          </w:p>
        </w:tc>
      </w:tr>
      <w:tr w:rsidR="002D7E3C" w:rsidRPr="00061790" w14:paraId="19332406" w14:textId="77777777" w:rsidTr="007A5ED9">
        <w:tc>
          <w:tcPr>
            <w:tcW w:w="3780" w:type="dxa"/>
            <w:vAlign w:val="bottom"/>
          </w:tcPr>
          <w:p w14:paraId="0ED2BBA3" w14:textId="77777777" w:rsidR="002D7E3C" w:rsidRPr="00061790" w:rsidRDefault="002D7E3C" w:rsidP="002D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457508B9" w14:textId="77777777" w:rsidR="002D7E3C" w:rsidRPr="00061790" w:rsidRDefault="002D7E3C" w:rsidP="002D7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35DC7700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5CE1403" w14:textId="77777777" w:rsidR="002D7E3C" w:rsidRPr="00061790" w:rsidRDefault="002D7E3C" w:rsidP="002D7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DE2AF34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6817E2" w14:textId="77777777" w:rsidR="002D7E3C" w:rsidRPr="00061790" w:rsidRDefault="002D7E3C" w:rsidP="002D7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70692991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</w:tcPr>
          <w:p w14:paraId="0D6C923F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880"/>
              </w:tabs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D7E3C" w:rsidRPr="00061790" w14:paraId="03E5F67C" w14:textId="77777777" w:rsidTr="007A5ED9">
        <w:tc>
          <w:tcPr>
            <w:tcW w:w="3780" w:type="dxa"/>
          </w:tcPr>
          <w:p w14:paraId="59F9C94D" w14:textId="77777777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shd w:val="clear" w:color="auto" w:fill="auto"/>
          </w:tcPr>
          <w:p w14:paraId="5EAC87FB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decimal" w:pos="991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BE98F70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A307AB3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E01C03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09F8A04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</w:tcPr>
          <w:p w14:paraId="537E76A5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59A84D0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88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2D7E3C" w:rsidRPr="00061790" w14:paraId="2DB637B4" w14:textId="77777777" w:rsidTr="007A5ED9">
        <w:tc>
          <w:tcPr>
            <w:tcW w:w="3780" w:type="dxa"/>
            <w:vAlign w:val="bottom"/>
          </w:tcPr>
          <w:p w14:paraId="282D9B23" w14:textId="50F17765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Pr="000617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70" w:type="dxa"/>
            <w:shd w:val="clear" w:color="auto" w:fill="auto"/>
          </w:tcPr>
          <w:p w14:paraId="78A54802" w14:textId="7D959840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600</w:t>
            </w:r>
            <w:r w:rsidR="00E8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7C85AB3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C4C8D78" w14:textId="1DD100C8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480</w:t>
            </w:r>
            <w:r w:rsidR="002D7E3C" w:rsidRPr="000617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FDC2BF3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3C8F170B" w14:textId="40F360AE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600</w:t>
            </w:r>
            <w:r w:rsidR="00E862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5873CDF2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DB0ABA8" w14:textId="064199DF" w:rsidR="002D7E3C" w:rsidRPr="00061790" w:rsidRDefault="00073374" w:rsidP="002C05B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480</w:t>
            </w:r>
            <w:r w:rsidR="002D7E3C" w:rsidRPr="00061790">
              <w:rPr>
                <w:rFonts w:asciiTheme="majorBidi" w:hAnsi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000</w:t>
            </w:r>
          </w:p>
        </w:tc>
      </w:tr>
      <w:tr w:rsidR="002D7E3C" w:rsidRPr="00061790" w14:paraId="574D32E9" w14:textId="77777777" w:rsidTr="007A5ED9">
        <w:tc>
          <w:tcPr>
            <w:tcW w:w="3780" w:type="dxa"/>
            <w:vAlign w:val="bottom"/>
          </w:tcPr>
          <w:p w14:paraId="3445A473" w14:textId="07D263F2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="Angsana New" w:hAnsi="Angsana New" w:hint="cs"/>
                <w:sz w:val="30"/>
                <w:szCs w:val="30"/>
                <w:cs/>
              </w:rPr>
              <w:t>ผลกระทบการหุ้นที่ออกจำหน่าย</w:t>
            </w:r>
          </w:p>
        </w:tc>
        <w:tc>
          <w:tcPr>
            <w:tcW w:w="1170" w:type="dxa"/>
            <w:shd w:val="clear" w:color="auto" w:fill="auto"/>
          </w:tcPr>
          <w:p w14:paraId="6EC29C20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</w:tcPr>
          <w:p w14:paraId="3AEC7B59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D44EBC3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81556ED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5B4C00D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62389999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696B7C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D7E3C" w:rsidRPr="00061790" w14:paraId="61EE813C" w14:textId="77777777" w:rsidTr="007A5ED9">
        <w:tc>
          <w:tcPr>
            <w:tcW w:w="3780" w:type="dxa"/>
            <w:vAlign w:val="bottom"/>
          </w:tcPr>
          <w:p w14:paraId="5D382E8C" w14:textId="6A5E6F9B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61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Theme="majorBidi" w:hAnsiTheme="majorBidi" w:hint="cs"/>
                <w:sz w:val="30"/>
                <w:szCs w:val="30"/>
              </w:rPr>
              <w:t>19</w:t>
            </w:r>
            <w:r w:rsidRPr="00061790">
              <w:rPr>
                <w:rFonts w:asciiTheme="majorBidi" w:hAnsiTheme="majorBidi" w:cstheme="majorBidi" w:hint="cs"/>
                <w:sz w:val="30"/>
                <w:szCs w:val="30"/>
              </w:rPr>
              <w:t xml:space="preserve"> </w:t>
            </w:r>
            <w:r w:rsidRPr="000617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มิถุนายน </w:t>
            </w:r>
            <w:r w:rsidR="00073374" w:rsidRPr="00073374">
              <w:rPr>
                <w:rFonts w:asciiTheme="majorBidi" w:hAnsiTheme="majorBidi" w:hint="cs"/>
                <w:sz w:val="30"/>
                <w:szCs w:val="30"/>
              </w:rPr>
              <w:t>2566</w:t>
            </w:r>
          </w:p>
        </w:tc>
        <w:tc>
          <w:tcPr>
            <w:tcW w:w="1170" w:type="dxa"/>
            <w:shd w:val="clear" w:color="auto" w:fill="auto"/>
          </w:tcPr>
          <w:p w14:paraId="4F5E9D6E" w14:textId="7834E4C9" w:rsidR="002D7E3C" w:rsidRPr="00061790" w:rsidRDefault="00E862A8" w:rsidP="00E862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E862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CA665D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1EC60316" w14:textId="7EDB934F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45</w:t>
            </w:r>
            <w:r w:rsidR="002D7E3C" w:rsidRPr="00061790">
              <w:rPr>
                <w:rFonts w:asciiTheme="majorBidi" w:hAnsi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2D711BDD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6746C1F4" w14:textId="2039DDA5" w:rsidR="002D7E3C" w:rsidRPr="00061790" w:rsidRDefault="00E862A8" w:rsidP="00E862A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380" w:lineRule="exact"/>
              <w:ind w:left="-79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88" w:type="dxa"/>
            <w:shd w:val="clear" w:color="auto" w:fill="auto"/>
          </w:tcPr>
          <w:p w14:paraId="208B9139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88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54EFA8C" w14:textId="03E6EFB0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80" w:lineRule="exact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45</w:t>
            </w:r>
            <w:r w:rsidR="002D7E3C" w:rsidRPr="00061790">
              <w:rPr>
                <w:rFonts w:asciiTheme="majorBidi" w:hAnsi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714</w:t>
            </w:r>
          </w:p>
        </w:tc>
      </w:tr>
      <w:tr w:rsidR="002D7E3C" w:rsidRPr="00061790" w14:paraId="35347AFC" w14:textId="77777777" w:rsidTr="007A5ED9">
        <w:tc>
          <w:tcPr>
            <w:tcW w:w="3780" w:type="dxa"/>
            <w:vAlign w:val="bottom"/>
          </w:tcPr>
          <w:p w14:paraId="51CDB6D8" w14:textId="35069DE9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0617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โดยวิธีถัวเฉลี่ยถ่วงน้ำหนัก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ขั้นพื้นฐาน) ณ วันที่ </w:t>
            </w:r>
            <w:r w:rsidR="00073374" w:rsidRPr="00073374">
              <w:rPr>
                <w:rFonts w:ascii="Angsana New" w:hAnsi="Angsana New"/>
                <w:b/>
                <w:sz w:val="30"/>
                <w:szCs w:val="30"/>
              </w:rPr>
              <w:t>30</w:t>
            </w: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6E6E55" w14:textId="77777777" w:rsidR="002D7E3C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530A0F1" w14:textId="3B476D4B" w:rsidR="00E862A8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600</w:t>
            </w:r>
            <w:r w:rsidR="00E86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059B0350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923863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2C3E3B1" w14:textId="26918EE9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525</w:t>
            </w:r>
            <w:r w:rsidR="002D7E3C" w:rsidRPr="000617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714</w:t>
            </w:r>
          </w:p>
        </w:tc>
        <w:tc>
          <w:tcPr>
            <w:tcW w:w="270" w:type="dxa"/>
            <w:shd w:val="clear" w:color="auto" w:fill="auto"/>
          </w:tcPr>
          <w:p w14:paraId="2002DA37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9730EE" w14:textId="77777777" w:rsidR="002D7E3C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720801A7" w14:textId="1D5569DC" w:rsidR="00E862A8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600</w:t>
            </w:r>
            <w:r w:rsidR="00E862A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88" w:type="dxa"/>
            <w:shd w:val="clear" w:color="auto" w:fill="auto"/>
          </w:tcPr>
          <w:p w14:paraId="3834679E" w14:textId="77777777" w:rsidR="002D7E3C" w:rsidRPr="00061790" w:rsidRDefault="002D7E3C" w:rsidP="002C05B5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22F489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  <w:p w14:paraId="0CD7285F" w14:textId="429639E2" w:rsidR="002D7E3C" w:rsidRPr="00061790" w:rsidRDefault="00073374" w:rsidP="002C05B5">
            <w:pPr>
              <w:pStyle w:val="30"/>
              <w:tabs>
                <w:tab w:val="clear" w:pos="360"/>
                <w:tab w:val="clear" w:pos="720"/>
                <w:tab w:val="decimal" w:pos="864"/>
              </w:tabs>
              <w:spacing w:line="380" w:lineRule="exact"/>
              <w:ind w:right="47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525</w:t>
            </w:r>
            <w:r w:rsidR="002D7E3C" w:rsidRPr="0006179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714</w:t>
            </w:r>
          </w:p>
        </w:tc>
      </w:tr>
      <w:tr w:rsidR="002D7E3C" w:rsidRPr="00061790" w14:paraId="6B8AB6A1" w14:textId="77777777" w:rsidTr="007A5ED9">
        <w:tc>
          <w:tcPr>
            <w:tcW w:w="3780" w:type="dxa"/>
            <w:vAlign w:val="bottom"/>
          </w:tcPr>
          <w:p w14:paraId="395EF169" w14:textId="77777777" w:rsidR="002D7E3C" w:rsidRPr="00061790" w:rsidRDefault="002D7E3C" w:rsidP="002D7E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0A601726" w14:textId="77777777" w:rsidR="002D7E3C" w:rsidRPr="00061790" w:rsidRDefault="002D7E3C" w:rsidP="002D7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2364C3A7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6BB2B602" w14:textId="77777777" w:rsidR="002D7E3C" w:rsidRPr="00061790" w:rsidRDefault="002D7E3C" w:rsidP="002D7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D4A7C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D1F5648" w14:textId="77777777" w:rsidR="002D7E3C" w:rsidRPr="00061790" w:rsidRDefault="002D7E3C" w:rsidP="002D7E3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263DDCD4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1150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double" w:sz="4" w:space="0" w:color="auto"/>
            </w:tcBorders>
            <w:shd w:val="clear" w:color="auto" w:fill="auto"/>
          </w:tcPr>
          <w:p w14:paraId="2E4D6E3C" w14:textId="77777777" w:rsidR="002D7E3C" w:rsidRPr="00061790" w:rsidRDefault="002D7E3C" w:rsidP="002D7E3C">
            <w:pPr>
              <w:pStyle w:val="30"/>
              <w:tabs>
                <w:tab w:val="clear" w:pos="360"/>
                <w:tab w:val="clear" w:pos="720"/>
                <w:tab w:val="decimal" w:pos="864"/>
              </w:tabs>
              <w:ind w:right="4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2D7E3C" w:rsidRPr="00061790" w14:paraId="40B7FC3D" w14:textId="77777777" w:rsidTr="007A5ED9">
        <w:tc>
          <w:tcPr>
            <w:tcW w:w="3780" w:type="dxa"/>
            <w:vAlign w:val="bottom"/>
          </w:tcPr>
          <w:p w14:paraId="438D3F97" w14:textId="77777777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ind w:left="156" w:hanging="15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17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 (ขั้นพื้นฐาน)</w:t>
            </w:r>
            <w:r w:rsidRPr="000617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CD5C80" w14:textId="28509A92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E862A8">
              <w:rPr>
                <w:rFonts w:asciiTheme="majorBidi" w:hAnsiTheme="majorBidi"/>
                <w:b/>
                <w:bCs/>
                <w:sz w:val="30"/>
                <w:szCs w:val="30"/>
              </w:rPr>
              <w:t>.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0D624969" w14:textId="77777777" w:rsidR="002D7E3C" w:rsidRPr="00061790" w:rsidRDefault="002D7E3C" w:rsidP="002C05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  <w:tab w:val="decimal" w:pos="751"/>
              </w:tabs>
              <w:spacing w:line="38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A6E962" w14:textId="51299B53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2D7E3C"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34541CD5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19E2F51E" w14:textId="3D12B86E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862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.</w:t>
            </w:r>
            <w:r w:rsidRPr="00073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88" w:type="dxa"/>
            <w:shd w:val="clear" w:color="auto" w:fill="auto"/>
          </w:tcPr>
          <w:p w14:paraId="32E23C4B" w14:textId="77777777" w:rsidR="002D7E3C" w:rsidRPr="00061790" w:rsidRDefault="002D7E3C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79"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shd w:val="clear" w:color="auto" w:fill="auto"/>
          </w:tcPr>
          <w:p w14:paraId="2C2FCC29" w14:textId="36C64116" w:rsidR="002D7E3C" w:rsidRPr="00061790" w:rsidRDefault="00073374" w:rsidP="002C05B5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0</w:t>
            </w:r>
            <w:r w:rsidR="002D7E3C" w:rsidRPr="00061790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.</w:t>
            </w:r>
            <w:r w:rsidRPr="00073374">
              <w:rPr>
                <w:rFonts w:asciiTheme="majorBidi" w:hAnsi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215ED801" w14:textId="77777777" w:rsidR="00061790" w:rsidRPr="00061790" w:rsidRDefault="00061790">
      <w:pPr>
        <w:rPr>
          <w:rFonts w:asciiTheme="majorBidi" w:hAnsiTheme="majorBidi" w:cstheme="majorBidi"/>
          <w:sz w:val="30"/>
          <w:szCs w:val="30"/>
        </w:rPr>
      </w:pPr>
    </w:p>
    <w:p w14:paraId="7F0859BC" w14:textId="2D8E9972" w:rsidR="00D87A8F" w:rsidRDefault="00D87A8F" w:rsidP="00D87A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6E52E0C" w14:textId="77777777" w:rsidR="00061790" w:rsidRDefault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>
        <w:rPr>
          <w:rFonts w:ascii="Angsana New" w:hAnsi="Angsana New"/>
          <w:cs/>
        </w:rPr>
        <w:br w:type="page"/>
      </w:r>
    </w:p>
    <w:p w14:paraId="7E53BE01" w14:textId="050DA0F9" w:rsidR="00BA6E5D" w:rsidRPr="009721F5" w:rsidRDefault="00BA6E5D" w:rsidP="00BA6E5D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lastRenderedPageBreak/>
        <w:t>เงินปันผล</w:t>
      </w:r>
    </w:p>
    <w:p w14:paraId="6DAD381A" w14:textId="77777777" w:rsidR="00BA6E5D" w:rsidRPr="00803BF9" w:rsidRDefault="00BA6E5D" w:rsidP="00BA6E5D">
      <w:pPr>
        <w:rPr>
          <w:rFonts w:ascii="Angsana New" w:hAnsi="Angsana New"/>
          <w:sz w:val="30"/>
          <w:szCs w:val="30"/>
        </w:rPr>
      </w:pPr>
    </w:p>
    <w:p w14:paraId="3BF7D283" w14:textId="77777777" w:rsidR="00061790" w:rsidRPr="009721F5" w:rsidRDefault="00061790" w:rsidP="00061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sz w:val="30"/>
          <w:szCs w:val="30"/>
          <w:cs/>
        </w:rPr>
        <w:t>และคณะกรรมการ</w:t>
      </w:r>
      <w:r w:rsidRPr="009721F5">
        <w:rPr>
          <w:rFonts w:ascii="Angsana New" w:hAnsi="Angsana New" w:hint="cs"/>
          <w:sz w:val="30"/>
          <w:szCs w:val="30"/>
          <w:cs/>
        </w:rPr>
        <w:t>ของกลุ่มบริษัทและบริษัทได้อนุมัติเงินปันผลดังต่อไปนี้</w:t>
      </w:r>
    </w:p>
    <w:p w14:paraId="38412AD4" w14:textId="77777777" w:rsidR="00BA6E5D" w:rsidRPr="00803BF9" w:rsidRDefault="00BA6E5D" w:rsidP="00BA6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890"/>
        <w:gridCol w:w="1890"/>
        <w:gridCol w:w="1530"/>
        <w:gridCol w:w="236"/>
        <w:gridCol w:w="1294"/>
      </w:tblGrid>
      <w:tr w:rsidR="00BA6E5D" w:rsidRPr="009721F5" w14:paraId="4C329326" w14:textId="77777777" w:rsidTr="00D026A8">
        <w:trPr>
          <w:tblHeader/>
        </w:trPr>
        <w:tc>
          <w:tcPr>
            <w:tcW w:w="2520" w:type="dxa"/>
            <w:vAlign w:val="bottom"/>
          </w:tcPr>
          <w:p w14:paraId="3714EB6C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89850FF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90" w:type="dxa"/>
            <w:vAlign w:val="bottom"/>
          </w:tcPr>
          <w:p w14:paraId="46681A6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22C9E47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</w:tcPr>
          <w:p w14:paraId="364E9D85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อัตราเงินปันผล</w:t>
            </w:r>
          </w:p>
          <w:p w14:paraId="00FDCD90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23C3C36A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282C7288" w14:textId="77777777" w:rsidR="00BA6E5D" w:rsidRPr="009721F5" w:rsidDel="00D43E7A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BA6E5D" w:rsidRPr="009721F5" w14:paraId="067FAD1A" w14:textId="77777777" w:rsidTr="00D026A8">
        <w:trPr>
          <w:tblHeader/>
        </w:trPr>
        <w:tc>
          <w:tcPr>
            <w:tcW w:w="2520" w:type="dxa"/>
          </w:tcPr>
          <w:p w14:paraId="4B4402CA" w14:textId="77777777" w:rsidR="00BA6E5D" w:rsidRPr="00803BF9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0B2BE9C9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EB474CD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BF19977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E993E86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380081C8" w14:textId="77777777" w:rsidR="00BA6E5D" w:rsidRPr="009721F5" w:rsidRDefault="00BA6E5D" w:rsidP="00DB1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1790" w:rsidRPr="009721F5" w14:paraId="04BCFDA8" w14:textId="77777777" w:rsidTr="00D026A8">
        <w:tc>
          <w:tcPr>
            <w:tcW w:w="2520" w:type="dxa"/>
          </w:tcPr>
          <w:p w14:paraId="6B2070F2" w14:textId="6D42E2BE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เงินปันผลของบริษัทใหญ่</w:t>
            </w:r>
          </w:p>
        </w:tc>
        <w:tc>
          <w:tcPr>
            <w:tcW w:w="1890" w:type="dxa"/>
          </w:tcPr>
          <w:p w14:paraId="5699DE16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E9DAAA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176A273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F42BE77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91A6E9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61790" w:rsidRPr="009721F5" w14:paraId="2D212CF5" w14:textId="77777777" w:rsidTr="00D026A8">
        <w:tc>
          <w:tcPr>
            <w:tcW w:w="2520" w:type="dxa"/>
          </w:tcPr>
          <w:p w14:paraId="615BD4AB" w14:textId="21190E33" w:rsidR="00061790" w:rsidRPr="00A13667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</w:t>
            </w:r>
            <w:r w:rsidR="00073374" w:rsidRPr="00073374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1AFA9EA2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890" w:type="dxa"/>
          </w:tcPr>
          <w:p w14:paraId="1BA45FA8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530" w:type="dxa"/>
          </w:tcPr>
          <w:p w14:paraId="0BF6695B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236" w:type="dxa"/>
          </w:tcPr>
          <w:p w14:paraId="073479D1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0331EB6B" w14:textId="77777777" w:rsidR="00061790" w:rsidRPr="009721F5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061790" w:rsidRPr="00D026A8" w14:paraId="733EB348" w14:textId="77777777" w:rsidTr="00061790">
        <w:tc>
          <w:tcPr>
            <w:tcW w:w="2520" w:type="dxa"/>
          </w:tcPr>
          <w:p w14:paraId="6CC6789D" w14:textId="1F2CC862" w:rsidR="00061790" w:rsidRPr="00D026A8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เงินปันผลประจำปี </w:t>
            </w:r>
            <w:r w:rsidR="00073374" w:rsidRPr="000733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150E0611" w14:textId="67266FA4" w:rsidR="00061790" w:rsidRPr="00D026A8" w:rsidRDefault="00073374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="0006179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179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560B645C" w14:textId="384AC945" w:rsidR="00061790" w:rsidRPr="00D026A8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0E160161" w14:textId="4431F2F2" w:rsidR="00061790" w:rsidRPr="00D026A8" w:rsidRDefault="00073374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0</w:t>
            </w:r>
            <w:r w:rsidR="00061790" w:rsidRPr="00324FE0">
              <w:rPr>
                <w:rFonts w:ascii="Angsana New" w:hAnsi="Angsana New"/>
                <w:sz w:val="30"/>
                <w:szCs w:val="30"/>
              </w:rPr>
              <w:t>.</w:t>
            </w:r>
            <w:r w:rsidRPr="00073374">
              <w:rPr>
                <w:rFonts w:ascii="Angsana New" w:hAnsi="Angsana New"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14:paraId="7D3FA58D" w14:textId="77777777" w:rsidR="00061790" w:rsidRPr="00D026A8" w:rsidRDefault="00061790" w:rsidP="000617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DBEFEB9" w14:textId="2383F860" w:rsidR="00061790" w:rsidRPr="00D026A8" w:rsidRDefault="00073374" w:rsidP="00061790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42</w:t>
            </w:r>
            <w:r w:rsidR="00061790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CC3FFA" w:rsidRPr="00D026A8" w14:paraId="5622B01A" w14:textId="77777777" w:rsidTr="00061790">
        <w:tc>
          <w:tcPr>
            <w:tcW w:w="2520" w:type="dxa"/>
          </w:tcPr>
          <w:p w14:paraId="7F56631D" w14:textId="3D393F6B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ระหว่างกาลปี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30255189" w14:textId="136E56E3" w:rsidR="00CC3FFA" w:rsidRPr="00981269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14</w:t>
            </w:r>
            <w:r w:rsidR="00CC3FF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C3FFA">
              <w:rPr>
                <w:rFonts w:ascii="Angsana New" w:hAnsi="Angsana New" w:hint="cs"/>
                <w:sz w:val="30"/>
                <w:szCs w:val="30"/>
                <w:cs/>
              </w:rPr>
              <w:t xml:space="preserve">สิงหาคม </w:t>
            </w: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22B5D44E" w14:textId="4F75220D" w:rsidR="00CC3FFA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349E7E84" w14:textId="4DB6C9DD" w:rsidR="00CC3FFA" w:rsidRPr="00981269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0</w:t>
            </w:r>
            <w:r w:rsidR="00CC3FFA">
              <w:rPr>
                <w:rFonts w:ascii="Angsana New" w:hAnsi="Angsana New"/>
                <w:sz w:val="30"/>
                <w:szCs w:val="30"/>
              </w:rPr>
              <w:t>.</w:t>
            </w:r>
            <w:r w:rsidRPr="00073374">
              <w:rPr>
                <w:rFonts w:ascii="Angsana New" w:hAnsi="Angsana New"/>
                <w:sz w:val="30"/>
                <w:szCs w:val="30"/>
              </w:rPr>
              <w:t>06</w:t>
            </w:r>
          </w:p>
        </w:tc>
        <w:tc>
          <w:tcPr>
            <w:tcW w:w="236" w:type="dxa"/>
          </w:tcPr>
          <w:p w14:paraId="3F68610D" w14:textId="77777777" w:rsidR="00CC3FFA" w:rsidRPr="00D026A8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25FF40F" w14:textId="3A471444" w:rsidR="00CC3FFA" w:rsidRPr="00981269" w:rsidRDefault="00073374" w:rsidP="00CC3FF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36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21A23" w:rsidRPr="00D026A8" w14:paraId="5EB140E3" w14:textId="77777777" w:rsidTr="00061790">
        <w:tc>
          <w:tcPr>
            <w:tcW w:w="2520" w:type="dxa"/>
          </w:tcPr>
          <w:p w14:paraId="705401BB" w14:textId="77777777" w:rsidR="00621A23" w:rsidRPr="00034ED8" w:rsidRDefault="00621A23" w:rsidP="006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61D34C0E" w14:textId="77777777" w:rsidR="00621A23" w:rsidRPr="00034ED8" w:rsidRDefault="00621A23" w:rsidP="006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0219AF4C" w14:textId="77777777" w:rsidR="00621A23" w:rsidRPr="00034ED8" w:rsidRDefault="00621A23" w:rsidP="006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E66B3E7" w14:textId="77777777" w:rsidR="00621A23" w:rsidRPr="00034ED8" w:rsidRDefault="00621A23" w:rsidP="006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35106EBA" w14:textId="77777777" w:rsidR="00621A23" w:rsidRPr="00034ED8" w:rsidRDefault="00621A23" w:rsidP="00621A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52749CD4" w14:textId="77777777" w:rsidR="00621A23" w:rsidRPr="00034ED8" w:rsidRDefault="00621A23" w:rsidP="00621A2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3667" w:rsidRPr="00D026A8" w14:paraId="38B6180E" w14:textId="77777777" w:rsidTr="00061790">
        <w:tc>
          <w:tcPr>
            <w:tcW w:w="2520" w:type="dxa"/>
          </w:tcPr>
          <w:p w14:paraId="72607FC3" w14:textId="11803225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63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7B125DE9" w14:textId="77777777" w:rsidR="00A13667" w:rsidRPr="00434EAF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AA9C070" w14:textId="77777777" w:rsidR="00A13667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2D4847DB" w14:textId="77777777" w:rsidR="00A13667" w:rsidRPr="00434EAF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954C1" w14:textId="77777777" w:rsidR="00A13667" w:rsidRPr="00D026A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03552CC" w14:textId="77777777" w:rsidR="00A13667" w:rsidRPr="00434EAF" w:rsidRDefault="00A13667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667" w:rsidRPr="00D026A8" w14:paraId="61D8D433" w14:textId="77777777" w:rsidTr="00061790">
        <w:tc>
          <w:tcPr>
            <w:tcW w:w="2520" w:type="dxa"/>
          </w:tcPr>
          <w:p w14:paraId="24AC43A6" w14:textId="5875DB72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073374" w:rsidRPr="00073374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890" w:type="dxa"/>
          </w:tcPr>
          <w:p w14:paraId="7FABFBC9" w14:textId="608829B1" w:rsidR="00A13667" w:rsidRPr="00434EAF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27</w:t>
            </w:r>
            <w:r w:rsidR="00A13667" w:rsidRPr="00D026A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13667"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03E74EFA" w14:textId="6DA9242B" w:rsidR="00A13667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73374"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5BCD7129" w14:textId="600C575A" w:rsidR="00A13667" w:rsidRPr="00434EAF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0</w:t>
            </w:r>
            <w:r w:rsidR="00A13667" w:rsidRPr="00D026A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05</w:t>
            </w:r>
          </w:p>
        </w:tc>
        <w:tc>
          <w:tcPr>
            <w:tcW w:w="236" w:type="dxa"/>
          </w:tcPr>
          <w:p w14:paraId="737B0F67" w14:textId="77777777" w:rsidR="00A13667" w:rsidRPr="00D026A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530AD6A2" w14:textId="2C3D412F" w:rsidR="00A13667" w:rsidRPr="00434EAF" w:rsidRDefault="00073374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24</w:t>
            </w:r>
            <w:r w:rsidR="00A13667" w:rsidRPr="00D02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A13667" w:rsidRPr="00D026A8" w14:paraId="492FECA5" w14:textId="77777777" w:rsidTr="00061790">
        <w:tc>
          <w:tcPr>
            <w:tcW w:w="2520" w:type="dxa"/>
          </w:tcPr>
          <w:p w14:paraId="246D09F4" w14:textId="44CD076A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073374"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0623A1D9" w14:textId="25ED8F2E" w:rsidR="00A13667" w:rsidRPr="00434EAF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14</w:t>
            </w:r>
            <w:r w:rsidR="00A13667"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2004AAE5" w14:textId="0EA2AF86" w:rsidR="00A13667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073374"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6E1CDB58" w14:textId="4C5392AE" w:rsidR="00A13667" w:rsidRPr="00434EAF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0</w:t>
            </w:r>
            <w:r w:rsidR="00A13667" w:rsidRPr="00D026A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03</w:t>
            </w:r>
          </w:p>
        </w:tc>
        <w:tc>
          <w:tcPr>
            <w:tcW w:w="236" w:type="dxa"/>
          </w:tcPr>
          <w:p w14:paraId="6417BC19" w14:textId="77777777" w:rsidR="00A13667" w:rsidRPr="00D026A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D97F21B" w14:textId="4A57D9B0" w:rsidR="00A13667" w:rsidRPr="00434EAF" w:rsidRDefault="00073374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</w:rPr>
              <w:t>18</w:t>
            </w:r>
            <w:r w:rsidR="00A13667" w:rsidRPr="00D026A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</w:rPr>
              <w:t>000</w:t>
            </w:r>
          </w:p>
        </w:tc>
      </w:tr>
      <w:tr w:rsidR="00A13667" w:rsidRPr="00D026A8" w14:paraId="26E4461B" w14:textId="77777777" w:rsidTr="00061790">
        <w:tc>
          <w:tcPr>
            <w:tcW w:w="2520" w:type="dxa"/>
          </w:tcPr>
          <w:p w14:paraId="5AB29BD5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11112E72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1890" w:type="dxa"/>
          </w:tcPr>
          <w:p w14:paraId="5B2F8CC0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A378A93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FCC07A9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614ECB90" w14:textId="77777777" w:rsidR="00A13667" w:rsidRPr="00034ED8" w:rsidRDefault="00A13667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sz w:val="22"/>
                <w:szCs w:val="22"/>
              </w:rPr>
            </w:pPr>
          </w:p>
        </w:tc>
      </w:tr>
      <w:tr w:rsidR="00A13667" w:rsidRPr="00D026A8" w14:paraId="11A12434" w14:textId="77777777" w:rsidTr="00061790">
        <w:tc>
          <w:tcPr>
            <w:tcW w:w="2520" w:type="dxa"/>
          </w:tcPr>
          <w:p w14:paraId="452BD9D7" w14:textId="2142572A" w:rsidR="00A13667" w:rsidRPr="00D026A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เงินปันผลของบริษัทย่อย</w:t>
            </w:r>
          </w:p>
        </w:tc>
        <w:tc>
          <w:tcPr>
            <w:tcW w:w="1890" w:type="dxa"/>
          </w:tcPr>
          <w:p w14:paraId="3E50DACE" w14:textId="77777777" w:rsidR="00A13667" w:rsidRPr="00E327A2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EE6F889" w14:textId="77777777" w:rsidR="00A13667" w:rsidRPr="00D026A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DD98898" w14:textId="77777777" w:rsidR="00A13667" w:rsidRPr="00E327A2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5A0D7A" w14:textId="77777777" w:rsidR="00A13667" w:rsidRPr="00D026A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62C3EE7D" w14:textId="163EF7ED" w:rsidR="00A13667" w:rsidRPr="003D0524" w:rsidRDefault="00A13667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</w:tr>
      <w:tr w:rsidR="00A13667" w:rsidRPr="002C05B5" w14:paraId="6F02C3F5" w14:textId="77777777" w:rsidTr="00061790">
        <w:tc>
          <w:tcPr>
            <w:tcW w:w="2520" w:type="dxa"/>
          </w:tcPr>
          <w:p w14:paraId="4770B436" w14:textId="3DC0EEB8" w:rsidR="00A13667" w:rsidRPr="00A13667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  <w:r w:rsidRPr="00A1366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</w:t>
            </w:r>
            <w:r w:rsidR="00073374" w:rsidRPr="00073374">
              <w:rPr>
                <w:rFonts w:ascii="Angsana New" w:hAnsi="Angsana New"/>
                <w:b/>
                <w:bCs/>
                <w:i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49BE5A8D" w14:textId="77777777" w:rsidR="00A13667" w:rsidRPr="002C05B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</w:tcPr>
          <w:p w14:paraId="26A4B262" w14:textId="77777777" w:rsidR="00A13667" w:rsidRPr="002C05B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530" w:type="dxa"/>
          </w:tcPr>
          <w:p w14:paraId="175C274E" w14:textId="77777777" w:rsidR="00A13667" w:rsidRPr="002C05B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5C9CAC" w14:textId="77777777" w:rsidR="00A13667" w:rsidRPr="002C05B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94" w:type="dxa"/>
          </w:tcPr>
          <w:p w14:paraId="0CF35B50" w14:textId="77777777" w:rsidR="00A13667" w:rsidRPr="002C05B5" w:rsidRDefault="00A13667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A13667" w:rsidRPr="009721F5" w14:paraId="424E56D6" w14:textId="77777777" w:rsidTr="00D026A8">
        <w:tc>
          <w:tcPr>
            <w:tcW w:w="2520" w:type="dxa"/>
          </w:tcPr>
          <w:p w14:paraId="58247B2C" w14:textId="1F0B6E9D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ประจำปี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73374" w:rsidRPr="000733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0A9639DA" w14:textId="631AC1FD" w:rsidR="00A13667" w:rsidRPr="009721F5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19</w:t>
            </w:r>
            <w:r w:rsidR="00A136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3667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40362521" w14:textId="7BA7A912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พฤษภาคม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783B4105" w14:textId="31246969" w:rsidR="00A13667" w:rsidRPr="009721F5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</w:tcPr>
          <w:p w14:paraId="143A5B73" w14:textId="77777777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DD2FD5B" w14:textId="6AC148F7" w:rsidR="00A13667" w:rsidRPr="009721F5" w:rsidRDefault="00073374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4</w:t>
            </w:r>
            <w:r w:rsidR="00A13667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800</w:t>
            </w:r>
          </w:p>
        </w:tc>
      </w:tr>
      <w:tr w:rsidR="00A13667" w:rsidRPr="009721F5" w14:paraId="5581BDBA" w14:textId="77777777" w:rsidTr="00D026A8">
        <w:tc>
          <w:tcPr>
            <w:tcW w:w="2520" w:type="dxa"/>
          </w:tcPr>
          <w:p w14:paraId="52663438" w14:textId="3810D899" w:rsidR="00A13667" w:rsidRPr="00763230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ระหว่างกาลปี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35EE3870" w14:textId="62ED88B1" w:rsidR="00A13667" w:rsidRPr="009721F5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20</w:t>
            </w:r>
            <w:r w:rsidR="00A136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366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EF7F057" w14:textId="52542114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58CBF04D" w14:textId="449F7E78" w:rsidR="00A13667" w:rsidRPr="009721F5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240</w:t>
            </w:r>
          </w:p>
        </w:tc>
        <w:tc>
          <w:tcPr>
            <w:tcW w:w="236" w:type="dxa"/>
          </w:tcPr>
          <w:p w14:paraId="22CEAABE" w14:textId="77777777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294" w:type="dxa"/>
          </w:tcPr>
          <w:p w14:paraId="6D78FCA8" w14:textId="2AD8B263" w:rsidR="00A13667" w:rsidRPr="009721F5" w:rsidRDefault="00073374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24</w:t>
            </w:r>
            <w:r w:rsidR="00A13667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A13667" w:rsidRPr="009721F5" w14:paraId="430D29CF" w14:textId="77777777" w:rsidTr="00D026A8">
        <w:tc>
          <w:tcPr>
            <w:tcW w:w="2520" w:type="dxa"/>
          </w:tcPr>
          <w:p w14:paraId="6D587CC8" w14:textId="2900A0A8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ระหว่างกาลปี</w:t>
            </w: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73374" w:rsidRPr="000733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90" w:type="dxa"/>
          </w:tcPr>
          <w:p w14:paraId="76B7FA4A" w14:textId="20640585" w:rsidR="00A13667" w:rsidRPr="009721F5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20</w:t>
            </w:r>
            <w:r w:rsidR="00A1366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3667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90" w:type="dxa"/>
          </w:tcPr>
          <w:p w14:paraId="0B09EFFB" w14:textId="531709F6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530" w:type="dxa"/>
          </w:tcPr>
          <w:p w14:paraId="174836D8" w14:textId="153EB519" w:rsidR="00A13667" w:rsidRPr="009721F5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86CBAF5" w14:textId="77777777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0E4D3594" w14:textId="2E79B1E7" w:rsidR="00A13667" w:rsidRPr="009721F5" w:rsidRDefault="00073374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3</w:t>
            </w:r>
            <w:r w:rsidR="00A13667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600</w:t>
            </w:r>
          </w:p>
        </w:tc>
      </w:tr>
      <w:tr w:rsidR="00A13667" w:rsidRPr="009721F5" w14:paraId="47BDCFCF" w14:textId="77777777" w:rsidTr="00D026A8">
        <w:tc>
          <w:tcPr>
            <w:tcW w:w="2520" w:type="dxa"/>
          </w:tcPr>
          <w:p w14:paraId="4FD8F9DB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90" w:type="dxa"/>
          </w:tcPr>
          <w:p w14:paraId="51F62019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0" w:type="dxa"/>
          </w:tcPr>
          <w:p w14:paraId="6A3A3B3E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6FFA365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2C4CC8" w14:textId="77777777" w:rsidR="00A13667" w:rsidRPr="00034ED8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94" w:type="dxa"/>
          </w:tcPr>
          <w:p w14:paraId="468A6E7F" w14:textId="77777777" w:rsidR="00A13667" w:rsidRPr="00034ED8" w:rsidRDefault="00A13667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A13667" w:rsidRPr="009721F5" w14:paraId="4F2666BC" w14:textId="77777777" w:rsidTr="00D026A8">
        <w:tc>
          <w:tcPr>
            <w:tcW w:w="2520" w:type="dxa"/>
          </w:tcPr>
          <w:p w14:paraId="25F20C31" w14:textId="21838A31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76323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51CA7417" w14:textId="77777777" w:rsidR="00A13667" w:rsidRPr="00434EAF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D46A59" w14:textId="77777777" w:rsidR="00A13667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600C9ED" w14:textId="77777777" w:rsidR="00A13667" w:rsidRPr="00434EAF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4F4AA9" w14:textId="77777777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77F00CC2" w14:textId="77777777" w:rsidR="00A13667" w:rsidRPr="00434EAF" w:rsidRDefault="00A13667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667" w:rsidRPr="009721F5" w14:paraId="4686F083" w14:textId="77777777" w:rsidTr="00D026A8">
        <w:tc>
          <w:tcPr>
            <w:tcW w:w="2520" w:type="dxa"/>
          </w:tcPr>
          <w:p w14:paraId="3C2F48E0" w14:textId="458F5614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เงินปัน</w:t>
            </w:r>
            <w:r w:rsidR="003377C0">
              <w:rPr>
                <w:rFonts w:ascii="Angsana New" w:hAnsi="Angsana New" w:hint="cs"/>
                <w:sz w:val="30"/>
                <w:szCs w:val="30"/>
                <w:cs/>
              </w:rPr>
              <w:t xml:space="preserve">ผลระหว่างกาลปี </w:t>
            </w:r>
            <w:r w:rsidR="00073374" w:rsidRPr="00073374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90" w:type="dxa"/>
          </w:tcPr>
          <w:p w14:paraId="7D0B8AE5" w14:textId="5E5A9A4A" w:rsidR="00A13667" w:rsidRPr="00434EAF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 w:hint="cs"/>
                <w:sz w:val="30"/>
                <w:szCs w:val="30"/>
              </w:rPr>
              <w:t>31</w:t>
            </w:r>
            <w:r w:rsidR="00A13667" w:rsidRPr="009721F5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A13667"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มีนาคม </w:t>
            </w:r>
            <w:r w:rsidRPr="0007337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3EDC6502" w14:textId="0705DB5B" w:rsidR="00A13667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073374" w:rsidRPr="00073374">
              <w:rPr>
                <w:rFonts w:ascii="Angsana New" w:hAnsi="Angsana New" w:hint="cs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81BD445" w14:textId="218CA5F8" w:rsidR="00A13667" w:rsidRPr="00434EAF" w:rsidRDefault="00073374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 w:hint="cs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4EAB2D0A" w14:textId="77777777" w:rsidR="00A13667" w:rsidRPr="009721F5" w:rsidRDefault="00A13667" w:rsidP="00A136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7EBA789" w14:textId="2CEA7617" w:rsidR="00A13667" w:rsidRPr="00434EAF" w:rsidRDefault="00073374" w:rsidP="00A13667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073374">
              <w:rPr>
                <w:rFonts w:ascii="Angsana New" w:hAnsi="Angsana New"/>
                <w:sz w:val="30"/>
                <w:szCs w:val="30"/>
              </w:rPr>
              <w:t>8</w:t>
            </w:r>
            <w:r w:rsidR="002E1F5B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034ED8" w:rsidRPr="009721F5" w14:paraId="639B8A87" w14:textId="77777777" w:rsidTr="00D026A8">
        <w:tc>
          <w:tcPr>
            <w:tcW w:w="2520" w:type="dxa"/>
          </w:tcPr>
          <w:p w14:paraId="2DAA05B8" w14:textId="6FAAA3BC" w:rsidR="00034ED8" w:rsidRPr="009721F5" w:rsidRDefault="00034ED8" w:rsidP="0003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D026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เงินปันผลระหว่างกาลปี </w:t>
            </w:r>
            <w:r w:rsidR="00073374" w:rsidRPr="0007337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6EAA2FD2" w14:textId="4FFC3DA2" w:rsidR="00034ED8" w:rsidRPr="009A7687" w:rsidRDefault="00073374" w:rsidP="0003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13</w:t>
            </w:r>
            <w:r w:rsidR="00034ED8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34ED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073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90" w:type="dxa"/>
          </w:tcPr>
          <w:p w14:paraId="11F96C2D" w14:textId="639AB8FA" w:rsidR="00034ED8" w:rsidRPr="009721F5" w:rsidRDefault="00034ED8" w:rsidP="0003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="00073374" w:rsidRPr="0007337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28B7A895" w14:textId="3FB971A7" w:rsidR="00034ED8" w:rsidRPr="009A7687" w:rsidRDefault="00073374" w:rsidP="0003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180</w:t>
            </w:r>
          </w:p>
        </w:tc>
        <w:tc>
          <w:tcPr>
            <w:tcW w:w="236" w:type="dxa"/>
          </w:tcPr>
          <w:p w14:paraId="28CB1261" w14:textId="77777777" w:rsidR="00034ED8" w:rsidRPr="009721F5" w:rsidRDefault="00034ED8" w:rsidP="0003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118CDA33" w14:textId="53CB0CB2" w:rsidR="00034ED8" w:rsidRPr="009A7687" w:rsidRDefault="00073374" w:rsidP="00034ED8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79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18</w:t>
            </w:r>
            <w:r w:rsidR="002E1F5B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</w:tbl>
    <w:p w14:paraId="0549A283" w14:textId="74EC2639" w:rsidR="00923A0E" w:rsidRPr="00061790" w:rsidRDefault="00923A0E">
      <w:pPr>
        <w:rPr>
          <w:rFonts w:ascii="Angsana New" w:hAnsi="Angsana New"/>
          <w:sz w:val="30"/>
          <w:szCs w:val="30"/>
        </w:rPr>
      </w:pPr>
    </w:p>
    <w:p w14:paraId="250A7483" w14:textId="5C08E4A8" w:rsidR="00737136" w:rsidRPr="009721F5" w:rsidRDefault="00737136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เครื่องมือทางการเงิน</w:t>
      </w:r>
    </w:p>
    <w:p w14:paraId="71D86D2B" w14:textId="77777777" w:rsidR="005104BB" w:rsidRPr="009721F5" w:rsidRDefault="005104BB" w:rsidP="005104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5470570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74C75ED6" w14:textId="77777777" w:rsidR="00B12FAA" w:rsidRPr="009721F5" w:rsidRDefault="00B12FAA" w:rsidP="00B12FAA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cs/>
          <w:lang w:val="en-US" w:bidi="th-TH"/>
        </w:rPr>
      </w:pPr>
    </w:p>
    <w:p w14:paraId="1F8E39E5" w14:textId="120BCBC6" w:rsidR="00B12FAA" w:rsidRPr="009721F5" w:rsidRDefault="00B12FAA" w:rsidP="00B12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721F5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ตารางดังต่อไปนี้แสดงมูลค่าตามบัญชีและมูลค่ายุติธรรมของหนี้สินทางการเงิน รวมถึงลำดับชั้นมูลค่ายุติธรรมสำหรับเครื่องมือทางการเงิน แต่ไม่รวมถึงการแสดงข้อมูลมูลค่ายุติธรรมสำหรับ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710"/>
        <w:gridCol w:w="236"/>
        <w:gridCol w:w="1564"/>
      </w:tblGrid>
      <w:tr w:rsidR="004026BB" w14:paraId="644C2167" w14:textId="77777777" w:rsidTr="002E72B7">
        <w:trPr>
          <w:trHeight w:val="261"/>
          <w:tblHeader/>
        </w:trPr>
        <w:tc>
          <w:tcPr>
            <w:tcW w:w="5760" w:type="dxa"/>
            <w:vAlign w:val="bottom"/>
          </w:tcPr>
          <w:p w14:paraId="0F8A9EB9" w14:textId="0FBB0F54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3F7CBA3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4026BB" w14:paraId="71813CD0" w14:textId="77777777" w:rsidTr="002E72B7">
        <w:trPr>
          <w:trHeight w:val="261"/>
          <w:tblHeader/>
        </w:trPr>
        <w:tc>
          <w:tcPr>
            <w:tcW w:w="5760" w:type="dxa"/>
            <w:vAlign w:val="bottom"/>
          </w:tcPr>
          <w:p w14:paraId="57AA498D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3AD49DF5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9BCA3E3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4E7F3D0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14:paraId="56AF40A9" w14:textId="77777777" w:rsidTr="002E72B7">
        <w:trPr>
          <w:trHeight w:val="261"/>
          <w:tblHeader/>
        </w:trPr>
        <w:tc>
          <w:tcPr>
            <w:tcW w:w="5760" w:type="dxa"/>
          </w:tcPr>
          <w:p w14:paraId="0606F7FE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54648BA3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304DC72E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32DEF6D2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2EAF983A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4" w:type="dxa"/>
            <w:vAlign w:val="bottom"/>
            <w:hideMark/>
          </w:tcPr>
          <w:p w14:paraId="216FBCEB" w14:textId="22CEEC22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73374" w:rsidRPr="00073374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4026BB" w14:paraId="7B5AE066" w14:textId="77777777" w:rsidTr="002E72B7">
        <w:trPr>
          <w:trHeight w:val="261"/>
          <w:tblHeader/>
        </w:trPr>
        <w:tc>
          <w:tcPr>
            <w:tcW w:w="5760" w:type="dxa"/>
          </w:tcPr>
          <w:p w14:paraId="1C508391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0" w:type="dxa"/>
            <w:gridSpan w:val="3"/>
            <w:hideMark/>
          </w:tcPr>
          <w:p w14:paraId="57D401EE" w14:textId="77777777" w:rsidR="004026BB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14:paraId="65E0C769" w14:textId="77777777" w:rsidTr="002E72B7">
        <w:trPr>
          <w:trHeight w:val="261"/>
        </w:trPr>
        <w:tc>
          <w:tcPr>
            <w:tcW w:w="5760" w:type="dxa"/>
          </w:tcPr>
          <w:p w14:paraId="685F9A32" w14:textId="5179C0E7" w:rsidR="004026BB" w:rsidRDefault="004026BB" w:rsidP="002E72B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i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Cs/>
                <w:sz w:val="30"/>
                <w:szCs w:val="30"/>
                <w:cs/>
              </w:rPr>
              <w:t>กันยายน</w:t>
            </w:r>
            <w:r w:rsidRPr="001963BB">
              <w:rPr>
                <w:rFonts w:ascii="Angsana New" w:hAnsi="Angsana New" w:hint="cs"/>
                <w:bCs/>
                <w:iCs/>
                <w:sz w:val="30"/>
                <w:szCs w:val="30"/>
                <w:cs/>
              </w:rPr>
              <w:t xml:space="preserve">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3510" w:type="dxa"/>
            <w:gridSpan w:val="3"/>
          </w:tcPr>
          <w:p w14:paraId="36AB54CB" w14:textId="77777777" w:rsidR="004026BB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14:paraId="28DF2896" w14:textId="77777777" w:rsidTr="002E72B7">
        <w:trPr>
          <w:trHeight w:val="261"/>
        </w:trPr>
        <w:tc>
          <w:tcPr>
            <w:tcW w:w="5760" w:type="dxa"/>
            <w:hideMark/>
          </w:tcPr>
          <w:p w14:paraId="7B4EF4E9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F1692D2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00B45A6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B7BD676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14:paraId="7F6E462E" w14:textId="77777777" w:rsidTr="002E72B7">
        <w:trPr>
          <w:trHeight w:val="261"/>
        </w:trPr>
        <w:tc>
          <w:tcPr>
            <w:tcW w:w="5760" w:type="dxa"/>
            <w:hideMark/>
          </w:tcPr>
          <w:p w14:paraId="1424D36B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3CF69F0" w14:textId="149F5472" w:rsidR="004026BB" w:rsidRPr="002C7A5B" w:rsidRDefault="00073374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156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2013A0" w14:textId="77777777" w:rsidR="004026BB" w:rsidRPr="002C7A5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149DA922" w14:textId="7DE4724E" w:rsidR="004026BB" w:rsidRPr="002C7A5B" w:rsidRDefault="00073374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155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285</w:t>
            </w:r>
          </w:p>
        </w:tc>
      </w:tr>
      <w:tr w:rsidR="004026BB" w14:paraId="6377A5CF" w14:textId="77777777" w:rsidTr="002E72B7">
        <w:trPr>
          <w:trHeight w:val="261"/>
        </w:trPr>
        <w:tc>
          <w:tcPr>
            <w:tcW w:w="5760" w:type="dxa"/>
          </w:tcPr>
          <w:p w14:paraId="448741D4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3F54A3E" w14:textId="77777777" w:rsidR="004026BB" w:rsidRPr="0037369E" w:rsidRDefault="004026BB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2DF966" w14:textId="77777777" w:rsidR="004026BB" w:rsidRPr="002C7A5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32C5A5D5" w14:textId="77777777" w:rsidR="004026BB" w:rsidRPr="0037369E" w:rsidRDefault="004026BB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4026BB" w14:paraId="4BBEEE4A" w14:textId="77777777" w:rsidTr="002E72B7">
        <w:trPr>
          <w:trHeight w:val="261"/>
        </w:trPr>
        <w:tc>
          <w:tcPr>
            <w:tcW w:w="5760" w:type="dxa"/>
          </w:tcPr>
          <w:p w14:paraId="0020D058" w14:textId="5122B4BD" w:rsidR="004026BB" w:rsidRDefault="004026BB" w:rsidP="002E72B7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3510" w:type="dxa"/>
            <w:gridSpan w:val="3"/>
          </w:tcPr>
          <w:p w14:paraId="05E560CB" w14:textId="77777777" w:rsidR="004026BB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4026BB" w14:paraId="6574B441" w14:textId="77777777" w:rsidTr="002E72B7">
        <w:trPr>
          <w:trHeight w:val="261"/>
        </w:trPr>
        <w:tc>
          <w:tcPr>
            <w:tcW w:w="5760" w:type="dxa"/>
            <w:hideMark/>
          </w:tcPr>
          <w:p w14:paraId="76C86AFA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BCE792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0C6B22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276DFCE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14:paraId="014DC04D" w14:textId="77777777" w:rsidTr="002E72B7">
        <w:trPr>
          <w:trHeight w:val="261"/>
        </w:trPr>
        <w:tc>
          <w:tcPr>
            <w:tcW w:w="5760" w:type="dxa"/>
            <w:hideMark/>
          </w:tcPr>
          <w:p w14:paraId="49341A53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E2AD87" w14:textId="23338C08" w:rsidR="004026BB" w:rsidRPr="002C7A5B" w:rsidRDefault="00073374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280</w:t>
            </w:r>
            <w:r w:rsidR="004026BB" w:rsidRPr="007657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228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2809E9" w14:textId="77777777" w:rsidR="004026BB" w:rsidRPr="002C7A5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6010D87B" w14:textId="285FB5E6" w:rsidR="004026BB" w:rsidRPr="002C7A5B" w:rsidRDefault="00073374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278</w:t>
            </w:r>
            <w:r w:rsidR="004026BB" w:rsidRPr="00E33AD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25</w:t>
            </w:r>
            <w:r w:rsidRPr="00073374">
              <w:rPr>
                <w:rFonts w:asciiTheme="majorBidi" w:hAnsiTheme="majorBidi"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1ED706BE" w14:textId="77777777" w:rsidR="004026BB" w:rsidRDefault="004026BB" w:rsidP="004026B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59"/>
        <w:gridCol w:w="1710"/>
        <w:gridCol w:w="236"/>
        <w:gridCol w:w="1565"/>
      </w:tblGrid>
      <w:tr w:rsidR="004026BB" w14:paraId="4ADB1C2D" w14:textId="77777777" w:rsidTr="002E72B7">
        <w:trPr>
          <w:trHeight w:val="261"/>
          <w:tblHeader/>
        </w:trPr>
        <w:tc>
          <w:tcPr>
            <w:tcW w:w="5759" w:type="dxa"/>
            <w:vAlign w:val="bottom"/>
          </w:tcPr>
          <w:p w14:paraId="3A2A666A" w14:textId="60A3FCE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07A7C91D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026BB" w14:paraId="0137D9D9" w14:textId="77777777" w:rsidTr="002E72B7">
        <w:trPr>
          <w:trHeight w:val="261"/>
          <w:tblHeader/>
        </w:trPr>
        <w:tc>
          <w:tcPr>
            <w:tcW w:w="5759" w:type="dxa"/>
            <w:vAlign w:val="bottom"/>
          </w:tcPr>
          <w:p w14:paraId="52D4BE7E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  <w:hideMark/>
          </w:tcPr>
          <w:p w14:paraId="469CC0F0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6A296E0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2682C121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4026BB" w14:paraId="644151C8" w14:textId="77777777" w:rsidTr="002E72B7">
        <w:trPr>
          <w:trHeight w:val="261"/>
          <w:tblHeader/>
        </w:trPr>
        <w:tc>
          <w:tcPr>
            <w:tcW w:w="5759" w:type="dxa"/>
          </w:tcPr>
          <w:p w14:paraId="56ACF88D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  <w:p w14:paraId="44C82532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D47CAA7" w14:textId="77777777" w:rsidR="004026BB" w:rsidRDefault="004026BB" w:rsidP="002E72B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  <w:hideMark/>
          </w:tcPr>
          <w:p w14:paraId="56363A30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236" w:type="dxa"/>
          </w:tcPr>
          <w:p w14:paraId="79633540" w14:textId="77777777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5" w:type="dxa"/>
            <w:vAlign w:val="bottom"/>
            <w:hideMark/>
          </w:tcPr>
          <w:p w14:paraId="6DFED514" w14:textId="684DE65B" w:rsidR="004026BB" w:rsidRDefault="004026BB" w:rsidP="002E72B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ระดับ </w:t>
            </w:r>
            <w:r w:rsidR="00073374" w:rsidRPr="00073374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4026BB" w14:paraId="6992E017" w14:textId="77777777" w:rsidTr="002E72B7">
        <w:trPr>
          <w:trHeight w:val="261"/>
          <w:tblHeader/>
        </w:trPr>
        <w:tc>
          <w:tcPr>
            <w:tcW w:w="5759" w:type="dxa"/>
          </w:tcPr>
          <w:p w14:paraId="38EB46B0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511" w:type="dxa"/>
            <w:gridSpan w:val="3"/>
            <w:hideMark/>
          </w:tcPr>
          <w:p w14:paraId="3503B065" w14:textId="77777777" w:rsidR="004026BB" w:rsidRDefault="004026BB" w:rsidP="002E72B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พันบาท)</w:t>
            </w:r>
          </w:p>
        </w:tc>
      </w:tr>
      <w:tr w:rsidR="004026BB" w14:paraId="5A356C71" w14:textId="77777777" w:rsidTr="002E72B7">
        <w:trPr>
          <w:trHeight w:val="261"/>
        </w:trPr>
        <w:tc>
          <w:tcPr>
            <w:tcW w:w="5759" w:type="dxa"/>
          </w:tcPr>
          <w:p w14:paraId="42ABC48C" w14:textId="0A38FEEA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30</w:t>
            </w:r>
            <w:r>
              <w:rPr>
                <w:rFonts w:ascii="Angsana New" w:hAnsi="Angsana New"/>
                <w:b/>
                <w:i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Cs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2567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2A001CE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721898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7267A7A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14:paraId="5DDFAF99" w14:textId="77777777" w:rsidTr="002E72B7">
        <w:trPr>
          <w:trHeight w:val="261"/>
        </w:trPr>
        <w:tc>
          <w:tcPr>
            <w:tcW w:w="5759" w:type="dxa"/>
            <w:hideMark/>
          </w:tcPr>
          <w:p w14:paraId="4E8E07E3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9D16B54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0F4384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E9DFC2B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C3FFA" w14:paraId="1B820B06" w14:textId="77777777" w:rsidTr="002E72B7">
        <w:trPr>
          <w:trHeight w:val="261"/>
        </w:trPr>
        <w:tc>
          <w:tcPr>
            <w:tcW w:w="5759" w:type="dxa"/>
            <w:hideMark/>
          </w:tcPr>
          <w:p w14:paraId="69606057" w14:textId="77777777" w:rsidR="00CC3FFA" w:rsidRDefault="00CC3FFA" w:rsidP="00CC3FFA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5CC8B1" w14:textId="663542FF" w:rsidR="00CC3FFA" w:rsidRDefault="00073374" w:rsidP="00CC3FFA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118</w:t>
            </w:r>
            <w:r w:rsidR="00CC3F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F8BF508" w14:textId="77777777" w:rsidR="00CC3FFA" w:rsidRDefault="00CC3FFA" w:rsidP="00CC3FFA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7441FBA" w14:textId="6639BB12" w:rsidR="00CC3FFA" w:rsidRDefault="00073374" w:rsidP="00CC3FFA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118</w:t>
            </w:r>
            <w:r w:rsidR="00CC3FF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329</w:t>
            </w:r>
          </w:p>
        </w:tc>
      </w:tr>
      <w:tr w:rsidR="004026BB" w14:paraId="2852B4F8" w14:textId="77777777" w:rsidTr="002E72B7">
        <w:trPr>
          <w:trHeight w:val="261"/>
        </w:trPr>
        <w:tc>
          <w:tcPr>
            <w:tcW w:w="5759" w:type="dxa"/>
          </w:tcPr>
          <w:p w14:paraId="66EDA099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36E8FF" w14:textId="77777777" w:rsidR="004026BB" w:rsidRPr="00B25854" w:rsidRDefault="004026BB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6954930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0825AC61" w14:textId="77777777" w:rsidR="004026BB" w:rsidRPr="00B25854" w:rsidRDefault="004026BB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026BB" w14:paraId="510608EB" w14:textId="77777777" w:rsidTr="002E72B7">
        <w:trPr>
          <w:trHeight w:val="261"/>
        </w:trPr>
        <w:tc>
          <w:tcPr>
            <w:tcW w:w="5759" w:type="dxa"/>
          </w:tcPr>
          <w:p w14:paraId="07F55C9F" w14:textId="35E70C52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073374" w:rsidRPr="00073374">
              <w:rPr>
                <w:rFonts w:ascii="Angsana New" w:hAnsi="Angsana New"/>
                <w:b/>
                <w:i/>
                <w:sz w:val="30"/>
                <w:szCs w:val="30"/>
              </w:rPr>
              <w:t>2566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EF0106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072509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2324ACCD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14:paraId="6E5D8DB1" w14:textId="77777777" w:rsidTr="002E72B7">
        <w:trPr>
          <w:trHeight w:val="261"/>
        </w:trPr>
        <w:tc>
          <w:tcPr>
            <w:tcW w:w="5759" w:type="dxa"/>
            <w:hideMark/>
          </w:tcPr>
          <w:p w14:paraId="6F90EE0B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609118F" w14:textId="77777777" w:rsidR="004026BB" w:rsidRDefault="004026BB" w:rsidP="002E72B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F374A3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ACE7B50" w14:textId="77777777" w:rsidR="004026BB" w:rsidRDefault="004026BB" w:rsidP="002E72B7">
            <w:pPr>
              <w:pStyle w:val="acctfourfigures"/>
              <w:tabs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026BB" w14:paraId="526C5E89" w14:textId="77777777" w:rsidTr="002E72B7">
        <w:trPr>
          <w:trHeight w:val="261"/>
        </w:trPr>
        <w:tc>
          <w:tcPr>
            <w:tcW w:w="5759" w:type="dxa"/>
            <w:hideMark/>
          </w:tcPr>
          <w:p w14:paraId="1611B325" w14:textId="77777777" w:rsidR="004026BB" w:rsidRDefault="004026BB" w:rsidP="002E72B7">
            <w:pPr>
              <w:ind w:left="-14" w:right="-90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0123F06" w14:textId="7C71B4A3" w:rsidR="004026BB" w:rsidRDefault="00073374" w:rsidP="002E72B7">
            <w:pPr>
              <w:pStyle w:val="acctfourfigures"/>
              <w:tabs>
                <w:tab w:val="clear" w:pos="765"/>
                <w:tab w:val="decimal" w:pos="124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123</w:t>
            </w:r>
            <w:r w:rsidR="004026BB" w:rsidRPr="00AE736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034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8A5F2" w14:textId="77777777" w:rsidR="004026BB" w:rsidRDefault="004026BB" w:rsidP="002E72B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41D2E372" w14:textId="3C0272FC" w:rsidR="004026BB" w:rsidRDefault="00073374" w:rsidP="002E72B7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122</w:t>
            </w:r>
            <w:r w:rsidR="004026BB" w:rsidRPr="00AE73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73374">
              <w:rPr>
                <w:rFonts w:asciiTheme="majorBidi" w:hAnsiTheme="majorBidi"/>
                <w:sz w:val="30"/>
                <w:szCs w:val="30"/>
                <w:lang w:val="en-US"/>
              </w:rPr>
              <w:t>959</w:t>
            </w:r>
          </w:p>
        </w:tc>
      </w:tr>
    </w:tbl>
    <w:p w14:paraId="7EFEEE35" w14:textId="77777777" w:rsidR="004026BB" w:rsidRDefault="004026BB" w:rsidP="00AE076B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val="en-US" w:bidi="th-TH"/>
        </w:rPr>
      </w:pPr>
    </w:p>
    <w:p w14:paraId="7E6923E5" w14:textId="77777777" w:rsidR="00383839" w:rsidRDefault="003838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7493CE0E" w14:textId="538DB517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9721F5">
        <w:rPr>
          <w:rFonts w:ascii="Angsana New" w:hAnsi="Angsana New" w:hint="cs"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เครื่องมือทางการเงินที่วัดมูลค่าด้วยราคาทุนตัดจำหน่าย</w:t>
      </w:r>
    </w:p>
    <w:p w14:paraId="34C8CF1B" w14:textId="77777777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682828" w14:textId="516360BA" w:rsidR="003968C6" w:rsidRPr="009721F5" w:rsidRDefault="003968C6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9721F5">
        <w:rPr>
          <w:rFonts w:ascii="Angsana New" w:hAnsi="Angsana New" w:hint="cs"/>
          <w:spacing w:val="-2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="00073374" w:rsidRPr="00073374">
        <w:rPr>
          <w:rFonts w:ascii="Angsana New" w:hAnsi="Angsana New" w:hint="cs"/>
          <w:spacing w:val="-2"/>
          <w:sz w:val="30"/>
          <w:szCs w:val="30"/>
        </w:rPr>
        <w:t>2</w:t>
      </w:r>
      <w:r w:rsidRPr="009721F5">
        <w:rPr>
          <w:rFonts w:ascii="Angsana New" w:hAnsi="Angsana New" w:hint="cs"/>
          <w:spacing w:val="-2"/>
          <w:sz w:val="30"/>
          <w:szCs w:val="30"/>
        </w:rPr>
        <w:t xml:space="preserve"> 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สำหรับเงินกู้ยืมจากสถาบันการเงินโดยการคำนวณ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โดยใช้วิธีคิดลดกระแสเงินสดด้วย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อัตราดอกเบี้ย</w:t>
      </w:r>
      <w:r w:rsidR="005C77C2">
        <w:rPr>
          <w:rFonts w:ascii="Angsana New" w:hAnsi="Angsana New" w:hint="cs"/>
          <w:spacing w:val="-2"/>
          <w:sz w:val="30"/>
          <w:szCs w:val="30"/>
          <w:cs/>
        </w:rPr>
        <w:t>ใน</w:t>
      </w:r>
      <w:r w:rsidRPr="009721F5">
        <w:rPr>
          <w:rFonts w:ascii="Angsana New" w:hAnsi="Angsana New" w:hint="cs"/>
          <w:spacing w:val="-2"/>
          <w:sz w:val="30"/>
          <w:szCs w:val="30"/>
          <w:cs/>
        </w:rPr>
        <w:t>ตลาด</w:t>
      </w:r>
    </w:p>
    <w:p w14:paraId="11F4DB77" w14:textId="77777777" w:rsidR="00865BCC" w:rsidRPr="009721F5" w:rsidRDefault="00865BCC" w:rsidP="003968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7ED4BCF" w14:textId="10821E69" w:rsidR="005B6A13" w:rsidRPr="009721F5" w:rsidRDefault="005B6A13" w:rsidP="00B67F67">
      <w:pPr>
        <w:pStyle w:val="Heading2"/>
        <w:tabs>
          <w:tab w:val="clear" w:pos="340"/>
        </w:tabs>
        <w:ind w:left="540" w:hanging="540"/>
        <w:rPr>
          <w:rFonts w:ascii="Angsana New" w:hAnsi="Angsana New" w:cs="Angsana New"/>
        </w:rPr>
      </w:pPr>
      <w:r w:rsidRPr="009721F5">
        <w:rPr>
          <w:rFonts w:ascii="Angsana New" w:hAnsi="Angsana New" w:cs="Angsana New" w:hint="cs"/>
          <w:cs/>
        </w:rPr>
        <w:t>ภาระผูกพันกับบุคคลหรือกิจการที่ไม่เกี่ยวข้องกัน</w:t>
      </w:r>
    </w:p>
    <w:p w14:paraId="26CD0AA2" w14:textId="231DA266" w:rsidR="005B6A13" w:rsidRDefault="005B6A13" w:rsidP="005B6A13">
      <w:pPr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620"/>
        <w:gridCol w:w="279"/>
        <w:gridCol w:w="1611"/>
      </w:tblGrid>
      <w:tr w:rsidR="00383839" w:rsidRPr="009721F5" w14:paraId="1F9D9E5F" w14:textId="77777777" w:rsidTr="008C60BF">
        <w:trPr>
          <w:tblHeader/>
        </w:trPr>
        <w:tc>
          <w:tcPr>
            <w:tcW w:w="5670" w:type="dxa"/>
          </w:tcPr>
          <w:p w14:paraId="6B0EB8A8" w14:textId="77777777" w:rsidR="00383839" w:rsidRPr="009721F5" w:rsidRDefault="00383839" w:rsidP="008C60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2ECEF0DB" w14:textId="2F63E262" w:rsidR="00383839" w:rsidRPr="009721F5" w:rsidRDefault="00383839" w:rsidP="008C60BF">
            <w:pPr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73374" w:rsidRPr="0007337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</w:t>
            </w:r>
            <w:r w:rsidR="00073374" w:rsidRPr="0007337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20" w:type="dxa"/>
          </w:tcPr>
          <w:p w14:paraId="53FAC3B8" w14:textId="77777777" w:rsidR="00383839" w:rsidRPr="009721F5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335298" w14:textId="77777777" w:rsidR="00383839" w:rsidRPr="009721F5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</w:tcPr>
          <w:p w14:paraId="09F46884" w14:textId="77777777" w:rsidR="00383839" w:rsidRPr="009721F5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005A3486" w14:textId="77777777" w:rsidR="00383839" w:rsidRPr="009721F5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383839" w:rsidRPr="009721F5" w14:paraId="0B071A52" w14:textId="77777777" w:rsidTr="008C60BF">
        <w:trPr>
          <w:tblHeader/>
        </w:trPr>
        <w:tc>
          <w:tcPr>
            <w:tcW w:w="5670" w:type="dxa"/>
          </w:tcPr>
          <w:p w14:paraId="7CD163FF" w14:textId="77777777" w:rsidR="00383839" w:rsidRPr="009721F5" w:rsidRDefault="00383839" w:rsidP="008C60B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3"/>
          </w:tcPr>
          <w:p w14:paraId="07F632CA" w14:textId="77777777" w:rsidR="00383839" w:rsidRPr="009721F5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839" w:rsidRPr="009721F5" w14:paraId="2094BF16" w14:textId="77777777" w:rsidTr="008C60BF">
        <w:trPr>
          <w:trHeight w:val="335"/>
        </w:trPr>
        <w:tc>
          <w:tcPr>
            <w:tcW w:w="5670" w:type="dxa"/>
          </w:tcPr>
          <w:p w14:paraId="2A897257" w14:textId="77777777" w:rsidR="00383839" w:rsidRPr="009721F5" w:rsidRDefault="00383839" w:rsidP="008C60B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75F43012" w14:textId="77777777" w:rsidR="00383839" w:rsidRPr="009721F5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33E512C8" w14:textId="77777777" w:rsidR="00383839" w:rsidRPr="009721F5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60E6063" w14:textId="77777777" w:rsidR="00383839" w:rsidRPr="009721F5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3FFA" w:rsidRPr="009721F5" w14:paraId="2DD4F76B" w14:textId="77777777" w:rsidTr="008C60BF">
        <w:trPr>
          <w:trHeight w:val="335"/>
        </w:trPr>
        <w:tc>
          <w:tcPr>
            <w:tcW w:w="5670" w:type="dxa"/>
          </w:tcPr>
          <w:p w14:paraId="0573720F" w14:textId="26DF4A79" w:rsidR="00CC3FFA" w:rsidRPr="009721F5" w:rsidRDefault="00CC3FFA" w:rsidP="00CC3FFA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620" w:type="dxa"/>
          </w:tcPr>
          <w:p w14:paraId="38EB4C5E" w14:textId="165E0D95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523</w:t>
            </w:r>
            <w:r w:rsidR="00A564F5" w:rsidRPr="00A564F5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279" w:type="dxa"/>
          </w:tcPr>
          <w:p w14:paraId="35DD7E5A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0D45121F" w14:textId="5BE01169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523</w:t>
            </w:r>
            <w:r w:rsidR="00A564F5" w:rsidRPr="00A564F5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CC3FFA" w:rsidRPr="009721F5" w14:paraId="49AACC28" w14:textId="77777777" w:rsidTr="008C60BF">
        <w:trPr>
          <w:trHeight w:val="440"/>
        </w:trPr>
        <w:tc>
          <w:tcPr>
            <w:tcW w:w="5670" w:type="dxa"/>
          </w:tcPr>
          <w:p w14:paraId="5E249AA3" w14:textId="77777777" w:rsidR="00CC3FFA" w:rsidRPr="009721F5" w:rsidRDefault="00CC3FFA" w:rsidP="00CC3FFA">
            <w:pPr>
              <w:rPr>
                <w:rFonts w:ascii="Angsana New" w:hAnsi="Angsana New"/>
                <w:sz w:val="30"/>
                <w:szCs w:val="30"/>
              </w:rPr>
            </w:pPr>
            <w:r w:rsidRPr="00A610EA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620" w:type="dxa"/>
          </w:tcPr>
          <w:p w14:paraId="3D4D4618" w14:textId="7D14D8F9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69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79" w:type="dxa"/>
          </w:tcPr>
          <w:p w14:paraId="5886C941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45E3A7D7" w14:textId="78F5CCE3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69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239</w:t>
            </w:r>
          </w:p>
        </w:tc>
      </w:tr>
      <w:tr w:rsidR="00CC3FFA" w:rsidRPr="009721F5" w14:paraId="3AC1A70D" w14:textId="77777777" w:rsidTr="008C60BF">
        <w:trPr>
          <w:trHeight w:val="440"/>
        </w:trPr>
        <w:tc>
          <w:tcPr>
            <w:tcW w:w="5670" w:type="dxa"/>
          </w:tcPr>
          <w:p w14:paraId="3866E755" w14:textId="3D2CAB01" w:rsidR="00CC3FFA" w:rsidRPr="00A610EA" w:rsidRDefault="00CC3FFA" w:rsidP="00CC3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6A6E">
              <w:rPr>
                <w:rFonts w:asciiTheme="majorBidi" w:hAnsiTheme="majorBidi"/>
                <w:sz w:val="30"/>
                <w:szCs w:val="30"/>
                <w:cs/>
              </w:rPr>
              <w:t>ระบบไฟฟ้าและระบบ</w:t>
            </w:r>
            <w:r w:rsidR="00915ABD">
              <w:rPr>
                <w:rFonts w:asciiTheme="majorBidi" w:hAnsiTheme="majorBidi" w:hint="cs"/>
                <w:sz w:val="30"/>
                <w:szCs w:val="30"/>
                <w:cs/>
              </w:rPr>
              <w:t>น้ำประปา</w:t>
            </w:r>
          </w:p>
        </w:tc>
        <w:tc>
          <w:tcPr>
            <w:tcW w:w="1620" w:type="dxa"/>
          </w:tcPr>
          <w:p w14:paraId="5EC588AF" w14:textId="3C50E915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040</w:t>
            </w:r>
          </w:p>
        </w:tc>
        <w:tc>
          <w:tcPr>
            <w:tcW w:w="279" w:type="dxa"/>
          </w:tcPr>
          <w:p w14:paraId="5B19957D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88B62C" w14:textId="3F06993F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040</w:t>
            </w:r>
          </w:p>
        </w:tc>
      </w:tr>
      <w:tr w:rsidR="00CC3FFA" w:rsidRPr="009721F5" w14:paraId="6F0CEBB5" w14:textId="77777777" w:rsidTr="008C60BF">
        <w:trPr>
          <w:trHeight w:val="440"/>
        </w:trPr>
        <w:tc>
          <w:tcPr>
            <w:tcW w:w="5670" w:type="dxa"/>
          </w:tcPr>
          <w:p w14:paraId="32327B4F" w14:textId="3BC35690" w:rsidR="00CC3FFA" w:rsidRPr="00A610EA" w:rsidRDefault="00CC322D" w:rsidP="00CC3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อุปกรณ์สำนักงาน</w:t>
            </w:r>
          </w:p>
        </w:tc>
        <w:tc>
          <w:tcPr>
            <w:tcW w:w="1620" w:type="dxa"/>
          </w:tcPr>
          <w:p w14:paraId="55B15A84" w14:textId="67367C41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9" w:type="dxa"/>
          </w:tcPr>
          <w:p w14:paraId="0FEA6B79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2F29BB8D" w14:textId="17690447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100</w:t>
            </w:r>
          </w:p>
        </w:tc>
      </w:tr>
      <w:tr w:rsidR="00CC3FFA" w:rsidRPr="009721F5" w14:paraId="07E3E581" w14:textId="77777777" w:rsidTr="008C60BF">
        <w:trPr>
          <w:trHeight w:val="440"/>
        </w:trPr>
        <w:tc>
          <w:tcPr>
            <w:tcW w:w="5670" w:type="dxa"/>
          </w:tcPr>
          <w:p w14:paraId="5DBB76A3" w14:textId="77777777" w:rsidR="00CC3FFA" w:rsidRPr="00A610EA" w:rsidRDefault="00CC3FFA" w:rsidP="00CC3FF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620" w:type="dxa"/>
          </w:tcPr>
          <w:p w14:paraId="7BC33D07" w14:textId="1A25A9F6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279" w:type="dxa"/>
          </w:tcPr>
          <w:p w14:paraId="0C093261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7DE5807" w14:textId="44AB8838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270</w:t>
            </w:r>
          </w:p>
        </w:tc>
      </w:tr>
      <w:tr w:rsidR="00CC3FFA" w:rsidRPr="009721F5" w14:paraId="692FA1D7" w14:textId="77777777" w:rsidTr="008C60BF">
        <w:trPr>
          <w:trHeight w:val="370"/>
        </w:trPr>
        <w:tc>
          <w:tcPr>
            <w:tcW w:w="5670" w:type="dxa"/>
          </w:tcPr>
          <w:p w14:paraId="4CE83AFD" w14:textId="77777777" w:rsidR="00CC3FFA" w:rsidRPr="009721F5" w:rsidRDefault="00CC3FFA" w:rsidP="00CC3FF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42BCD70" w14:textId="150A65F7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  <w:r w:rsidR="00A564F5" w:rsidRPr="00A564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  <w:tc>
          <w:tcPr>
            <w:tcW w:w="279" w:type="dxa"/>
          </w:tcPr>
          <w:p w14:paraId="1F74E6C8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62C636C2" w14:textId="0ECFF9D2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  <w:r w:rsidR="00A564F5" w:rsidRPr="00A564F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</w:p>
        </w:tc>
      </w:tr>
      <w:tr w:rsidR="00383839" w:rsidRPr="00A13348" w14:paraId="096E8E9E" w14:textId="77777777" w:rsidTr="008C60BF">
        <w:trPr>
          <w:trHeight w:val="370"/>
        </w:trPr>
        <w:tc>
          <w:tcPr>
            <w:tcW w:w="5670" w:type="dxa"/>
          </w:tcPr>
          <w:p w14:paraId="6360AE7D" w14:textId="77777777" w:rsidR="00383839" w:rsidRPr="00A13348" w:rsidRDefault="00383839" w:rsidP="008C60B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F12D525" w14:textId="77777777" w:rsidR="00383839" w:rsidRPr="00A13348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</w:tcPr>
          <w:p w14:paraId="608796D9" w14:textId="77777777" w:rsidR="00383839" w:rsidRPr="00A13348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14:paraId="4CB2FBB1" w14:textId="77777777" w:rsidR="00383839" w:rsidRPr="00A13348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3839" w:rsidRPr="009721F5" w14:paraId="1A0DE8EC" w14:textId="77777777" w:rsidTr="008C60BF">
        <w:trPr>
          <w:trHeight w:val="197"/>
        </w:trPr>
        <w:tc>
          <w:tcPr>
            <w:tcW w:w="5670" w:type="dxa"/>
          </w:tcPr>
          <w:p w14:paraId="71620AA7" w14:textId="77777777" w:rsidR="00383839" w:rsidRPr="009721F5" w:rsidRDefault="00383839" w:rsidP="008C60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620" w:type="dxa"/>
            <w:shd w:val="clear" w:color="auto" w:fill="auto"/>
          </w:tcPr>
          <w:p w14:paraId="593F9EE7" w14:textId="77777777" w:rsidR="00383839" w:rsidRPr="009721F5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" w:type="dxa"/>
          </w:tcPr>
          <w:p w14:paraId="78BFF608" w14:textId="77777777" w:rsidR="00383839" w:rsidRPr="009721F5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11" w:type="dxa"/>
          </w:tcPr>
          <w:p w14:paraId="774E833E" w14:textId="77777777" w:rsidR="00383839" w:rsidRPr="009721F5" w:rsidRDefault="00383839" w:rsidP="008C60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C3FFA" w:rsidRPr="009721F5" w14:paraId="01635476" w14:textId="77777777" w:rsidTr="008C60BF">
        <w:trPr>
          <w:trHeight w:val="197"/>
        </w:trPr>
        <w:tc>
          <w:tcPr>
            <w:tcW w:w="5670" w:type="dxa"/>
          </w:tcPr>
          <w:p w14:paraId="22AD61E7" w14:textId="77777777" w:rsidR="00CC3FFA" w:rsidRPr="009721F5" w:rsidRDefault="00CC3FFA" w:rsidP="00CC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620" w:type="dxa"/>
            <w:shd w:val="clear" w:color="auto" w:fill="auto"/>
          </w:tcPr>
          <w:p w14:paraId="7091AF49" w14:textId="1CA566D0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57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279" w:type="dxa"/>
          </w:tcPr>
          <w:p w14:paraId="1FFE7197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F58813F" w14:textId="32FB3685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57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164</w:t>
            </w:r>
          </w:p>
        </w:tc>
      </w:tr>
      <w:tr w:rsidR="00CC3FFA" w:rsidRPr="009721F5" w14:paraId="704FA4B0" w14:textId="77777777" w:rsidTr="008C60BF">
        <w:trPr>
          <w:trHeight w:val="197"/>
        </w:trPr>
        <w:tc>
          <w:tcPr>
            <w:tcW w:w="5670" w:type="dxa"/>
          </w:tcPr>
          <w:p w14:paraId="5AABEF09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สัญญาบริการให้คำปรึกษา</w:t>
            </w:r>
          </w:p>
        </w:tc>
        <w:tc>
          <w:tcPr>
            <w:tcW w:w="1620" w:type="dxa"/>
            <w:shd w:val="clear" w:color="auto" w:fill="auto"/>
          </w:tcPr>
          <w:p w14:paraId="10FE00A5" w14:textId="19349BD2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762</w:t>
            </w:r>
          </w:p>
        </w:tc>
        <w:tc>
          <w:tcPr>
            <w:tcW w:w="279" w:type="dxa"/>
          </w:tcPr>
          <w:p w14:paraId="7B6B66BF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2519F0D" w14:textId="51B5BBF2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762</w:t>
            </w:r>
          </w:p>
        </w:tc>
      </w:tr>
      <w:tr w:rsidR="00CC3FFA" w:rsidRPr="009721F5" w14:paraId="28F750EF" w14:textId="77777777" w:rsidTr="008C60BF">
        <w:trPr>
          <w:trHeight w:val="197"/>
        </w:trPr>
        <w:tc>
          <w:tcPr>
            <w:tcW w:w="5670" w:type="dxa"/>
          </w:tcPr>
          <w:p w14:paraId="3A6DF484" w14:textId="77777777" w:rsidR="00CC3FFA" w:rsidRPr="009721F5" w:rsidRDefault="00CC3FFA" w:rsidP="00CC3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56" w:right="-131" w:hanging="174"/>
              <w:rPr>
                <w:rFonts w:ascii="Angsana New" w:hAnsi="Angsana New"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620" w:type="dxa"/>
            <w:shd w:val="clear" w:color="auto" w:fill="auto"/>
          </w:tcPr>
          <w:p w14:paraId="274A3A1B" w14:textId="7DD0D8B0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2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398</w:t>
            </w:r>
          </w:p>
        </w:tc>
        <w:tc>
          <w:tcPr>
            <w:tcW w:w="279" w:type="dxa"/>
          </w:tcPr>
          <w:p w14:paraId="65A3E297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B38B151" w14:textId="24EE9A1D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sz w:val="30"/>
                <w:szCs w:val="30"/>
              </w:rPr>
            </w:pPr>
            <w:r w:rsidRPr="00073374">
              <w:rPr>
                <w:rFonts w:ascii="Angsana New" w:hAnsi="Angsana New"/>
                <w:sz w:val="30"/>
                <w:szCs w:val="30"/>
              </w:rPr>
              <w:t>1</w:t>
            </w:r>
            <w:r w:rsidR="00CC3FFA">
              <w:rPr>
                <w:rFonts w:ascii="Angsana New" w:hAnsi="Angsana New"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sz w:val="30"/>
                <w:szCs w:val="30"/>
              </w:rPr>
              <w:t>998</w:t>
            </w:r>
          </w:p>
        </w:tc>
      </w:tr>
      <w:tr w:rsidR="00CC3FFA" w:rsidRPr="009721F5" w14:paraId="4E9AE8A1" w14:textId="77777777" w:rsidTr="008C60BF">
        <w:trPr>
          <w:trHeight w:val="197"/>
        </w:trPr>
        <w:tc>
          <w:tcPr>
            <w:tcW w:w="5670" w:type="dxa"/>
          </w:tcPr>
          <w:p w14:paraId="32E8B8DE" w14:textId="77777777" w:rsidR="00CC3FFA" w:rsidRPr="009721F5" w:rsidRDefault="00CC3FFA" w:rsidP="00CC3FF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721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E089" w14:textId="040FE91D" w:rsidR="00CC3FFA" w:rsidRPr="009721F5" w:rsidRDefault="00073374" w:rsidP="00CC32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162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  <w:r w:rsidR="00CC322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324</w:t>
            </w:r>
          </w:p>
        </w:tc>
        <w:tc>
          <w:tcPr>
            <w:tcW w:w="279" w:type="dxa"/>
          </w:tcPr>
          <w:p w14:paraId="609AB0F9" w14:textId="77777777" w:rsidR="00CC3FFA" w:rsidRPr="009721F5" w:rsidRDefault="00CC3FFA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9842C0E" w14:textId="18931FE4" w:rsidR="00CC3FFA" w:rsidRPr="009721F5" w:rsidRDefault="00073374" w:rsidP="00CC3F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6"/>
              </w:tabs>
              <w:spacing w:line="240" w:lineRule="auto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CC3FF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73374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</w:tr>
    </w:tbl>
    <w:p w14:paraId="3A94567A" w14:textId="77777777" w:rsidR="005B6A13" w:rsidRPr="009721F5" w:rsidRDefault="005B6A13" w:rsidP="005B6A13">
      <w:pPr>
        <w:rPr>
          <w:rFonts w:ascii="Angsana New" w:hAnsi="Angsana New"/>
          <w:sz w:val="30"/>
          <w:szCs w:val="30"/>
        </w:rPr>
      </w:pPr>
    </w:p>
    <w:p w14:paraId="71C4374B" w14:textId="0F8A1C0E" w:rsidR="00CB6AC8" w:rsidRPr="009721F5" w:rsidRDefault="00CB6AC8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9DA7831" w14:textId="338F850A" w:rsidR="00AB3EB3" w:rsidRDefault="00AB3EB3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72499B8E" w14:textId="77777777" w:rsidR="00060D67" w:rsidRPr="009721F5" w:rsidRDefault="00060D67" w:rsidP="00CB6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060D67" w:rsidRPr="009721F5" w:rsidSect="003223CC">
      <w:headerReference w:type="default" r:id="rId8"/>
      <w:footerReference w:type="default" r:id="rId9"/>
      <w:pgSz w:w="11909" w:h="16834" w:code="9"/>
      <w:pgMar w:top="691" w:right="1152" w:bottom="576" w:left="1152" w:header="720" w:footer="720" w:gutter="0"/>
      <w:pgNumType w:start="1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D207A" w14:textId="77777777" w:rsidR="00B457F5" w:rsidRDefault="00B457F5" w:rsidP="004956B4">
      <w:r>
        <w:separator/>
      </w:r>
    </w:p>
  </w:endnote>
  <w:endnote w:type="continuationSeparator" w:id="0">
    <w:p w14:paraId="676C1365" w14:textId="77777777" w:rsidR="00B457F5" w:rsidRDefault="00B457F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6770296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623ABCA8" w14:textId="46A7FCB9" w:rsidR="00B12FAA" w:rsidRPr="00922DA7" w:rsidRDefault="00B12F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2DA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2DA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073374" w:rsidRPr="00073374">
          <w:rPr>
            <w:rFonts w:ascii="Angsana New" w:hAnsi="Angsana New"/>
            <w:noProof/>
            <w:sz w:val="30"/>
            <w:szCs w:val="30"/>
          </w:rPr>
          <w:t>6</w:t>
        </w:r>
        <w:r w:rsidRPr="00922DA7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26170" w14:textId="77777777" w:rsidR="00B457F5" w:rsidRDefault="00B457F5" w:rsidP="004956B4">
      <w:r>
        <w:separator/>
      </w:r>
    </w:p>
  </w:footnote>
  <w:footnote w:type="continuationSeparator" w:id="0">
    <w:p w14:paraId="1B6AC1D7" w14:textId="77777777" w:rsidR="00B457F5" w:rsidRDefault="00B457F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E9C06" w14:textId="5E5221D8" w:rsidR="00B12FAA" w:rsidRPr="00B66A7A" w:rsidRDefault="00B12FAA" w:rsidP="00775CD8">
    <w:pPr>
      <w:rPr>
        <w:rFonts w:asciiTheme="majorBidi" w:hAnsiTheme="majorBidi"/>
        <w:b/>
        <w:bCs/>
        <w:sz w:val="32"/>
        <w:szCs w:val="32"/>
      </w:rPr>
    </w:pPr>
    <w:r w:rsidRPr="00B66A7A">
      <w:rPr>
        <w:rFonts w:asciiTheme="majorBidi" w:hAnsiTheme="majorBidi"/>
        <w:b/>
        <w:bCs/>
        <w:sz w:val="32"/>
        <w:szCs w:val="32"/>
        <w:cs/>
      </w:rPr>
      <w:t>บริษัท บางกอกแล็ป แอนด์ คอสเมติค จำกัด</w:t>
    </w:r>
    <w:r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="002D4BC2" w:rsidRPr="00B66A7A">
      <w:rPr>
        <w:rFonts w:asciiTheme="majorBidi" w:hAnsiTheme="majorBidi"/>
        <w:b/>
        <w:bCs/>
        <w:sz w:val="32"/>
        <w:szCs w:val="32"/>
        <w:cs/>
      </w:rPr>
      <w:t>(มหาชน)</w:t>
    </w:r>
    <w:r w:rsidR="002D4BC2" w:rsidRPr="00B66A7A">
      <w:rPr>
        <w:rFonts w:asciiTheme="majorBidi" w:hAnsiTheme="majorBidi" w:hint="cs"/>
        <w:b/>
        <w:bCs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/>
        <w:bCs/>
        <w:sz w:val="32"/>
        <w:szCs w:val="32"/>
        <w:cs/>
      </w:rPr>
      <w:t>และบริษัทย่อย</w:t>
    </w:r>
  </w:p>
  <w:p w14:paraId="61043D1D" w14:textId="0A68E261" w:rsidR="00B12FAA" w:rsidRPr="00B66A7A" w:rsidRDefault="00B12FAA" w:rsidP="00775CD8">
    <w:pPr>
      <w:rPr>
        <w:rFonts w:asciiTheme="majorBidi" w:hAnsiTheme="majorBidi" w:cstheme="majorBidi"/>
        <w:b/>
        <w:bCs/>
        <w:sz w:val="32"/>
        <w:szCs w:val="32"/>
        <w:cs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3AE9DF6C" w14:textId="53EC374C" w:rsidR="00AE2613" w:rsidRPr="00B66A7A" w:rsidRDefault="00AE2613" w:rsidP="00AE2613">
    <w:pPr>
      <w:rPr>
        <w:rFonts w:asciiTheme="majorBidi" w:hAnsiTheme="majorBidi" w:cstheme="majorBidi"/>
        <w:b/>
        <w:bCs/>
        <w:sz w:val="32"/>
        <w:szCs w:val="32"/>
      </w:rPr>
    </w:pPr>
    <w:r w:rsidRPr="00B66A7A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B66A7A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งวดสามเดือนและ</w:t>
    </w:r>
    <w:r w:rsidR="00225FD3" w:rsidRPr="00B66A7A">
      <w:rPr>
        <w:rFonts w:asciiTheme="majorBidi" w:hAnsiTheme="majorBidi" w:cstheme="majorBidi" w:hint="cs"/>
        <w:b/>
        <w:bCs/>
        <w:sz w:val="32"/>
        <w:szCs w:val="32"/>
        <w:cs/>
      </w:rPr>
      <w:t>เก้าเดือน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สิ้นสุดวันที่ </w:t>
    </w:r>
    <w:r w:rsidR="00073374" w:rsidRPr="00073374">
      <w:rPr>
        <w:rFonts w:ascii="Angsana New" w:hAnsi="Angsana New"/>
        <w:b/>
        <w:sz w:val="32"/>
        <w:szCs w:val="32"/>
      </w:rPr>
      <w:t>30</w:t>
    </w:r>
    <w:r w:rsidR="00225FD3" w:rsidRPr="00B66A7A">
      <w:rPr>
        <w:rFonts w:ascii="Angsana New" w:hAnsi="Angsana New"/>
        <w:b/>
        <w:sz w:val="32"/>
        <w:szCs w:val="32"/>
      </w:rPr>
      <w:t xml:space="preserve"> </w:t>
    </w:r>
    <w:r w:rsidR="00225FD3" w:rsidRPr="00B66A7A">
      <w:rPr>
        <w:rFonts w:ascii="Angsana New" w:hAnsi="Angsana New"/>
        <w:bCs/>
        <w:sz w:val="32"/>
        <w:szCs w:val="32"/>
        <w:cs/>
      </w:rPr>
      <w:t>กันยายน</w:t>
    </w:r>
    <w:r w:rsidRPr="00B66A7A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073374" w:rsidRPr="00073374">
      <w:rPr>
        <w:rFonts w:ascii="Angsana New" w:hAnsi="Angsana New"/>
        <w:b/>
        <w:sz w:val="32"/>
        <w:szCs w:val="32"/>
      </w:rPr>
      <w:t>2567</w:t>
    </w:r>
    <w:r w:rsidRPr="00B66A7A">
      <w:rPr>
        <w:rFonts w:asciiTheme="majorBidi" w:hAnsiTheme="majorBidi" w:hint="cs"/>
        <w:b/>
        <w:sz w:val="32"/>
        <w:szCs w:val="32"/>
        <w:cs/>
      </w:rPr>
      <w:t xml:space="preserve"> </w:t>
    </w:r>
    <w:r w:rsidRPr="00B66A7A">
      <w:rPr>
        <w:rFonts w:asciiTheme="majorBidi" w:hAnsiTheme="majorBidi" w:hint="cs"/>
        <w:bCs/>
        <w:sz w:val="32"/>
        <w:szCs w:val="32"/>
        <w:cs/>
      </w:rPr>
      <w:t>(ไม่ได้ตรวจสอบ)</w:t>
    </w:r>
  </w:p>
  <w:p w14:paraId="4E991E3E" w14:textId="77777777" w:rsidR="00B12FAA" w:rsidRDefault="00B12FAA" w:rsidP="00434D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792"/>
        <w:tab w:val="left" w:pos="1584"/>
        <w:tab w:val="left" w:pos="2376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  <w:r>
      <w:rPr>
        <w:rFonts w:ascii="Angsana New" w:hAnsi="Angsana New"/>
        <w:b/>
        <w:bCs/>
        <w:sz w:val="32"/>
        <w:szCs w:val="32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9494696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2E762D8"/>
    <w:multiLevelType w:val="multilevel"/>
    <w:tmpl w:val="1D30202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88C3062"/>
    <w:multiLevelType w:val="hybridMultilevel"/>
    <w:tmpl w:val="F628E1B0"/>
    <w:lvl w:ilvl="0" w:tplc="9E76804C">
      <w:start w:val="1"/>
      <w:numFmt w:val="thaiLetters"/>
      <w:pStyle w:val="Heading3"/>
      <w:lvlText w:val="(%1)"/>
      <w:lvlJc w:val="left"/>
      <w:pPr>
        <w:tabs>
          <w:tab w:val="num" w:pos="540"/>
        </w:tabs>
        <w:ind w:left="540" w:hanging="540"/>
      </w:pPr>
      <w:rPr>
        <w:rFonts w:hint="default"/>
        <w:b/>
        <w:bCs/>
        <w:i/>
        <w:i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BD30998"/>
    <w:multiLevelType w:val="multilevel"/>
    <w:tmpl w:val="2A1610AC"/>
    <w:lvl w:ilvl="0">
      <w:start w:val="1"/>
      <w:numFmt w:val="decimal"/>
      <w:pStyle w:val="Heading2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330A5009"/>
    <w:multiLevelType w:val="multilevel"/>
    <w:tmpl w:val="E1E8FF9A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i/>
        <w:iCs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9A285A4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B9741B9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BCA48FD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55D8BF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A089A8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CB6A45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E985F4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16CCE0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A638E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402728466">
    <w:abstractNumId w:val="6"/>
  </w:num>
  <w:num w:numId="2" w16cid:durableId="397554690">
    <w:abstractNumId w:val="5"/>
  </w:num>
  <w:num w:numId="3" w16cid:durableId="661928518">
    <w:abstractNumId w:val="9"/>
  </w:num>
  <w:num w:numId="4" w16cid:durableId="156851607">
    <w:abstractNumId w:val="7"/>
  </w:num>
  <w:num w:numId="5" w16cid:durableId="2026127410">
    <w:abstractNumId w:val="8"/>
  </w:num>
  <w:num w:numId="6" w16cid:durableId="607274464">
    <w:abstractNumId w:val="3"/>
  </w:num>
  <w:num w:numId="7" w16cid:durableId="414713471">
    <w:abstractNumId w:val="2"/>
  </w:num>
  <w:num w:numId="8" w16cid:durableId="210271204">
    <w:abstractNumId w:val="0"/>
  </w:num>
  <w:num w:numId="9" w16cid:durableId="1851681100">
    <w:abstractNumId w:val="1"/>
  </w:num>
  <w:num w:numId="10" w16cid:durableId="1038243800">
    <w:abstractNumId w:val="4"/>
  </w:num>
  <w:num w:numId="11" w16cid:durableId="235629342">
    <w:abstractNumId w:val="15"/>
  </w:num>
  <w:num w:numId="12" w16cid:durableId="646398278">
    <w:abstractNumId w:val="11"/>
  </w:num>
  <w:num w:numId="13" w16cid:durableId="1550801884">
    <w:abstractNumId w:val="17"/>
  </w:num>
  <w:num w:numId="14" w16cid:durableId="32774152">
    <w:abstractNumId w:val="14"/>
  </w:num>
  <w:num w:numId="15" w16cid:durableId="587075752">
    <w:abstractNumId w:val="16"/>
  </w:num>
  <w:num w:numId="16" w16cid:durableId="1535775304">
    <w:abstractNumId w:val="18"/>
  </w:num>
  <w:num w:numId="17" w16cid:durableId="1667705277">
    <w:abstractNumId w:val="19"/>
  </w:num>
  <w:num w:numId="18" w16cid:durableId="1037000261">
    <w:abstractNumId w:val="12"/>
  </w:num>
  <w:num w:numId="19" w16cid:durableId="851410428">
    <w:abstractNumId w:val="10"/>
  </w:num>
  <w:num w:numId="20" w16cid:durableId="1183782345">
    <w:abstractNumId w:val="13"/>
  </w:num>
  <w:num w:numId="21" w16cid:durableId="1371221212">
    <w:abstractNumId w:val="5"/>
  </w:num>
  <w:num w:numId="22" w16cid:durableId="313534098">
    <w:abstractNumId w:val="5"/>
  </w:num>
  <w:num w:numId="23" w16cid:durableId="924848614">
    <w:abstractNumId w:val="5"/>
  </w:num>
  <w:num w:numId="24" w16cid:durableId="1678456352">
    <w:abstractNumId w:val="5"/>
  </w:num>
  <w:num w:numId="25" w16cid:durableId="1323853282">
    <w:abstractNumId w:val="5"/>
  </w:num>
  <w:num w:numId="26" w16cid:durableId="1078526789">
    <w:abstractNumId w:val="5"/>
  </w:num>
  <w:num w:numId="27" w16cid:durableId="1698386562">
    <w:abstractNumId w:val="5"/>
  </w:num>
  <w:num w:numId="28" w16cid:durableId="1491603711">
    <w:abstractNumId w:val="5"/>
  </w:num>
  <w:num w:numId="29" w16cid:durableId="665060729">
    <w:abstractNumId w:val="5"/>
  </w:num>
  <w:num w:numId="30" w16cid:durableId="181287525">
    <w:abstractNumId w:val="5"/>
  </w:num>
  <w:num w:numId="31" w16cid:durableId="1176649999">
    <w:abstractNumId w:val="5"/>
  </w:num>
  <w:num w:numId="32" w16cid:durableId="1694572862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9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27299"/>
    <w:rsid w:val="0000098A"/>
    <w:rsid w:val="00000FA3"/>
    <w:rsid w:val="000011A8"/>
    <w:rsid w:val="00001857"/>
    <w:rsid w:val="000019C7"/>
    <w:rsid w:val="00002354"/>
    <w:rsid w:val="0000285A"/>
    <w:rsid w:val="00002889"/>
    <w:rsid w:val="00002AD3"/>
    <w:rsid w:val="000035D9"/>
    <w:rsid w:val="000036B5"/>
    <w:rsid w:val="00004748"/>
    <w:rsid w:val="00004766"/>
    <w:rsid w:val="00004C30"/>
    <w:rsid w:val="00004F9D"/>
    <w:rsid w:val="0000511D"/>
    <w:rsid w:val="0000568B"/>
    <w:rsid w:val="00005D1E"/>
    <w:rsid w:val="00006217"/>
    <w:rsid w:val="00006AEA"/>
    <w:rsid w:val="00006FE4"/>
    <w:rsid w:val="00007339"/>
    <w:rsid w:val="000079C9"/>
    <w:rsid w:val="000102C2"/>
    <w:rsid w:val="000103DE"/>
    <w:rsid w:val="00011D4E"/>
    <w:rsid w:val="00011F0E"/>
    <w:rsid w:val="00012A97"/>
    <w:rsid w:val="0001397F"/>
    <w:rsid w:val="00013AEB"/>
    <w:rsid w:val="00013CDA"/>
    <w:rsid w:val="0001412A"/>
    <w:rsid w:val="00014731"/>
    <w:rsid w:val="0001497E"/>
    <w:rsid w:val="00015054"/>
    <w:rsid w:val="00015507"/>
    <w:rsid w:val="000157EC"/>
    <w:rsid w:val="00015AEB"/>
    <w:rsid w:val="00015D7E"/>
    <w:rsid w:val="000163B9"/>
    <w:rsid w:val="0001663D"/>
    <w:rsid w:val="0001669A"/>
    <w:rsid w:val="00016F44"/>
    <w:rsid w:val="0001738F"/>
    <w:rsid w:val="00017712"/>
    <w:rsid w:val="00020255"/>
    <w:rsid w:val="00021759"/>
    <w:rsid w:val="0002184C"/>
    <w:rsid w:val="00021AAB"/>
    <w:rsid w:val="0002239F"/>
    <w:rsid w:val="0002264D"/>
    <w:rsid w:val="000226D4"/>
    <w:rsid w:val="000229CB"/>
    <w:rsid w:val="00023DA4"/>
    <w:rsid w:val="00023E11"/>
    <w:rsid w:val="0002407F"/>
    <w:rsid w:val="000240B5"/>
    <w:rsid w:val="00024204"/>
    <w:rsid w:val="0002461E"/>
    <w:rsid w:val="00024AF0"/>
    <w:rsid w:val="00024B16"/>
    <w:rsid w:val="00024DB2"/>
    <w:rsid w:val="00024F6C"/>
    <w:rsid w:val="000250DE"/>
    <w:rsid w:val="000254AA"/>
    <w:rsid w:val="000259DD"/>
    <w:rsid w:val="000260E9"/>
    <w:rsid w:val="000265F5"/>
    <w:rsid w:val="00026B7F"/>
    <w:rsid w:val="00026C52"/>
    <w:rsid w:val="00026CE9"/>
    <w:rsid w:val="000302A3"/>
    <w:rsid w:val="00031D34"/>
    <w:rsid w:val="00031F2F"/>
    <w:rsid w:val="0003209B"/>
    <w:rsid w:val="00032A7C"/>
    <w:rsid w:val="00032F3B"/>
    <w:rsid w:val="00032F87"/>
    <w:rsid w:val="00033661"/>
    <w:rsid w:val="000338BC"/>
    <w:rsid w:val="000339B8"/>
    <w:rsid w:val="00033E24"/>
    <w:rsid w:val="00033FFE"/>
    <w:rsid w:val="00034185"/>
    <w:rsid w:val="000347EA"/>
    <w:rsid w:val="00034A33"/>
    <w:rsid w:val="00034E66"/>
    <w:rsid w:val="00034ED8"/>
    <w:rsid w:val="0003518D"/>
    <w:rsid w:val="00035AA5"/>
    <w:rsid w:val="00036644"/>
    <w:rsid w:val="00036BBA"/>
    <w:rsid w:val="00036E0D"/>
    <w:rsid w:val="000371C1"/>
    <w:rsid w:val="00037288"/>
    <w:rsid w:val="000374C8"/>
    <w:rsid w:val="00037659"/>
    <w:rsid w:val="00037B04"/>
    <w:rsid w:val="00037CA8"/>
    <w:rsid w:val="00037FB8"/>
    <w:rsid w:val="0004113B"/>
    <w:rsid w:val="0004157C"/>
    <w:rsid w:val="00042516"/>
    <w:rsid w:val="00042E76"/>
    <w:rsid w:val="00042F5F"/>
    <w:rsid w:val="00043520"/>
    <w:rsid w:val="000441CB"/>
    <w:rsid w:val="000442E1"/>
    <w:rsid w:val="000444A2"/>
    <w:rsid w:val="0004495D"/>
    <w:rsid w:val="00045180"/>
    <w:rsid w:val="00045E99"/>
    <w:rsid w:val="00047C68"/>
    <w:rsid w:val="00047D1B"/>
    <w:rsid w:val="000501FA"/>
    <w:rsid w:val="0005080B"/>
    <w:rsid w:val="00050C1A"/>
    <w:rsid w:val="00050DC3"/>
    <w:rsid w:val="00051665"/>
    <w:rsid w:val="000517DA"/>
    <w:rsid w:val="00051C83"/>
    <w:rsid w:val="00052358"/>
    <w:rsid w:val="0005238A"/>
    <w:rsid w:val="000529C0"/>
    <w:rsid w:val="00052B4D"/>
    <w:rsid w:val="00052C07"/>
    <w:rsid w:val="00053076"/>
    <w:rsid w:val="00053885"/>
    <w:rsid w:val="00053D5D"/>
    <w:rsid w:val="0005498A"/>
    <w:rsid w:val="00055960"/>
    <w:rsid w:val="00055ABE"/>
    <w:rsid w:val="00055D63"/>
    <w:rsid w:val="00056A32"/>
    <w:rsid w:val="0005724D"/>
    <w:rsid w:val="000574A8"/>
    <w:rsid w:val="000574DA"/>
    <w:rsid w:val="00057765"/>
    <w:rsid w:val="00057952"/>
    <w:rsid w:val="00057F85"/>
    <w:rsid w:val="000606BA"/>
    <w:rsid w:val="00060808"/>
    <w:rsid w:val="0006096C"/>
    <w:rsid w:val="00060CC4"/>
    <w:rsid w:val="00060D67"/>
    <w:rsid w:val="000614BA"/>
    <w:rsid w:val="00061790"/>
    <w:rsid w:val="00061F33"/>
    <w:rsid w:val="00061FB6"/>
    <w:rsid w:val="00062089"/>
    <w:rsid w:val="000622B0"/>
    <w:rsid w:val="0006355A"/>
    <w:rsid w:val="000638A9"/>
    <w:rsid w:val="00064273"/>
    <w:rsid w:val="000646A7"/>
    <w:rsid w:val="00064A91"/>
    <w:rsid w:val="000652AB"/>
    <w:rsid w:val="0006567D"/>
    <w:rsid w:val="000656E1"/>
    <w:rsid w:val="00065947"/>
    <w:rsid w:val="00065C80"/>
    <w:rsid w:val="00066494"/>
    <w:rsid w:val="000667AC"/>
    <w:rsid w:val="00067849"/>
    <w:rsid w:val="00067D22"/>
    <w:rsid w:val="00070444"/>
    <w:rsid w:val="000705BC"/>
    <w:rsid w:val="000708B2"/>
    <w:rsid w:val="00070B6A"/>
    <w:rsid w:val="00070D2B"/>
    <w:rsid w:val="00070EA0"/>
    <w:rsid w:val="00071746"/>
    <w:rsid w:val="0007195D"/>
    <w:rsid w:val="00072B4C"/>
    <w:rsid w:val="00072D76"/>
    <w:rsid w:val="00072EE8"/>
    <w:rsid w:val="000730CF"/>
    <w:rsid w:val="00073374"/>
    <w:rsid w:val="0007428E"/>
    <w:rsid w:val="000744FA"/>
    <w:rsid w:val="00075017"/>
    <w:rsid w:val="0007509B"/>
    <w:rsid w:val="000751B4"/>
    <w:rsid w:val="000754D3"/>
    <w:rsid w:val="000754E2"/>
    <w:rsid w:val="00075730"/>
    <w:rsid w:val="00075835"/>
    <w:rsid w:val="00076874"/>
    <w:rsid w:val="00076DB6"/>
    <w:rsid w:val="00076EC4"/>
    <w:rsid w:val="0007742C"/>
    <w:rsid w:val="00077526"/>
    <w:rsid w:val="000775F1"/>
    <w:rsid w:val="00077D3C"/>
    <w:rsid w:val="0008009C"/>
    <w:rsid w:val="000800C2"/>
    <w:rsid w:val="000803D5"/>
    <w:rsid w:val="00080402"/>
    <w:rsid w:val="00080E84"/>
    <w:rsid w:val="000820D5"/>
    <w:rsid w:val="00082161"/>
    <w:rsid w:val="000822B7"/>
    <w:rsid w:val="000822FB"/>
    <w:rsid w:val="00082BB0"/>
    <w:rsid w:val="00082F02"/>
    <w:rsid w:val="000834D1"/>
    <w:rsid w:val="00083554"/>
    <w:rsid w:val="0008356D"/>
    <w:rsid w:val="00083D09"/>
    <w:rsid w:val="00084228"/>
    <w:rsid w:val="000844F9"/>
    <w:rsid w:val="000848FB"/>
    <w:rsid w:val="00084D20"/>
    <w:rsid w:val="00085479"/>
    <w:rsid w:val="000855FE"/>
    <w:rsid w:val="00085CC3"/>
    <w:rsid w:val="00085DE9"/>
    <w:rsid w:val="00085DF1"/>
    <w:rsid w:val="000868B0"/>
    <w:rsid w:val="00086931"/>
    <w:rsid w:val="00086A38"/>
    <w:rsid w:val="00086B6C"/>
    <w:rsid w:val="00086CDA"/>
    <w:rsid w:val="00087C9A"/>
    <w:rsid w:val="00087D88"/>
    <w:rsid w:val="00090D45"/>
    <w:rsid w:val="0009207A"/>
    <w:rsid w:val="000921C9"/>
    <w:rsid w:val="0009298B"/>
    <w:rsid w:val="00092BFA"/>
    <w:rsid w:val="00093476"/>
    <w:rsid w:val="000935ED"/>
    <w:rsid w:val="000938A2"/>
    <w:rsid w:val="00093B31"/>
    <w:rsid w:val="00094F0F"/>
    <w:rsid w:val="0009599E"/>
    <w:rsid w:val="00095EED"/>
    <w:rsid w:val="00096205"/>
    <w:rsid w:val="0009669B"/>
    <w:rsid w:val="00096AAA"/>
    <w:rsid w:val="000973B6"/>
    <w:rsid w:val="0009756E"/>
    <w:rsid w:val="00097844"/>
    <w:rsid w:val="00097AD6"/>
    <w:rsid w:val="00097DED"/>
    <w:rsid w:val="000A00CC"/>
    <w:rsid w:val="000A019D"/>
    <w:rsid w:val="000A05E4"/>
    <w:rsid w:val="000A0A14"/>
    <w:rsid w:val="000A0ADC"/>
    <w:rsid w:val="000A0B4C"/>
    <w:rsid w:val="000A16C8"/>
    <w:rsid w:val="000A1984"/>
    <w:rsid w:val="000A1B19"/>
    <w:rsid w:val="000A22E6"/>
    <w:rsid w:val="000A24B0"/>
    <w:rsid w:val="000A2640"/>
    <w:rsid w:val="000A332E"/>
    <w:rsid w:val="000A34B2"/>
    <w:rsid w:val="000A3FF9"/>
    <w:rsid w:val="000A4EDC"/>
    <w:rsid w:val="000A50EA"/>
    <w:rsid w:val="000A53F1"/>
    <w:rsid w:val="000A5B9A"/>
    <w:rsid w:val="000A69AC"/>
    <w:rsid w:val="000A6C35"/>
    <w:rsid w:val="000A6D82"/>
    <w:rsid w:val="000A6F2B"/>
    <w:rsid w:val="000A701C"/>
    <w:rsid w:val="000A71F3"/>
    <w:rsid w:val="000A77AF"/>
    <w:rsid w:val="000B0471"/>
    <w:rsid w:val="000B0AC4"/>
    <w:rsid w:val="000B0E58"/>
    <w:rsid w:val="000B0E74"/>
    <w:rsid w:val="000B1318"/>
    <w:rsid w:val="000B1B44"/>
    <w:rsid w:val="000B1C5C"/>
    <w:rsid w:val="000B314D"/>
    <w:rsid w:val="000B34CD"/>
    <w:rsid w:val="000B36AE"/>
    <w:rsid w:val="000B3D7B"/>
    <w:rsid w:val="000B494A"/>
    <w:rsid w:val="000B4BFA"/>
    <w:rsid w:val="000B51B2"/>
    <w:rsid w:val="000B54E1"/>
    <w:rsid w:val="000B760B"/>
    <w:rsid w:val="000B78AD"/>
    <w:rsid w:val="000B7A4C"/>
    <w:rsid w:val="000B7A60"/>
    <w:rsid w:val="000B7F64"/>
    <w:rsid w:val="000C0376"/>
    <w:rsid w:val="000C04FC"/>
    <w:rsid w:val="000C0946"/>
    <w:rsid w:val="000C0A5D"/>
    <w:rsid w:val="000C17D4"/>
    <w:rsid w:val="000C19BF"/>
    <w:rsid w:val="000C19D6"/>
    <w:rsid w:val="000C1A31"/>
    <w:rsid w:val="000C2064"/>
    <w:rsid w:val="000C2198"/>
    <w:rsid w:val="000C26EB"/>
    <w:rsid w:val="000C27C0"/>
    <w:rsid w:val="000C282B"/>
    <w:rsid w:val="000C2B81"/>
    <w:rsid w:val="000C2D72"/>
    <w:rsid w:val="000C3B20"/>
    <w:rsid w:val="000C3B93"/>
    <w:rsid w:val="000C3D60"/>
    <w:rsid w:val="000C485D"/>
    <w:rsid w:val="000C52C6"/>
    <w:rsid w:val="000C5436"/>
    <w:rsid w:val="000C55A1"/>
    <w:rsid w:val="000C5BDF"/>
    <w:rsid w:val="000C63B0"/>
    <w:rsid w:val="000C659C"/>
    <w:rsid w:val="000C6857"/>
    <w:rsid w:val="000C6C3E"/>
    <w:rsid w:val="000C6CAF"/>
    <w:rsid w:val="000C6D34"/>
    <w:rsid w:val="000C6EAF"/>
    <w:rsid w:val="000C6EB5"/>
    <w:rsid w:val="000C7AF4"/>
    <w:rsid w:val="000D10D2"/>
    <w:rsid w:val="000D1685"/>
    <w:rsid w:val="000D19D2"/>
    <w:rsid w:val="000D1AB9"/>
    <w:rsid w:val="000D2609"/>
    <w:rsid w:val="000D263E"/>
    <w:rsid w:val="000D32D3"/>
    <w:rsid w:val="000D3338"/>
    <w:rsid w:val="000D3993"/>
    <w:rsid w:val="000D3B95"/>
    <w:rsid w:val="000D3C78"/>
    <w:rsid w:val="000D41FB"/>
    <w:rsid w:val="000D41FC"/>
    <w:rsid w:val="000D4238"/>
    <w:rsid w:val="000D598F"/>
    <w:rsid w:val="000D5B82"/>
    <w:rsid w:val="000D68E4"/>
    <w:rsid w:val="000D6996"/>
    <w:rsid w:val="000D79DC"/>
    <w:rsid w:val="000D7E35"/>
    <w:rsid w:val="000D7F56"/>
    <w:rsid w:val="000E01CC"/>
    <w:rsid w:val="000E0393"/>
    <w:rsid w:val="000E07FC"/>
    <w:rsid w:val="000E0B7C"/>
    <w:rsid w:val="000E2820"/>
    <w:rsid w:val="000E28BB"/>
    <w:rsid w:val="000E2C2C"/>
    <w:rsid w:val="000E3919"/>
    <w:rsid w:val="000E3D13"/>
    <w:rsid w:val="000E3EE3"/>
    <w:rsid w:val="000E469C"/>
    <w:rsid w:val="000E4768"/>
    <w:rsid w:val="000E58AD"/>
    <w:rsid w:val="000E5F92"/>
    <w:rsid w:val="000E6119"/>
    <w:rsid w:val="000E67D7"/>
    <w:rsid w:val="000E6C84"/>
    <w:rsid w:val="000E6CEA"/>
    <w:rsid w:val="000E72EC"/>
    <w:rsid w:val="000E74E0"/>
    <w:rsid w:val="000E76DA"/>
    <w:rsid w:val="000E780C"/>
    <w:rsid w:val="000E7E13"/>
    <w:rsid w:val="000F0197"/>
    <w:rsid w:val="000F0644"/>
    <w:rsid w:val="000F156B"/>
    <w:rsid w:val="000F1AC6"/>
    <w:rsid w:val="000F21D9"/>
    <w:rsid w:val="000F25D6"/>
    <w:rsid w:val="000F460E"/>
    <w:rsid w:val="000F4F7D"/>
    <w:rsid w:val="000F5654"/>
    <w:rsid w:val="000F59A0"/>
    <w:rsid w:val="000F5B5A"/>
    <w:rsid w:val="000F63A3"/>
    <w:rsid w:val="000F6FC8"/>
    <w:rsid w:val="000F717C"/>
    <w:rsid w:val="000F719F"/>
    <w:rsid w:val="000F71CF"/>
    <w:rsid w:val="000F766D"/>
    <w:rsid w:val="000F77AF"/>
    <w:rsid w:val="00100A04"/>
    <w:rsid w:val="00100A83"/>
    <w:rsid w:val="00100BFC"/>
    <w:rsid w:val="00100C78"/>
    <w:rsid w:val="00101294"/>
    <w:rsid w:val="00101860"/>
    <w:rsid w:val="0010202E"/>
    <w:rsid w:val="0010265A"/>
    <w:rsid w:val="0010279D"/>
    <w:rsid w:val="00102DF6"/>
    <w:rsid w:val="00103934"/>
    <w:rsid w:val="001039CA"/>
    <w:rsid w:val="00104ECF"/>
    <w:rsid w:val="00105453"/>
    <w:rsid w:val="001054E9"/>
    <w:rsid w:val="00105637"/>
    <w:rsid w:val="00105CB6"/>
    <w:rsid w:val="00105E85"/>
    <w:rsid w:val="00106726"/>
    <w:rsid w:val="001077AA"/>
    <w:rsid w:val="001077C4"/>
    <w:rsid w:val="00107C7E"/>
    <w:rsid w:val="00107D5C"/>
    <w:rsid w:val="00107E38"/>
    <w:rsid w:val="00107F71"/>
    <w:rsid w:val="0011002C"/>
    <w:rsid w:val="0011081A"/>
    <w:rsid w:val="00110E2B"/>
    <w:rsid w:val="0011352C"/>
    <w:rsid w:val="00114C99"/>
    <w:rsid w:val="00114DFD"/>
    <w:rsid w:val="00115345"/>
    <w:rsid w:val="001155E9"/>
    <w:rsid w:val="00115AF2"/>
    <w:rsid w:val="00116508"/>
    <w:rsid w:val="001167FE"/>
    <w:rsid w:val="001168AA"/>
    <w:rsid w:val="00116DC2"/>
    <w:rsid w:val="00116ECB"/>
    <w:rsid w:val="001175AD"/>
    <w:rsid w:val="00120302"/>
    <w:rsid w:val="001203D0"/>
    <w:rsid w:val="00120754"/>
    <w:rsid w:val="00120843"/>
    <w:rsid w:val="00120EA5"/>
    <w:rsid w:val="00121A25"/>
    <w:rsid w:val="00121E80"/>
    <w:rsid w:val="0012212B"/>
    <w:rsid w:val="0012270F"/>
    <w:rsid w:val="0012351B"/>
    <w:rsid w:val="001237F4"/>
    <w:rsid w:val="00123C72"/>
    <w:rsid w:val="0012455D"/>
    <w:rsid w:val="00124623"/>
    <w:rsid w:val="001247BB"/>
    <w:rsid w:val="001257C3"/>
    <w:rsid w:val="00125935"/>
    <w:rsid w:val="00125E60"/>
    <w:rsid w:val="00125F9A"/>
    <w:rsid w:val="00126215"/>
    <w:rsid w:val="00126A42"/>
    <w:rsid w:val="00126C10"/>
    <w:rsid w:val="00127299"/>
    <w:rsid w:val="00130E34"/>
    <w:rsid w:val="00131020"/>
    <w:rsid w:val="001312FC"/>
    <w:rsid w:val="0013149A"/>
    <w:rsid w:val="00131B51"/>
    <w:rsid w:val="00132190"/>
    <w:rsid w:val="00132A23"/>
    <w:rsid w:val="001330AB"/>
    <w:rsid w:val="00133949"/>
    <w:rsid w:val="001339A5"/>
    <w:rsid w:val="0013445F"/>
    <w:rsid w:val="00134555"/>
    <w:rsid w:val="001348CF"/>
    <w:rsid w:val="00134DEE"/>
    <w:rsid w:val="00135461"/>
    <w:rsid w:val="00135561"/>
    <w:rsid w:val="0013577F"/>
    <w:rsid w:val="00135C65"/>
    <w:rsid w:val="00136683"/>
    <w:rsid w:val="0013709D"/>
    <w:rsid w:val="0013776A"/>
    <w:rsid w:val="0014032C"/>
    <w:rsid w:val="001409EB"/>
    <w:rsid w:val="00140FB7"/>
    <w:rsid w:val="00141EA5"/>
    <w:rsid w:val="001421BF"/>
    <w:rsid w:val="00142550"/>
    <w:rsid w:val="001431A7"/>
    <w:rsid w:val="001435CF"/>
    <w:rsid w:val="00143735"/>
    <w:rsid w:val="00144287"/>
    <w:rsid w:val="00144704"/>
    <w:rsid w:val="00144BC0"/>
    <w:rsid w:val="001459C9"/>
    <w:rsid w:val="001462F8"/>
    <w:rsid w:val="00146429"/>
    <w:rsid w:val="001472BD"/>
    <w:rsid w:val="00147A0C"/>
    <w:rsid w:val="00147F33"/>
    <w:rsid w:val="0015018B"/>
    <w:rsid w:val="00150A2B"/>
    <w:rsid w:val="00151252"/>
    <w:rsid w:val="001515C9"/>
    <w:rsid w:val="00151622"/>
    <w:rsid w:val="00151A36"/>
    <w:rsid w:val="001522AE"/>
    <w:rsid w:val="00152B69"/>
    <w:rsid w:val="00152D09"/>
    <w:rsid w:val="00153A34"/>
    <w:rsid w:val="001549B6"/>
    <w:rsid w:val="00154C30"/>
    <w:rsid w:val="00155314"/>
    <w:rsid w:val="001559EA"/>
    <w:rsid w:val="00155C90"/>
    <w:rsid w:val="001561BD"/>
    <w:rsid w:val="0015675B"/>
    <w:rsid w:val="001569A2"/>
    <w:rsid w:val="00156FD3"/>
    <w:rsid w:val="0015711A"/>
    <w:rsid w:val="001576BD"/>
    <w:rsid w:val="00157A61"/>
    <w:rsid w:val="00157FB4"/>
    <w:rsid w:val="00160634"/>
    <w:rsid w:val="0016063B"/>
    <w:rsid w:val="001606AE"/>
    <w:rsid w:val="00160FCF"/>
    <w:rsid w:val="00161137"/>
    <w:rsid w:val="00161260"/>
    <w:rsid w:val="0016139F"/>
    <w:rsid w:val="00161CB0"/>
    <w:rsid w:val="001620C9"/>
    <w:rsid w:val="001621C6"/>
    <w:rsid w:val="00163200"/>
    <w:rsid w:val="00163365"/>
    <w:rsid w:val="00164B8D"/>
    <w:rsid w:val="00164BB8"/>
    <w:rsid w:val="00164DD2"/>
    <w:rsid w:val="00165028"/>
    <w:rsid w:val="00165B40"/>
    <w:rsid w:val="00165C6B"/>
    <w:rsid w:val="001663B8"/>
    <w:rsid w:val="00166BFF"/>
    <w:rsid w:val="0016711F"/>
    <w:rsid w:val="00167612"/>
    <w:rsid w:val="00167812"/>
    <w:rsid w:val="00167FCA"/>
    <w:rsid w:val="0017003E"/>
    <w:rsid w:val="00170231"/>
    <w:rsid w:val="001703FE"/>
    <w:rsid w:val="001706A6"/>
    <w:rsid w:val="00170BEA"/>
    <w:rsid w:val="00170CCA"/>
    <w:rsid w:val="0017118A"/>
    <w:rsid w:val="00171314"/>
    <w:rsid w:val="00171D05"/>
    <w:rsid w:val="00172417"/>
    <w:rsid w:val="00172656"/>
    <w:rsid w:val="0017353E"/>
    <w:rsid w:val="001736EC"/>
    <w:rsid w:val="00174C19"/>
    <w:rsid w:val="00174F12"/>
    <w:rsid w:val="001762F1"/>
    <w:rsid w:val="00176339"/>
    <w:rsid w:val="00176E54"/>
    <w:rsid w:val="00176ED2"/>
    <w:rsid w:val="00177A08"/>
    <w:rsid w:val="00177DEE"/>
    <w:rsid w:val="0018003E"/>
    <w:rsid w:val="00180315"/>
    <w:rsid w:val="0018073E"/>
    <w:rsid w:val="001808C6"/>
    <w:rsid w:val="00180B2F"/>
    <w:rsid w:val="00180D23"/>
    <w:rsid w:val="0018159A"/>
    <w:rsid w:val="00182643"/>
    <w:rsid w:val="001829C5"/>
    <w:rsid w:val="00182F32"/>
    <w:rsid w:val="00183146"/>
    <w:rsid w:val="001833E7"/>
    <w:rsid w:val="001833FE"/>
    <w:rsid w:val="00183EAD"/>
    <w:rsid w:val="00184878"/>
    <w:rsid w:val="00184E13"/>
    <w:rsid w:val="00185014"/>
    <w:rsid w:val="001853F3"/>
    <w:rsid w:val="0018549E"/>
    <w:rsid w:val="00185C49"/>
    <w:rsid w:val="001861BF"/>
    <w:rsid w:val="001869D7"/>
    <w:rsid w:val="00187EF3"/>
    <w:rsid w:val="00190731"/>
    <w:rsid w:val="00190BF3"/>
    <w:rsid w:val="00190F26"/>
    <w:rsid w:val="001915C6"/>
    <w:rsid w:val="001918A6"/>
    <w:rsid w:val="00191B63"/>
    <w:rsid w:val="00192018"/>
    <w:rsid w:val="001927EE"/>
    <w:rsid w:val="001929B0"/>
    <w:rsid w:val="00192B86"/>
    <w:rsid w:val="00192D25"/>
    <w:rsid w:val="00192E77"/>
    <w:rsid w:val="00192F51"/>
    <w:rsid w:val="00193116"/>
    <w:rsid w:val="00193708"/>
    <w:rsid w:val="00193763"/>
    <w:rsid w:val="00193C3A"/>
    <w:rsid w:val="00193F5D"/>
    <w:rsid w:val="001946B1"/>
    <w:rsid w:val="00194901"/>
    <w:rsid w:val="00194BD3"/>
    <w:rsid w:val="00194D84"/>
    <w:rsid w:val="00195930"/>
    <w:rsid w:val="001959CA"/>
    <w:rsid w:val="001968D2"/>
    <w:rsid w:val="00196E01"/>
    <w:rsid w:val="00197444"/>
    <w:rsid w:val="00197EC9"/>
    <w:rsid w:val="001A0AE4"/>
    <w:rsid w:val="001A10AC"/>
    <w:rsid w:val="001A1ADB"/>
    <w:rsid w:val="001A2363"/>
    <w:rsid w:val="001A28EB"/>
    <w:rsid w:val="001A3988"/>
    <w:rsid w:val="001A470A"/>
    <w:rsid w:val="001A4AF9"/>
    <w:rsid w:val="001A4E85"/>
    <w:rsid w:val="001A5113"/>
    <w:rsid w:val="001A57E3"/>
    <w:rsid w:val="001A58A8"/>
    <w:rsid w:val="001A5B3F"/>
    <w:rsid w:val="001A61D8"/>
    <w:rsid w:val="001A6B7C"/>
    <w:rsid w:val="001A7551"/>
    <w:rsid w:val="001A7801"/>
    <w:rsid w:val="001B0271"/>
    <w:rsid w:val="001B03D7"/>
    <w:rsid w:val="001B10FE"/>
    <w:rsid w:val="001B1C98"/>
    <w:rsid w:val="001B1E7B"/>
    <w:rsid w:val="001B2C72"/>
    <w:rsid w:val="001B32CB"/>
    <w:rsid w:val="001B330F"/>
    <w:rsid w:val="001B364C"/>
    <w:rsid w:val="001B4EAC"/>
    <w:rsid w:val="001B58BD"/>
    <w:rsid w:val="001B593C"/>
    <w:rsid w:val="001B6335"/>
    <w:rsid w:val="001B651A"/>
    <w:rsid w:val="001B7A1A"/>
    <w:rsid w:val="001B7D62"/>
    <w:rsid w:val="001C0116"/>
    <w:rsid w:val="001C0711"/>
    <w:rsid w:val="001C07EB"/>
    <w:rsid w:val="001C155A"/>
    <w:rsid w:val="001C16DA"/>
    <w:rsid w:val="001C1ADE"/>
    <w:rsid w:val="001C1D16"/>
    <w:rsid w:val="001C1EC0"/>
    <w:rsid w:val="001C20A1"/>
    <w:rsid w:val="001C2217"/>
    <w:rsid w:val="001C247B"/>
    <w:rsid w:val="001C2AF1"/>
    <w:rsid w:val="001C2B0F"/>
    <w:rsid w:val="001C2B84"/>
    <w:rsid w:val="001C2C82"/>
    <w:rsid w:val="001C34D2"/>
    <w:rsid w:val="001C36FC"/>
    <w:rsid w:val="001C4512"/>
    <w:rsid w:val="001C4ABF"/>
    <w:rsid w:val="001C4CB6"/>
    <w:rsid w:val="001C5015"/>
    <w:rsid w:val="001C5043"/>
    <w:rsid w:val="001C55C6"/>
    <w:rsid w:val="001C57CD"/>
    <w:rsid w:val="001C65DB"/>
    <w:rsid w:val="001C6A2D"/>
    <w:rsid w:val="001C6F00"/>
    <w:rsid w:val="001C7140"/>
    <w:rsid w:val="001C7291"/>
    <w:rsid w:val="001C72A0"/>
    <w:rsid w:val="001D00C2"/>
    <w:rsid w:val="001D0406"/>
    <w:rsid w:val="001D0CE5"/>
    <w:rsid w:val="001D1027"/>
    <w:rsid w:val="001D1214"/>
    <w:rsid w:val="001D13A6"/>
    <w:rsid w:val="001D1DA3"/>
    <w:rsid w:val="001D27F6"/>
    <w:rsid w:val="001D38A2"/>
    <w:rsid w:val="001D392C"/>
    <w:rsid w:val="001D4216"/>
    <w:rsid w:val="001D4459"/>
    <w:rsid w:val="001D46AC"/>
    <w:rsid w:val="001D4968"/>
    <w:rsid w:val="001D5000"/>
    <w:rsid w:val="001D558F"/>
    <w:rsid w:val="001D59E8"/>
    <w:rsid w:val="001D5A5F"/>
    <w:rsid w:val="001D5B90"/>
    <w:rsid w:val="001D5DF0"/>
    <w:rsid w:val="001D6315"/>
    <w:rsid w:val="001D6434"/>
    <w:rsid w:val="001D6603"/>
    <w:rsid w:val="001D66FB"/>
    <w:rsid w:val="001D6BEE"/>
    <w:rsid w:val="001D7310"/>
    <w:rsid w:val="001D7728"/>
    <w:rsid w:val="001E04F0"/>
    <w:rsid w:val="001E078F"/>
    <w:rsid w:val="001E0DBD"/>
    <w:rsid w:val="001E1084"/>
    <w:rsid w:val="001E10E3"/>
    <w:rsid w:val="001E18AC"/>
    <w:rsid w:val="001E1969"/>
    <w:rsid w:val="001E1C75"/>
    <w:rsid w:val="001E22CA"/>
    <w:rsid w:val="001E234B"/>
    <w:rsid w:val="001E24E4"/>
    <w:rsid w:val="001E25CC"/>
    <w:rsid w:val="001E29B0"/>
    <w:rsid w:val="001E2B5B"/>
    <w:rsid w:val="001E2EB2"/>
    <w:rsid w:val="001E33D9"/>
    <w:rsid w:val="001E3F13"/>
    <w:rsid w:val="001E68B7"/>
    <w:rsid w:val="001E77BB"/>
    <w:rsid w:val="001E789C"/>
    <w:rsid w:val="001E7E5E"/>
    <w:rsid w:val="001F0AFA"/>
    <w:rsid w:val="001F0C2E"/>
    <w:rsid w:val="001F18A7"/>
    <w:rsid w:val="001F18F5"/>
    <w:rsid w:val="001F1AE3"/>
    <w:rsid w:val="001F1D4C"/>
    <w:rsid w:val="001F25A1"/>
    <w:rsid w:val="001F2648"/>
    <w:rsid w:val="001F27A2"/>
    <w:rsid w:val="001F2F51"/>
    <w:rsid w:val="001F3196"/>
    <w:rsid w:val="001F38C2"/>
    <w:rsid w:val="001F39E6"/>
    <w:rsid w:val="001F3B83"/>
    <w:rsid w:val="001F557E"/>
    <w:rsid w:val="001F5A88"/>
    <w:rsid w:val="001F5C62"/>
    <w:rsid w:val="001F5CA6"/>
    <w:rsid w:val="001F6880"/>
    <w:rsid w:val="001F68B1"/>
    <w:rsid w:val="001F6E86"/>
    <w:rsid w:val="001F74F5"/>
    <w:rsid w:val="001F751D"/>
    <w:rsid w:val="001F7D51"/>
    <w:rsid w:val="002000C2"/>
    <w:rsid w:val="00200695"/>
    <w:rsid w:val="002006A9"/>
    <w:rsid w:val="00200870"/>
    <w:rsid w:val="00200E3E"/>
    <w:rsid w:val="002013BC"/>
    <w:rsid w:val="002014FE"/>
    <w:rsid w:val="0020178D"/>
    <w:rsid w:val="002019E5"/>
    <w:rsid w:val="00201DAE"/>
    <w:rsid w:val="0020241E"/>
    <w:rsid w:val="0020275F"/>
    <w:rsid w:val="00202830"/>
    <w:rsid w:val="00203384"/>
    <w:rsid w:val="00203470"/>
    <w:rsid w:val="0020358A"/>
    <w:rsid w:val="0020435D"/>
    <w:rsid w:val="00204B6D"/>
    <w:rsid w:val="00204B8E"/>
    <w:rsid w:val="00204D9D"/>
    <w:rsid w:val="00205348"/>
    <w:rsid w:val="002054D4"/>
    <w:rsid w:val="002055C1"/>
    <w:rsid w:val="002064F3"/>
    <w:rsid w:val="0020753C"/>
    <w:rsid w:val="00207BFB"/>
    <w:rsid w:val="002100D4"/>
    <w:rsid w:val="00210192"/>
    <w:rsid w:val="0021019A"/>
    <w:rsid w:val="0021056F"/>
    <w:rsid w:val="00210573"/>
    <w:rsid w:val="002109BC"/>
    <w:rsid w:val="00211981"/>
    <w:rsid w:val="00211A97"/>
    <w:rsid w:val="00211B0F"/>
    <w:rsid w:val="00211ECA"/>
    <w:rsid w:val="0021249A"/>
    <w:rsid w:val="0021375B"/>
    <w:rsid w:val="00213BF4"/>
    <w:rsid w:val="00214222"/>
    <w:rsid w:val="0021427F"/>
    <w:rsid w:val="0021438E"/>
    <w:rsid w:val="00214700"/>
    <w:rsid w:val="00214F2A"/>
    <w:rsid w:val="0021587F"/>
    <w:rsid w:val="00215B8D"/>
    <w:rsid w:val="00215D3F"/>
    <w:rsid w:val="0021658E"/>
    <w:rsid w:val="0021686A"/>
    <w:rsid w:val="00216A4C"/>
    <w:rsid w:val="002172C7"/>
    <w:rsid w:val="002177B5"/>
    <w:rsid w:val="002178F9"/>
    <w:rsid w:val="00217A89"/>
    <w:rsid w:val="00217E22"/>
    <w:rsid w:val="00220347"/>
    <w:rsid w:val="00220E32"/>
    <w:rsid w:val="00220EAB"/>
    <w:rsid w:val="00220FE0"/>
    <w:rsid w:val="002211C5"/>
    <w:rsid w:val="002217FC"/>
    <w:rsid w:val="00221929"/>
    <w:rsid w:val="002223AF"/>
    <w:rsid w:val="0022271C"/>
    <w:rsid w:val="0022293E"/>
    <w:rsid w:val="00222B19"/>
    <w:rsid w:val="00223638"/>
    <w:rsid w:val="0022512B"/>
    <w:rsid w:val="002255A6"/>
    <w:rsid w:val="00225865"/>
    <w:rsid w:val="002258CD"/>
    <w:rsid w:val="00225C9C"/>
    <w:rsid w:val="00225FD3"/>
    <w:rsid w:val="0022617A"/>
    <w:rsid w:val="002263E6"/>
    <w:rsid w:val="00226436"/>
    <w:rsid w:val="00226853"/>
    <w:rsid w:val="00226B54"/>
    <w:rsid w:val="002272EE"/>
    <w:rsid w:val="0022789D"/>
    <w:rsid w:val="002278B2"/>
    <w:rsid w:val="00230080"/>
    <w:rsid w:val="0023110B"/>
    <w:rsid w:val="0023114E"/>
    <w:rsid w:val="00231242"/>
    <w:rsid w:val="00231459"/>
    <w:rsid w:val="002315F4"/>
    <w:rsid w:val="00231AA1"/>
    <w:rsid w:val="002324BF"/>
    <w:rsid w:val="00233203"/>
    <w:rsid w:val="00233402"/>
    <w:rsid w:val="002334F9"/>
    <w:rsid w:val="0023350A"/>
    <w:rsid w:val="00233D34"/>
    <w:rsid w:val="002341AB"/>
    <w:rsid w:val="00234567"/>
    <w:rsid w:val="00234B73"/>
    <w:rsid w:val="00234F7B"/>
    <w:rsid w:val="00235A63"/>
    <w:rsid w:val="00235BDD"/>
    <w:rsid w:val="00236200"/>
    <w:rsid w:val="002363EB"/>
    <w:rsid w:val="00236473"/>
    <w:rsid w:val="002365AE"/>
    <w:rsid w:val="00236B55"/>
    <w:rsid w:val="00237758"/>
    <w:rsid w:val="00237CDA"/>
    <w:rsid w:val="00240217"/>
    <w:rsid w:val="002403E8"/>
    <w:rsid w:val="00240402"/>
    <w:rsid w:val="00241662"/>
    <w:rsid w:val="00241682"/>
    <w:rsid w:val="002417F3"/>
    <w:rsid w:val="00241AF8"/>
    <w:rsid w:val="0024263F"/>
    <w:rsid w:val="00242FA2"/>
    <w:rsid w:val="00243427"/>
    <w:rsid w:val="002435BA"/>
    <w:rsid w:val="00243C40"/>
    <w:rsid w:val="00243EBF"/>
    <w:rsid w:val="002441D2"/>
    <w:rsid w:val="00244C57"/>
    <w:rsid w:val="00244C95"/>
    <w:rsid w:val="0024554A"/>
    <w:rsid w:val="0024624C"/>
    <w:rsid w:val="0024674B"/>
    <w:rsid w:val="0024698C"/>
    <w:rsid w:val="00246BAC"/>
    <w:rsid w:val="00247140"/>
    <w:rsid w:val="002473B8"/>
    <w:rsid w:val="002479BF"/>
    <w:rsid w:val="00247EC9"/>
    <w:rsid w:val="00250852"/>
    <w:rsid w:val="00250A93"/>
    <w:rsid w:val="0025133F"/>
    <w:rsid w:val="002513F8"/>
    <w:rsid w:val="00251C60"/>
    <w:rsid w:val="002520CD"/>
    <w:rsid w:val="00252626"/>
    <w:rsid w:val="00252AAF"/>
    <w:rsid w:val="00253237"/>
    <w:rsid w:val="002533DB"/>
    <w:rsid w:val="00254C63"/>
    <w:rsid w:val="00254FEE"/>
    <w:rsid w:val="002550EF"/>
    <w:rsid w:val="00255E84"/>
    <w:rsid w:val="002560A2"/>
    <w:rsid w:val="00256B89"/>
    <w:rsid w:val="00256C49"/>
    <w:rsid w:val="00256E93"/>
    <w:rsid w:val="00257E2F"/>
    <w:rsid w:val="00257F1A"/>
    <w:rsid w:val="0026064A"/>
    <w:rsid w:val="00260ADE"/>
    <w:rsid w:val="00260B79"/>
    <w:rsid w:val="0026104F"/>
    <w:rsid w:val="00261D03"/>
    <w:rsid w:val="00261F1B"/>
    <w:rsid w:val="00262139"/>
    <w:rsid w:val="002631A0"/>
    <w:rsid w:val="0026365B"/>
    <w:rsid w:val="00263D16"/>
    <w:rsid w:val="00263FA4"/>
    <w:rsid w:val="0026582F"/>
    <w:rsid w:val="00265A63"/>
    <w:rsid w:val="00265AEA"/>
    <w:rsid w:val="002660C5"/>
    <w:rsid w:val="002669DC"/>
    <w:rsid w:val="00266BA6"/>
    <w:rsid w:val="002674B5"/>
    <w:rsid w:val="00270C87"/>
    <w:rsid w:val="00270CFF"/>
    <w:rsid w:val="0027163A"/>
    <w:rsid w:val="002724A9"/>
    <w:rsid w:val="00273067"/>
    <w:rsid w:val="00273184"/>
    <w:rsid w:val="0027387D"/>
    <w:rsid w:val="00273948"/>
    <w:rsid w:val="00273FE3"/>
    <w:rsid w:val="002740E8"/>
    <w:rsid w:val="00274246"/>
    <w:rsid w:val="0027432A"/>
    <w:rsid w:val="00275011"/>
    <w:rsid w:val="00275509"/>
    <w:rsid w:val="00275F65"/>
    <w:rsid w:val="0027688D"/>
    <w:rsid w:val="00277A2C"/>
    <w:rsid w:val="0028005C"/>
    <w:rsid w:val="00280E61"/>
    <w:rsid w:val="00280FB2"/>
    <w:rsid w:val="002824C2"/>
    <w:rsid w:val="0028367A"/>
    <w:rsid w:val="002841FB"/>
    <w:rsid w:val="00284543"/>
    <w:rsid w:val="002850DA"/>
    <w:rsid w:val="00285618"/>
    <w:rsid w:val="002857D8"/>
    <w:rsid w:val="00285DE1"/>
    <w:rsid w:val="0028633E"/>
    <w:rsid w:val="00286556"/>
    <w:rsid w:val="00287A41"/>
    <w:rsid w:val="00287F92"/>
    <w:rsid w:val="00287FD2"/>
    <w:rsid w:val="00290639"/>
    <w:rsid w:val="00290E05"/>
    <w:rsid w:val="002914F5"/>
    <w:rsid w:val="00291A59"/>
    <w:rsid w:val="00291AA8"/>
    <w:rsid w:val="00291FAC"/>
    <w:rsid w:val="00292225"/>
    <w:rsid w:val="0029355F"/>
    <w:rsid w:val="00293C74"/>
    <w:rsid w:val="002945F2"/>
    <w:rsid w:val="00294788"/>
    <w:rsid w:val="00294BB1"/>
    <w:rsid w:val="0029548D"/>
    <w:rsid w:val="00295593"/>
    <w:rsid w:val="0029584A"/>
    <w:rsid w:val="002959A6"/>
    <w:rsid w:val="002959FD"/>
    <w:rsid w:val="00296515"/>
    <w:rsid w:val="002969CA"/>
    <w:rsid w:val="00297599"/>
    <w:rsid w:val="002976EE"/>
    <w:rsid w:val="00297AA8"/>
    <w:rsid w:val="00297D2C"/>
    <w:rsid w:val="002A1931"/>
    <w:rsid w:val="002A1C5A"/>
    <w:rsid w:val="002A1CBB"/>
    <w:rsid w:val="002A213D"/>
    <w:rsid w:val="002A3393"/>
    <w:rsid w:val="002A35CE"/>
    <w:rsid w:val="002A36E5"/>
    <w:rsid w:val="002A4903"/>
    <w:rsid w:val="002A4E1D"/>
    <w:rsid w:val="002A535A"/>
    <w:rsid w:val="002A585A"/>
    <w:rsid w:val="002A58B0"/>
    <w:rsid w:val="002A5D49"/>
    <w:rsid w:val="002A5F80"/>
    <w:rsid w:val="002A71E8"/>
    <w:rsid w:val="002A72EF"/>
    <w:rsid w:val="002A78E6"/>
    <w:rsid w:val="002A78F7"/>
    <w:rsid w:val="002B0A3F"/>
    <w:rsid w:val="002B0BAD"/>
    <w:rsid w:val="002B100C"/>
    <w:rsid w:val="002B1349"/>
    <w:rsid w:val="002B156B"/>
    <w:rsid w:val="002B1741"/>
    <w:rsid w:val="002B1761"/>
    <w:rsid w:val="002B1869"/>
    <w:rsid w:val="002B1B91"/>
    <w:rsid w:val="002B1F9B"/>
    <w:rsid w:val="002B227E"/>
    <w:rsid w:val="002B2A66"/>
    <w:rsid w:val="002B3A83"/>
    <w:rsid w:val="002B3AE1"/>
    <w:rsid w:val="002B3D30"/>
    <w:rsid w:val="002B4678"/>
    <w:rsid w:val="002B46F1"/>
    <w:rsid w:val="002B4C00"/>
    <w:rsid w:val="002B5647"/>
    <w:rsid w:val="002B56AF"/>
    <w:rsid w:val="002B5796"/>
    <w:rsid w:val="002B5CB8"/>
    <w:rsid w:val="002B6ACD"/>
    <w:rsid w:val="002B73E1"/>
    <w:rsid w:val="002B759A"/>
    <w:rsid w:val="002B7BCF"/>
    <w:rsid w:val="002C05B5"/>
    <w:rsid w:val="002C06F8"/>
    <w:rsid w:val="002C0C9C"/>
    <w:rsid w:val="002C0D86"/>
    <w:rsid w:val="002C1164"/>
    <w:rsid w:val="002C134B"/>
    <w:rsid w:val="002C13BE"/>
    <w:rsid w:val="002C19E1"/>
    <w:rsid w:val="002C2049"/>
    <w:rsid w:val="002C21F0"/>
    <w:rsid w:val="002C31B5"/>
    <w:rsid w:val="002C356C"/>
    <w:rsid w:val="002C3683"/>
    <w:rsid w:val="002C3F60"/>
    <w:rsid w:val="002C40ED"/>
    <w:rsid w:val="002C43A7"/>
    <w:rsid w:val="002C44EA"/>
    <w:rsid w:val="002C452B"/>
    <w:rsid w:val="002C4B7A"/>
    <w:rsid w:val="002C4CDA"/>
    <w:rsid w:val="002C4E90"/>
    <w:rsid w:val="002C5673"/>
    <w:rsid w:val="002C5A00"/>
    <w:rsid w:val="002C629A"/>
    <w:rsid w:val="002C6322"/>
    <w:rsid w:val="002C68D4"/>
    <w:rsid w:val="002C70A6"/>
    <w:rsid w:val="002C7281"/>
    <w:rsid w:val="002C78DC"/>
    <w:rsid w:val="002C7C4F"/>
    <w:rsid w:val="002D0469"/>
    <w:rsid w:val="002D0CA5"/>
    <w:rsid w:val="002D11CE"/>
    <w:rsid w:val="002D1665"/>
    <w:rsid w:val="002D1927"/>
    <w:rsid w:val="002D1AAF"/>
    <w:rsid w:val="002D1FE7"/>
    <w:rsid w:val="002D31DD"/>
    <w:rsid w:val="002D33D8"/>
    <w:rsid w:val="002D4368"/>
    <w:rsid w:val="002D4522"/>
    <w:rsid w:val="002D4B4A"/>
    <w:rsid w:val="002D4BC2"/>
    <w:rsid w:val="002D4ED5"/>
    <w:rsid w:val="002D5013"/>
    <w:rsid w:val="002D53C5"/>
    <w:rsid w:val="002D5404"/>
    <w:rsid w:val="002D5A56"/>
    <w:rsid w:val="002D5A7D"/>
    <w:rsid w:val="002D5B97"/>
    <w:rsid w:val="002D615A"/>
    <w:rsid w:val="002D642B"/>
    <w:rsid w:val="002D64E0"/>
    <w:rsid w:val="002D6525"/>
    <w:rsid w:val="002D681F"/>
    <w:rsid w:val="002D6FE3"/>
    <w:rsid w:val="002D75D2"/>
    <w:rsid w:val="002D7AD3"/>
    <w:rsid w:val="002D7E3C"/>
    <w:rsid w:val="002E10D2"/>
    <w:rsid w:val="002E16B2"/>
    <w:rsid w:val="002E1A47"/>
    <w:rsid w:val="002E1D29"/>
    <w:rsid w:val="002E1F5B"/>
    <w:rsid w:val="002E2301"/>
    <w:rsid w:val="002E2640"/>
    <w:rsid w:val="002E2783"/>
    <w:rsid w:val="002E2AE4"/>
    <w:rsid w:val="002E30E6"/>
    <w:rsid w:val="002E3B8D"/>
    <w:rsid w:val="002E3D55"/>
    <w:rsid w:val="002E4209"/>
    <w:rsid w:val="002E4240"/>
    <w:rsid w:val="002E449B"/>
    <w:rsid w:val="002E595B"/>
    <w:rsid w:val="002E6D2E"/>
    <w:rsid w:val="002E6FC7"/>
    <w:rsid w:val="002E7028"/>
    <w:rsid w:val="002E72EE"/>
    <w:rsid w:val="002E765B"/>
    <w:rsid w:val="002E7E21"/>
    <w:rsid w:val="002E7E73"/>
    <w:rsid w:val="002F1148"/>
    <w:rsid w:val="002F1287"/>
    <w:rsid w:val="002F1485"/>
    <w:rsid w:val="002F176A"/>
    <w:rsid w:val="002F1B11"/>
    <w:rsid w:val="002F1BCD"/>
    <w:rsid w:val="002F1CD1"/>
    <w:rsid w:val="002F2267"/>
    <w:rsid w:val="002F2BE2"/>
    <w:rsid w:val="002F3B73"/>
    <w:rsid w:val="002F5305"/>
    <w:rsid w:val="002F5435"/>
    <w:rsid w:val="002F60F6"/>
    <w:rsid w:val="002F62E6"/>
    <w:rsid w:val="002F6DF5"/>
    <w:rsid w:val="002F75EF"/>
    <w:rsid w:val="002F7A0D"/>
    <w:rsid w:val="002F7FDB"/>
    <w:rsid w:val="00300121"/>
    <w:rsid w:val="003008A2"/>
    <w:rsid w:val="003008D3"/>
    <w:rsid w:val="003008D8"/>
    <w:rsid w:val="003009B4"/>
    <w:rsid w:val="00300FE9"/>
    <w:rsid w:val="003013E0"/>
    <w:rsid w:val="00301ACB"/>
    <w:rsid w:val="00302038"/>
    <w:rsid w:val="0030208F"/>
    <w:rsid w:val="003023D4"/>
    <w:rsid w:val="00302DA2"/>
    <w:rsid w:val="00303449"/>
    <w:rsid w:val="003037A6"/>
    <w:rsid w:val="00303D88"/>
    <w:rsid w:val="003047D1"/>
    <w:rsid w:val="00305033"/>
    <w:rsid w:val="0030514E"/>
    <w:rsid w:val="003052A4"/>
    <w:rsid w:val="003057D6"/>
    <w:rsid w:val="00305961"/>
    <w:rsid w:val="00306CFA"/>
    <w:rsid w:val="00307155"/>
    <w:rsid w:val="00307592"/>
    <w:rsid w:val="003077D0"/>
    <w:rsid w:val="003103DC"/>
    <w:rsid w:val="003105D5"/>
    <w:rsid w:val="00310F95"/>
    <w:rsid w:val="00311115"/>
    <w:rsid w:val="00311423"/>
    <w:rsid w:val="0031176D"/>
    <w:rsid w:val="00311BF8"/>
    <w:rsid w:val="00311E62"/>
    <w:rsid w:val="003125BD"/>
    <w:rsid w:val="00312748"/>
    <w:rsid w:val="00312827"/>
    <w:rsid w:val="003128B8"/>
    <w:rsid w:val="00313005"/>
    <w:rsid w:val="00313AAC"/>
    <w:rsid w:val="00313C86"/>
    <w:rsid w:val="00313E27"/>
    <w:rsid w:val="0031425D"/>
    <w:rsid w:val="00314605"/>
    <w:rsid w:val="0031476F"/>
    <w:rsid w:val="00315544"/>
    <w:rsid w:val="0031588D"/>
    <w:rsid w:val="003158DC"/>
    <w:rsid w:val="003165A5"/>
    <w:rsid w:val="003167D9"/>
    <w:rsid w:val="003171E7"/>
    <w:rsid w:val="00317628"/>
    <w:rsid w:val="00317668"/>
    <w:rsid w:val="00320005"/>
    <w:rsid w:val="00320197"/>
    <w:rsid w:val="00320335"/>
    <w:rsid w:val="003204A5"/>
    <w:rsid w:val="00320D87"/>
    <w:rsid w:val="003223CC"/>
    <w:rsid w:val="00322FCD"/>
    <w:rsid w:val="00323E8D"/>
    <w:rsid w:val="00324B4A"/>
    <w:rsid w:val="003261B9"/>
    <w:rsid w:val="0032679C"/>
    <w:rsid w:val="003271F2"/>
    <w:rsid w:val="0032733A"/>
    <w:rsid w:val="003279C6"/>
    <w:rsid w:val="00327EB8"/>
    <w:rsid w:val="00330556"/>
    <w:rsid w:val="003306BC"/>
    <w:rsid w:val="003311E3"/>
    <w:rsid w:val="003318DF"/>
    <w:rsid w:val="00331D8D"/>
    <w:rsid w:val="00332626"/>
    <w:rsid w:val="00332813"/>
    <w:rsid w:val="00332B1B"/>
    <w:rsid w:val="00332BA1"/>
    <w:rsid w:val="0033520C"/>
    <w:rsid w:val="0033529B"/>
    <w:rsid w:val="00335C55"/>
    <w:rsid w:val="00335C78"/>
    <w:rsid w:val="003363D0"/>
    <w:rsid w:val="00336924"/>
    <w:rsid w:val="00336A4B"/>
    <w:rsid w:val="003376F3"/>
    <w:rsid w:val="003377C0"/>
    <w:rsid w:val="00337840"/>
    <w:rsid w:val="00337FD4"/>
    <w:rsid w:val="00340288"/>
    <w:rsid w:val="0034031F"/>
    <w:rsid w:val="003403CF"/>
    <w:rsid w:val="003405E4"/>
    <w:rsid w:val="00340701"/>
    <w:rsid w:val="0034081A"/>
    <w:rsid w:val="00341458"/>
    <w:rsid w:val="00341A8A"/>
    <w:rsid w:val="00341EC8"/>
    <w:rsid w:val="0034251E"/>
    <w:rsid w:val="00342A80"/>
    <w:rsid w:val="00342F29"/>
    <w:rsid w:val="0034328A"/>
    <w:rsid w:val="003433DC"/>
    <w:rsid w:val="00344016"/>
    <w:rsid w:val="0034409D"/>
    <w:rsid w:val="0034431D"/>
    <w:rsid w:val="00344722"/>
    <w:rsid w:val="00344735"/>
    <w:rsid w:val="00345206"/>
    <w:rsid w:val="0034523B"/>
    <w:rsid w:val="0034538F"/>
    <w:rsid w:val="0034589B"/>
    <w:rsid w:val="003466B4"/>
    <w:rsid w:val="003467D9"/>
    <w:rsid w:val="00346B19"/>
    <w:rsid w:val="00347023"/>
    <w:rsid w:val="003470F4"/>
    <w:rsid w:val="00347686"/>
    <w:rsid w:val="003502AC"/>
    <w:rsid w:val="00350BC9"/>
    <w:rsid w:val="003517E3"/>
    <w:rsid w:val="0035193A"/>
    <w:rsid w:val="00351C28"/>
    <w:rsid w:val="0035359B"/>
    <w:rsid w:val="0035389F"/>
    <w:rsid w:val="003539F8"/>
    <w:rsid w:val="00353ED7"/>
    <w:rsid w:val="00354B6F"/>
    <w:rsid w:val="00354EA3"/>
    <w:rsid w:val="003550DB"/>
    <w:rsid w:val="0035525D"/>
    <w:rsid w:val="003557AE"/>
    <w:rsid w:val="00355F66"/>
    <w:rsid w:val="003566BB"/>
    <w:rsid w:val="00356781"/>
    <w:rsid w:val="00356906"/>
    <w:rsid w:val="00356992"/>
    <w:rsid w:val="00356A46"/>
    <w:rsid w:val="00356BB6"/>
    <w:rsid w:val="00356BF5"/>
    <w:rsid w:val="00357C07"/>
    <w:rsid w:val="003600F5"/>
    <w:rsid w:val="003606DC"/>
    <w:rsid w:val="0036085A"/>
    <w:rsid w:val="003615CA"/>
    <w:rsid w:val="0036197E"/>
    <w:rsid w:val="00361A8C"/>
    <w:rsid w:val="00361CF9"/>
    <w:rsid w:val="00362B33"/>
    <w:rsid w:val="00362D37"/>
    <w:rsid w:val="003631D9"/>
    <w:rsid w:val="003635B7"/>
    <w:rsid w:val="00363AA5"/>
    <w:rsid w:val="00363BA7"/>
    <w:rsid w:val="003642DF"/>
    <w:rsid w:val="00364755"/>
    <w:rsid w:val="00364D4F"/>
    <w:rsid w:val="00364ED8"/>
    <w:rsid w:val="00365796"/>
    <w:rsid w:val="003657CE"/>
    <w:rsid w:val="0036584A"/>
    <w:rsid w:val="003659E0"/>
    <w:rsid w:val="003663BE"/>
    <w:rsid w:val="00366780"/>
    <w:rsid w:val="00366B67"/>
    <w:rsid w:val="003702CD"/>
    <w:rsid w:val="0037092B"/>
    <w:rsid w:val="00370A28"/>
    <w:rsid w:val="00370AE7"/>
    <w:rsid w:val="003711E9"/>
    <w:rsid w:val="003712D0"/>
    <w:rsid w:val="00371E1C"/>
    <w:rsid w:val="00373D15"/>
    <w:rsid w:val="00374A94"/>
    <w:rsid w:val="00375CC1"/>
    <w:rsid w:val="00376684"/>
    <w:rsid w:val="00376D9B"/>
    <w:rsid w:val="00376F7A"/>
    <w:rsid w:val="003776D7"/>
    <w:rsid w:val="00377F73"/>
    <w:rsid w:val="0038021C"/>
    <w:rsid w:val="0038030A"/>
    <w:rsid w:val="003804AD"/>
    <w:rsid w:val="003804EB"/>
    <w:rsid w:val="00380E03"/>
    <w:rsid w:val="00381179"/>
    <w:rsid w:val="0038163B"/>
    <w:rsid w:val="00381C0D"/>
    <w:rsid w:val="003820C4"/>
    <w:rsid w:val="003821BA"/>
    <w:rsid w:val="0038280A"/>
    <w:rsid w:val="00382949"/>
    <w:rsid w:val="00382975"/>
    <w:rsid w:val="0038312A"/>
    <w:rsid w:val="003836E4"/>
    <w:rsid w:val="00383839"/>
    <w:rsid w:val="00384175"/>
    <w:rsid w:val="0038452F"/>
    <w:rsid w:val="00384884"/>
    <w:rsid w:val="00384A5C"/>
    <w:rsid w:val="0038504E"/>
    <w:rsid w:val="00385A3B"/>
    <w:rsid w:val="00385ADF"/>
    <w:rsid w:val="003860C0"/>
    <w:rsid w:val="003876B2"/>
    <w:rsid w:val="00387BDC"/>
    <w:rsid w:val="00387EF6"/>
    <w:rsid w:val="00390675"/>
    <w:rsid w:val="00390E3F"/>
    <w:rsid w:val="00391131"/>
    <w:rsid w:val="00391CFF"/>
    <w:rsid w:val="00391D76"/>
    <w:rsid w:val="00391DD2"/>
    <w:rsid w:val="00391FA3"/>
    <w:rsid w:val="00391FBA"/>
    <w:rsid w:val="0039323E"/>
    <w:rsid w:val="003937CB"/>
    <w:rsid w:val="0039415F"/>
    <w:rsid w:val="00394E13"/>
    <w:rsid w:val="00394E76"/>
    <w:rsid w:val="00394EA3"/>
    <w:rsid w:val="00395B6B"/>
    <w:rsid w:val="003968C6"/>
    <w:rsid w:val="003974D1"/>
    <w:rsid w:val="00397B46"/>
    <w:rsid w:val="00397E63"/>
    <w:rsid w:val="00397F91"/>
    <w:rsid w:val="003A04F3"/>
    <w:rsid w:val="003A0915"/>
    <w:rsid w:val="003A11C4"/>
    <w:rsid w:val="003A1EFB"/>
    <w:rsid w:val="003A2436"/>
    <w:rsid w:val="003A26E0"/>
    <w:rsid w:val="003A2A81"/>
    <w:rsid w:val="003A2B46"/>
    <w:rsid w:val="003A2C27"/>
    <w:rsid w:val="003A3BFC"/>
    <w:rsid w:val="003A3BFF"/>
    <w:rsid w:val="003A442E"/>
    <w:rsid w:val="003A44CA"/>
    <w:rsid w:val="003A456F"/>
    <w:rsid w:val="003A4D1C"/>
    <w:rsid w:val="003A54F3"/>
    <w:rsid w:val="003A60D9"/>
    <w:rsid w:val="003A61B6"/>
    <w:rsid w:val="003A6631"/>
    <w:rsid w:val="003A6F06"/>
    <w:rsid w:val="003A7034"/>
    <w:rsid w:val="003A72EA"/>
    <w:rsid w:val="003A7333"/>
    <w:rsid w:val="003A7E97"/>
    <w:rsid w:val="003A7F77"/>
    <w:rsid w:val="003B0B50"/>
    <w:rsid w:val="003B0E08"/>
    <w:rsid w:val="003B0E86"/>
    <w:rsid w:val="003B19D0"/>
    <w:rsid w:val="003B22FF"/>
    <w:rsid w:val="003B2307"/>
    <w:rsid w:val="003B2B1C"/>
    <w:rsid w:val="003B47C7"/>
    <w:rsid w:val="003B4A45"/>
    <w:rsid w:val="003B4E8C"/>
    <w:rsid w:val="003B5340"/>
    <w:rsid w:val="003B574B"/>
    <w:rsid w:val="003B6049"/>
    <w:rsid w:val="003B60F4"/>
    <w:rsid w:val="003B6EEA"/>
    <w:rsid w:val="003B709B"/>
    <w:rsid w:val="003B72CC"/>
    <w:rsid w:val="003B7A07"/>
    <w:rsid w:val="003C0146"/>
    <w:rsid w:val="003C0303"/>
    <w:rsid w:val="003C05F4"/>
    <w:rsid w:val="003C0BCF"/>
    <w:rsid w:val="003C109C"/>
    <w:rsid w:val="003C1319"/>
    <w:rsid w:val="003C15EF"/>
    <w:rsid w:val="003C1BAA"/>
    <w:rsid w:val="003C24B4"/>
    <w:rsid w:val="003C28AB"/>
    <w:rsid w:val="003C3239"/>
    <w:rsid w:val="003C356F"/>
    <w:rsid w:val="003C37E8"/>
    <w:rsid w:val="003C3E21"/>
    <w:rsid w:val="003C3E56"/>
    <w:rsid w:val="003C41C2"/>
    <w:rsid w:val="003C4314"/>
    <w:rsid w:val="003C4368"/>
    <w:rsid w:val="003C43B2"/>
    <w:rsid w:val="003C4CD3"/>
    <w:rsid w:val="003C50B0"/>
    <w:rsid w:val="003C5142"/>
    <w:rsid w:val="003C546F"/>
    <w:rsid w:val="003C5746"/>
    <w:rsid w:val="003C57E9"/>
    <w:rsid w:val="003C5ABC"/>
    <w:rsid w:val="003C5D6B"/>
    <w:rsid w:val="003C626D"/>
    <w:rsid w:val="003C6BD8"/>
    <w:rsid w:val="003C6CF8"/>
    <w:rsid w:val="003C744A"/>
    <w:rsid w:val="003C7FCB"/>
    <w:rsid w:val="003D01B7"/>
    <w:rsid w:val="003D0524"/>
    <w:rsid w:val="003D0D17"/>
    <w:rsid w:val="003D1211"/>
    <w:rsid w:val="003D20F5"/>
    <w:rsid w:val="003D24C5"/>
    <w:rsid w:val="003D3099"/>
    <w:rsid w:val="003D3B93"/>
    <w:rsid w:val="003D3EAA"/>
    <w:rsid w:val="003D3F09"/>
    <w:rsid w:val="003D4101"/>
    <w:rsid w:val="003D4355"/>
    <w:rsid w:val="003D443B"/>
    <w:rsid w:val="003D46B2"/>
    <w:rsid w:val="003D46C8"/>
    <w:rsid w:val="003D4A4B"/>
    <w:rsid w:val="003D5431"/>
    <w:rsid w:val="003D55CF"/>
    <w:rsid w:val="003D57BB"/>
    <w:rsid w:val="003D57E1"/>
    <w:rsid w:val="003D5F44"/>
    <w:rsid w:val="003D60AA"/>
    <w:rsid w:val="003D6545"/>
    <w:rsid w:val="003D6EFB"/>
    <w:rsid w:val="003D73C6"/>
    <w:rsid w:val="003D7909"/>
    <w:rsid w:val="003D7D4A"/>
    <w:rsid w:val="003E038C"/>
    <w:rsid w:val="003E0B8C"/>
    <w:rsid w:val="003E0E93"/>
    <w:rsid w:val="003E0EA6"/>
    <w:rsid w:val="003E16AD"/>
    <w:rsid w:val="003E18A1"/>
    <w:rsid w:val="003E1B1F"/>
    <w:rsid w:val="003E222F"/>
    <w:rsid w:val="003E232E"/>
    <w:rsid w:val="003E23B8"/>
    <w:rsid w:val="003E2473"/>
    <w:rsid w:val="003E2A8B"/>
    <w:rsid w:val="003E362B"/>
    <w:rsid w:val="003E36BC"/>
    <w:rsid w:val="003E44BE"/>
    <w:rsid w:val="003E44C2"/>
    <w:rsid w:val="003E50E4"/>
    <w:rsid w:val="003E5129"/>
    <w:rsid w:val="003E5F4F"/>
    <w:rsid w:val="003E6528"/>
    <w:rsid w:val="003E67BA"/>
    <w:rsid w:val="003E6D54"/>
    <w:rsid w:val="003E718B"/>
    <w:rsid w:val="003E7419"/>
    <w:rsid w:val="003E759E"/>
    <w:rsid w:val="003F0D2D"/>
    <w:rsid w:val="003F1020"/>
    <w:rsid w:val="003F1420"/>
    <w:rsid w:val="003F159B"/>
    <w:rsid w:val="003F1ED3"/>
    <w:rsid w:val="003F270C"/>
    <w:rsid w:val="003F279A"/>
    <w:rsid w:val="003F288C"/>
    <w:rsid w:val="003F3AC6"/>
    <w:rsid w:val="003F42B8"/>
    <w:rsid w:val="003F4385"/>
    <w:rsid w:val="003F4403"/>
    <w:rsid w:val="003F45BF"/>
    <w:rsid w:val="003F475A"/>
    <w:rsid w:val="003F5777"/>
    <w:rsid w:val="003F5991"/>
    <w:rsid w:val="003F5993"/>
    <w:rsid w:val="003F64D0"/>
    <w:rsid w:val="003F6EF4"/>
    <w:rsid w:val="004006F3"/>
    <w:rsid w:val="00400711"/>
    <w:rsid w:val="0040125D"/>
    <w:rsid w:val="0040143C"/>
    <w:rsid w:val="00401741"/>
    <w:rsid w:val="00401AFF"/>
    <w:rsid w:val="00401EE8"/>
    <w:rsid w:val="004021B4"/>
    <w:rsid w:val="004023B1"/>
    <w:rsid w:val="004023F9"/>
    <w:rsid w:val="00402663"/>
    <w:rsid w:val="004026BB"/>
    <w:rsid w:val="00402AC1"/>
    <w:rsid w:val="00403422"/>
    <w:rsid w:val="0040353F"/>
    <w:rsid w:val="0040358A"/>
    <w:rsid w:val="00403A47"/>
    <w:rsid w:val="004040BD"/>
    <w:rsid w:val="004041A8"/>
    <w:rsid w:val="00404921"/>
    <w:rsid w:val="00404D15"/>
    <w:rsid w:val="00404F58"/>
    <w:rsid w:val="0040500C"/>
    <w:rsid w:val="004052F4"/>
    <w:rsid w:val="00405441"/>
    <w:rsid w:val="00406076"/>
    <w:rsid w:val="00406938"/>
    <w:rsid w:val="004069E4"/>
    <w:rsid w:val="00406FBE"/>
    <w:rsid w:val="00407216"/>
    <w:rsid w:val="0040734F"/>
    <w:rsid w:val="00407388"/>
    <w:rsid w:val="00407622"/>
    <w:rsid w:val="00407656"/>
    <w:rsid w:val="00407749"/>
    <w:rsid w:val="0041081B"/>
    <w:rsid w:val="00410F0B"/>
    <w:rsid w:val="00411604"/>
    <w:rsid w:val="00411D3A"/>
    <w:rsid w:val="00412477"/>
    <w:rsid w:val="004124B7"/>
    <w:rsid w:val="004130C9"/>
    <w:rsid w:val="004136B8"/>
    <w:rsid w:val="00413849"/>
    <w:rsid w:val="00413A63"/>
    <w:rsid w:val="0041449A"/>
    <w:rsid w:val="00414679"/>
    <w:rsid w:val="00414946"/>
    <w:rsid w:val="004155F0"/>
    <w:rsid w:val="004157F2"/>
    <w:rsid w:val="00415B74"/>
    <w:rsid w:val="00416409"/>
    <w:rsid w:val="004169D0"/>
    <w:rsid w:val="004171D6"/>
    <w:rsid w:val="00417B1E"/>
    <w:rsid w:val="00417F0A"/>
    <w:rsid w:val="004209C5"/>
    <w:rsid w:val="004221DD"/>
    <w:rsid w:val="004232B0"/>
    <w:rsid w:val="0042343D"/>
    <w:rsid w:val="004243B2"/>
    <w:rsid w:val="00424E61"/>
    <w:rsid w:val="0042518D"/>
    <w:rsid w:val="0042537F"/>
    <w:rsid w:val="00426500"/>
    <w:rsid w:val="00427346"/>
    <w:rsid w:val="00427503"/>
    <w:rsid w:val="004275A4"/>
    <w:rsid w:val="004303B7"/>
    <w:rsid w:val="004303EB"/>
    <w:rsid w:val="004303EC"/>
    <w:rsid w:val="00430BB2"/>
    <w:rsid w:val="00430E43"/>
    <w:rsid w:val="004311D8"/>
    <w:rsid w:val="0043201B"/>
    <w:rsid w:val="004326E5"/>
    <w:rsid w:val="0043336E"/>
    <w:rsid w:val="004344D6"/>
    <w:rsid w:val="00434C49"/>
    <w:rsid w:val="00434DCB"/>
    <w:rsid w:val="00434EAF"/>
    <w:rsid w:val="004358F5"/>
    <w:rsid w:val="0043695E"/>
    <w:rsid w:val="00436EF7"/>
    <w:rsid w:val="0043778C"/>
    <w:rsid w:val="00437B65"/>
    <w:rsid w:val="00437F4C"/>
    <w:rsid w:val="004407D8"/>
    <w:rsid w:val="0044081C"/>
    <w:rsid w:val="00440B0B"/>
    <w:rsid w:val="0044167D"/>
    <w:rsid w:val="00441ED5"/>
    <w:rsid w:val="00442447"/>
    <w:rsid w:val="004428B5"/>
    <w:rsid w:val="00442C17"/>
    <w:rsid w:val="00442CCC"/>
    <w:rsid w:val="00442E09"/>
    <w:rsid w:val="0044317E"/>
    <w:rsid w:val="00443305"/>
    <w:rsid w:val="004436D6"/>
    <w:rsid w:val="00444068"/>
    <w:rsid w:val="00445CF3"/>
    <w:rsid w:val="00445CFB"/>
    <w:rsid w:val="00446619"/>
    <w:rsid w:val="00446A66"/>
    <w:rsid w:val="00446FAC"/>
    <w:rsid w:val="0044771A"/>
    <w:rsid w:val="00447A03"/>
    <w:rsid w:val="00447A1F"/>
    <w:rsid w:val="00450141"/>
    <w:rsid w:val="00450C0D"/>
    <w:rsid w:val="004510DE"/>
    <w:rsid w:val="00451990"/>
    <w:rsid w:val="004519DF"/>
    <w:rsid w:val="00451CDE"/>
    <w:rsid w:val="00452AC9"/>
    <w:rsid w:val="00452F0E"/>
    <w:rsid w:val="00453473"/>
    <w:rsid w:val="0045378F"/>
    <w:rsid w:val="0045393F"/>
    <w:rsid w:val="00453DB5"/>
    <w:rsid w:val="00454B5E"/>
    <w:rsid w:val="004552C8"/>
    <w:rsid w:val="0045536C"/>
    <w:rsid w:val="004555CE"/>
    <w:rsid w:val="00455628"/>
    <w:rsid w:val="00456A87"/>
    <w:rsid w:val="00456C00"/>
    <w:rsid w:val="00456CC3"/>
    <w:rsid w:val="004575C8"/>
    <w:rsid w:val="00457991"/>
    <w:rsid w:val="00457D3E"/>
    <w:rsid w:val="00457EB3"/>
    <w:rsid w:val="00460009"/>
    <w:rsid w:val="004600CA"/>
    <w:rsid w:val="00460C40"/>
    <w:rsid w:val="004613CD"/>
    <w:rsid w:val="00461EA1"/>
    <w:rsid w:val="00462282"/>
    <w:rsid w:val="0046237B"/>
    <w:rsid w:val="00462554"/>
    <w:rsid w:val="004637B6"/>
    <w:rsid w:val="004637C1"/>
    <w:rsid w:val="00463A0E"/>
    <w:rsid w:val="004642F9"/>
    <w:rsid w:val="00464EB8"/>
    <w:rsid w:val="0046545A"/>
    <w:rsid w:val="00465EC2"/>
    <w:rsid w:val="00465F9F"/>
    <w:rsid w:val="0046693C"/>
    <w:rsid w:val="00466A5B"/>
    <w:rsid w:val="004670FE"/>
    <w:rsid w:val="00467540"/>
    <w:rsid w:val="00467A2F"/>
    <w:rsid w:val="004701C1"/>
    <w:rsid w:val="004707B3"/>
    <w:rsid w:val="00470C6A"/>
    <w:rsid w:val="00471367"/>
    <w:rsid w:val="004717B5"/>
    <w:rsid w:val="00472100"/>
    <w:rsid w:val="00472274"/>
    <w:rsid w:val="00472443"/>
    <w:rsid w:val="0047268A"/>
    <w:rsid w:val="00472965"/>
    <w:rsid w:val="00473100"/>
    <w:rsid w:val="00473448"/>
    <w:rsid w:val="00473618"/>
    <w:rsid w:val="004736A8"/>
    <w:rsid w:val="00474A11"/>
    <w:rsid w:val="00474B18"/>
    <w:rsid w:val="00474B36"/>
    <w:rsid w:val="00475306"/>
    <w:rsid w:val="00476B97"/>
    <w:rsid w:val="00476C9F"/>
    <w:rsid w:val="0047737D"/>
    <w:rsid w:val="004774D2"/>
    <w:rsid w:val="00477501"/>
    <w:rsid w:val="00477B8A"/>
    <w:rsid w:val="004806E6"/>
    <w:rsid w:val="00480952"/>
    <w:rsid w:val="00480B7C"/>
    <w:rsid w:val="00480CBE"/>
    <w:rsid w:val="00480E51"/>
    <w:rsid w:val="00480F72"/>
    <w:rsid w:val="0048188B"/>
    <w:rsid w:val="00481934"/>
    <w:rsid w:val="00481C06"/>
    <w:rsid w:val="00481FDE"/>
    <w:rsid w:val="00482D28"/>
    <w:rsid w:val="00482F3E"/>
    <w:rsid w:val="00483350"/>
    <w:rsid w:val="00483355"/>
    <w:rsid w:val="0048336F"/>
    <w:rsid w:val="0048373B"/>
    <w:rsid w:val="004839F8"/>
    <w:rsid w:val="00483A4D"/>
    <w:rsid w:val="00483DFD"/>
    <w:rsid w:val="00484261"/>
    <w:rsid w:val="00484435"/>
    <w:rsid w:val="004844DA"/>
    <w:rsid w:val="004844FA"/>
    <w:rsid w:val="004847C4"/>
    <w:rsid w:val="004849A9"/>
    <w:rsid w:val="00484B36"/>
    <w:rsid w:val="00485243"/>
    <w:rsid w:val="004855C4"/>
    <w:rsid w:val="00485F25"/>
    <w:rsid w:val="00485F29"/>
    <w:rsid w:val="0048634E"/>
    <w:rsid w:val="004864AE"/>
    <w:rsid w:val="004864E7"/>
    <w:rsid w:val="00486595"/>
    <w:rsid w:val="00486978"/>
    <w:rsid w:val="00486AB7"/>
    <w:rsid w:val="00487061"/>
    <w:rsid w:val="00487679"/>
    <w:rsid w:val="00490216"/>
    <w:rsid w:val="004906D7"/>
    <w:rsid w:val="004906F0"/>
    <w:rsid w:val="00490AE3"/>
    <w:rsid w:val="00490E8E"/>
    <w:rsid w:val="004910CD"/>
    <w:rsid w:val="0049166C"/>
    <w:rsid w:val="00492082"/>
    <w:rsid w:val="004924B1"/>
    <w:rsid w:val="0049272B"/>
    <w:rsid w:val="00492BF1"/>
    <w:rsid w:val="004932B0"/>
    <w:rsid w:val="00493E31"/>
    <w:rsid w:val="0049413B"/>
    <w:rsid w:val="00494417"/>
    <w:rsid w:val="00494571"/>
    <w:rsid w:val="00494CAB"/>
    <w:rsid w:val="004956B4"/>
    <w:rsid w:val="00495AD8"/>
    <w:rsid w:val="00495E4E"/>
    <w:rsid w:val="0049653A"/>
    <w:rsid w:val="00496B97"/>
    <w:rsid w:val="0049709D"/>
    <w:rsid w:val="004976F0"/>
    <w:rsid w:val="004A0953"/>
    <w:rsid w:val="004A117F"/>
    <w:rsid w:val="004A135C"/>
    <w:rsid w:val="004A1875"/>
    <w:rsid w:val="004A1C27"/>
    <w:rsid w:val="004A2205"/>
    <w:rsid w:val="004A228D"/>
    <w:rsid w:val="004A2648"/>
    <w:rsid w:val="004A2661"/>
    <w:rsid w:val="004A266A"/>
    <w:rsid w:val="004A2B86"/>
    <w:rsid w:val="004A2BC8"/>
    <w:rsid w:val="004A2D2F"/>
    <w:rsid w:val="004A3B60"/>
    <w:rsid w:val="004A3B8B"/>
    <w:rsid w:val="004A3E61"/>
    <w:rsid w:val="004A3FA2"/>
    <w:rsid w:val="004A455C"/>
    <w:rsid w:val="004A4701"/>
    <w:rsid w:val="004A49AA"/>
    <w:rsid w:val="004A5225"/>
    <w:rsid w:val="004A5722"/>
    <w:rsid w:val="004A5A18"/>
    <w:rsid w:val="004A5DD0"/>
    <w:rsid w:val="004A5F62"/>
    <w:rsid w:val="004A6A7D"/>
    <w:rsid w:val="004A7646"/>
    <w:rsid w:val="004A7693"/>
    <w:rsid w:val="004A7A37"/>
    <w:rsid w:val="004A7E5F"/>
    <w:rsid w:val="004B0853"/>
    <w:rsid w:val="004B0A64"/>
    <w:rsid w:val="004B0DAC"/>
    <w:rsid w:val="004B10F2"/>
    <w:rsid w:val="004B1403"/>
    <w:rsid w:val="004B1F38"/>
    <w:rsid w:val="004B2EA7"/>
    <w:rsid w:val="004B3521"/>
    <w:rsid w:val="004B36F4"/>
    <w:rsid w:val="004B3A7C"/>
    <w:rsid w:val="004B3F7C"/>
    <w:rsid w:val="004B421A"/>
    <w:rsid w:val="004B439F"/>
    <w:rsid w:val="004B4ABE"/>
    <w:rsid w:val="004B573C"/>
    <w:rsid w:val="004B591B"/>
    <w:rsid w:val="004B5E2A"/>
    <w:rsid w:val="004B60B8"/>
    <w:rsid w:val="004B619D"/>
    <w:rsid w:val="004B65AF"/>
    <w:rsid w:val="004B69EC"/>
    <w:rsid w:val="004B70D7"/>
    <w:rsid w:val="004B7290"/>
    <w:rsid w:val="004B72B4"/>
    <w:rsid w:val="004C042B"/>
    <w:rsid w:val="004C0B83"/>
    <w:rsid w:val="004C0D51"/>
    <w:rsid w:val="004C0FD3"/>
    <w:rsid w:val="004C1523"/>
    <w:rsid w:val="004C1BA3"/>
    <w:rsid w:val="004C1D17"/>
    <w:rsid w:val="004C28BC"/>
    <w:rsid w:val="004C30C7"/>
    <w:rsid w:val="004C32E7"/>
    <w:rsid w:val="004C3A4A"/>
    <w:rsid w:val="004C3D06"/>
    <w:rsid w:val="004C3EE2"/>
    <w:rsid w:val="004C4178"/>
    <w:rsid w:val="004C47F3"/>
    <w:rsid w:val="004C4CB7"/>
    <w:rsid w:val="004C59F3"/>
    <w:rsid w:val="004C5CCB"/>
    <w:rsid w:val="004C5DDE"/>
    <w:rsid w:val="004C5EAC"/>
    <w:rsid w:val="004C62C5"/>
    <w:rsid w:val="004C63D0"/>
    <w:rsid w:val="004C6443"/>
    <w:rsid w:val="004C6641"/>
    <w:rsid w:val="004C6EC7"/>
    <w:rsid w:val="004C7217"/>
    <w:rsid w:val="004C7D83"/>
    <w:rsid w:val="004D01BE"/>
    <w:rsid w:val="004D1200"/>
    <w:rsid w:val="004D170F"/>
    <w:rsid w:val="004D1BCE"/>
    <w:rsid w:val="004D2146"/>
    <w:rsid w:val="004D2341"/>
    <w:rsid w:val="004D24AC"/>
    <w:rsid w:val="004D2E47"/>
    <w:rsid w:val="004D2FEF"/>
    <w:rsid w:val="004D3478"/>
    <w:rsid w:val="004D3687"/>
    <w:rsid w:val="004D3B30"/>
    <w:rsid w:val="004D3F89"/>
    <w:rsid w:val="004D3FF9"/>
    <w:rsid w:val="004D4581"/>
    <w:rsid w:val="004D4877"/>
    <w:rsid w:val="004D4921"/>
    <w:rsid w:val="004D4D3C"/>
    <w:rsid w:val="004D5169"/>
    <w:rsid w:val="004D5259"/>
    <w:rsid w:val="004D5573"/>
    <w:rsid w:val="004D5C12"/>
    <w:rsid w:val="004D5C65"/>
    <w:rsid w:val="004D5FF6"/>
    <w:rsid w:val="004D6DE2"/>
    <w:rsid w:val="004D6F95"/>
    <w:rsid w:val="004E00DD"/>
    <w:rsid w:val="004E03DC"/>
    <w:rsid w:val="004E04AE"/>
    <w:rsid w:val="004E0DA8"/>
    <w:rsid w:val="004E0DF6"/>
    <w:rsid w:val="004E1564"/>
    <w:rsid w:val="004E16B7"/>
    <w:rsid w:val="004E17E1"/>
    <w:rsid w:val="004E19BE"/>
    <w:rsid w:val="004E1EE7"/>
    <w:rsid w:val="004E2633"/>
    <w:rsid w:val="004E27FA"/>
    <w:rsid w:val="004E2909"/>
    <w:rsid w:val="004E2BDA"/>
    <w:rsid w:val="004E30A8"/>
    <w:rsid w:val="004E35FA"/>
    <w:rsid w:val="004E3D6A"/>
    <w:rsid w:val="004E3E5E"/>
    <w:rsid w:val="004E4AE8"/>
    <w:rsid w:val="004E5068"/>
    <w:rsid w:val="004E51E3"/>
    <w:rsid w:val="004E5950"/>
    <w:rsid w:val="004E5A31"/>
    <w:rsid w:val="004E5EF6"/>
    <w:rsid w:val="004E62D8"/>
    <w:rsid w:val="004E6843"/>
    <w:rsid w:val="004E7390"/>
    <w:rsid w:val="004E7409"/>
    <w:rsid w:val="004E74F7"/>
    <w:rsid w:val="004E7A32"/>
    <w:rsid w:val="004E7D83"/>
    <w:rsid w:val="004F020F"/>
    <w:rsid w:val="004F03FB"/>
    <w:rsid w:val="004F040D"/>
    <w:rsid w:val="004F09DF"/>
    <w:rsid w:val="004F0F2C"/>
    <w:rsid w:val="004F26F9"/>
    <w:rsid w:val="004F2A3C"/>
    <w:rsid w:val="004F2A59"/>
    <w:rsid w:val="004F2BD0"/>
    <w:rsid w:val="004F2F31"/>
    <w:rsid w:val="004F2F59"/>
    <w:rsid w:val="004F3083"/>
    <w:rsid w:val="004F3486"/>
    <w:rsid w:val="004F3582"/>
    <w:rsid w:val="004F3A98"/>
    <w:rsid w:val="004F3EC5"/>
    <w:rsid w:val="004F4656"/>
    <w:rsid w:val="004F5498"/>
    <w:rsid w:val="004F5886"/>
    <w:rsid w:val="004F5A59"/>
    <w:rsid w:val="004F6248"/>
    <w:rsid w:val="004F6727"/>
    <w:rsid w:val="004F6902"/>
    <w:rsid w:val="004F775E"/>
    <w:rsid w:val="0050010E"/>
    <w:rsid w:val="005012F0"/>
    <w:rsid w:val="0050145F"/>
    <w:rsid w:val="00501EEF"/>
    <w:rsid w:val="005022F9"/>
    <w:rsid w:val="005023E2"/>
    <w:rsid w:val="0050256B"/>
    <w:rsid w:val="00502632"/>
    <w:rsid w:val="00502AF0"/>
    <w:rsid w:val="00503991"/>
    <w:rsid w:val="00503C4D"/>
    <w:rsid w:val="00503D06"/>
    <w:rsid w:val="00503E19"/>
    <w:rsid w:val="005052A9"/>
    <w:rsid w:val="00505327"/>
    <w:rsid w:val="0050532F"/>
    <w:rsid w:val="00505699"/>
    <w:rsid w:val="00505F8E"/>
    <w:rsid w:val="005060F7"/>
    <w:rsid w:val="005064E1"/>
    <w:rsid w:val="00506DCF"/>
    <w:rsid w:val="005071A1"/>
    <w:rsid w:val="0050746A"/>
    <w:rsid w:val="00507DA3"/>
    <w:rsid w:val="005104BB"/>
    <w:rsid w:val="0051083D"/>
    <w:rsid w:val="00510C91"/>
    <w:rsid w:val="005111B6"/>
    <w:rsid w:val="0051129B"/>
    <w:rsid w:val="00511453"/>
    <w:rsid w:val="005116F8"/>
    <w:rsid w:val="00512060"/>
    <w:rsid w:val="005124AC"/>
    <w:rsid w:val="00512C84"/>
    <w:rsid w:val="00512CA6"/>
    <w:rsid w:val="00512DE0"/>
    <w:rsid w:val="00512FD6"/>
    <w:rsid w:val="00513B6A"/>
    <w:rsid w:val="00513B83"/>
    <w:rsid w:val="00513D06"/>
    <w:rsid w:val="00513E49"/>
    <w:rsid w:val="00513EE9"/>
    <w:rsid w:val="005143A0"/>
    <w:rsid w:val="00514776"/>
    <w:rsid w:val="00514857"/>
    <w:rsid w:val="00514A7A"/>
    <w:rsid w:val="00514B91"/>
    <w:rsid w:val="0051521B"/>
    <w:rsid w:val="0051575F"/>
    <w:rsid w:val="005159DE"/>
    <w:rsid w:val="005159F2"/>
    <w:rsid w:val="00515E2B"/>
    <w:rsid w:val="005162A2"/>
    <w:rsid w:val="00516B6D"/>
    <w:rsid w:val="00517DF4"/>
    <w:rsid w:val="0052035B"/>
    <w:rsid w:val="00520466"/>
    <w:rsid w:val="0052056B"/>
    <w:rsid w:val="00520BCA"/>
    <w:rsid w:val="00520C39"/>
    <w:rsid w:val="00520D51"/>
    <w:rsid w:val="00521A66"/>
    <w:rsid w:val="00521ECE"/>
    <w:rsid w:val="00521F43"/>
    <w:rsid w:val="00521FD2"/>
    <w:rsid w:val="0052201E"/>
    <w:rsid w:val="00522576"/>
    <w:rsid w:val="0052290B"/>
    <w:rsid w:val="00522FA9"/>
    <w:rsid w:val="0052319E"/>
    <w:rsid w:val="005238A2"/>
    <w:rsid w:val="00523B28"/>
    <w:rsid w:val="00523D5E"/>
    <w:rsid w:val="00523FA6"/>
    <w:rsid w:val="0052400F"/>
    <w:rsid w:val="00524AAD"/>
    <w:rsid w:val="00524B91"/>
    <w:rsid w:val="005255AF"/>
    <w:rsid w:val="005257FE"/>
    <w:rsid w:val="0052631D"/>
    <w:rsid w:val="00526354"/>
    <w:rsid w:val="00526A7B"/>
    <w:rsid w:val="00527822"/>
    <w:rsid w:val="00527C49"/>
    <w:rsid w:val="00530330"/>
    <w:rsid w:val="005303A8"/>
    <w:rsid w:val="00531001"/>
    <w:rsid w:val="005316C6"/>
    <w:rsid w:val="005329C5"/>
    <w:rsid w:val="00533A13"/>
    <w:rsid w:val="0053478C"/>
    <w:rsid w:val="0053491F"/>
    <w:rsid w:val="005349A5"/>
    <w:rsid w:val="005353A2"/>
    <w:rsid w:val="00535975"/>
    <w:rsid w:val="00535E28"/>
    <w:rsid w:val="0053640B"/>
    <w:rsid w:val="00536806"/>
    <w:rsid w:val="00536831"/>
    <w:rsid w:val="005368FE"/>
    <w:rsid w:val="00536B80"/>
    <w:rsid w:val="00536C27"/>
    <w:rsid w:val="0053711B"/>
    <w:rsid w:val="005372F8"/>
    <w:rsid w:val="0053747E"/>
    <w:rsid w:val="00537B8B"/>
    <w:rsid w:val="00537F5F"/>
    <w:rsid w:val="0054013D"/>
    <w:rsid w:val="0054046A"/>
    <w:rsid w:val="0054062A"/>
    <w:rsid w:val="00540D86"/>
    <w:rsid w:val="00541591"/>
    <w:rsid w:val="00541D9A"/>
    <w:rsid w:val="00541E6D"/>
    <w:rsid w:val="005422EE"/>
    <w:rsid w:val="005423E3"/>
    <w:rsid w:val="00542839"/>
    <w:rsid w:val="00542C81"/>
    <w:rsid w:val="00543995"/>
    <w:rsid w:val="00544049"/>
    <w:rsid w:val="00544977"/>
    <w:rsid w:val="00544979"/>
    <w:rsid w:val="00545CAE"/>
    <w:rsid w:val="00545F61"/>
    <w:rsid w:val="00546CF6"/>
    <w:rsid w:val="00546F31"/>
    <w:rsid w:val="00547001"/>
    <w:rsid w:val="0054798B"/>
    <w:rsid w:val="00547C38"/>
    <w:rsid w:val="00550147"/>
    <w:rsid w:val="00550218"/>
    <w:rsid w:val="0055026E"/>
    <w:rsid w:val="00550875"/>
    <w:rsid w:val="005508FF"/>
    <w:rsid w:val="005509C8"/>
    <w:rsid w:val="005510C4"/>
    <w:rsid w:val="005512C2"/>
    <w:rsid w:val="005518DA"/>
    <w:rsid w:val="0055237E"/>
    <w:rsid w:val="005528B2"/>
    <w:rsid w:val="0055299C"/>
    <w:rsid w:val="00553D54"/>
    <w:rsid w:val="005551DC"/>
    <w:rsid w:val="00555491"/>
    <w:rsid w:val="0055575E"/>
    <w:rsid w:val="0055592D"/>
    <w:rsid w:val="00555B8E"/>
    <w:rsid w:val="00555C98"/>
    <w:rsid w:val="005564A0"/>
    <w:rsid w:val="00556913"/>
    <w:rsid w:val="005569ED"/>
    <w:rsid w:val="00556AA3"/>
    <w:rsid w:val="00556FB8"/>
    <w:rsid w:val="005576E8"/>
    <w:rsid w:val="005577DF"/>
    <w:rsid w:val="00557DE7"/>
    <w:rsid w:val="00561301"/>
    <w:rsid w:val="005613D8"/>
    <w:rsid w:val="00561406"/>
    <w:rsid w:val="0056152C"/>
    <w:rsid w:val="005617F1"/>
    <w:rsid w:val="005618FB"/>
    <w:rsid w:val="00561949"/>
    <w:rsid w:val="00561B56"/>
    <w:rsid w:val="00561DD1"/>
    <w:rsid w:val="005620BE"/>
    <w:rsid w:val="005623CF"/>
    <w:rsid w:val="005628B5"/>
    <w:rsid w:val="00562DA4"/>
    <w:rsid w:val="00562DD3"/>
    <w:rsid w:val="00563341"/>
    <w:rsid w:val="00563626"/>
    <w:rsid w:val="0056392D"/>
    <w:rsid w:val="00563989"/>
    <w:rsid w:val="00563FE7"/>
    <w:rsid w:val="00564554"/>
    <w:rsid w:val="0056526A"/>
    <w:rsid w:val="0056600E"/>
    <w:rsid w:val="005665CE"/>
    <w:rsid w:val="00567048"/>
    <w:rsid w:val="00567360"/>
    <w:rsid w:val="0056790C"/>
    <w:rsid w:val="00570F0B"/>
    <w:rsid w:val="00570F48"/>
    <w:rsid w:val="00571AC4"/>
    <w:rsid w:val="0057236C"/>
    <w:rsid w:val="00572695"/>
    <w:rsid w:val="005726E6"/>
    <w:rsid w:val="005735F9"/>
    <w:rsid w:val="00573977"/>
    <w:rsid w:val="00573BB2"/>
    <w:rsid w:val="00573BD4"/>
    <w:rsid w:val="00573C96"/>
    <w:rsid w:val="005740FC"/>
    <w:rsid w:val="005741F8"/>
    <w:rsid w:val="00574288"/>
    <w:rsid w:val="0057467D"/>
    <w:rsid w:val="00574D2E"/>
    <w:rsid w:val="00574E75"/>
    <w:rsid w:val="0057517E"/>
    <w:rsid w:val="0057552F"/>
    <w:rsid w:val="00575A7F"/>
    <w:rsid w:val="005760E2"/>
    <w:rsid w:val="00576C17"/>
    <w:rsid w:val="00576CD3"/>
    <w:rsid w:val="00576E3A"/>
    <w:rsid w:val="0057739D"/>
    <w:rsid w:val="005775E3"/>
    <w:rsid w:val="00577639"/>
    <w:rsid w:val="00577B4B"/>
    <w:rsid w:val="0058000D"/>
    <w:rsid w:val="005800EA"/>
    <w:rsid w:val="00580902"/>
    <w:rsid w:val="00580A4D"/>
    <w:rsid w:val="00580CD7"/>
    <w:rsid w:val="00580DBD"/>
    <w:rsid w:val="00580E6C"/>
    <w:rsid w:val="00580F65"/>
    <w:rsid w:val="00581173"/>
    <w:rsid w:val="005814C7"/>
    <w:rsid w:val="00581DE0"/>
    <w:rsid w:val="005823D9"/>
    <w:rsid w:val="005826F4"/>
    <w:rsid w:val="00582B72"/>
    <w:rsid w:val="00583C0C"/>
    <w:rsid w:val="005843F2"/>
    <w:rsid w:val="005849EC"/>
    <w:rsid w:val="00585257"/>
    <w:rsid w:val="00585347"/>
    <w:rsid w:val="00585790"/>
    <w:rsid w:val="00585C30"/>
    <w:rsid w:val="00586594"/>
    <w:rsid w:val="00586B2E"/>
    <w:rsid w:val="00586D55"/>
    <w:rsid w:val="00586D64"/>
    <w:rsid w:val="00587BFD"/>
    <w:rsid w:val="005909F3"/>
    <w:rsid w:val="00591359"/>
    <w:rsid w:val="005925D9"/>
    <w:rsid w:val="005926FC"/>
    <w:rsid w:val="00592BAC"/>
    <w:rsid w:val="005932F9"/>
    <w:rsid w:val="00593338"/>
    <w:rsid w:val="00593651"/>
    <w:rsid w:val="00593961"/>
    <w:rsid w:val="00593AE6"/>
    <w:rsid w:val="00593AF3"/>
    <w:rsid w:val="00593D9D"/>
    <w:rsid w:val="0059410D"/>
    <w:rsid w:val="00594541"/>
    <w:rsid w:val="005947FA"/>
    <w:rsid w:val="00594AAE"/>
    <w:rsid w:val="00594B98"/>
    <w:rsid w:val="00595935"/>
    <w:rsid w:val="00595A42"/>
    <w:rsid w:val="00595B19"/>
    <w:rsid w:val="00595D2B"/>
    <w:rsid w:val="005979AC"/>
    <w:rsid w:val="00597B6B"/>
    <w:rsid w:val="00597E28"/>
    <w:rsid w:val="005A0070"/>
    <w:rsid w:val="005A01D2"/>
    <w:rsid w:val="005A03C7"/>
    <w:rsid w:val="005A05CD"/>
    <w:rsid w:val="005A09C0"/>
    <w:rsid w:val="005A0CE1"/>
    <w:rsid w:val="005A0D45"/>
    <w:rsid w:val="005A0F30"/>
    <w:rsid w:val="005A0F92"/>
    <w:rsid w:val="005A18C0"/>
    <w:rsid w:val="005A1AA4"/>
    <w:rsid w:val="005A1CE6"/>
    <w:rsid w:val="005A2044"/>
    <w:rsid w:val="005A2E47"/>
    <w:rsid w:val="005A33DF"/>
    <w:rsid w:val="005A34F1"/>
    <w:rsid w:val="005A3515"/>
    <w:rsid w:val="005A3537"/>
    <w:rsid w:val="005A394C"/>
    <w:rsid w:val="005A3CCA"/>
    <w:rsid w:val="005A3EDF"/>
    <w:rsid w:val="005A425E"/>
    <w:rsid w:val="005A4834"/>
    <w:rsid w:val="005A48BF"/>
    <w:rsid w:val="005A4BE2"/>
    <w:rsid w:val="005A4DF9"/>
    <w:rsid w:val="005A5438"/>
    <w:rsid w:val="005A57A3"/>
    <w:rsid w:val="005A5CE6"/>
    <w:rsid w:val="005A60D7"/>
    <w:rsid w:val="005A64AA"/>
    <w:rsid w:val="005A6C51"/>
    <w:rsid w:val="005A6C83"/>
    <w:rsid w:val="005A6E10"/>
    <w:rsid w:val="005A71DB"/>
    <w:rsid w:val="005A7713"/>
    <w:rsid w:val="005A7C5A"/>
    <w:rsid w:val="005B000F"/>
    <w:rsid w:val="005B0101"/>
    <w:rsid w:val="005B03E5"/>
    <w:rsid w:val="005B0456"/>
    <w:rsid w:val="005B053E"/>
    <w:rsid w:val="005B17E1"/>
    <w:rsid w:val="005B2C20"/>
    <w:rsid w:val="005B2FC7"/>
    <w:rsid w:val="005B316E"/>
    <w:rsid w:val="005B32EE"/>
    <w:rsid w:val="005B3410"/>
    <w:rsid w:val="005B35A8"/>
    <w:rsid w:val="005B3945"/>
    <w:rsid w:val="005B444B"/>
    <w:rsid w:val="005B49C8"/>
    <w:rsid w:val="005B4A19"/>
    <w:rsid w:val="005B5109"/>
    <w:rsid w:val="005B5212"/>
    <w:rsid w:val="005B6A13"/>
    <w:rsid w:val="005B7882"/>
    <w:rsid w:val="005C060A"/>
    <w:rsid w:val="005C19B3"/>
    <w:rsid w:val="005C1BB2"/>
    <w:rsid w:val="005C1C8F"/>
    <w:rsid w:val="005C1D86"/>
    <w:rsid w:val="005C215A"/>
    <w:rsid w:val="005C21AE"/>
    <w:rsid w:val="005C31B6"/>
    <w:rsid w:val="005C471F"/>
    <w:rsid w:val="005C4AB7"/>
    <w:rsid w:val="005C4D15"/>
    <w:rsid w:val="005C4EAC"/>
    <w:rsid w:val="005C5090"/>
    <w:rsid w:val="005C5ADB"/>
    <w:rsid w:val="005C5B8B"/>
    <w:rsid w:val="005C5BF2"/>
    <w:rsid w:val="005C5EE4"/>
    <w:rsid w:val="005C5FCF"/>
    <w:rsid w:val="005C6145"/>
    <w:rsid w:val="005C630E"/>
    <w:rsid w:val="005C654C"/>
    <w:rsid w:val="005C6625"/>
    <w:rsid w:val="005C6C28"/>
    <w:rsid w:val="005C7303"/>
    <w:rsid w:val="005C7757"/>
    <w:rsid w:val="005C77C2"/>
    <w:rsid w:val="005C7D60"/>
    <w:rsid w:val="005C7FB4"/>
    <w:rsid w:val="005D00D0"/>
    <w:rsid w:val="005D011D"/>
    <w:rsid w:val="005D0E39"/>
    <w:rsid w:val="005D0F2F"/>
    <w:rsid w:val="005D216C"/>
    <w:rsid w:val="005D21F0"/>
    <w:rsid w:val="005D278E"/>
    <w:rsid w:val="005D2873"/>
    <w:rsid w:val="005D30CC"/>
    <w:rsid w:val="005D32E7"/>
    <w:rsid w:val="005D3689"/>
    <w:rsid w:val="005D3C61"/>
    <w:rsid w:val="005D418D"/>
    <w:rsid w:val="005D45C1"/>
    <w:rsid w:val="005D480D"/>
    <w:rsid w:val="005D4892"/>
    <w:rsid w:val="005D4F60"/>
    <w:rsid w:val="005D4F7F"/>
    <w:rsid w:val="005D4FD6"/>
    <w:rsid w:val="005D523F"/>
    <w:rsid w:val="005D5CB6"/>
    <w:rsid w:val="005D5D8A"/>
    <w:rsid w:val="005D5F55"/>
    <w:rsid w:val="005D61BA"/>
    <w:rsid w:val="005D6680"/>
    <w:rsid w:val="005D6843"/>
    <w:rsid w:val="005D6BE6"/>
    <w:rsid w:val="005D747E"/>
    <w:rsid w:val="005D78D0"/>
    <w:rsid w:val="005D7DC8"/>
    <w:rsid w:val="005E058B"/>
    <w:rsid w:val="005E05B9"/>
    <w:rsid w:val="005E08FB"/>
    <w:rsid w:val="005E1034"/>
    <w:rsid w:val="005E105A"/>
    <w:rsid w:val="005E1170"/>
    <w:rsid w:val="005E18C8"/>
    <w:rsid w:val="005E1A2B"/>
    <w:rsid w:val="005E20A6"/>
    <w:rsid w:val="005E2134"/>
    <w:rsid w:val="005E2410"/>
    <w:rsid w:val="005E2F87"/>
    <w:rsid w:val="005E3A51"/>
    <w:rsid w:val="005E4ADB"/>
    <w:rsid w:val="005E4CAA"/>
    <w:rsid w:val="005E4F4B"/>
    <w:rsid w:val="005E4F99"/>
    <w:rsid w:val="005E53E5"/>
    <w:rsid w:val="005E559F"/>
    <w:rsid w:val="005E569E"/>
    <w:rsid w:val="005E6366"/>
    <w:rsid w:val="005E63F7"/>
    <w:rsid w:val="005E6A54"/>
    <w:rsid w:val="005E77D6"/>
    <w:rsid w:val="005E78AA"/>
    <w:rsid w:val="005E7A89"/>
    <w:rsid w:val="005E7C1D"/>
    <w:rsid w:val="005E7CAA"/>
    <w:rsid w:val="005E7CD2"/>
    <w:rsid w:val="005F01E5"/>
    <w:rsid w:val="005F025E"/>
    <w:rsid w:val="005F0878"/>
    <w:rsid w:val="005F0EBD"/>
    <w:rsid w:val="005F187B"/>
    <w:rsid w:val="005F1BB8"/>
    <w:rsid w:val="005F1C5D"/>
    <w:rsid w:val="005F1C68"/>
    <w:rsid w:val="005F2790"/>
    <w:rsid w:val="005F3232"/>
    <w:rsid w:val="005F3363"/>
    <w:rsid w:val="005F36CF"/>
    <w:rsid w:val="005F3AF3"/>
    <w:rsid w:val="005F3AFE"/>
    <w:rsid w:val="005F3CBA"/>
    <w:rsid w:val="005F3D11"/>
    <w:rsid w:val="005F4356"/>
    <w:rsid w:val="005F460B"/>
    <w:rsid w:val="005F4784"/>
    <w:rsid w:val="005F4987"/>
    <w:rsid w:val="005F4CDA"/>
    <w:rsid w:val="005F5420"/>
    <w:rsid w:val="005F5819"/>
    <w:rsid w:val="005F5843"/>
    <w:rsid w:val="005F59E9"/>
    <w:rsid w:val="005F5B31"/>
    <w:rsid w:val="005F5BA4"/>
    <w:rsid w:val="005F5D83"/>
    <w:rsid w:val="005F60E6"/>
    <w:rsid w:val="005F6554"/>
    <w:rsid w:val="005F667F"/>
    <w:rsid w:val="005F680D"/>
    <w:rsid w:val="005F71FA"/>
    <w:rsid w:val="005F7C03"/>
    <w:rsid w:val="005F7E48"/>
    <w:rsid w:val="00600091"/>
    <w:rsid w:val="0060011D"/>
    <w:rsid w:val="00600225"/>
    <w:rsid w:val="00600517"/>
    <w:rsid w:val="00600552"/>
    <w:rsid w:val="00600671"/>
    <w:rsid w:val="00600703"/>
    <w:rsid w:val="006007A1"/>
    <w:rsid w:val="00600E67"/>
    <w:rsid w:val="00601E7C"/>
    <w:rsid w:val="00601F7E"/>
    <w:rsid w:val="00602251"/>
    <w:rsid w:val="006022C5"/>
    <w:rsid w:val="0060263E"/>
    <w:rsid w:val="00603016"/>
    <w:rsid w:val="006030D0"/>
    <w:rsid w:val="0060388B"/>
    <w:rsid w:val="00604214"/>
    <w:rsid w:val="00604444"/>
    <w:rsid w:val="00605C96"/>
    <w:rsid w:val="00605DE3"/>
    <w:rsid w:val="00605EB1"/>
    <w:rsid w:val="00605FBE"/>
    <w:rsid w:val="00605FD5"/>
    <w:rsid w:val="006102F5"/>
    <w:rsid w:val="006109BD"/>
    <w:rsid w:val="00610B8B"/>
    <w:rsid w:val="0061116C"/>
    <w:rsid w:val="006115B8"/>
    <w:rsid w:val="006125D4"/>
    <w:rsid w:val="0061283E"/>
    <w:rsid w:val="00613A15"/>
    <w:rsid w:val="00614189"/>
    <w:rsid w:val="0061469F"/>
    <w:rsid w:val="00614A29"/>
    <w:rsid w:val="00614F92"/>
    <w:rsid w:val="00615591"/>
    <w:rsid w:val="00615637"/>
    <w:rsid w:val="00615D8E"/>
    <w:rsid w:val="00615F10"/>
    <w:rsid w:val="00616E7B"/>
    <w:rsid w:val="00616F06"/>
    <w:rsid w:val="006172DC"/>
    <w:rsid w:val="00617D28"/>
    <w:rsid w:val="00617E46"/>
    <w:rsid w:val="00620195"/>
    <w:rsid w:val="0062065E"/>
    <w:rsid w:val="0062080A"/>
    <w:rsid w:val="00620BFC"/>
    <w:rsid w:val="006210C2"/>
    <w:rsid w:val="006212A6"/>
    <w:rsid w:val="00621A23"/>
    <w:rsid w:val="00621BA0"/>
    <w:rsid w:val="00621F01"/>
    <w:rsid w:val="00622EF5"/>
    <w:rsid w:val="00623A3B"/>
    <w:rsid w:val="00623EA9"/>
    <w:rsid w:val="006242FF"/>
    <w:rsid w:val="006244D7"/>
    <w:rsid w:val="0062482F"/>
    <w:rsid w:val="00624EA0"/>
    <w:rsid w:val="00625351"/>
    <w:rsid w:val="00625703"/>
    <w:rsid w:val="00626EB9"/>
    <w:rsid w:val="00626EFB"/>
    <w:rsid w:val="00627491"/>
    <w:rsid w:val="00630D59"/>
    <w:rsid w:val="00630FF9"/>
    <w:rsid w:val="006310BC"/>
    <w:rsid w:val="0063144D"/>
    <w:rsid w:val="00631472"/>
    <w:rsid w:val="006314A7"/>
    <w:rsid w:val="0063195A"/>
    <w:rsid w:val="00631FD5"/>
    <w:rsid w:val="00631FDD"/>
    <w:rsid w:val="00632650"/>
    <w:rsid w:val="006327A0"/>
    <w:rsid w:val="00632A77"/>
    <w:rsid w:val="00632AB1"/>
    <w:rsid w:val="00632AE5"/>
    <w:rsid w:val="00632EE1"/>
    <w:rsid w:val="00633A42"/>
    <w:rsid w:val="00633A69"/>
    <w:rsid w:val="00634298"/>
    <w:rsid w:val="00634363"/>
    <w:rsid w:val="00634550"/>
    <w:rsid w:val="00634947"/>
    <w:rsid w:val="00634970"/>
    <w:rsid w:val="00634B22"/>
    <w:rsid w:val="00634CAD"/>
    <w:rsid w:val="00635604"/>
    <w:rsid w:val="00635733"/>
    <w:rsid w:val="0063576F"/>
    <w:rsid w:val="00635ACB"/>
    <w:rsid w:val="00635B88"/>
    <w:rsid w:val="00635D45"/>
    <w:rsid w:val="00635F59"/>
    <w:rsid w:val="0063663D"/>
    <w:rsid w:val="00640226"/>
    <w:rsid w:val="00640D1C"/>
    <w:rsid w:val="0064136A"/>
    <w:rsid w:val="00641435"/>
    <w:rsid w:val="006414D3"/>
    <w:rsid w:val="006416A6"/>
    <w:rsid w:val="00641CE3"/>
    <w:rsid w:val="00641D33"/>
    <w:rsid w:val="00641DCF"/>
    <w:rsid w:val="006422CC"/>
    <w:rsid w:val="0064236D"/>
    <w:rsid w:val="00642380"/>
    <w:rsid w:val="006433D1"/>
    <w:rsid w:val="006437F7"/>
    <w:rsid w:val="00643C88"/>
    <w:rsid w:val="00643DAE"/>
    <w:rsid w:val="00644484"/>
    <w:rsid w:val="00644C11"/>
    <w:rsid w:val="00644EE3"/>
    <w:rsid w:val="006455C4"/>
    <w:rsid w:val="00645B72"/>
    <w:rsid w:val="006460CE"/>
    <w:rsid w:val="00647B2E"/>
    <w:rsid w:val="00650986"/>
    <w:rsid w:val="00650BCF"/>
    <w:rsid w:val="00651DA4"/>
    <w:rsid w:val="0065274D"/>
    <w:rsid w:val="00652AD9"/>
    <w:rsid w:val="00652DB6"/>
    <w:rsid w:val="00653669"/>
    <w:rsid w:val="006547FE"/>
    <w:rsid w:val="00656626"/>
    <w:rsid w:val="006568F6"/>
    <w:rsid w:val="00656A75"/>
    <w:rsid w:val="00656CED"/>
    <w:rsid w:val="006578CD"/>
    <w:rsid w:val="00657948"/>
    <w:rsid w:val="00657982"/>
    <w:rsid w:val="00657D6C"/>
    <w:rsid w:val="00660373"/>
    <w:rsid w:val="00660828"/>
    <w:rsid w:val="006611BA"/>
    <w:rsid w:val="00662B22"/>
    <w:rsid w:val="00662FD8"/>
    <w:rsid w:val="006631D6"/>
    <w:rsid w:val="00663A95"/>
    <w:rsid w:val="006641BF"/>
    <w:rsid w:val="00664999"/>
    <w:rsid w:val="00664A71"/>
    <w:rsid w:val="00665778"/>
    <w:rsid w:val="00665852"/>
    <w:rsid w:val="006659EC"/>
    <w:rsid w:val="00665BA1"/>
    <w:rsid w:val="00665C1D"/>
    <w:rsid w:val="00665CA6"/>
    <w:rsid w:val="00665D4D"/>
    <w:rsid w:val="00666312"/>
    <w:rsid w:val="006665C1"/>
    <w:rsid w:val="00666AE8"/>
    <w:rsid w:val="00666C44"/>
    <w:rsid w:val="00666D6B"/>
    <w:rsid w:val="00666FC0"/>
    <w:rsid w:val="006677ED"/>
    <w:rsid w:val="00667867"/>
    <w:rsid w:val="00667AEF"/>
    <w:rsid w:val="00667EEF"/>
    <w:rsid w:val="00667F3D"/>
    <w:rsid w:val="006704E3"/>
    <w:rsid w:val="0067066E"/>
    <w:rsid w:val="00670B20"/>
    <w:rsid w:val="00670BB1"/>
    <w:rsid w:val="0067103C"/>
    <w:rsid w:val="00671066"/>
    <w:rsid w:val="0067135C"/>
    <w:rsid w:val="00671428"/>
    <w:rsid w:val="00671474"/>
    <w:rsid w:val="006715C9"/>
    <w:rsid w:val="006716B8"/>
    <w:rsid w:val="00671716"/>
    <w:rsid w:val="0067190C"/>
    <w:rsid w:val="006719E6"/>
    <w:rsid w:val="00671BC7"/>
    <w:rsid w:val="00671E8F"/>
    <w:rsid w:val="00672197"/>
    <w:rsid w:val="006721FF"/>
    <w:rsid w:val="00672817"/>
    <w:rsid w:val="00674240"/>
    <w:rsid w:val="00675231"/>
    <w:rsid w:val="0067561D"/>
    <w:rsid w:val="00675DC5"/>
    <w:rsid w:val="006761E9"/>
    <w:rsid w:val="006762AD"/>
    <w:rsid w:val="00676529"/>
    <w:rsid w:val="00676884"/>
    <w:rsid w:val="00676A66"/>
    <w:rsid w:val="00676D13"/>
    <w:rsid w:val="00676D17"/>
    <w:rsid w:val="00677AFD"/>
    <w:rsid w:val="00677B65"/>
    <w:rsid w:val="006801A2"/>
    <w:rsid w:val="00680634"/>
    <w:rsid w:val="0068098E"/>
    <w:rsid w:val="006814D3"/>
    <w:rsid w:val="0068176E"/>
    <w:rsid w:val="00681A91"/>
    <w:rsid w:val="00681CA1"/>
    <w:rsid w:val="00683563"/>
    <w:rsid w:val="006844A5"/>
    <w:rsid w:val="00684CFE"/>
    <w:rsid w:val="006852C6"/>
    <w:rsid w:val="006852FA"/>
    <w:rsid w:val="00685353"/>
    <w:rsid w:val="00685444"/>
    <w:rsid w:val="0068555C"/>
    <w:rsid w:val="00685BB5"/>
    <w:rsid w:val="00685CA3"/>
    <w:rsid w:val="00686135"/>
    <w:rsid w:val="00686904"/>
    <w:rsid w:val="00687DE4"/>
    <w:rsid w:val="006900E4"/>
    <w:rsid w:val="0069013A"/>
    <w:rsid w:val="006903B7"/>
    <w:rsid w:val="00690595"/>
    <w:rsid w:val="00692143"/>
    <w:rsid w:val="006926DC"/>
    <w:rsid w:val="0069292F"/>
    <w:rsid w:val="00692A23"/>
    <w:rsid w:val="00692D82"/>
    <w:rsid w:val="00692EEF"/>
    <w:rsid w:val="00694C07"/>
    <w:rsid w:val="00695205"/>
    <w:rsid w:val="0069557D"/>
    <w:rsid w:val="0069570A"/>
    <w:rsid w:val="0069608E"/>
    <w:rsid w:val="006961E7"/>
    <w:rsid w:val="00696692"/>
    <w:rsid w:val="00696783"/>
    <w:rsid w:val="00697FD7"/>
    <w:rsid w:val="006A003F"/>
    <w:rsid w:val="006A0925"/>
    <w:rsid w:val="006A0AC6"/>
    <w:rsid w:val="006A1206"/>
    <w:rsid w:val="006A154A"/>
    <w:rsid w:val="006A2534"/>
    <w:rsid w:val="006A28B6"/>
    <w:rsid w:val="006A37E0"/>
    <w:rsid w:val="006A3CD8"/>
    <w:rsid w:val="006A45B1"/>
    <w:rsid w:val="006A4E47"/>
    <w:rsid w:val="006A5475"/>
    <w:rsid w:val="006A5D97"/>
    <w:rsid w:val="006A6C03"/>
    <w:rsid w:val="006A761A"/>
    <w:rsid w:val="006A79C4"/>
    <w:rsid w:val="006A7C5A"/>
    <w:rsid w:val="006B0991"/>
    <w:rsid w:val="006B0DE4"/>
    <w:rsid w:val="006B0F81"/>
    <w:rsid w:val="006B1100"/>
    <w:rsid w:val="006B11ED"/>
    <w:rsid w:val="006B134B"/>
    <w:rsid w:val="006B144D"/>
    <w:rsid w:val="006B16D5"/>
    <w:rsid w:val="006B182A"/>
    <w:rsid w:val="006B1B97"/>
    <w:rsid w:val="006B2043"/>
    <w:rsid w:val="006B2918"/>
    <w:rsid w:val="006B2B83"/>
    <w:rsid w:val="006B2DCA"/>
    <w:rsid w:val="006B2E24"/>
    <w:rsid w:val="006B3221"/>
    <w:rsid w:val="006B359A"/>
    <w:rsid w:val="006B389F"/>
    <w:rsid w:val="006B39A1"/>
    <w:rsid w:val="006B4300"/>
    <w:rsid w:val="006B5A4D"/>
    <w:rsid w:val="006B66B0"/>
    <w:rsid w:val="006B6916"/>
    <w:rsid w:val="006B6BBC"/>
    <w:rsid w:val="006B731B"/>
    <w:rsid w:val="006B75D6"/>
    <w:rsid w:val="006B7F90"/>
    <w:rsid w:val="006C0D63"/>
    <w:rsid w:val="006C13EC"/>
    <w:rsid w:val="006C16C3"/>
    <w:rsid w:val="006C1926"/>
    <w:rsid w:val="006C1AD6"/>
    <w:rsid w:val="006C2056"/>
    <w:rsid w:val="006C24D9"/>
    <w:rsid w:val="006C2B63"/>
    <w:rsid w:val="006C3431"/>
    <w:rsid w:val="006C39A3"/>
    <w:rsid w:val="006C3F46"/>
    <w:rsid w:val="006C42D4"/>
    <w:rsid w:val="006C4C91"/>
    <w:rsid w:val="006C4FA3"/>
    <w:rsid w:val="006C5395"/>
    <w:rsid w:val="006C5746"/>
    <w:rsid w:val="006C5DBA"/>
    <w:rsid w:val="006C5EAE"/>
    <w:rsid w:val="006C6A23"/>
    <w:rsid w:val="006C7B6F"/>
    <w:rsid w:val="006C7CE8"/>
    <w:rsid w:val="006D003B"/>
    <w:rsid w:val="006D0340"/>
    <w:rsid w:val="006D0433"/>
    <w:rsid w:val="006D0C29"/>
    <w:rsid w:val="006D0C5B"/>
    <w:rsid w:val="006D0E0B"/>
    <w:rsid w:val="006D10CE"/>
    <w:rsid w:val="006D1B4B"/>
    <w:rsid w:val="006D1CA1"/>
    <w:rsid w:val="006D2A11"/>
    <w:rsid w:val="006D4488"/>
    <w:rsid w:val="006D44AA"/>
    <w:rsid w:val="006D483C"/>
    <w:rsid w:val="006D4988"/>
    <w:rsid w:val="006D49CC"/>
    <w:rsid w:val="006D5945"/>
    <w:rsid w:val="006D61DB"/>
    <w:rsid w:val="006D70CC"/>
    <w:rsid w:val="006D7262"/>
    <w:rsid w:val="006D7824"/>
    <w:rsid w:val="006D782B"/>
    <w:rsid w:val="006D7A48"/>
    <w:rsid w:val="006D7FE3"/>
    <w:rsid w:val="006E003C"/>
    <w:rsid w:val="006E0211"/>
    <w:rsid w:val="006E0514"/>
    <w:rsid w:val="006E0EF5"/>
    <w:rsid w:val="006E1406"/>
    <w:rsid w:val="006E1408"/>
    <w:rsid w:val="006E18F5"/>
    <w:rsid w:val="006E1900"/>
    <w:rsid w:val="006E2078"/>
    <w:rsid w:val="006E2168"/>
    <w:rsid w:val="006E2205"/>
    <w:rsid w:val="006E2211"/>
    <w:rsid w:val="006E2858"/>
    <w:rsid w:val="006E29F9"/>
    <w:rsid w:val="006E2E57"/>
    <w:rsid w:val="006E2F63"/>
    <w:rsid w:val="006E3176"/>
    <w:rsid w:val="006E32D6"/>
    <w:rsid w:val="006E3656"/>
    <w:rsid w:val="006E3789"/>
    <w:rsid w:val="006E4373"/>
    <w:rsid w:val="006E444F"/>
    <w:rsid w:val="006E4737"/>
    <w:rsid w:val="006E5131"/>
    <w:rsid w:val="006E536B"/>
    <w:rsid w:val="006E56B0"/>
    <w:rsid w:val="006E570B"/>
    <w:rsid w:val="006E595B"/>
    <w:rsid w:val="006E59EC"/>
    <w:rsid w:val="006E5F13"/>
    <w:rsid w:val="006E6E9B"/>
    <w:rsid w:val="006E6F8A"/>
    <w:rsid w:val="006E7356"/>
    <w:rsid w:val="006E78DE"/>
    <w:rsid w:val="006F09F8"/>
    <w:rsid w:val="006F0B59"/>
    <w:rsid w:val="006F18E9"/>
    <w:rsid w:val="006F19E7"/>
    <w:rsid w:val="006F2075"/>
    <w:rsid w:val="006F21A4"/>
    <w:rsid w:val="006F2735"/>
    <w:rsid w:val="006F287D"/>
    <w:rsid w:val="006F2C8A"/>
    <w:rsid w:val="006F2E9C"/>
    <w:rsid w:val="006F360D"/>
    <w:rsid w:val="006F3C30"/>
    <w:rsid w:val="006F4C95"/>
    <w:rsid w:val="006F4F25"/>
    <w:rsid w:val="006F57C7"/>
    <w:rsid w:val="006F57FF"/>
    <w:rsid w:val="006F5882"/>
    <w:rsid w:val="006F5A77"/>
    <w:rsid w:val="006F6359"/>
    <w:rsid w:val="006F6586"/>
    <w:rsid w:val="006F6746"/>
    <w:rsid w:val="006F67EB"/>
    <w:rsid w:val="006F6885"/>
    <w:rsid w:val="006F68CA"/>
    <w:rsid w:val="006F6F06"/>
    <w:rsid w:val="006F6F5D"/>
    <w:rsid w:val="006F6FE8"/>
    <w:rsid w:val="006F71AE"/>
    <w:rsid w:val="006F7B62"/>
    <w:rsid w:val="006F7B6C"/>
    <w:rsid w:val="006F7D1D"/>
    <w:rsid w:val="007003A6"/>
    <w:rsid w:val="00700964"/>
    <w:rsid w:val="0070114E"/>
    <w:rsid w:val="0070131F"/>
    <w:rsid w:val="0070150F"/>
    <w:rsid w:val="00701771"/>
    <w:rsid w:val="00701E19"/>
    <w:rsid w:val="007024E1"/>
    <w:rsid w:val="00702B0F"/>
    <w:rsid w:val="00702C06"/>
    <w:rsid w:val="00702ED6"/>
    <w:rsid w:val="00703080"/>
    <w:rsid w:val="0070320A"/>
    <w:rsid w:val="0070328B"/>
    <w:rsid w:val="007034FE"/>
    <w:rsid w:val="00703843"/>
    <w:rsid w:val="00703AF7"/>
    <w:rsid w:val="00703D14"/>
    <w:rsid w:val="00704EDB"/>
    <w:rsid w:val="00704F56"/>
    <w:rsid w:val="00705109"/>
    <w:rsid w:val="00705356"/>
    <w:rsid w:val="0070574B"/>
    <w:rsid w:val="007060D9"/>
    <w:rsid w:val="007069E6"/>
    <w:rsid w:val="00706A82"/>
    <w:rsid w:val="00706DE5"/>
    <w:rsid w:val="00707324"/>
    <w:rsid w:val="007074C5"/>
    <w:rsid w:val="00707F9E"/>
    <w:rsid w:val="007102D5"/>
    <w:rsid w:val="00710587"/>
    <w:rsid w:val="00710A7B"/>
    <w:rsid w:val="00710AEA"/>
    <w:rsid w:val="00710EAC"/>
    <w:rsid w:val="007113FF"/>
    <w:rsid w:val="00711AC5"/>
    <w:rsid w:val="00711DF6"/>
    <w:rsid w:val="00712182"/>
    <w:rsid w:val="00712767"/>
    <w:rsid w:val="00713101"/>
    <w:rsid w:val="00713531"/>
    <w:rsid w:val="00713681"/>
    <w:rsid w:val="00713A3D"/>
    <w:rsid w:val="00713AE1"/>
    <w:rsid w:val="00713D77"/>
    <w:rsid w:val="007142C7"/>
    <w:rsid w:val="007147DD"/>
    <w:rsid w:val="007149F6"/>
    <w:rsid w:val="00714F25"/>
    <w:rsid w:val="007159DA"/>
    <w:rsid w:val="00715BDD"/>
    <w:rsid w:val="00715CDB"/>
    <w:rsid w:val="00716D54"/>
    <w:rsid w:val="00717001"/>
    <w:rsid w:val="007176AB"/>
    <w:rsid w:val="007176DD"/>
    <w:rsid w:val="00717E04"/>
    <w:rsid w:val="00720645"/>
    <w:rsid w:val="00720CBB"/>
    <w:rsid w:val="00721539"/>
    <w:rsid w:val="00721896"/>
    <w:rsid w:val="0072198C"/>
    <w:rsid w:val="00722194"/>
    <w:rsid w:val="007227EF"/>
    <w:rsid w:val="00722C70"/>
    <w:rsid w:val="00722C8B"/>
    <w:rsid w:val="00722CD1"/>
    <w:rsid w:val="00723233"/>
    <w:rsid w:val="00723C91"/>
    <w:rsid w:val="007241CF"/>
    <w:rsid w:val="007242C8"/>
    <w:rsid w:val="0072441D"/>
    <w:rsid w:val="00724690"/>
    <w:rsid w:val="00724849"/>
    <w:rsid w:val="00724BCE"/>
    <w:rsid w:val="00724E68"/>
    <w:rsid w:val="00724FD1"/>
    <w:rsid w:val="007251E0"/>
    <w:rsid w:val="0072527A"/>
    <w:rsid w:val="007255B8"/>
    <w:rsid w:val="007258A0"/>
    <w:rsid w:val="007258BE"/>
    <w:rsid w:val="007268DC"/>
    <w:rsid w:val="00726A97"/>
    <w:rsid w:val="00726DE9"/>
    <w:rsid w:val="007300B0"/>
    <w:rsid w:val="00730711"/>
    <w:rsid w:val="007307A8"/>
    <w:rsid w:val="0073125D"/>
    <w:rsid w:val="007312A6"/>
    <w:rsid w:val="007315DC"/>
    <w:rsid w:val="00731D02"/>
    <w:rsid w:val="007322C5"/>
    <w:rsid w:val="00732959"/>
    <w:rsid w:val="00732AB1"/>
    <w:rsid w:val="007336FD"/>
    <w:rsid w:val="007338F2"/>
    <w:rsid w:val="00733B21"/>
    <w:rsid w:val="0073401E"/>
    <w:rsid w:val="007340BD"/>
    <w:rsid w:val="00734361"/>
    <w:rsid w:val="00734476"/>
    <w:rsid w:val="0073454D"/>
    <w:rsid w:val="00734B75"/>
    <w:rsid w:val="00734F79"/>
    <w:rsid w:val="00735875"/>
    <w:rsid w:val="007359AD"/>
    <w:rsid w:val="00735B4B"/>
    <w:rsid w:val="00736476"/>
    <w:rsid w:val="00736605"/>
    <w:rsid w:val="00737136"/>
    <w:rsid w:val="0073796E"/>
    <w:rsid w:val="00737F5E"/>
    <w:rsid w:val="007404C4"/>
    <w:rsid w:val="007408D1"/>
    <w:rsid w:val="00740948"/>
    <w:rsid w:val="00741012"/>
    <w:rsid w:val="007413EB"/>
    <w:rsid w:val="0074144D"/>
    <w:rsid w:val="007416D7"/>
    <w:rsid w:val="00741907"/>
    <w:rsid w:val="00741EC5"/>
    <w:rsid w:val="00742002"/>
    <w:rsid w:val="007425C8"/>
    <w:rsid w:val="007429FC"/>
    <w:rsid w:val="00742CCF"/>
    <w:rsid w:val="00742FDF"/>
    <w:rsid w:val="0074305A"/>
    <w:rsid w:val="00743109"/>
    <w:rsid w:val="0074357D"/>
    <w:rsid w:val="007439E2"/>
    <w:rsid w:val="00743E7F"/>
    <w:rsid w:val="007442E1"/>
    <w:rsid w:val="007443E4"/>
    <w:rsid w:val="0074487E"/>
    <w:rsid w:val="00745D39"/>
    <w:rsid w:val="00746775"/>
    <w:rsid w:val="00746BE6"/>
    <w:rsid w:val="00746CE7"/>
    <w:rsid w:val="0074739B"/>
    <w:rsid w:val="00747B91"/>
    <w:rsid w:val="0075047A"/>
    <w:rsid w:val="00750D2C"/>
    <w:rsid w:val="00750F5A"/>
    <w:rsid w:val="007510F2"/>
    <w:rsid w:val="007510FB"/>
    <w:rsid w:val="007511D7"/>
    <w:rsid w:val="0075128C"/>
    <w:rsid w:val="00751946"/>
    <w:rsid w:val="00752097"/>
    <w:rsid w:val="00752D5F"/>
    <w:rsid w:val="00753578"/>
    <w:rsid w:val="00753AFE"/>
    <w:rsid w:val="00753EE3"/>
    <w:rsid w:val="00754675"/>
    <w:rsid w:val="0075469B"/>
    <w:rsid w:val="00754800"/>
    <w:rsid w:val="00755FCD"/>
    <w:rsid w:val="0075603B"/>
    <w:rsid w:val="00756484"/>
    <w:rsid w:val="00756929"/>
    <w:rsid w:val="0075698E"/>
    <w:rsid w:val="00756B3A"/>
    <w:rsid w:val="00756B44"/>
    <w:rsid w:val="00757696"/>
    <w:rsid w:val="0075787C"/>
    <w:rsid w:val="00760217"/>
    <w:rsid w:val="0076047E"/>
    <w:rsid w:val="0076089E"/>
    <w:rsid w:val="00760DA7"/>
    <w:rsid w:val="007610D8"/>
    <w:rsid w:val="00761177"/>
    <w:rsid w:val="00762BCA"/>
    <w:rsid w:val="00763230"/>
    <w:rsid w:val="0076376E"/>
    <w:rsid w:val="00763935"/>
    <w:rsid w:val="00763CF8"/>
    <w:rsid w:val="00763F81"/>
    <w:rsid w:val="007647B7"/>
    <w:rsid w:val="00764BB2"/>
    <w:rsid w:val="00764F71"/>
    <w:rsid w:val="00765168"/>
    <w:rsid w:val="007665CB"/>
    <w:rsid w:val="007667AD"/>
    <w:rsid w:val="00766960"/>
    <w:rsid w:val="007669CD"/>
    <w:rsid w:val="0076751E"/>
    <w:rsid w:val="00767985"/>
    <w:rsid w:val="00767A9C"/>
    <w:rsid w:val="00770172"/>
    <w:rsid w:val="007712C2"/>
    <w:rsid w:val="00771CDE"/>
    <w:rsid w:val="007722A4"/>
    <w:rsid w:val="007726DC"/>
    <w:rsid w:val="00772F6B"/>
    <w:rsid w:val="00773126"/>
    <w:rsid w:val="00773229"/>
    <w:rsid w:val="00773623"/>
    <w:rsid w:val="0077369B"/>
    <w:rsid w:val="007743D7"/>
    <w:rsid w:val="007746F5"/>
    <w:rsid w:val="007749A2"/>
    <w:rsid w:val="00775369"/>
    <w:rsid w:val="0077585F"/>
    <w:rsid w:val="00775BA3"/>
    <w:rsid w:val="00775BF8"/>
    <w:rsid w:val="00775CD8"/>
    <w:rsid w:val="007763C0"/>
    <w:rsid w:val="00776652"/>
    <w:rsid w:val="0077759C"/>
    <w:rsid w:val="007802F9"/>
    <w:rsid w:val="00780321"/>
    <w:rsid w:val="007810C2"/>
    <w:rsid w:val="007811C5"/>
    <w:rsid w:val="00781BEE"/>
    <w:rsid w:val="00781CB6"/>
    <w:rsid w:val="00781E43"/>
    <w:rsid w:val="00782273"/>
    <w:rsid w:val="007829E1"/>
    <w:rsid w:val="00782A72"/>
    <w:rsid w:val="007834E0"/>
    <w:rsid w:val="007836D5"/>
    <w:rsid w:val="007836E5"/>
    <w:rsid w:val="007840C3"/>
    <w:rsid w:val="00784122"/>
    <w:rsid w:val="00784773"/>
    <w:rsid w:val="007848ED"/>
    <w:rsid w:val="007852E8"/>
    <w:rsid w:val="00785D87"/>
    <w:rsid w:val="00787FAD"/>
    <w:rsid w:val="007904D4"/>
    <w:rsid w:val="00790DBF"/>
    <w:rsid w:val="0079107F"/>
    <w:rsid w:val="007915C9"/>
    <w:rsid w:val="0079178F"/>
    <w:rsid w:val="00791B11"/>
    <w:rsid w:val="00791BF7"/>
    <w:rsid w:val="007927E5"/>
    <w:rsid w:val="00792A38"/>
    <w:rsid w:val="00793133"/>
    <w:rsid w:val="00793201"/>
    <w:rsid w:val="007932D7"/>
    <w:rsid w:val="0079415A"/>
    <w:rsid w:val="007944B8"/>
    <w:rsid w:val="00794A76"/>
    <w:rsid w:val="0079554C"/>
    <w:rsid w:val="00795701"/>
    <w:rsid w:val="0079585F"/>
    <w:rsid w:val="00795A20"/>
    <w:rsid w:val="00795B4C"/>
    <w:rsid w:val="00795CC3"/>
    <w:rsid w:val="00796006"/>
    <w:rsid w:val="007962B1"/>
    <w:rsid w:val="007962F8"/>
    <w:rsid w:val="007969A2"/>
    <w:rsid w:val="007971BB"/>
    <w:rsid w:val="007974CE"/>
    <w:rsid w:val="007979A3"/>
    <w:rsid w:val="00797AD6"/>
    <w:rsid w:val="00797CBF"/>
    <w:rsid w:val="007A0480"/>
    <w:rsid w:val="007A17B3"/>
    <w:rsid w:val="007A25B1"/>
    <w:rsid w:val="007A2AA3"/>
    <w:rsid w:val="007A2CEF"/>
    <w:rsid w:val="007A2D1A"/>
    <w:rsid w:val="007A2D7E"/>
    <w:rsid w:val="007A324F"/>
    <w:rsid w:val="007A3776"/>
    <w:rsid w:val="007A3FE8"/>
    <w:rsid w:val="007A40D5"/>
    <w:rsid w:val="007A4251"/>
    <w:rsid w:val="007A4525"/>
    <w:rsid w:val="007A4B77"/>
    <w:rsid w:val="007A4ECA"/>
    <w:rsid w:val="007A4FC1"/>
    <w:rsid w:val="007A54D2"/>
    <w:rsid w:val="007A5F2C"/>
    <w:rsid w:val="007A61DF"/>
    <w:rsid w:val="007A63B1"/>
    <w:rsid w:val="007A6E65"/>
    <w:rsid w:val="007A717C"/>
    <w:rsid w:val="007A72BE"/>
    <w:rsid w:val="007A74E1"/>
    <w:rsid w:val="007A7883"/>
    <w:rsid w:val="007A7C2B"/>
    <w:rsid w:val="007A7CA8"/>
    <w:rsid w:val="007A7D2F"/>
    <w:rsid w:val="007A7DDC"/>
    <w:rsid w:val="007A7E94"/>
    <w:rsid w:val="007B01E6"/>
    <w:rsid w:val="007B09EE"/>
    <w:rsid w:val="007B0ED0"/>
    <w:rsid w:val="007B103B"/>
    <w:rsid w:val="007B14A1"/>
    <w:rsid w:val="007B1693"/>
    <w:rsid w:val="007B1B1A"/>
    <w:rsid w:val="007B232E"/>
    <w:rsid w:val="007B2550"/>
    <w:rsid w:val="007B2822"/>
    <w:rsid w:val="007B2AE2"/>
    <w:rsid w:val="007B2EB1"/>
    <w:rsid w:val="007B2FD8"/>
    <w:rsid w:val="007B3154"/>
    <w:rsid w:val="007B39A9"/>
    <w:rsid w:val="007B3B02"/>
    <w:rsid w:val="007B3CE9"/>
    <w:rsid w:val="007B4A2A"/>
    <w:rsid w:val="007B4D32"/>
    <w:rsid w:val="007B537F"/>
    <w:rsid w:val="007B53FE"/>
    <w:rsid w:val="007B5577"/>
    <w:rsid w:val="007B567A"/>
    <w:rsid w:val="007B5894"/>
    <w:rsid w:val="007B6258"/>
    <w:rsid w:val="007B63F4"/>
    <w:rsid w:val="007B64F1"/>
    <w:rsid w:val="007B7190"/>
    <w:rsid w:val="007B7D4A"/>
    <w:rsid w:val="007B7ECB"/>
    <w:rsid w:val="007B7F92"/>
    <w:rsid w:val="007C0221"/>
    <w:rsid w:val="007C0235"/>
    <w:rsid w:val="007C089C"/>
    <w:rsid w:val="007C0B16"/>
    <w:rsid w:val="007C0BDB"/>
    <w:rsid w:val="007C0D0D"/>
    <w:rsid w:val="007C143F"/>
    <w:rsid w:val="007C2084"/>
    <w:rsid w:val="007C21BC"/>
    <w:rsid w:val="007C284A"/>
    <w:rsid w:val="007C2E4E"/>
    <w:rsid w:val="007C3158"/>
    <w:rsid w:val="007C3823"/>
    <w:rsid w:val="007C3B71"/>
    <w:rsid w:val="007C3FD8"/>
    <w:rsid w:val="007C42E5"/>
    <w:rsid w:val="007C47B8"/>
    <w:rsid w:val="007C49B5"/>
    <w:rsid w:val="007C4C62"/>
    <w:rsid w:val="007C4DD1"/>
    <w:rsid w:val="007C511D"/>
    <w:rsid w:val="007C5224"/>
    <w:rsid w:val="007C52CA"/>
    <w:rsid w:val="007C536A"/>
    <w:rsid w:val="007C58DB"/>
    <w:rsid w:val="007C59EC"/>
    <w:rsid w:val="007C61FE"/>
    <w:rsid w:val="007C6C66"/>
    <w:rsid w:val="007C74CD"/>
    <w:rsid w:val="007C776A"/>
    <w:rsid w:val="007C7E3C"/>
    <w:rsid w:val="007D0565"/>
    <w:rsid w:val="007D05C0"/>
    <w:rsid w:val="007D0895"/>
    <w:rsid w:val="007D09C5"/>
    <w:rsid w:val="007D0B98"/>
    <w:rsid w:val="007D0E6D"/>
    <w:rsid w:val="007D11BC"/>
    <w:rsid w:val="007D15F8"/>
    <w:rsid w:val="007D17AB"/>
    <w:rsid w:val="007D186F"/>
    <w:rsid w:val="007D23D0"/>
    <w:rsid w:val="007D295B"/>
    <w:rsid w:val="007D3533"/>
    <w:rsid w:val="007D35DA"/>
    <w:rsid w:val="007D3BDD"/>
    <w:rsid w:val="007D3ED1"/>
    <w:rsid w:val="007D44C4"/>
    <w:rsid w:val="007D4735"/>
    <w:rsid w:val="007D4760"/>
    <w:rsid w:val="007D4810"/>
    <w:rsid w:val="007D4C4B"/>
    <w:rsid w:val="007D5000"/>
    <w:rsid w:val="007D52F9"/>
    <w:rsid w:val="007D5B8C"/>
    <w:rsid w:val="007D6592"/>
    <w:rsid w:val="007D687B"/>
    <w:rsid w:val="007D7344"/>
    <w:rsid w:val="007D79D3"/>
    <w:rsid w:val="007D7B5C"/>
    <w:rsid w:val="007D7ED3"/>
    <w:rsid w:val="007E0247"/>
    <w:rsid w:val="007E0331"/>
    <w:rsid w:val="007E0B08"/>
    <w:rsid w:val="007E0C7A"/>
    <w:rsid w:val="007E0D35"/>
    <w:rsid w:val="007E1240"/>
    <w:rsid w:val="007E1D63"/>
    <w:rsid w:val="007E23BC"/>
    <w:rsid w:val="007E26BF"/>
    <w:rsid w:val="007E2AAC"/>
    <w:rsid w:val="007E2AED"/>
    <w:rsid w:val="007E2B23"/>
    <w:rsid w:val="007E2C8C"/>
    <w:rsid w:val="007E33C1"/>
    <w:rsid w:val="007E39C4"/>
    <w:rsid w:val="007E5226"/>
    <w:rsid w:val="007E5DE3"/>
    <w:rsid w:val="007E645A"/>
    <w:rsid w:val="007E69B3"/>
    <w:rsid w:val="007E6F45"/>
    <w:rsid w:val="007E7321"/>
    <w:rsid w:val="007E7F68"/>
    <w:rsid w:val="007F0225"/>
    <w:rsid w:val="007F038F"/>
    <w:rsid w:val="007F0CBA"/>
    <w:rsid w:val="007F1063"/>
    <w:rsid w:val="007F11B5"/>
    <w:rsid w:val="007F2B56"/>
    <w:rsid w:val="007F3615"/>
    <w:rsid w:val="007F361A"/>
    <w:rsid w:val="007F364A"/>
    <w:rsid w:val="007F4BC8"/>
    <w:rsid w:val="007F4F8A"/>
    <w:rsid w:val="007F5616"/>
    <w:rsid w:val="007F6176"/>
    <w:rsid w:val="007F63D7"/>
    <w:rsid w:val="007F6C24"/>
    <w:rsid w:val="007F6CBE"/>
    <w:rsid w:val="007F7061"/>
    <w:rsid w:val="007F7285"/>
    <w:rsid w:val="007F7299"/>
    <w:rsid w:val="007F7396"/>
    <w:rsid w:val="007F7450"/>
    <w:rsid w:val="007F75EB"/>
    <w:rsid w:val="007F767F"/>
    <w:rsid w:val="007F77D1"/>
    <w:rsid w:val="007F7828"/>
    <w:rsid w:val="007F7B05"/>
    <w:rsid w:val="00800081"/>
    <w:rsid w:val="00800293"/>
    <w:rsid w:val="00800DDB"/>
    <w:rsid w:val="00802ED5"/>
    <w:rsid w:val="00803BF9"/>
    <w:rsid w:val="00803FD8"/>
    <w:rsid w:val="00804118"/>
    <w:rsid w:val="008045BA"/>
    <w:rsid w:val="00804ABA"/>
    <w:rsid w:val="0080522B"/>
    <w:rsid w:val="008057C7"/>
    <w:rsid w:val="00805A04"/>
    <w:rsid w:val="00805A4C"/>
    <w:rsid w:val="008062D7"/>
    <w:rsid w:val="00806612"/>
    <w:rsid w:val="00806B36"/>
    <w:rsid w:val="00807011"/>
    <w:rsid w:val="00807200"/>
    <w:rsid w:val="008074E0"/>
    <w:rsid w:val="008076AE"/>
    <w:rsid w:val="00807A86"/>
    <w:rsid w:val="00807B40"/>
    <w:rsid w:val="00807BA1"/>
    <w:rsid w:val="00807C24"/>
    <w:rsid w:val="00810573"/>
    <w:rsid w:val="00810A38"/>
    <w:rsid w:val="00810F71"/>
    <w:rsid w:val="008112B4"/>
    <w:rsid w:val="00811333"/>
    <w:rsid w:val="0081136B"/>
    <w:rsid w:val="0081169D"/>
    <w:rsid w:val="00811FFD"/>
    <w:rsid w:val="00812904"/>
    <w:rsid w:val="00812B37"/>
    <w:rsid w:val="008135AA"/>
    <w:rsid w:val="008138B5"/>
    <w:rsid w:val="00814408"/>
    <w:rsid w:val="00814881"/>
    <w:rsid w:val="00814AEB"/>
    <w:rsid w:val="00815A87"/>
    <w:rsid w:val="0081609A"/>
    <w:rsid w:val="008168B8"/>
    <w:rsid w:val="008168D4"/>
    <w:rsid w:val="00816D5F"/>
    <w:rsid w:val="00817501"/>
    <w:rsid w:val="00820221"/>
    <w:rsid w:val="00820973"/>
    <w:rsid w:val="00820F2E"/>
    <w:rsid w:val="008212F0"/>
    <w:rsid w:val="00821432"/>
    <w:rsid w:val="00821567"/>
    <w:rsid w:val="00821878"/>
    <w:rsid w:val="0082279F"/>
    <w:rsid w:val="00822D16"/>
    <w:rsid w:val="008240FC"/>
    <w:rsid w:val="00824720"/>
    <w:rsid w:val="00825362"/>
    <w:rsid w:val="00825818"/>
    <w:rsid w:val="008258BE"/>
    <w:rsid w:val="00825CD2"/>
    <w:rsid w:val="00825DC6"/>
    <w:rsid w:val="0082658E"/>
    <w:rsid w:val="008300A4"/>
    <w:rsid w:val="00831C93"/>
    <w:rsid w:val="00831DC6"/>
    <w:rsid w:val="00831E40"/>
    <w:rsid w:val="00832303"/>
    <w:rsid w:val="0083246A"/>
    <w:rsid w:val="00832538"/>
    <w:rsid w:val="00832672"/>
    <w:rsid w:val="0083367A"/>
    <w:rsid w:val="00833B8C"/>
    <w:rsid w:val="00833BA3"/>
    <w:rsid w:val="00833CCF"/>
    <w:rsid w:val="00834205"/>
    <w:rsid w:val="0083461B"/>
    <w:rsid w:val="00834A41"/>
    <w:rsid w:val="00835ACB"/>
    <w:rsid w:val="008370A7"/>
    <w:rsid w:val="0084059F"/>
    <w:rsid w:val="00840695"/>
    <w:rsid w:val="0084076E"/>
    <w:rsid w:val="0084091D"/>
    <w:rsid w:val="0084167F"/>
    <w:rsid w:val="00841702"/>
    <w:rsid w:val="00842472"/>
    <w:rsid w:val="00842921"/>
    <w:rsid w:val="008431C3"/>
    <w:rsid w:val="00843724"/>
    <w:rsid w:val="00843948"/>
    <w:rsid w:val="00843C95"/>
    <w:rsid w:val="00843D4D"/>
    <w:rsid w:val="00843DEC"/>
    <w:rsid w:val="008443D9"/>
    <w:rsid w:val="0084483B"/>
    <w:rsid w:val="00844BA4"/>
    <w:rsid w:val="0084629A"/>
    <w:rsid w:val="008466F8"/>
    <w:rsid w:val="008469FC"/>
    <w:rsid w:val="008470C6"/>
    <w:rsid w:val="0084720B"/>
    <w:rsid w:val="008473F2"/>
    <w:rsid w:val="00847984"/>
    <w:rsid w:val="00847D80"/>
    <w:rsid w:val="00850ADE"/>
    <w:rsid w:val="00851788"/>
    <w:rsid w:val="00851C00"/>
    <w:rsid w:val="0085214B"/>
    <w:rsid w:val="0085218A"/>
    <w:rsid w:val="00852665"/>
    <w:rsid w:val="008527EA"/>
    <w:rsid w:val="00852E40"/>
    <w:rsid w:val="00852F1A"/>
    <w:rsid w:val="0085308E"/>
    <w:rsid w:val="00853114"/>
    <w:rsid w:val="0085336C"/>
    <w:rsid w:val="0085372A"/>
    <w:rsid w:val="00853783"/>
    <w:rsid w:val="00853DB3"/>
    <w:rsid w:val="00854216"/>
    <w:rsid w:val="00854543"/>
    <w:rsid w:val="0085460D"/>
    <w:rsid w:val="0085477F"/>
    <w:rsid w:val="00854E0B"/>
    <w:rsid w:val="008553AA"/>
    <w:rsid w:val="00855666"/>
    <w:rsid w:val="00855B72"/>
    <w:rsid w:val="00855BF2"/>
    <w:rsid w:val="00855E5C"/>
    <w:rsid w:val="0085666D"/>
    <w:rsid w:val="00857CEA"/>
    <w:rsid w:val="00860AD4"/>
    <w:rsid w:val="00861127"/>
    <w:rsid w:val="00861553"/>
    <w:rsid w:val="00861C6D"/>
    <w:rsid w:val="00861DD4"/>
    <w:rsid w:val="00861F32"/>
    <w:rsid w:val="00862397"/>
    <w:rsid w:val="00862840"/>
    <w:rsid w:val="0086307B"/>
    <w:rsid w:val="008631C3"/>
    <w:rsid w:val="00863637"/>
    <w:rsid w:val="008637D4"/>
    <w:rsid w:val="00863C16"/>
    <w:rsid w:val="00863CCE"/>
    <w:rsid w:val="00863FFA"/>
    <w:rsid w:val="00864102"/>
    <w:rsid w:val="00864130"/>
    <w:rsid w:val="00864727"/>
    <w:rsid w:val="008647A0"/>
    <w:rsid w:val="00864A7E"/>
    <w:rsid w:val="00864D5D"/>
    <w:rsid w:val="00865081"/>
    <w:rsid w:val="008655A1"/>
    <w:rsid w:val="00865BCC"/>
    <w:rsid w:val="00865C38"/>
    <w:rsid w:val="00865C5F"/>
    <w:rsid w:val="00865DF8"/>
    <w:rsid w:val="00865EFC"/>
    <w:rsid w:val="00866130"/>
    <w:rsid w:val="008664A5"/>
    <w:rsid w:val="008664A7"/>
    <w:rsid w:val="008664EA"/>
    <w:rsid w:val="00866DBA"/>
    <w:rsid w:val="00866F3C"/>
    <w:rsid w:val="00867EDD"/>
    <w:rsid w:val="00867F49"/>
    <w:rsid w:val="0087060C"/>
    <w:rsid w:val="00870726"/>
    <w:rsid w:val="00870A8E"/>
    <w:rsid w:val="0087116F"/>
    <w:rsid w:val="008716ED"/>
    <w:rsid w:val="00871E4A"/>
    <w:rsid w:val="008722D7"/>
    <w:rsid w:val="00872D9C"/>
    <w:rsid w:val="00873726"/>
    <w:rsid w:val="00874EEF"/>
    <w:rsid w:val="00875229"/>
    <w:rsid w:val="00875ABB"/>
    <w:rsid w:val="00875AC9"/>
    <w:rsid w:val="00875B27"/>
    <w:rsid w:val="00875BA5"/>
    <w:rsid w:val="00876431"/>
    <w:rsid w:val="008778D6"/>
    <w:rsid w:val="00877D23"/>
    <w:rsid w:val="00877D5C"/>
    <w:rsid w:val="00880374"/>
    <w:rsid w:val="00880646"/>
    <w:rsid w:val="00880D0C"/>
    <w:rsid w:val="00881033"/>
    <w:rsid w:val="008816A2"/>
    <w:rsid w:val="0088201B"/>
    <w:rsid w:val="0088237C"/>
    <w:rsid w:val="00882DFE"/>
    <w:rsid w:val="00883358"/>
    <w:rsid w:val="008839AF"/>
    <w:rsid w:val="00883C29"/>
    <w:rsid w:val="00884557"/>
    <w:rsid w:val="008851F1"/>
    <w:rsid w:val="008859FF"/>
    <w:rsid w:val="00886730"/>
    <w:rsid w:val="008867FC"/>
    <w:rsid w:val="00886875"/>
    <w:rsid w:val="00886A1D"/>
    <w:rsid w:val="00886F72"/>
    <w:rsid w:val="008872DB"/>
    <w:rsid w:val="008874BA"/>
    <w:rsid w:val="008877E1"/>
    <w:rsid w:val="00887AFD"/>
    <w:rsid w:val="00887EF9"/>
    <w:rsid w:val="00890487"/>
    <w:rsid w:val="00891004"/>
    <w:rsid w:val="0089129A"/>
    <w:rsid w:val="0089152C"/>
    <w:rsid w:val="00891B3A"/>
    <w:rsid w:val="00891C05"/>
    <w:rsid w:val="00892752"/>
    <w:rsid w:val="00892859"/>
    <w:rsid w:val="00892876"/>
    <w:rsid w:val="00893970"/>
    <w:rsid w:val="0089398F"/>
    <w:rsid w:val="00894120"/>
    <w:rsid w:val="00894196"/>
    <w:rsid w:val="00894DD1"/>
    <w:rsid w:val="0089581F"/>
    <w:rsid w:val="00895882"/>
    <w:rsid w:val="008959C9"/>
    <w:rsid w:val="00895DBA"/>
    <w:rsid w:val="00895ED7"/>
    <w:rsid w:val="00896322"/>
    <w:rsid w:val="00896379"/>
    <w:rsid w:val="008967A4"/>
    <w:rsid w:val="008967A7"/>
    <w:rsid w:val="0089691D"/>
    <w:rsid w:val="008979C6"/>
    <w:rsid w:val="008979D9"/>
    <w:rsid w:val="00897F81"/>
    <w:rsid w:val="008A04E9"/>
    <w:rsid w:val="008A06C6"/>
    <w:rsid w:val="008A0C68"/>
    <w:rsid w:val="008A0D69"/>
    <w:rsid w:val="008A0F13"/>
    <w:rsid w:val="008A165C"/>
    <w:rsid w:val="008A1841"/>
    <w:rsid w:val="008A195A"/>
    <w:rsid w:val="008A1D3B"/>
    <w:rsid w:val="008A22A6"/>
    <w:rsid w:val="008A234D"/>
    <w:rsid w:val="008A27F3"/>
    <w:rsid w:val="008A2C3B"/>
    <w:rsid w:val="008A3674"/>
    <w:rsid w:val="008A3987"/>
    <w:rsid w:val="008A3A52"/>
    <w:rsid w:val="008A44D0"/>
    <w:rsid w:val="008A4AAD"/>
    <w:rsid w:val="008A4C6A"/>
    <w:rsid w:val="008A4CE3"/>
    <w:rsid w:val="008A4FC4"/>
    <w:rsid w:val="008A5608"/>
    <w:rsid w:val="008A62A4"/>
    <w:rsid w:val="008A64BD"/>
    <w:rsid w:val="008A6716"/>
    <w:rsid w:val="008A69F5"/>
    <w:rsid w:val="008A6B50"/>
    <w:rsid w:val="008A72DC"/>
    <w:rsid w:val="008A73E6"/>
    <w:rsid w:val="008A75EC"/>
    <w:rsid w:val="008A7B96"/>
    <w:rsid w:val="008A7DE6"/>
    <w:rsid w:val="008B04B3"/>
    <w:rsid w:val="008B0BC8"/>
    <w:rsid w:val="008B0DF7"/>
    <w:rsid w:val="008B1295"/>
    <w:rsid w:val="008B2B44"/>
    <w:rsid w:val="008B35BD"/>
    <w:rsid w:val="008B35D1"/>
    <w:rsid w:val="008B4089"/>
    <w:rsid w:val="008B42B3"/>
    <w:rsid w:val="008B511E"/>
    <w:rsid w:val="008B5774"/>
    <w:rsid w:val="008B57C3"/>
    <w:rsid w:val="008B59AC"/>
    <w:rsid w:val="008B5D41"/>
    <w:rsid w:val="008B5D80"/>
    <w:rsid w:val="008B609A"/>
    <w:rsid w:val="008B649F"/>
    <w:rsid w:val="008B6C42"/>
    <w:rsid w:val="008B6D17"/>
    <w:rsid w:val="008B6E98"/>
    <w:rsid w:val="008B7CE1"/>
    <w:rsid w:val="008B7EF4"/>
    <w:rsid w:val="008C0331"/>
    <w:rsid w:val="008C06FF"/>
    <w:rsid w:val="008C0C91"/>
    <w:rsid w:val="008C1775"/>
    <w:rsid w:val="008C1A68"/>
    <w:rsid w:val="008C2B2E"/>
    <w:rsid w:val="008C2C19"/>
    <w:rsid w:val="008C3B54"/>
    <w:rsid w:val="008C3CA3"/>
    <w:rsid w:val="008C3D3F"/>
    <w:rsid w:val="008C43E0"/>
    <w:rsid w:val="008C4605"/>
    <w:rsid w:val="008C4B1A"/>
    <w:rsid w:val="008C4C73"/>
    <w:rsid w:val="008C58A2"/>
    <w:rsid w:val="008C58CD"/>
    <w:rsid w:val="008C5CC3"/>
    <w:rsid w:val="008C624E"/>
    <w:rsid w:val="008C62A6"/>
    <w:rsid w:val="008C65D9"/>
    <w:rsid w:val="008C6716"/>
    <w:rsid w:val="008C69C0"/>
    <w:rsid w:val="008C6C15"/>
    <w:rsid w:val="008C700D"/>
    <w:rsid w:val="008C7D54"/>
    <w:rsid w:val="008D03F9"/>
    <w:rsid w:val="008D06E2"/>
    <w:rsid w:val="008D0A79"/>
    <w:rsid w:val="008D243B"/>
    <w:rsid w:val="008D25D1"/>
    <w:rsid w:val="008D279F"/>
    <w:rsid w:val="008D288C"/>
    <w:rsid w:val="008D2C79"/>
    <w:rsid w:val="008D3692"/>
    <w:rsid w:val="008D38D6"/>
    <w:rsid w:val="008D39FE"/>
    <w:rsid w:val="008D3AAA"/>
    <w:rsid w:val="008D45B9"/>
    <w:rsid w:val="008D46D1"/>
    <w:rsid w:val="008D4B11"/>
    <w:rsid w:val="008D4EA0"/>
    <w:rsid w:val="008D4EF7"/>
    <w:rsid w:val="008D5E4E"/>
    <w:rsid w:val="008D60A1"/>
    <w:rsid w:val="008D61A9"/>
    <w:rsid w:val="008D6219"/>
    <w:rsid w:val="008D6C71"/>
    <w:rsid w:val="008D6FE4"/>
    <w:rsid w:val="008D74DA"/>
    <w:rsid w:val="008D79E4"/>
    <w:rsid w:val="008D7F68"/>
    <w:rsid w:val="008E0789"/>
    <w:rsid w:val="008E0D0E"/>
    <w:rsid w:val="008E0D7D"/>
    <w:rsid w:val="008E0F89"/>
    <w:rsid w:val="008E186F"/>
    <w:rsid w:val="008E1936"/>
    <w:rsid w:val="008E1D6E"/>
    <w:rsid w:val="008E2734"/>
    <w:rsid w:val="008E2759"/>
    <w:rsid w:val="008E2820"/>
    <w:rsid w:val="008E350F"/>
    <w:rsid w:val="008E35DA"/>
    <w:rsid w:val="008E3932"/>
    <w:rsid w:val="008E45D8"/>
    <w:rsid w:val="008E4826"/>
    <w:rsid w:val="008E487A"/>
    <w:rsid w:val="008E489D"/>
    <w:rsid w:val="008E4D8D"/>
    <w:rsid w:val="008E5430"/>
    <w:rsid w:val="008E580F"/>
    <w:rsid w:val="008E5BE7"/>
    <w:rsid w:val="008E5F2A"/>
    <w:rsid w:val="008E60BE"/>
    <w:rsid w:val="008E66BA"/>
    <w:rsid w:val="008E735B"/>
    <w:rsid w:val="008E7659"/>
    <w:rsid w:val="008E7666"/>
    <w:rsid w:val="008E784D"/>
    <w:rsid w:val="008E7BF7"/>
    <w:rsid w:val="008F0085"/>
    <w:rsid w:val="008F27EF"/>
    <w:rsid w:val="008F2B69"/>
    <w:rsid w:val="008F2BE2"/>
    <w:rsid w:val="008F3335"/>
    <w:rsid w:val="008F3DD2"/>
    <w:rsid w:val="008F3DDF"/>
    <w:rsid w:val="008F4392"/>
    <w:rsid w:val="008F44AF"/>
    <w:rsid w:val="008F4676"/>
    <w:rsid w:val="008F491D"/>
    <w:rsid w:val="008F4A09"/>
    <w:rsid w:val="008F4F60"/>
    <w:rsid w:val="008F5240"/>
    <w:rsid w:val="008F5FA9"/>
    <w:rsid w:val="008F60F6"/>
    <w:rsid w:val="008F616A"/>
    <w:rsid w:val="008F62A3"/>
    <w:rsid w:val="008F705F"/>
    <w:rsid w:val="008F731A"/>
    <w:rsid w:val="008F7476"/>
    <w:rsid w:val="008F749E"/>
    <w:rsid w:val="008F74E4"/>
    <w:rsid w:val="008F752E"/>
    <w:rsid w:val="008F7781"/>
    <w:rsid w:val="008F7BD2"/>
    <w:rsid w:val="008F7DD6"/>
    <w:rsid w:val="00900157"/>
    <w:rsid w:val="009005F1"/>
    <w:rsid w:val="00900986"/>
    <w:rsid w:val="0090129E"/>
    <w:rsid w:val="00901D1B"/>
    <w:rsid w:val="00901F31"/>
    <w:rsid w:val="0090252E"/>
    <w:rsid w:val="00903836"/>
    <w:rsid w:val="00903BF2"/>
    <w:rsid w:val="00904023"/>
    <w:rsid w:val="00904A5B"/>
    <w:rsid w:val="00905357"/>
    <w:rsid w:val="00905A6C"/>
    <w:rsid w:val="00905E82"/>
    <w:rsid w:val="00906560"/>
    <w:rsid w:val="00906608"/>
    <w:rsid w:val="00906F38"/>
    <w:rsid w:val="009077EB"/>
    <w:rsid w:val="00907ED1"/>
    <w:rsid w:val="0091027C"/>
    <w:rsid w:val="00910A01"/>
    <w:rsid w:val="00910CA3"/>
    <w:rsid w:val="009116B0"/>
    <w:rsid w:val="00911950"/>
    <w:rsid w:val="00911C66"/>
    <w:rsid w:val="00911F32"/>
    <w:rsid w:val="00911F94"/>
    <w:rsid w:val="00912254"/>
    <w:rsid w:val="0091294D"/>
    <w:rsid w:val="00912B01"/>
    <w:rsid w:val="00913C4C"/>
    <w:rsid w:val="0091421D"/>
    <w:rsid w:val="0091421E"/>
    <w:rsid w:val="009142F1"/>
    <w:rsid w:val="0091496D"/>
    <w:rsid w:val="00914C2D"/>
    <w:rsid w:val="00914D33"/>
    <w:rsid w:val="009152DB"/>
    <w:rsid w:val="00915770"/>
    <w:rsid w:val="00915ABD"/>
    <w:rsid w:val="0091631A"/>
    <w:rsid w:val="00916A3D"/>
    <w:rsid w:val="00916AA0"/>
    <w:rsid w:val="00916C7B"/>
    <w:rsid w:val="00916DEE"/>
    <w:rsid w:val="00916FB1"/>
    <w:rsid w:val="0091741D"/>
    <w:rsid w:val="0091760A"/>
    <w:rsid w:val="00917EE5"/>
    <w:rsid w:val="00917F0E"/>
    <w:rsid w:val="00920293"/>
    <w:rsid w:val="0092035F"/>
    <w:rsid w:val="00920ADC"/>
    <w:rsid w:val="009210BB"/>
    <w:rsid w:val="009210CA"/>
    <w:rsid w:val="00921A74"/>
    <w:rsid w:val="0092223F"/>
    <w:rsid w:val="0092299C"/>
    <w:rsid w:val="00922DA7"/>
    <w:rsid w:val="00922DCB"/>
    <w:rsid w:val="00922F6E"/>
    <w:rsid w:val="00923452"/>
    <w:rsid w:val="00923A0E"/>
    <w:rsid w:val="00923EBC"/>
    <w:rsid w:val="009242CF"/>
    <w:rsid w:val="009249C1"/>
    <w:rsid w:val="00924B59"/>
    <w:rsid w:val="00925892"/>
    <w:rsid w:val="00925898"/>
    <w:rsid w:val="00925B82"/>
    <w:rsid w:val="00925BA4"/>
    <w:rsid w:val="00926B61"/>
    <w:rsid w:val="00926E1D"/>
    <w:rsid w:val="00927C35"/>
    <w:rsid w:val="00930ACA"/>
    <w:rsid w:val="00930ACF"/>
    <w:rsid w:val="009312EE"/>
    <w:rsid w:val="00931C3C"/>
    <w:rsid w:val="00932165"/>
    <w:rsid w:val="00933C26"/>
    <w:rsid w:val="00933E01"/>
    <w:rsid w:val="00933F1D"/>
    <w:rsid w:val="00934007"/>
    <w:rsid w:val="0093519D"/>
    <w:rsid w:val="009356B1"/>
    <w:rsid w:val="00935CE1"/>
    <w:rsid w:val="009369A2"/>
    <w:rsid w:val="0093724A"/>
    <w:rsid w:val="0093745A"/>
    <w:rsid w:val="00937665"/>
    <w:rsid w:val="00937BA3"/>
    <w:rsid w:val="00937C61"/>
    <w:rsid w:val="009404BC"/>
    <w:rsid w:val="009404BF"/>
    <w:rsid w:val="00940A37"/>
    <w:rsid w:val="00940A8F"/>
    <w:rsid w:val="00940AD3"/>
    <w:rsid w:val="00941855"/>
    <w:rsid w:val="009419E0"/>
    <w:rsid w:val="0094221A"/>
    <w:rsid w:val="009426BF"/>
    <w:rsid w:val="00942918"/>
    <w:rsid w:val="00942DC2"/>
    <w:rsid w:val="0094306B"/>
    <w:rsid w:val="00943311"/>
    <w:rsid w:val="00943FCE"/>
    <w:rsid w:val="009446A4"/>
    <w:rsid w:val="00944C99"/>
    <w:rsid w:val="00944DD7"/>
    <w:rsid w:val="009451C1"/>
    <w:rsid w:val="009462D5"/>
    <w:rsid w:val="00946325"/>
    <w:rsid w:val="009473DF"/>
    <w:rsid w:val="0094774F"/>
    <w:rsid w:val="00947AB9"/>
    <w:rsid w:val="00947ED6"/>
    <w:rsid w:val="0095006A"/>
    <w:rsid w:val="0095023A"/>
    <w:rsid w:val="00950471"/>
    <w:rsid w:val="009505F8"/>
    <w:rsid w:val="00950DC0"/>
    <w:rsid w:val="00950E3A"/>
    <w:rsid w:val="00952933"/>
    <w:rsid w:val="0095352C"/>
    <w:rsid w:val="00954AB5"/>
    <w:rsid w:val="00955135"/>
    <w:rsid w:val="0095520C"/>
    <w:rsid w:val="009554B7"/>
    <w:rsid w:val="00956543"/>
    <w:rsid w:val="0095655C"/>
    <w:rsid w:val="009565EC"/>
    <w:rsid w:val="00956E09"/>
    <w:rsid w:val="009573FC"/>
    <w:rsid w:val="00957582"/>
    <w:rsid w:val="0095758B"/>
    <w:rsid w:val="00960171"/>
    <w:rsid w:val="00960F14"/>
    <w:rsid w:val="00961205"/>
    <w:rsid w:val="009614D1"/>
    <w:rsid w:val="00961D52"/>
    <w:rsid w:val="00961D8F"/>
    <w:rsid w:val="009623CA"/>
    <w:rsid w:val="009623E4"/>
    <w:rsid w:val="00962537"/>
    <w:rsid w:val="00962C75"/>
    <w:rsid w:val="00962DC7"/>
    <w:rsid w:val="00962E5B"/>
    <w:rsid w:val="0096304D"/>
    <w:rsid w:val="0096393B"/>
    <w:rsid w:val="00964323"/>
    <w:rsid w:val="00964740"/>
    <w:rsid w:val="00965531"/>
    <w:rsid w:val="00965763"/>
    <w:rsid w:val="009658BF"/>
    <w:rsid w:val="009659BC"/>
    <w:rsid w:val="00965A2C"/>
    <w:rsid w:val="00965A7B"/>
    <w:rsid w:val="00965B65"/>
    <w:rsid w:val="009677C5"/>
    <w:rsid w:val="0096781A"/>
    <w:rsid w:val="00967DF3"/>
    <w:rsid w:val="00971106"/>
    <w:rsid w:val="009712E8"/>
    <w:rsid w:val="0097144B"/>
    <w:rsid w:val="009717D8"/>
    <w:rsid w:val="00971805"/>
    <w:rsid w:val="00971B70"/>
    <w:rsid w:val="00971CF3"/>
    <w:rsid w:val="00971EC3"/>
    <w:rsid w:val="00971F0C"/>
    <w:rsid w:val="009721F5"/>
    <w:rsid w:val="00972865"/>
    <w:rsid w:val="00972C1E"/>
    <w:rsid w:val="00973148"/>
    <w:rsid w:val="00973448"/>
    <w:rsid w:val="00973B72"/>
    <w:rsid w:val="0097492D"/>
    <w:rsid w:val="00974FC5"/>
    <w:rsid w:val="0097701A"/>
    <w:rsid w:val="009773BD"/>
    <w:rsid w:val="0097781A"/>
    <w:rsid w:val="009805E5"/>
    <w:rsid w:val="00980ED6"/>
    <w:rsid w:val="00980FC4"/>
    <w:rsid w:val="00981269"/>
    <w:rsid w:val="009813A6"/>
    <w:rsid w:val="009817C3"/>
    <w:rsid w:val="0098203A"/>
    <w:rsid w:val="009822EB"/>
    <w:rsid w:val="0098258F"/>
    <w:rsid w:val="0098260C"/>
    <w:rsid w:val="0098314B"/>
    <w:rsid w:val="0098367B"/>
    <w:rsid w:val="00983E2E"/>
    <w:rsid w:val="0098457C"/>
    <w:rsid w:val="009845D4"/>
    <w:rsid w:val="00984B90"/>
    <w:rsid w:val="00984CF0"/>
    <w:rsid w:val="00987018"/>
    <w:rsid w:val="00987E7B"/>
    <w:rsid w:val="00990CCD"/>
    <w:rsid w:val="00990E8B"/>
    <w:rsid w:val="00990F94"/>
    <w:rsid w:val="00991BF3"/>
    <w:rsid w:val="009928FD"/>
    <w:rsid w:val="00992BE3"/>
    <w:rsid w:val="0099413C"/>
    <w:rsid w:val="0099437D"/>
    <w:rsid w:val="0099495C"/>
    <w:rsid w:val="00994D38"/>
    <w:rsid w:val="009952E1"/>
    <w:rsid w:val="00996490"/>
    <w:rsid w:val="00996582"/>
    <w:rsid w:val="009969B2"/>
    <w:rsid w:val="00996AAD"/>
    <w:rsid w:val="00996F17"/>
    <w:rsid w:val="009971AC"/>
    <w:rsid w:val="009973A4"/>
    <w:rsid w:val="0099745B"/>
    <w:rsid w:val="00997545"/>
    <w:rsid w:val="009978CA"/>
    <w:rsid w:val="009A0A3D"/>
    <w:rsid w:val="009A0F7E"/>
    <w:rsid w:val="009A15D3"/>
    <w:rsid w:val="009A1ED0"/>
    <w:rsid w:val="009A2A5B"/>
    <w:rsid w:val="009A2C17"/>
    <w:rsid w:val="009A2FED"/>
    <w:rsid w:val="009A30FD"/>
    <w:rsid w:val="009A38A3"/>
    <w:rsid w:val="009A3A1B"/>
    <w:rsid w:val="009A3A73"/>
    <w:rsid w:val="009A4AE4"/>
    <w:rsid w:val="009A58AE"/>
    <w:rsid w:val="009A5CC1"/>
    <w:rsid w:val="009A65BB"/>
    <w:rsid w:val="009A6D32"/>
    <w:rsid w:val="009A7101"/>
    <w:rsid w:val="009A7687"/>
    <w:rsid w:val="009A7988"/>
    <w:rsid w:val="009B0483"/>
    <w:rsid w:val="009B07AC"/>
    <w:rsid w:val="009B0D36"/>
    <w:rsid w:val="009B12E3"/>
    <w:rsid w:val="009B1424"/>
    <w:rsid w:val="009B283C"/>
    <w:rsid w:val="009B2A2B"/>
    <w:rsid w:val="009B2ECE"/>
    <w:rsid w:val="009B32A7"/>
    <w:rsid w:val="009B3A6D"/>
    <w:rsid w:val="009B3DC3"/>
    <w:rsid w:val="009B4010"/>
    <w:rsid w:val="009B42D6"/>
    <w:rsid w:val="009B445D"/>
    <w:rsid w:val="009B460B"/>
    <w:rsid w:val="009B471B"/>
    <w:rsid w:val="009B5395"/>
    <w:rsid w:val="009B58CB"/>
    <w:rsid w:val="009B65B8"/>
    <w:rsid w:val="009B7183"/>
    <w:rsid w:val="009B74AD"/>
    <w:rsid w:val="009B760B"/>
    <w:rsid w:val="009C0048"/>
    <w:rsid w:val="009C09F0"/>
    <w:rsid w:val="009C0BAB"/>
    <w:rsid w:val="009C0CBC"/>
    <w:rsid w:val="009C1092"/>
    <w:rsid w:val="009C1B92"/>
    <w:rsid w:val="009C24E0"/>
    <w:rsid w:val="009C29A3"/>
    <w:rsid w:val="009C2E99"/>
    <w:rsid w:val="009C2EF0"/>
    <w:rsid w:val="009C3438"/>
    <w:rsid w:val="009C34AB"/>
    <w:rsid w:val="009C370E"/>
    <w:rsid w:val="009C490F"/>
    <w:rsid w:val="009C5FDC"/>
    <w:rsid w:val="009C626D"/>
    <w:rsid w:val="009C6CF7"/>
    <w:rsid w:val="009C707C"/>
    <w:rsid w:val="009C707E"/>
    <w:rsid w:val="009C72E6"/>
    <w:rsid w:val="009D0511"/>
    <w:rsid w:val="009D1BB4"/>
    <w:rsid w:val="009D2C22"/>
    <w:rsid w:val="009D2EC4"/>
    <w:rsid w:val="009D2F84"/>
    <w:rsid w:val="009D4CA6"/>
    <w:rsid w:val="009D4CF5"/>
    <w:rsid w:val="009D4D60"/>
    <w:rsid w:val="009D4DFD"/>
    <w:rsid w:val="009D4FB7"/>
    <w:rsid w:val="009D506D"/>
    <w:rsid w:val="009D5A0B"/>
    <w:rsid w:val="009D5E41"/>
    <w:rsid w:val="009D6A58"/>
    <w:rsid w:val="009D6AC7"/>
    <w:rsid w:val="009D6D7C"/>
    <w:rsid w:val="009D79B0"/>
    <w:rsid w:val="009D7C7B"/>
    <w:rsid w:val="009E0684"/>
    <w:rsid w:val="009E0D14"/>
    <w:rsid w:val="009E21E2"/>
    <w:rsid w:val="009E21E6"/>
    <w:rsid w:val="009E231D"/>
    <w:rsid w:val="009E2C72"/>
    <w:rsid w:val="009E2EFA"/>
    <w:rsid w:val="009E4A04"/>
    <w:rsid w:val="009E4AE7"/>
    <w:rsid w:val="009E4BA1"/>
    <w:rsid w:val="009E4E34"/>
    <w:rsid w:val="009E559E"/>
    <w:rsid w:val="009E57DF"/>
    <w:rsid w:val="009E656D"/>
    <w:rsid w:val="009E6657"/>
    <w:rsid w:val="009E6EC0"/>
    <w:rsid w:val="009E7327"/>
    <w:rsid w:val="009E7B91"/>
    <w:rsid w:val="009F042A"/>
    <w:rsid w:val="009F082F"/>
    <w:rsid w:val="009F08D6"/>
    <w:rsid w:val="009F0B8B"/>
    <w:rsid w:val="009F26E6"/>
    <w:rsid w:val="009F28F3"/>
    <w:rsid w:val="009F28FC"/>
    <w:rsid w:val="009F290E"/>
    <w:rsid w:val="009F33CF"/>
    <w:rsid w:val="009F36B1"/>
    <w:rsid w:val="009F3A14"/>
    <w:rsid w:val="009F3A36"/>
    <w:rsid w:val="009F40E7"/>
    <w:rsid w:val="009F47A1"/>
    <w:rsid w:val="009F47CE"/>
    <w:rsid w:val="009F5177"/>
    <w:rsid w:val="009F537A"/>
    <w:rsid w:val="009F5B93"/>
    <w:rsid w:val="009F6007"/>
    <w:rsid w:val="009F61CE"/>
    <w:rsid w:val="009F6E53"/>
    <w:rsid w:val="009F6EEF"/>
    <w:rsid w:val="009F717D"/>
    <w:rsid w:val="009F7333"/>
    <w:rsid w:val="009F7B86"/>
    <w:rsid w:val="00A0000E"/>
    <w:rsid w:val="00A00332"/>
    <w:rsid w:val="00A00499"/>
    <w:rsid w:val="00A015A1"/>
    <w:rsid w:val="00A01678"/>
    <w:rsid w:val="00A01E65"/>
    <w:rsid w:val="00A0210F"/>
    <w:rsid w:val="00A0228B"/>
    <w:rsid w:val="00A02905"/>
    <w:rsid w:val="00A03123"/>
    <w:rsid w:val="00A03309"/>
    <w:rsid w:val="00A0354F"/>
    <w:rsid w:val="00A03C8D"/>
    <w:rsid w:val="00A03FCC"/>
    <w:rsid w:val="00A04BC4"/>
    <w:rsid w:val="00A04EA3"/>
    <w:rsid w:val="00A0668A"/>
    <w:rsid w:val="00A06804"/>
    <w:rsid w:val="00A068B0"/>
    <w:rsid w:val="00A06ED7"/>
    <w:rsid w:val="00A06FD3"/>
    <w:rsid w:val="00A073D3"/>
    <w:rsid w:val="00A07964"/>
    <w:rsid w:val="00A1047D"/>
    <w:rsid w:val="00A10525"/>
    <w:rsid w:val="00A10A42"/>
    <w:rsid w:val="00A10C51"/>
    <w:rsid w:val="00A10FDD"/>
    <w:rsid w:val="00A115FD"/>
    <w:rsid w:val="00A1189E"/>
    <w:rsid w:val="00A120E5"/>
    <w:rsid w:val="00A12AB4"/>
    <w:rsid w:val="00A13616"/>
    <w:rsid w:val="00A13667"/>
    <w:rsid w:val="00A1371A"/>
    <w:rsid w:val="00A13F30"/>
    <w:rsid w:val="00A14178"/>
    <w:rsid w:val="00A14B99"/>
    <w:rsid w:val="00A14DE6"/>
    <w:rsid w:val="00A14DF5"/>
    <w:rsid w:val="00A15859"/>
    <w:rsid w:val="00A15924"/>
    <w:rsid w:val="00A167CD"/>
    <w:rsid w:val="00A169DE"/>
    <w:rsid w:val="00A16D17"/>
    <w:rsid w:val="00A16F94"/>
    <w:rsid w:val="00A171C5"/>
    <w:rsid w:val="00A17506"/>
    <w:rsid w:val="00A17876"/>
    <w:rsid w:val="00A17C99"/>
    <w:rsid w:val="00A20AA0"/>
    <w:rsid w:val="00A20B3A"/>
    <w:rsid w:val="00A20DA0"/>
    <w:rsid w:val="00A21251"/>
    <w:rsid w:val="00A21275"/>
    <w:rsid w:val="00A213F4"/>
    <w:rsid w:val="00A21CDC"/>
    <w:rsid w:val="00A22355"/>
    <w:rsid w:val="00A22929"/>
    <w:rsid w:val="00A22D61"/>
    <w:rsid w:val="00A23158"/>
    <w:rsid w:val="00A23307"/>
    <w:rsid w:val="00A238D8"/>
    <w:rsid w:val="00A23EFF"/>
    <w:rsid w:val="00A2405E"/>
    <w:rsid w:val="00A24166"/>
    <w:rsid w:val="00A2445C"/>
    <w:rsid w:val="00A25833"/>
    <w:rsid w:val="00A25B26"/>
    <w:rsid w:val="00A25BFF"/>
    <w:rsid w:val="00A25F32"/>
    <w:rsid w:val="00A270CC"/>
    <w:rsid w:val="00A273F0"/>
    <w:rsid w:val="00A275A7"/>
    <w:rsid w:val="00A27AFB"/>
    <w:rsid w:val="00A3029D"/>
    <w:rsid w:val="00A30533"/>
    <w:rsid w:val="00A31113"/>
    <w:rsid w:val="00A313EB"/>
    <w:rsid w:val="00A31869"/>
    <w:rsid w:val="00A31A62"/>
    <w:rsid w:val="00A31A9F"/>
    <w:rsid w:val="00A31C68"/>
    <w:rsid w:val="00A32A4A"/>
    <w:rsid w:val="00A32BD8"/>
    <w:rsid w:val="00A3314D"/>
    <w:rsid w:val="00A337FA"/>
    <w:rsid w:val="00A33801"/>
    <w:rsid w:val="00A339BC"/>
    <w:rsid w:val="00A33ADC"/>
    <w:rsid w:val="00A34385"/>
    <w:rsid w:val="00A34446"/>
    <w:rsid w:val="00A34553"/>
    <w:rsid w:val="00A35088"/>
    <w:rsid w:val="00A35361"/>
    <w:rsid w:val="00A35CCE"/>
    <w:rsid w:val="00A35D3D"/>
    <w:rsid w:val="00A35DC8"/>
    <w:rsid w:val="00A35EFA"/>
    <w:rsid w:val="00A36083"/>
    <w:rsid w:val="00A3682E"/>
    <w:rsid w:val="00A36A4B"/>
    <w:rsid w:val="00A36BFA"/>
    <w:rsid w:val="00A36F6C"/>
    <w:rsid w:val="00A37052"/>
    <w:rsid w:val="00A375A2"/>
    <w:rsid w:val="00A4038F"/>
    <w:rsid w:val="00A403B0"/>
    <w:rsid w:val="00A40506"/>
    <w:rsid w:val="00A4071E"/>
    <w:rsid w:val="00A409A3"/>
    <w:rsid w:val="00A40E4D"/>
    <w:rsid w:val="00A4142B"/>
    <w:rsid w:val="00A41FD0"/>
    <w:rsid w:val="00A42659"/>
    <w:rsid w:val="00A42AC8"/>
    <w:rsid w:val="00A43369"/>
    <w:rsid w:val="00A4388A"/>
    <w:rsid w:val="00A43E6D"/>
    <w:rsid w:val="00A44777"/>
    <w:rsid w:val="00A44884"/>
    <w:rsid w:val="00A44B5A"/>
    <w:rsid w:val="00A44EC6"/>
    <w:rsid w:val="00A44EE0"/>
    <w:rsid w:val="00A451C7"/>
    <w:rsid w:val="00A45518"/>
    <w:rsid w:val="00A4567D"/>
    <w:rsid w:val="00A45EAD"/>
    <w:rsid w:val="00A4609F"/>
    <w:rsid w:val="00A461C0"/>
    <w:rsid w:val="00A46343"/>
    <w:rsid w:val="00A471BF"/>
    <w:rsid w:val="00A474D6"/>
    <w:rsid w:val="00A500FE"/>
    <w:rsid w:val="00A50A7D"/>
    <w:rsid w:val="00A514B4"/>
    <w:rsid w:val="00A51ABC"/>
    <w:rsid w:val="00A5280F"/>
    <w:rsid w:val="00A52E47"/>
    <w:rsid w:val="00A5322A"/>
    <w:rsid w:val="00A540C4"/>
    <w:rsid w:val="00A54DD5"/>
    <w:rsid w:val="00A54F45"/>
    <w:rsid w:val="00A55083"/>
    <w:rsid w:val="00A555A3"/>
    <w:rsid w:val="00A55C6B"/>
    <w:rsid w:val="00A563DC"/>
    <w:rsid w:val="00A564F5"/>
    <w:rsid w:val="00A565B8"/>
    <w:rsid w:val="00A56820"/>
    <w:rsid w:val="00A56BD8"/>
    <w:rsid w:val="00A57322"/>
    <w:rsid w:val="00A57475"/>
    <w:rsid w:val="00A57EA6"/>
    <w:rsid w:val="00A606DB"/>
    <w:rsid w:val="00A60A71"/>
    <w:rsid w:val="00A610EA"/>
    <w:rsid w:val="00A61B95"/>
    <w:rsid w:val="00A62669"/>
    <w:rsid w:val="00A62A33"/>
    <w:rsid w:val="00A63E5D"/>
    <w:rsid w:val="00A63E9D"/>
    <w:rsid w:val="00A641CF"/>
    <w:rsid w:val="00A64256"/>
    <w:rsid w:val="00A6433B"/>
    <w:rsid w:val="00A6442F"/>
    <w:rsid w:val="00A6445B"/>
    <w:rsid w:val="00A64BC7"/>
    <w:rsid w:val="00A64C5D"/>
    <w:rsid w:val="00A65224"/>
    <w:rsid w:val="00A6578F"/>
    <w:rsid w:val="00A6592A"/>
    <w:rsid w:val="00A6596A"/>
    <w:rsid w:val="00A66695"/>
    <w:rsid w:val="00A66B03"/>
    <w:rsid w:val="00A66F1B"/>
    <w:rsid w:val="00A674EC"/>
    <w:rsid w:val="00A6750E"/>
    <w:rsid w:val="00A675C4"/>
    <w:rsid w:val="00A67AD7"/>
    <w:rsid w:val="00A700E0"/>
    <w:rsid w:val="00A703F7"/>
    <w:rsid w:val="00A7153C"/>
    <w:rsid w:val="00A7163D"/>
    <w:rsid w:val="00A717D1"/>
    <w:rsid w:val="00A718BD"/>
    <w:rsid w:val="00A71BC3"/>
    <w:rsid w:val="00A71BFF"/>
    <w:rsid w:val="00A71E68"/>
    <w:rsid w:val="00A72061"/>
    <w:rsid w:val="00A72902"/>
    <w:rsid w:val="00A73B44"/>
    <w:rsid w:val="00A73F7C"/>
    <w:rsid w:val="00A742BE"/>
    <w:rsid w:val="00A74432"/>
    <w:rsid w:val="00A746EC"/>
    <w:rsid w:val="00A75471"/>
    <w:rsid w:val="00A76C8B"/>
    <w:rsid w:val="00A76FDB"/>
    <w:rsid w:val="00A772D8"/>
    <w:rsid w:val="00A774B5"/>
    <w:rsid w:val="00A77642"/>
    <w:rsid w:val="00A778E2"/>
    <w:rsid w:val="00A77C67"/>
    <w:rsid w:val="00A8001B"/>
    <w:rsid w:val="00A80FA7"/>
    <w:rsid w:val="00A80FC8"/>
    <w:rsid w:val="00A817E3"/>
    <w:rsid w:val="00A81CFE"/>
    <w:rsid w:val="00A82121"/>
    <w:rsid w:val="00A82134"/>
    <w:rsid w:val="00A8222F"/>
    <w:rsid w:val="00A8228D"/>
    <w:rsid w:val="00A83787"/>
    <w:rsid w:val="00A83944"/>
    <w:rsid w:val="00A84A2D"/>
    <w:rsid w:val="00A84C54"/>
    <w:rsid w:val="00A85705"/>
    <w:rsid w:val="00A85FB9"/>
    <w:rsid w:val="00A86526"/>
    <w:rsid w:val="00A87541"/>
    <w:rsid w:val="00A878F0"/>
    <w:rsid w:val="00A87EEF"/>
    <w:rsid w:val="00A90145"/>
    <w:rsid w:val="00A90192"/>
    <w:rsid w:val="00A90C8F"/>
    <w:rsid w:val="00A91202"/>
    <w:rsid w:val="00A9149B"/>
    <w:rsid w:val="00A916C6"/>
    <w:rsid w:val="00A91931"/>
    <w:rsid w:val="00A91EEA"/>
    <w:rsid w:val="00A92777"/>
    <w:rsid w:val="00A92D5C"/>
    <w:rsid w:val="00A92F67"/>
    <w:rsid w:val="00A933A5"/>
    <w:rsid w:val="00A94838"/>
    <w:rsid w:val="00A952FB"/>
    <w:rsid w:val="00A95FC3"/>
    <w:rsid w:val="00A96026"/>
    <w:rsid w:val="00A961D4"/>
    <w:rsid w:val="00A963F7"/>
    <w:rsid w:val="00A96B80"/>
    <w:rsid w:val="00A970F6"/>
    <w:rsid w:val="00A971F1"/>
    <w:rsid w:val="00A97E4A"/>
    <w:rsid w:val="00AA0CB1"/>
    <w:rsid w:val="00AA0CBE"/>
    <w:rsid w:val="00AA0F72"/>
    <w:rsid w:val="00AA0FC8"/>
    <w:rsid w:val="00AA171F"/>
    <w:rsid w:val="00AA20C8"/>
    <w:rsid w:val="00AA2279"/>
    <w:rsid w:val="00AA3446"/>
    <w:rsid w:val="00AA37E7"/>
    <w:rsid w:val="00AA419C"/>
    <w:rsid w:val="00AA4E50"/>
    <w:rsid w:val="00AA4F49"/>
    <w:rsid w:val="00AA5312"/>
    <w:rsid w:val="00AA5568"/>
    <w:rsid w:val="00AA57B6"/>
    <w:rsid w:val="00AA5EEB"/>
    <w:rsid w:val="00AA67F3"/>
    <w:rsid w:val="00AA6D10"/>
    <w:rsid w:val="00AA7422"/>
    <w:rsid w:val="00AA79F3"/>
    <w:rsid w:val="00AA7CC6"/>
    <w:rsid w:val="00AA7E1B"/>
    <w:rsid w:val="00AB0137"/>
    <w:rsid w:val="00AB1102"/>
    <w:rsid w:val="00AB119A"/>
    <w:rsid w:val="00AB1565"/>
    <w:rsid w:val="00AB1B21"/>
    <w:rsid w:val="00AB1CC2"/>
    <w:rsid w:val="00AB2377"/>
    <w:rsid w:val="00AB251A"/>
    <w:rsid w:val="00AB2A6E"/>
    <w:rsid w:val="00AB2B5B"/>
    <w:rsid w:val="00AB3142"/>
    <w:rsid w:val="00AB3464"/>
    <w:rsid w:val="00AB3DA2"/>
    <w:rsid w:val="00AB3EB3"/>
    <w:rsid w:val="00AB3F43"/>
    <w:rsid w:val="00AB4097"/>
    <w:rsid w:val="00AB4465"/>
    <w:rsid w:val="00AB4719"/>
    <w:rsid w:val="00AB474C"/>
    <w:rsid w:val="00AB4FB4"/>
    <w:rsid w:val="00AB4FE1"/>
    <w:rsid w:val="00AB5471"/>
    <w:rsid w:val="00AB560F"/>
    <w:rsid w:val="00AB567E"/>
    <w:rsid w:val="00AB5D32"/>
    <w:rsid w:val="00AB62DC"/>
    <w:rsid w:val="00AB6CAE"/>
    <w:rsid w:val="00AB713D"/>
    <w:rsid w:val="00AB71BE"/>
    <w:rsid w:val="00AB78AA"/>
    <w:rsid w:val="00AB7B44"/>
    <w:rsid w:val="00AC19F7"/>
    <w:rsid w:val="00AC19FE"/>
    <w:rsid w:val="00AC1B49"/>
    <w:rsid w:val="00AC1E78"/>
    <w:rsid w:val="00AC2242"/>
    <w:rsid w:val="00AC2613"/>
    <w:rsid w:val="00AC28C3"/>
    <w:rsid w:val="00AC338F"/>
    <w:rsid w:val="00AC34E4"/>
    <w:rsid w:val="00AC422D"/>
    <w:rsid w:val="00AC4230"/>
    <w:rsid w:val="00AC44C3"/>
    <w:rsid w:val="00AC4D09"/>
    <w:rsid w:val="00AC55CC"/>
    <w:rsid w:val="00AC55FD"/>
    <w:rsid w:val="00AC5843"/>
    <w:rsid w:val="00AC58D0"/>
    <w:rsid w:val="00AC5A7F"/>
    <w:rsid w:val="00AC5FD1"/>
    <w:rsid w:val="00AC61BD"/>
    <w:rsid w:val="00AC6475"/>
    <w:rsid w:val="00AC7D12"/>
    <w:rsid w:val="00AC7E7B"/>
    <w:rsid w:val="00AC7F2B"/>
    <w:rsid w:val="00AD0CD0"/>
    <w:rsid w:val="00AD1BBE"/>
    <w:rsid w:val="00AD1D41"/>
    <w:rsid w:val="00AD25DF"/>
    <w:rsid w:val="00AD26E5"/>
    <w:rsid w:val="00AD2984"/>
    <w:rsid w:val="00AD2E72"/>
    <w:rsid w:val="00AD30BD"/>
    <w:rsid w:val="00AD32E6"/>
    <w:rsid w:val="00AD3B16"/>
    <w:rsid w:val="00AD3DC4"/>
    <w:rsid w:val="00AD3E1F"/>
    <w:rsid w:val="00AD4251"/>
    <w:rsid w:val="00AD450F"/>
    <w:rsid w:val="00AD4A36"/>
    <w:rsid w:val="00AD51D6"/>
    <w:rsid w:val="00AD56B8"/>
    <w:rsid w:val="00AD7FA6"/>
    <w:rsid w:val="00AE0268"/>
    <w:rsid w:val="00AE02A9"/>
    <w:rsid w:val="00AE076B"/>
    <w:rsid w:val="00AE0778"/>
    <w:rsid w:val="00AE0B8B"/>
    <w:rsid w:val="00AE16C1"/>
    <w:rsid w:val="00AE199A"/>
    <w:rsid w:val="00AE1F00"/>
    <w:rsid w:val="00AE2613"/>
    <w:rsid w:val="00AE277D"/>
    <w:rsid w:val="00AE2DFF"/>
    <w:rsid w:val="00AE37DC"/>
    <w:rsid w:val="00AE40FC"/>
    <w:rsid w:val="00AE445F"/>
    <w:rsid w:val="00AE493F"/>
    <w:rsid w:val="00AE49F5"/>
    <w:rsid w:val="00AE4F6F"/>
    <w:rsid w:val="00AE539A"/>
    <w:rsid w:val="00AE5F48"/>
    <w:rsid w:val="00AE5FCC"/>
    <w:rsid w:val="00AE60FD"/>
    <w:rsid w:val="00AE6ACA"/>
    <w:rsid w:val="00AE7B1A"/>
    <w:rsid w:val="00AE7C5F"/>
    <w:rsid w:val="00AE7E3E"/>
    <w:rsid w:val="00AE7E4E"/>
    <w:rsid w:val="00AF0084"/>
    <w:rsid w:val="00AF022B"/>
    <w:rsid w:val="00AF1F1D"/>
    <w:rsid w:val="00AF2E31"/>
    <w:rsid w:val="00AF32CA"/>
    <w:rsid w:val="00AF34FC"/>
    <w:rsid w:val="00AF48BF"/>
    <w:rsid w:val="00AF539E"/>
    <w:rsid w:val="00AF5EF1"/>
    <w:rsid w:val="00AF676A"/>
    <w:rsid w:val="00AF68D7"/>
    <w:rsid w:val="00AF70E1"/>
    <w:rsid w:val="00AF7E61"/>
    <w:rsid w:val="00B00B46"/>
    <w:rsid w:val="00B00B95"/>
    <w:rsid w:val="00B016BC"/>
    <w:rsid w:val="00B01828"/>
    <w:rsid w:val="00B0197F"/>
    <w:rsid w:val="00B01FEF"/>
    <w:rsid w:val="00B02D62"/>
    <w:rsid w:val="00B02DD8"/>
    <w:rsid w:val="00B0319D"/>
    <w:rsid w:val="00B03387"/>
    <w:rsid w:val="00B034D6"/>
    <w:rsid w:val="00B03C82"/>
    <w:rsid w:val="00B03D67"/>
    <w:rsid w:val="00B0410D"/>
    <w:rsid w:val="00B04FD9"/>
    <w:rsid w:val="00B051FF"/>
    <w:rsid w:val="00B059F8"/>
    <w:rsid w:val="00B06463"/>
    <w:rsid w:val="00B06762"/>
    <w:rsid w:val="00B06AD9"/>
    <w:rsid w:val="00B06F85"/>
    <w:rsid w:val="00B0763E"/>
    <w:rsid w:val="00B07860"/>
    <w:rsid w:val="00B07E68"/>
    <w:rsid w:val="00B1010F"/>
    <w:rsid w:val="00B10601"/>
    <w:rsid w:val="00B1101F"/>
    <w:rsid w:val="00B112E4"/>
    <w:rsid w:val="00B11A48"/>
    <w:rsid w:val="00B11C95"/>
    <w:rsid w:val="00B11DF5"/>
    <w:rsid w:val="00B122B3"/>
    <w:rsid w:val="00B12787"/>
    <w:rsid w:val="00B12B99"/>
    <w:rsid w:val="00B12EC2"/>
    <w:rsid w:val="00B12FAA"/>
    <w:rsid w:val="00B134AF"/>
    <w:rsid w:val="00B13C06"/>
    <w:rsid w:val="00B14142"/>
    <w:rsid w:val="00B14642"/>
    <w:rsid w:val="00B14A53"/>
    <w:rsid w:val="00B14E31"/>
    <w:rsid w:val="00B154C5"/>
    <w:rsid w:val="00B155A9"/>
    <w:rsid w:val="00B15783"/>
    <w:rsid w:val="00B15AC9"/>
    <w:rsid w:val="00B15E55"/>
    <w:rsid w:val="00B15F48"/>
    <w:rsid w:val="00B16073"/>
    <w:rsid w:val="00B161FE"/>
    <w:rsid w:val="00B1632D"/>
    <w:rsid w:val="00B16968"/>
    <w:rsid w:val="00B16B7A"/>
    <w:rsid w:val="00B201CA"/>
    <w:rsid w:val="00B202A1"/>
    <w:rsid w:val="00B205B2"/>
    <w:rsid w:val="00B20EBC"/>
    <w:rsid w:val="00B20F91"/>
    <w:rsid w:val="00B210EF"/>
    <w:rsid w:val="00B2127F"/>
    <w:rsid w:val="00B21585"/>
    <w:rsid w:val="00B217C3"/>
    <w:rsid w:val="00B21BBF"/>
    <w:rsid w:val="00B21DAF"/>
    <w:rsid w:val="00B21E37"/>
    <w:rsid w:val="00B222FA"/>
    <w:rsid w:val="00B22CA2"/>
    <w:rsid w:val="00B22D08"/>
    <w:rsid w:val="00B230BE"/>
    <w:rsid w:val="00B23336"/>
    <w:rsid w:val="00B2392F"/>
    <w:rsid w:val="00B23DD3"/>
    <w:rsid w:val="00B24673"/>
    <w:rsid w:val="00B25731"/>
    <w:rsid w:val="00B257D2"/>
    <w:rsid w:val="00B25C68"/>
    <w:rsid w:val="00B26930"/>
    <w:rsid w:val="00B26D10"/>
    <w:rsid w:val="00B27267"/>
    <w:rsid w:val="00B3027A"/>
    <w:rsid w:val="00B30AD0"/>
    <w:rsid w:val="00B31221"/>
    <w:rsid w:val="00B3151A"/>
    <w:rsid w:val="00B315BA"/>
    <w:rsid w:val="00B315DE"/>
    <w:rsid w:val="00B3171B"/>
    <w:rsid w:val="00B31981"/>
    <w:rsid w:val="00B31BDC"/>
    <w:rsid w:val="00B34264"/>
    <w:rsid w:val="00B34B24"/>
    <w:rsid w:val="00B350FC"/>
    <w:rsid w:val="00B355F8"/>
    <w:rsid w:val="00B35E74"/>
    <w:rsid w:val="00B36261"/>
    <w:rsid w:val="00B36948"/>
    <w:rsid w:val="00B36C8A"/>
    <w:rsid w:val="00B36F53"/>
    <w:rsid w:val="00B376CE"/>
    <w:rsid w:val="00B37B27"/>
    <w:rsid w:val="00B37C8E"/>
    <w:rsid w:val="00B401F0"/>
    <w:rsid w:val="00B40AD2"/>
    <w:rsid w:val="00B40C6E"/>
    <w:rsid w:val="00B4171A"/>
    <w:rsid w:val="00B417FA"/>
    <w:rsid w:val="00B41A01"/>
    <w:rsid w:val="00B41A35"/>
    <w:rsid w:val="00B41BF3"/>
    <w:rsid w:val="00B41D2F"/>
    <w:rsid w:val="00B42169"/>
    <w:rsid w:val="00B4235E"/>
    <w:rsid w:val="00B424A6"/>
    <w:rsid w:val="00B4262C"/>
    <w:rsid w:val="00B42948"/>
    <w:rsid w:val="00B429FB"/>
    <w:rsid w:val="00B42C90"/>
    <w:rsid w:val="00B42DDD"/>
    <w:rsid w:val="00B42F32"/>
    <w:rsid w:val="00B436A8"/>
    <w:rsid w:val="00B4388A"/>
    <w:rsid w:val="00B439AD"/>
    <w:rsid w:val="00B43E08"/>
    <w:rsid w:val="00B446C8"/>
    <w:rsid w:val="00B44DF5"/>
    <w:rsid w:val="00B455A6"/>
    <w:rsid w:val="00B457F5"/>
    <w:rsid w:val="00B460F9"/>
    <w:rsid w:val="00B471AB"/>
    <w:rsid w:val="00B47241"/>
    <w:rsid w:val="00B474FB"/>
    <w:rsid w:val="00B476B2"/>
    <w:rsid w:val="00B47A58"/>
    <w:rsid w:val="00B47F5A"/>
    <w:rsid w:val="00B50109"/>
    <w:rsid w:val="00B5021A"/>
    <w:rsid w:val="00B5037A"/>
    <w:rsid w:val="00B50835"/>
    <w:rsid w:val="00B50C3D"/>
    <w:rsid w:val="00B50DE3"/>
    <w:rsid w:val="00B51514"/>
    <w:rsid w:val="00B51E60"/>
    <w:rsid w:val="00B52856"/>
    <w:rsid w:val="00B52B5D"/>
    <w:rsid w:val="00B532CC"/>
    <w:rsid w:val="00B5391B"/>
    <w:rsid w:val="00B53B96"/>
    <w:rsid w:val="00B541FC"/>
    <w:rsid w:val="00B5452B"/>
    <w:rsid w:val="00B54767"/>
    <w:rsid w:val="00B54982"/>
    <w:rsid w:val="00B54D0F"/>
    <w:rsid w:val="00B5531B"/>
    <w:rsid w:val="00B5560B"/>
    <w:rsid w:val="00B5570D"/>
    <w:rsid w:val="00B55947"/>
    <w:rsid w:val="00B55B27"/>
    <w:rsid w:val="00B55D33"/>
    <w:rsid w:val="00B56FAE"/>
    <w:rsid w:val="00B56FE7"/>
    <w:rsid w:val="00B57524"/>
    <w:rsid w:val="00B5788A"/>
    <w:rsid w:val="00B57A70"/>
    <w:rsid w:val="00B57A8C"/>
    <w:rsid w:val="00B602A2"/>
    <w:rsid w:val="00B60443"/>
    <w:rsid w:val="00B60A3B"/>
    <w:rsid w:val="00B60E37"/>
    <w:rsid w:val="00B612BA"/>
    <w:rsid w:val="00B617B1"/>
    <w:rsid w:val="00B618EF"/>
    <w:rsid w:val="00B61B50"/>
    <w:rsid w:val="00B61C7E"/>
    <w:rsid w:val="00B62B78"/>
    <w:rsid w:val="00B63A3C"/>
    <w:rsid w:val="00B6443A"/>
    <w:rsid w:val="00B64C9E"/>
    <w:rsid w:val="00B64D14"/>
    <w:rsid w:val="00B64F61"/>
    <w:rsid w:val="00B65156"/>
    <w:rsid w:val="00B65450"/>
    <w:rsid w:val="00B663A8"/>
    <w:rsid w:val="00B66753"/>
    <w:rsid w:val="00B66974"/>
    <w:rsid w:val="00B66A7A"/>
    <w:rsid w:val="00B675C0"/>
    <w:rsid w:val="00B67DE0"/>
    <w:rsid w:val="00B67F07"/>
    <w:rsid w:val="00B67F67"/>
    <w:rsid w:val="00B70953"/>
    <w:rsid w:val="00B710B7"/>
    <w:rsid w:val="00B716BA"/>
    <w:rsid w:val="00B71902"/>
    <w:rsid w:val="00B72126"/>
    <w:rsid w:val="00B72E1A"/>
    <w:rsid w:val="00B73662"/>
    <w:rsid w:val="00B7402B"/>
    <w:rsid w:val="00B740C1"/>
    <w:rsid w:val="00B74BEF"/>
    <w:rsid w:val="00B74C19"/>
    <w:rsid w:val="00B74F0A"/>
    <w:rsid w:val="00B75E0D"/>
    <w:rsid w:val="00B76E19"/>
    <w:rsid w:val="00B77A20"/>
    <w:rsid w:val="00B77BA8"/>
    <w:rsid w:val="00B77DA2"/>
    <w:rsid w:val="00B77FD4"/>
    <w:rsid w:val="00B804C7"/>
    <w:rsid w:val="00B80639"/>
    <w:rsid w:val="00B80723"/>
    <w:rsid w:val="00B80B8E"/>
    <w:rsid w:val="00B80CAC"/>
    <w:rsid w:val="00B81326"/>
    <w:rsid w:val="00B8139B"/>
    <w:rsid w:val="00B817A8"/>
    <w:rsid w:val="00B817B9"/>
    <w:rsid w:val="00B82847"/>
    <w:rsid w:val="00B82967"/>
    <w:rsid w:val="00B82B21"/>
    <w:rsid w:val="00B82DF9"/>
    <w:rsid w:val="00B8391D"/>
    <w:rsid w:val="00B83A66"/>
    <w:rsid w:val="00B846B2"/>
    <w:rsid w:val="00B858A4"/>
    <w:rsid w:val="00B858B0"/>
    <w:rsid w:val="00B85DDC"/>
    <w:rsid w:val="00B85E18"/>
    <w:rsid w:val="00B862F9"/>
    <w:rsid w:val="00B86470"/>
    <w:rsid w:val="00B86A3B"/>
    <w:rsid w:val="00B870A1"/>
    <w:rsid w:val="00B874AA"/>
    <w:rsid w:val="00B878C9"/>
    <w:rsid w:val="00B90209"/>
    <w:rsid w:val="00B91101"/>
    <w:rsid w:val="00B91A94"/>
    <w:rsid w:val="00B9214F"/>
    <w:rsid w:val="00B927DB"/>
    <w:rsid w:val="00B92979"/>
    <w:rsid w:val="00B92AD7"/>
    <w:rsid w:val="00B92B71"/>
    <w:rsid w:val="00B92D69"/>
    <w:rsid w:val="00B92F5E"/>
    <w:rsid w:val="00B931C1"/>
    <w:rsid w:val="00B93D95"/>
    <w:rsid w:val="00B940DD"/>
    <w:rsid w:val="00B94262"/>
    <w:rsid w:val="00B94717"/>
    <w:rsid w:val="00B94DFE"/>
    <w:rsid w:val="00B94F91"/>
    <w:rsid w:val="00B95E16"/>
    <w:rsid w:val="00B9606E"/>
    <w:rsid w:val="00B965B8"/>
    <w:rsid w:val="00B96613"/>
    <w:rsid w:val="00B9688F"/>
    <w:rsid w:val="00B9772A"/>
    <w:rsid w:val="00B97931"/>
    <w:rsid w:val="00BA03CE"/>
    <w:rsid w:val="00BA0DE0"/>
    <w:rsid w:val="00BA0EB0"/>
    <w:rsid w:val="00BA3558"/>
    <w:rsid w:val="00BA3B56"/>
    <w:rsid w:val="00BA451D"/>
    <w:rsid w:val="00BA4F99"/>
    <w:rsid w:val="00BA5138"/>
    <w:rsid w:val="00BA6E5D"/>
    <w:rsid w:val="00BA7328"/>
    <w:rsid w:val="00BA74AB"/>
    <w:rsid w:val="00BA765B"/>
    <w:rsid w:val="00BA7775"/>
    <w:rsid w:val="00BA7813"/>
    <w:rsid w:val="00BA7C07"/>
    <w:rsid w:val="00BB030B"/>
    <w:rsid w:val="00BB06B8"/>
    <w:rsid w:val="00BB0CDE"/>
    <w:rsid w:val="00BB16C5"/>
    <w:rsid w:val="00BB17FB"/>
    <w:rsid w:val="00BB1EC9"/>
    <w:rsid w:val="00BB2045"/>
    <w:rsid w:val="00BB2BA7"/>
    <w:rsid w:val="00BB313A"/>
    <w:rsid w:val="00BB346F"/>
    <w:rsid w:val="00BB3856"/>
    <w:rsid w:val="00BB3A3B"/>
    <w:rsid w:val="00BB3C68"/>
    <w:rsid w:val="00BB3D84"/>
    <w:rsid w:val="00BB3D90"/>
    <w:rsid w:val="00BB3DFF"/>
    <w:rsid w:val="00BB40EB"/>
    <w:rsid w:val="00BB412F"/>
    <w:rsid w:val="00BB4278"/>
    <w:rsid w:val="00BB4818"/>
    <w:rsid w:val="00BB4C4A"/>
    <w:rsid w:val="00BB4D3A"/>
    <w:rsid w:val="00BB5190"/>
    <w:rsid w:val="00BB63BC"/>
    <w:rsid w:val="00BB6FF8"/>
    <w:rsid w:val="00BB7231"/>
    <w:rsid w:val="00BB790E"/>
    <w:rsid w:val="00BC09A2"/>
    <w:rsid w:val="00BC1902"/>
    <w:rsid w:val="00BC2D4B"/>
    <w:rsid w:val="00BC33DE"/>
    <w:rsid w:val="00BC3596"/>
    <w:rsid w:val="00BC4387"/>
    <w:rsid w:val="00BC440F"/>
    <w:rsid w:val="00BC44FD"/>
    <w:rsid w:val="00BC47EA"/>
    <w:rsid w:val="00BC4EB2"/>
    <w:rsid w:val="00BC5D09"/>
    <w:rsid w:val="00BC61CA"/>
    <w:rsid w:val="00BC62CB"/>
    <w:rsid w:val="00BC62DE"/>
    <w:rsid w:val="00BC6524"/>
    <w:rsid w:val="00BC6715"/>
    <w:rsid w:val="00BC69DD"/>
    <w:rsid w:val="00BC715B"/>
    <w:rsid w:val="00BC7439"/>
    <w:rsid w:val="00BC7544"/>
    <w:rsid w:val="00BC7E3E"/>
    <w:rsid w:val="00BD0300"/>
    <w:rsid w:val="00BD075C"/>
    <w:rsid w:val="00BD0848"/>
    <w:rsid w:val="00BD0A1A"/>
    <w:rsid w:val="00BD0F41"/>
    <w:rsid w:val="00BD1770"/>
    <w:rsid w:val="00BD1EDC"/>
    <w:rsid w:val="00BD21F5"/>
    <w:rsid w:val="00BD26E1"/>
    <w:rsid w:val="00BD3FD3"/>
    <w:rsid w:val="00BD414C"/>
    <w:rsid w:val="00BD47C6"/>
    <w:rsid w:val="00BD4975"/>
    <w:rsid w:val="00BD54FC"/>
    <w:rsid w:val="00BD584A"/>
    <w:rsid w:val="00BD5B1A"/>
    <w:rsid w:val="00BD6992"/>
    <w:rsid w:val="00BD71C7"/>
    <w:rsid w:val="00BD722E"/>
    <w:rsid w:val="00BD7345"/>
    <w:rsid w:val="00BD7A60"/>
    <w:rsid w:val="00BD7D5A"/>
    <w:rsid w:val="00BD7D92"/>
    <w:rsid w:val="00BE0529"/>
    <w:rsid w:val="00BE0AE7"/>
    <w:rsid w:val="00BE1560"/>
    <w:rsid w:val="00BE1573"/>
    <w:rsid w:val="00BE1590"/>
    <w:rsid w:val="00BE1E1A"/>
    <w:rsid w:val="00BE1E6B"/>
    <w:rsid w:val="00BE21CD"/>
    <w:rsid w:val="00BE23D0"/>
    <w:rsid w:val="00BE30EA"/>
    <w:rsid w:val="00BE3279"/>
    <w:rsid w:val="00BE353F"/>
    <w:rsid w:val="00BE4729"/>
    <w:rsid w:val="00BE56AA"/>
    <w:rsid w:val="00BE689A"/>
    <w:rsid w:val="00BE6DC7"/>
    <w:rsid w:val="00BE7FC8"/>
    <w:rsid w:val="00BF03CA"/>
    <w:rsid w:val="00BF076B"/>
    <w:rsid w:val="00BF1F4A"/>
    <w:rsid w:val="00BF2557"/>
    <w:rsid w:val="00BF26AC"/>
    <w:rsid w:val="00BF28EC"/>
    <w:rsid w:val="00BF2A47"/>
    <w:rsid w:val="00BF32D1"/>
    <w:rsid w:val="00BF35D5"/>
    <w:rsid w:val="00BF397C"/>
    <w:rsid w:val="00BF39E3"/>
    <w:rsid w:val="00BF3EFF"/>
    <w:rsid w:val="00BF405E"/>
    <w:rsid w:val="00BF4068"/>
    <w:rsid w:val="00BF48D4"/>
    <w:rsid w:val="00BF5175"/>
    <w:rsid w:val="00BF51AB"/>
    <w:rsid w:val="00BF5756"/>
    <w:rsid w:val="00BF5C31"/>
    <w:rsid w:val="00BF5CA8"/>
    <w:rsid w:val="00BF5E2E"/>
    <w:rsid w:val="00BF63C8"/>
    <w:rsid w:val="00BF6623"/>
    <w:rsid w:val="00BF7254"/>
    <w:rsid w:val="00BF72BE"/>
    <w:rsid w:val="00BF7922"/>
    <w:rsid w:val="00BF7BED"/>
    <w:rsid w:val="00BF7C87"/>
    <w:rsid w:val="00C000F0"/>
    <w:rsid w:val="00C00C36"/>
    <w:rsid w:val="00C016D2"/>
    <w:rsid w:val="00C01AA8"/>
    <w:rsid w:val="00C01E4F"/>
    <w:rsid w:val="00C02A06"/>
    <w:rsid w:val="00C02A5C"/>
    <w:rsid w:val="00C03215"/>
    <w:rsid w:val="00C03938"/>
    <w:rsid w:val="00C04011"/>
    <w:rsid w:val="00C0416A"/>
    <w:rsid w:val="00C0439B"/>
    <w:rsid w:val="00C04B64"/>
    <w:rsid w:val="00C04E40"/>
    <w:rsid w:val="00C0523B"/>
    <w:rsid w:val="00C054FF"/>
    <w:rsid w:val="00C05AF4"/>
    <w:rsid w:val="00C062B1"/>
    <w:rsid w:val="00C07D35"/>
    <w:rsid w:val="00C07DEA"/>
    <w:rsid w:val="00C10E62"/>
    <w:rsid w:val="00C111AA"/>
    <w:rsid w:val="00C1212B"/>
    <w:rsid w:val="00C12376"/>
    <w:rsid w:val="00C12909"/>
    <w:rsid w:val="00C12931"/>
    <w:rsid w:val="00C129AA"/>
    <w:rsid w:val="00C13C8B"/>
    <w:rsid w:val="00C15E2B"/>
    <w:rsid w:val="00C16AD9"/>
    <w:rsid w:val="00C16CEE"/>
    <w:rsid w:val="00C16E53"/>
    <w:rsid w:val="00C17526"/>
    <w:rsid w:val="00C175A9"/>
    <w:rsid w:val="00C17B86"/>
    <w:rsid w:val="00C2009D"/>
    <w:rsid w:val="00C2071D"/>
    <w:rsid w:val="00C2077E"/>
    <w:rsid w:val="00C213B4"/>
    <w:rsid w:val="00C21930"/>
    <w:rsid w:val="00C21EE4"/>
    <w:rsid w:val="00C221E1"/>
    <w:rsid w:val="00C227FC"/>
    <w:rsid w:val="00C22ECA"/>
    <w:rsid w:val="00C22FAC"/>
    <w:rsid w:val="00C237B7"/>
    <w:rsid w:val="00C23C8D"/>
    <w:rsid w:val="00C24085"/>
    <w:rsid w:val="00C242DE"/>
    <w:rsid w:val="00C24324"/>
    <w:rsid w:val="00C24D54"/>
    <w:rsid w:val="00C25490"/>
    <w:rsid w:val="00C2559D"/>
    <w:rsid w:val="00C26802"/>
    <w:rsid w:val="00C26F22"/>
    <w:rsid w:val="00C27993"/>
    <w:rsid w:val="00C30333"/>
    <w:rsid w:val="00C3063E"/>
    <w:rsid w:val="00C307A2"/>
    <w:rsid w:val="00C30809"/>
    <w:rsid w:val="00C30896"/>
    <w:rsid w:val="00C30A38"/>
    <w:rsid w:val="00C30D60"/>
    <w:rsid w:val="00C3109A"/>
    <w:rsid w:val="00C312F6"/>
    <w:rsid w:val="00C314B2"/>
    <w:rsid w:val="00C3174C"/>
    <w:rsid w:val="00C31C12"/>
    <w:rsid w:val="00C320E0"/>
    <w:rsid w:val="00C32311"/>
    <w:rsid w:val="00C32B21"/>
    <w:rsid w:val="00C32D54"/>
    <w:rsid w:val="00C33256"/>
    <w:rsid w:val="00C33A31"/>
    <w:rsid w:val="00C33FB6"/>
    <w:rsid w:val="00C34008"/>
    <w:rsid w:val="00C3423E"/>
    <w:rsid w:val="00C34A24"/>
    <w:rsid w:val="00C34CD0"/>
    <w:rsid w:val="00C36A46"/>
    <w:rsid w:val="00C36EF9"/>
    <w:rsid w:val="00C36F1F"/>
    <w:rsid w:val="00C36F74"/>
    <w:rsid w:val="00C3796C"/>
    <w:rsid w:val="00C37DCC"/>
    <w:rsid w:val="00C37F4A"/>
    <w:rsid w:val="00C40983"/>
    <w:rsid w:val="00C40B4F"/>
    <w:rsid w:val="00C410D6"/>
    <w:rsid w:val="00C41967"/>
    <w:rsid w:val="00C4212A"/>
    <w:rsid w:val="00C4241E"/>
    <w:rsid w:val="00C42FF3"/>
    <w:rsid w:val="00C433A1"/>
    <w:rsid w:val="00C438AF"/>
    <w:rsid w:val="00C4408F"/>
    <w:rsid w:val="00C44EA7"/>
    <w:rsid w:val="00C44F99"/>
    <w:rsid w:val="00C46539"/>
    <w:rsid w:val="00C46C00"/>
    <w:rsid w:val="00C4722F"/>
    <w:rsid w:val="00C476B0"/>
    <w:rsid w:val="00C479AA"/>
    <w:rsid w:val="00C50308"/>
    <w:rsid w:val="00C50EBE"/>
    <w:rsid w:val="00C51957"/>
    <w:rsid w:val="00C51AAC"/>
    <w:rsid w:val="00C51C0D"/>
    <w:rsid w:val="00C523AB"/>
    <w:rsid w:val="00C52F15"/>
    <w:rsid w:val="00C5325E"/>
    <w:rsid w:val="00C537FC"/>
    <w:rsid w:val="00C540D9"/>
    <w:rsid w:val="00C5435D"/>
    <w:rsid w:val="00C5526F"/>
    <w:rsid w:val="00C55841"/>
    <w:rsid w:val="00C55863"/>
    <w:rsid w:val="00C55F5A"/>
    <w:rsid w:val="00C5609C"/>
    <w:rsid w:val="00C5622B"/>
    <w:rsid w:val="00C563F6"/>
    <w:rsid w:val="00C56556"/>
    <w:rsid w:val="00C565B7"/>
    <w:rsid w:val="00C56917"/>
    <w:rsid w:val="00C56960"/>
    <w:rsid w:val="00C56B7C"/>
    <w:rsid w:val="00C5776D"/>
    <w:rsid w:val="00C5785F"/>
    <w:rsid w:val="00C57D93"/>
    <w:rsid w:val="00C57FC8"/>
    <w:rsid w:val="00C60A45"/>
    <w:rsid w:val="00C6109F"/>
    <w:rsid w:val="00C61199"/>
    <w:rsid w:val="00C616F2"/>
    <w:rsid w:val="00C61B84"/>
    <w:rsid w:val="00C61F4F"/>
    <w:rsid w:val="00C61F81"/>
    <w:rsid w:val="00C6259B"/>
    <w:rsid w:val="00C628CE"/>
    <w:rsid w:val="00C62B18"/>
    <w:rsid w:val="00C62BA4"/>
    <w:rsid w:val="00C63088"/>
    <w:rsid w:val="00C63371"/>
    <w:rsid w:val="00C635DE"/>
    <w:rsid w:val="00C63B72"/>
    <w:rsid w:val="00C63CCC"/>
    <w:rsid w:val="00C63D59"/>
    <w:rsid w:val="00C63E20"/>
    <w:rsid w:val="00C64900"/>
    <w:rsid w:val="00C64B3D"/>
    <w:rsid w:val="00C65480"/>
    <w:rsid w:val="00C654CA"/>
    <w:rsid w:val="00C6566B"/>
    <w:rsid w:val="00C65CF9"/>
    <w:rsid w:val="00C65D64"/>
    <w:rsid w:val="00C65F62"/>
    <w:rsid w:val="00C67143"/>
    <w:rsid w:val="00C671BE"/>
    <w:rsid w:val="00C6746B"/>
    <w:rsid w:val="00C67B63"/>
    <w:rsid w:val="00C67F0B"/>
    <w:rsid w:val="00C70C8A"/>
    <w:rsid w:val="00C7175B"/>
    <w:rsid w:val="00C7245A"/>
    <w:rsid w:val="00C72476"/>
    <w:rsid w:val="00C72E01"/>
    <w:rsid w:val="00C72F96"/>
    <w:rsid w:val="00C731B8"/>
    <w:rsid w:val="00C73269"/>
    <w:rsid w:val="00C73855"/>
    <w:rsid w:val="00C7400B"/>
    <w:rsid w:val="00C743C7"/>
    <w:rsid w:val="00C7552E"/>
    <w:rsid w:val="00C75808"/>
    <w:rsid w:val="00C75982"/>
    <w:rsid w:val="00C75F26"/>
    <w:rsid w:val="00C761F9"/>
    <w:rsid w:val="00C76DB6"/>
    <w:rsid w:val="00C77086"/>
    <w:rsid w:val="00C77298"/>
    <w:rsid w:val="00C774AC"/>
    <w:rsid w:val="00C77B35"/>
    <w:rsid w:val="00C77BBB"/>
    <w:rsid w:val="00C8011D"/>
    <w:rsid w:val="00C80ED9"/>
    <w:rsid w:val="00C81308"/>
    <w:rsid w:val="00C81518"/>
    <w:rsid w:val="00C81A5D"/>
    <w:rsid w:val="00C81BAE"/>
    <w:rsid w:val="00C81C56"/>
    <w:rsid w:val="00C82FA3"/>
    <w:rsid w:val="00C83084"/>
    <w:rsid w:val="00C830E4"/>
    <w:rsid w:val="00C839DB"/>
    <w:rsid w:val="00C83ED7"/>
    <w:rsid w:val="00C83FDD"/>
    <w:rsid w:val="00C84343"/>
    <w:rsid w:val="00C84478"/>
    <w:rsid w:val="00C85618"/>
    <w:rsid w:val="00C85669"/>
    <w:rsid w:val="00C856B3"/>
    <w:rsid w:val="00C85B18"/>
    <w:rsid w:val="00C85E67"/>
    <w:rsid w:val="00C86261"/>
    <w:rsid w:val="00C86B26"/>
    <w:rsid w:val="00C86BD5"/>
    <w:rsid w:val="00C86C0D"/>
    <w:rsid w:val="00C86CB5"/>
    <w:rsid w:val="00C871C5"/>
    <w:rsid w:val="00C87379"/>
    <w:rsid w:val="00C879C6"/>
    <w:rsid w:val="00C87E10"/>
    <w:rsid w:val="00C90167"/>
    <w:rsid w:val="00C90C88"/>
    <w:rsid w:val="00C919B9"/>
    <w:rsid w:val="00C91D65"/>
    <w:rsid w:val="00C91EC8"/>
    <w:rsid w:val="00C925A2"/>
    <w:rsid w:val="00C926DA"/>
    <w:rsid w:val="00C92D3B"/>
    <w:rsid w:val="00C92E69"/>
    <w:rsid w:val="00C92FFD"/>
    <w:rsid w:val="00C9332C"/>
    <w:rsid w:val="00C93772"/>
    <w:rsid w:val="00C94645"/>
    <w:rsid w:val="00C94689"/>
    <w:rsid w:val="00C9489A"/>
    <w:rsid w:val="00C96383"/>
    <w:rsid w:val="00C9690B"/>
    <w:rsid w:val="00C96E62"/>
    <w:rsid w:val="00C9761B"/>
    <w:rsid w:val="00C97851"/>
    <w:rsid w:val="00C97857"/>
    <w:rsid w:val="00CA020D"/>
    <w:rsid w:val="00CA07E8"/>
    <w:rsid w:val="00CA0DD3"/>
    <w:rsid w:val="00CA115C"/>
    <w:rsid w:val="00CA23D9"/>
    <w:rsid w:val="00CA2620"/>
    <w:rsid w:val="00CA2A04"/>
    <w:rsid w:val="00CA34FB"/>
    <w:rsid w:val="00CA3598"/>
    <w:rsid w:val="00CA3930"/>
    <w:rsid w:val="00CA449C"/>
    <w:rsid w:val="00CA516F"/>
    <w:rsid w:val="00CA57F6"/>
    <w:rsid w:val="00CA5850"/>
    <w:rsid w:val="00CA6592"/>
    <w:rsid w:val="00CA66E9"/>
    <w:rsid w:val="00CA762D"/>
    <w:rsid w:val="00CA7C70"/>
    <w:rsid w:val="00CA7F01"/>
    <w:rsid w:val="00CA7F5B"/>
    <w:rsid w:val="00CB15E2"/>
    <w:rsid w:val="00CB1B3F"/>
    <w:rsid w:val="00CB23DE"/>
    <w:rsid w:val="00CB2A9A"/>
    <w:rsid w:val="00CB2AAD"/>
    <w:rsid w:val="00CB2C1E"/>
    <w:rsid w:val="00CB3125"/>
    <w:rsid w:val="00CB3A49"/>
    <w:rsid w:val="00CB3C29"/>
    <w:rsid w:val="00CB3FA2"/>
    <w:rsid w:val="00CB4287"/>
    <w:rsid w:val="00CB4A54"/>
    <w:rsid w:val="00CB5040"/>
    <w:rsid w:val="00CB51A6"/>
    <w:rsid w:val="00CB5CCB"/>
    <w:rsid w:val="00CB5EFE"/>
    <w:rsid w:val="00CB5F87"/>
    <w:rsid w:val="00CB646A"/>
    <w:rsid w:val="00CB6591"/>
    <w:rsid w:val="00CB6AC8"/>
    <w:rsid w:val="00CB6F3B"/>
    <w:rsid w:val="00CB7B0C"/>
    <w:rsid w:val="00CB7B5F"/>
    <w:rsid w:val="00CC007E"/>
    <w:rsid w:val="00CC0431"/>
    <w:rsid w:val="00CC0C22"/>
    <w:rsid w:val="00CC0E82"/>
    <w:rsid w:val="00CC0F44"/>
    <w:rsid w:val="00CC1118"/>
    <w:rsid w:val="00CC11AE"/>
    <w:rsid w:val="00CC12EC"/>
    <w:rsid w:val="00CC1F9C"/>
    <w:rsid w:val="00CC272F"/>
    <w:rsid w:val="00CC29D4"/>
    <w:rsid w:val="00CC2A0F"/>
    <w:rsid w:val="00CC2BA5"/>
    <w:rsid w:val="00CC2F80"/>
    <w:rsid w:val="00CC3189"/>
    <w:rsid w:val="00CC322D"/>
    <w:rsid w:val="00CC3FFA"/>
    <w:rsid w:val="00CC4361"/>
    <w:rsid w:val="00CC44F6"/>
    <w:rsid w:val="00CC4D3B"/>
    <w:rsid w:val="00CC50CA"/>
    <w:rsid w:val="00CC5B5B"/>
    <w:rsid w:val="00CC5E7F"/>
    <w:rsid w:val="00CC6065"/>
    <w:rsid w:val="00CC72A9"/>
    <w:rsid w:val="00CC7970"/>
    <w:rsid w:val="00CD0203"/>
    <w:rsid w:val="00CD04A7"/>
    <w:rsid w:val="00CD05C1"/>
    <w:rsid w:val="00CD05E5"/>
    <w:rsid w:val="00CD1203"/>
    <w:rsid w:val="00CD141A"/>
    <w:rsid w:val="00CD16DF"/>
    <w:rsid w:val="00CD1B1A"/>
    <w:rsid w:val="00CD20E3"/>
    <w:rsid w:val="00CD2819"/>
    <w:rsid w:val="00CD2A05"/>
    <w:rsid w:val="00CD2B33"/>
    <w:rsid w:val="00CD31D0"/>
    <w:rsid w:val="00CD35B0"/>
    <w:rsid w:val="00CD37DF"/>
    <w:rsid w:val="00CD39B0"/>
    <w:rsid w:val="00CD3D31"/>
    <w:rsid w:val="00CD3F4E"/>
    <w:rsid w:val="00CD4718"/>
    <w:rsid w:val="00CD47AB"/>
    <w:rsid w:val="00CD5290"/>
    <w:rsid w:val="00CD5502"/>
    <w:rsid w:val="00CD5531"/>
    <w:rsid w:val="00CD55DD"/>
    <w:rsid w:val="00CD5CF3"/>
    <w:rsid w:val="00CD6A9B"/>
    <w:rsid w:val="00CD6BB0"/>
    <w:rsid w:val="00CD6DDE"/>
    <w:rsid w:val="00CD7122"/>
    <w:rsid w:val="00CD7154"/>
    <w:rsid w:val="00CD76FD"/>
    <w:rsid w:val="00CD7A86"/>
    <w:rsid w:val="00CD7C77"/>
    <w:rsid w:val="00CE0913"/>
    <w:rsid w:val="00CE0B24"/>
    <w:rsid w:val="00CE10BC"/>
    <w:rsid w:val="00CE1984"/>
    <w:rsid w:val="00CE1F1A"/>
    <w:rsid w:val="00CE2108"/>
    <w:rsid w:val="00CE2A81"/>
    <w:rsid w:val="00CE3772"/>
    <w:rsid w:val="00CE3F72"/>
    <w:rsid w:val="00CE404E"/>
    <w:rsid w:val="00CE417B"/>
    <w:rsid w:val="00CE4470"/>
    <w:rsid w:val="00CE4DB8"/>
    <w:rsid w:val="00CE52E4"/>
    <w:rsid w:val="00CE532E"/>
    <w:rsid w:val="00CE5956"/>
    <w:rsid w:val="00CE5FB5"/>
    <w:rsid w:val="00CE61BC"/>
    <w:rsid w:val="00CE6847"/>
    <w:rsid w:val="00CE68E6"/>
    <w:rsid w:val="00CE6EF3"/>
    <w:rsid w:val="00CE6F49"/>
    <w:rsid w:val="00CE714B"/>
    <w:rsid w:val="00CE7430"/>
    <w:rsid w:val="00CE7744"/>
    <w:rsid w:val="00CE7E18"/>
    <w:rsid w:val="00CF0253"/>
    <w:rsid w:val="00CF0254"/>
    <w:rsid w:val="00CF040F"/>
    <w:rsid w:val="00CF067F"/>
    <w:rsid w:val="00CF0BB9"/>
    <w:rsid w:val="00CF1B4D"/>
    <w:rsid w:val="00CF1F7E"/>
    <w:rsid w:val="00CF2863"/>
    <w:rsid w:val="00CF2E06"/>
    <w:rsid w:val="00CF3152"/>
    <w:rsid w:val="00CF320C"/>
    <w:rsid w:val="00CF4AB4"/>
    <w:rsid w:val="00CF4B20"/>
    <w:rsid w:val="00CF5017"/>
    <w:rsid w:val="00CF50E5"/>
    <w:rsid w:val="00CF53E4"/>
    <w:rsid w:val="00CF547C"/>
    <w:rsid w:val="00CF55DA"/>
    <w:rsid w:val="00CF5DFC"/>
    <w:rsid w:val="00CF5F30"/>
    <w:rsid w:val="00CF6757"/>
    <w:rsid w:val="00CF6F6E"/>
    <w:rsid w:val="00CF75F8"/>
    <w:rsid w:val="00D0089A"/>
    <w:rsid w:val="00D00C23"/>
    <w:rsid w:val="00D0166C"/>
    <w:rsid w:val="00D016F9"/>
    <w:rsid w:val="00D017A9"/>
    <w:rsid w:val="00D01AFD"/>
    <w:rsid w:val="00D01D46"/>
    <w:rsid w:val="00D01F9B"/>
    <w:rsid w:val="00D026A8"/>
    <w:rsid w:val="00D02BB4"/>
    <w:rsid w:val="00D02F38"/>
    <w:rsid w:val="00D03749"/>
    <w:rsid w:val="00D03760"/>
    <w:rsid w:val="00D03936"/>
    <w:rsid w:val="00D03B47"/>
    <w:rsid w:val="00D03F38"/>
    <w:rsid w:val="00D04111"/>
    <w:rsid w:val="00D04512"/>
    <w:rsid w:val="00D04AC7"/>
    <w:rsid w:val="00D04BA3"/>
    <w:rsid w:val="00D04D4C"/>
    <w:rsid w:val="00D04EAF"/>
    <w:rsid w:val="00D05997"/>
    <w:rsid w:val="00D05A65"/>
    <w:rsid w:val="00D05F85"/>
    <w:rsid w:val="00D06176"/>
    <w:rsid w:val="00D06B93"/>
    <w:rsid w:val="00D06EFA"/>
    <w:rsid w:val="00D07482"/>
    <w:rsid w:val="00D10606"/>
    <w:rsid w:val="00D10B9A"/>
    <w:rsid w:val="00D11215"/>
    <w:rsid w:val="00D1172A"/>
    <w:rsid w:val="00D12042"/>
    <w:rsid w:val="00D1220E"/>
    <w:rsid w:val="00D1225A"/>
    <w:rsid w:val="00D12CF7"/>
    <w:rsid w:val="00D135BC"/>
    <w:rsid w:val="00D13C24"/>
    <w:rsid w:val="00D14861"/>
    <w:rsid w:val="00D14A59"/>
    <w:rsid w:val="00D15600"/>
    <w:rsid w:val="00D156FD"/>
    <w:rsid w:val="00D1572D"/>
    <w:rsid w:val="00D1592D"/>
    <w:rsid w:val="00D159B1"/>
    <w:rsid w:val="00D1667E"/>
    <w:rsid w:val="00D16ED2"/>
    <w:rsid w:val="00D1715D"/>
    <w:rsid w:val="00D1724E"/>
    <w:rsid w:val="00D1795E"/>
    <w:rsid w:val="00D17FDC"/>
    <w:rsid w:val="00D203D4"/>
    <w:rsid w:val="00D2044F"/>
    <w:rsid w:val="00D204C3"/>
    <w:rsid w:val="00D20FB4"/>
    <w:rsid w:val="00D21AFD"/>
    <w:rsid w:val="00D21D69"/>
    <w:rsid w:val="00D21E17"/>
    <w:rsid w:val="00D22438"/>
    <w:rsid w:val="00D22679"/>
    <w:rsid w:val="00D22C04"/>
    <w:rsid w:val="00D230C3"/>
    <w:rsid w:val="00D23118"/>
    <w:rsid w:val="00D23728"/>
    <w:rsid w:val="00D23A40"/>
    <w:rsid w:val="00D24E62"/>
    <w:rsid w:val="00D24ECC"/>
    <w:rsid w:val="00D24F44"/>
    <w:rsid w:val="00D24FDE"/>
    <w:rsid w:val="00D2577D"/>
    <w:rsid w:val="00D25C43"/>
    <w:rsid w:val="00D26794"/>
    <w:rsid w:val="00D27269"/>
    <w:rsid w:val="00D27D5C"/>
    <w:rsid w:val="00D303F1"/>
    <w:rsid w:val="00D306C7"/>
    <w:rsid w:val="00D30EB3"/>
    <w:rsid w:val="00D30F1D"/>
    <w:rsid w:val="00D3133C"/>
    <w:rsid w:val="00D317E5"/>
    <w:rsid w:val="00D31DF8"/>
    <w:rsid w:val="00D31EE5"/>
    <w:rsid w:val="00D323B3"/>
    <w:rsid w:val="00D32B7B"/>
    <w:rsid w:val="00D32FE3"/>
    <w:rsid w:val="00D33529"/>
    <w:rsid w:val="00D33B38"/>
    <w:rsid w:val="00D343F9"/>
    <w:rsid w:val="00D3469B"/>
    <w:rsid w:val="00D34F37"/>
    <w:rsid w:val="00D358BD"/>
    <w:rsid w:val="00D35D54"/>
    <w:rsid w:val="00D36744"/>
    <w:rsid w:val="00D36DDC"/>
    <w:rsid w:val="00D37BAD"/>
    <w:rsid w:val="00D37D64"/>
    <w:rsid w:val="00D37DFD"/>
    <w:rsid w:val="00D37FEB"/>
    <w:rsid w:val="00D400F3"/>
    <w:rsid w:val="00D405FC"/>
    <w:rsid w:val="00D40839"/>
    <w:rsid w:val="00D409C1"/>
    <w:rsid w:val="00D40B82"/>
    <w:rsid w:val="00D40D63"/>
    <w:rsid w:val="00D4156E"/>
    <w:rsid w:val="00D4186B"/>
    <w:rsid w:val="00D41DDC"/>
    <w:rsid w:val="00D424B7"/>
    <w:rsid w:val="00D4255D"/>
    <w:rsid w:val="00D42B10"/>
    <w:rsid w:val="00D4378F"/>
    <w:rsid w:val="00D43EC1"/>
    <w:rsid w:val="00D44179"/>
    <w:rsid w:val="00D44433"/>
    <w:rsid w:val="00D445F1"/>
    <w:rsid w:val="00D44F1E"/>
    <w:rsid w:val="00D45070"/>
    <w:rsid w:val="00D45352"/>
    <w:rsid w:val="00D454A2"/>
    <w:rsid w:val="00D456CD"/>
    <w:rsid w:val="00D456D0"/>
    <w:rsid w:val="00D457FF"/>
    <w:rsid w:val="00D462A9"/>
    <w:rsid w:val="00D46336"/>
    <w:rsid w:val="00D466F0"/>
    <w:rsid w:val="00D46902"/>
    <w:rsid w:val="00D4691E"/>
    <w:rsid w:val="00D4755A"/>
    <w:rsid w:val="00D475D3"/>
    <w:rsid w:val="00D4771F"/>
    <w:rsid w:val="00D47C20"/>
    <w:rsid w:val="00D50470"/>
    <w:rsid w:val="00D50619"/>
    <w:rsid w:val="00D51045"/>
    <w:rsid w:val="00D51060"/>
    <w:rsid w:val="00D5130F"/>
    <w:rsid w:val="00D52606"/>
    <w:rsid w:val="00D52B21"/>
    <w:rsid w:val="00D52D9C"/>
    <w:rsid w:val="00D52F92"/>
    <w:rsid w:val="00D53715"/>
    <w:rsid w:val="00D53B3F"/>
    <w:rsid w:val="00D55140"/>
    <w:rsid w:val="00D55994"/>
    <w:rsid w:val="00D55BD8"/>
    <w:rsid w:val="00D55D9C"/>
    <w:rsid w:val="00D560EE"/>
    <w:rsid w:val="00D56133"/>
    <w:rsid w:val="00D5616F"/>
    <w:rsid w:val="00D56650"/>
    <w:rsid w:val="00D5667A"/>
    <w:rsid w:val="00D56A9C"/>
    <w:rsid w:val="00D56D31"/>
    <w:rsid w:val="00D571C0"/>
    <w:rsid w:val="00D574A4"/>
    <w:rsid w:val="00D5760C"/>
    <w:rsid w:val="00D57683"/>
    <w:rsid w:val="00D57C0B"/>
    <w:rsid w:val="00D57F94"/>
    <w:rsid w:val="00D6035E"/>
    <w:rsid w:val="00D603E5"/>
    <w:rsid w:val="00D612E6"/>
    <w:rsid w:val="00D61975"/>
    <w:rsid w:val="00D61D7A"/>
    <w:rsid w:val="00D6215C"/>
    <w:rsid w:val="00D626F1"/>
    <w:rsid w:val="00D6270E"/>
    <w:rsid w:val="00D638BA"/>
    <w:rsid w:val="00D63928"/>
    <w:rsid w:val="00D64836"/>
    <w:rsid w:val="00D64952"/>
    <w:rsid w:val="00D64AFA"/>
    <w:rsid w:val="00D6502B"/>
    <w:rsid w:val="00D65407"/>
    <w:rsid w:val="00D65484"/>
    <w:rsid w:val="00D65676"/>
    <w:rsid w:val="00D665EC"/>
    <w:rsid w:val="00D66DEB"/>
    <w:rsid w:val="00D6757B"/>
    <w:rsid w:val="00D67B8F"/>
    <w:rsid w:val="00D70D07"/>
    <w:rsid w:val="00D71D97"/>
    <w:rsid w:val="00D7243E"/>
    <w:rsid w:val="00D72897"/>
    <w:rsid w:val="00D728F8"/>
    <w:rsid w:val="00D72B4B"/>
    <w:rsid w:val="00D73462"/>
    <w:rsid w:val="00D74023"/>
    <w:rsid w:val="00D74560"/>
    <w:rsid w:val="00D7476B"/>
    <w:rsid w:val="00D7527C"/>
    <w:rsid w:val="00D75405"/>
    <w:rsid w:val="00D75693"/>
    <w:rsid w:val="00D756EA"/>
    <w:rsid w:val="00D75AFB"/>
    <w:rsid w:val="00D75DBF"/>
    <w:rsid w:val="00D76890"/>
    <w:rsid w:val="00D76A36"/>
    <w:rsid w:val="00D76E14"/>
    <w:rsid w:val="00D7730D"/>
    <w:rsid w:val="00D779C1"/>
    <w:rsid w:val="00D77C35"/>
    <w:rsid w:val="00D77CCB"/>
    <w:rsid w:val="00D80026"/>
    <w:rsid w:val="00D80096"/>
    <w:rsid w:val="00D813EC"/>
    <w:rsid w:val="00D81643"/>
    <w:rsid w:val="00D8194F"/>
    <w:rsid w:val="00D81EEE"/>
    <w:rsid w:val="00D820AE"/>
    <w:rsid w:val="00D820EA"/>
    <w:rsid w:val="00D82568"/>
    <w:rsid w:val="00D82823"/>
    <w:rsid w:val="00D828CA"/>
    <w:rsid w:val="00D829B2"/>
    <w:rsid w:val="00D833AA"/>
    <w:rsid w:val="00D83FF5"/>
    <w:rsid w:val="00D85145"/>
    <w:rsid w:val="00D857DF"/>
    <w:rsid w:val="00D85ADD"/>
    <w:rsid w:val="00D85B11"/>
    <w:rsid w:val="00D8620C"/>
    <w:rsid w:val="00D86639"/>
    <w:rsid w:val="00D869EE"/>
    <w:rsid w:val="00D86A84"/>
    <w:rsid w:val="00D86AA2"/>
    <w:rsid w:val="00D86AE0"/>
    <w:rsid w:val="00D86F25"/>
    <w:rsid w:val="00D874E8"/>
    <w:rsid w:val="00D8770E"/>
    <w:rsid w:val="00D8773F"/>
    <w:rsid w:val="00D87A8F"/>
    <w:rsid w:val="00D87AC9"/>
    <w:rsid w:val="00D90055"/>
    <w:rsid w:val="00D906C0"/>
    <w:rsid w:val="00D91543"/>
    <w:rsid w:val="00D917BF"/>
    <w:rsid w:val="00D917EE"/>
    <w:rsid w:val="00D92819"/>
    <w:rsid w:val="00D92A11"/>
    <w:rsid w:val="00D92EBB"/>
    <w:rsid w:val="00D931A4"/>
    <w:rsid w:val="00D93208"/>
    <w:rsid w:val="00D9364F"/>
    <w:rsid w:val="00D938F6"/>
    <w:rsid w:val="00D93BFE"/>
    <w:rsid w:val="00D93C29"/>
    <w:rsid w:val="00D94273"/>
    <w:rsid w:val="00D945D0"/>
    <w:rsid w:val="00D94F61"/>
    <w:rsid w:val="00D95568"/>
    <w:rsid w:val="00D95598"/>
    <w:rsid w:val="00D95B5F"/>
    <w:rsid w:val="00D96302"/>
    <w:rsid w:val="00D96BF7"/>
    <w:rsid w:val="00D9725A"/>
    <w:rsid w:val="00D977A9"/>
    <w:rsid w:val="00D97BD5"/>
    <w:rsid w:val="00DA0E5B"/>
    <w:rsid w:val="00DA0FD1"/>
    <w:rsid w:val="00DA11A3"/>
    <w:rsid w:val="00DA25C9"/>
    <w:rsid w:val="00DA2927"/>
    <w:rsid w:val="00DA2B28"/>
    <w:rsid w:val="00DA3836"/>
    <w:rsid w:val="00DA41CD"/>
    <w:rsid w:val="00DA4C06"/>
    <w:rsid w:val="00DA548F"/>
    <w:rsid w:val="00DA58DC"/>
    <w:rsid w:val="00DA6DF7"/>
    <w:rsid w:val="00DA78C1"/>
    <w:rsid w:val="00DB004B"/>
    <w:rsid w:val="00DB06F2"/>
    <w:rsid w:val="00DB077B"/>
    <w:rsid w:val="00DB0C4A"/>
    <w:rsid w:val="00DB0EB9"/>
    <w:rsid w:val="00DB108E"/>
    <w:rsid w:val="00DB1506"/>
    <w:rsid w:val="00DB19C0"/>
    <w:rsid w:val="00DB1BC6"/>
    <w:rsid w:val="00DB1E70"/>
    <w:rsid w:val="00DB20D8"/>
    <w:rsid w:val="00DB291D"/>
    <w:rsid w:val="00DB2F87"/>
    <w:rsid w:val="00DB2FE9"/>
    <w:rsid w:val="00DB3363"/>
    <w:rsid w:val="00DB3CC2"/>
    <w:rsid w:val="00DB3F3B"/>
    <w:rsid w:val="00DB49DA"/>
    <w:rsid w:val="00DB4ED9"/>
    <w:rsid w:val="00DB5856"/>
    <w:rsid w:val="00DB636C"/>
    <w:rsid w:val="00DB63CE"/>
    <w:rsid w:val="00DB6585"/>
    <w:rsid w:val="00DB671E"/>
    <w:rsid w:val="00DC01A2"/>
    <w:rsid w:val="00DC06D2"/>
    <w:rsid w:val="00DC077A"/>
    <w:rsid w:val="00DC0C2A"/>
    <w:rsid w:val="00DC0CF7"/>
    <w:rsid w:val="00DC0F60"/>
    <w:rsid w:val="00DC154B"/>
    <w:rsid w:val="00DC1B2A"/>
    <w:rsid w:val="00DC1C75"/>
    <w:rsid w:val="00DC24CB"/>
    <w:rsid w:val="00DC2AE7"/>
    <w:rsid w:val="00DC2CCE"/>
    <w:rsid w:val="00DC30EB"/>
    <w:rsid w:val="00DC31D4"/>
    <w:rsid w:val="00DC3259"/>
    <w:rsid w:val="00DC32CE"/>
    <w:rsid w:val="00DC3392"/>
    <w:rsid w:val="00DC374F"/>
    <w:rsid w:val="00DC3AB6"/>
    <w:rsid w:val="00DC4E66"/>
    <w:rsid w:val="00DC4EA0"/>
    <w:rsid w:val="00DC5C4F"/>
    <w:rsid w:val="00DC68F2"/>
    <w:rsid w:val="00DC7240"/>
    <w:rsid w:val="00DC739B"/>
    <w:rsid w:val="00DC77C3"/>
    <w:rsid w:val="00DC7BBA"/>
    <w:rsid w:val="00DC7E4A"/>
    <w:rsid w:val="00DD009B"/>
    <w:rsid w:val="00DD06D0"/>
    <w:rsid w:val="00DD0C8C"/>
    <w:rsid w:val="00DD0D78"/>
    <w:rsid w:val="00DD1406"/>
    <w:rsid w:val="00DD1527"/>
    <w:rsid w:val="00DD166F"/>
    <w:rsid w:val="00DD18F8"/>
    <w:rsid w:val="00DD1A24"/>
    <w:rsid w:val="00DD1BFB"/>
    <w:rsid w:val="00DD2267"/>
    <w:rsid w:val="00DD34EA"/>
    <w:rsid w:val="00DD3A36"/>
    <w:rsid w:val="00DD42F3"/>
    <w:rsid w:val="00DD4F59"/>
    <w:rsid w:val="00DD571C"/>
    <w:rsid w:val="00DD59A6"/>
    <w:rsid w:val="00DD6E93"/>
    <w:rsid w:val="00DD71F7"/>
    <w:rsid w:val="00DD7354"/>
    <w:rsid w:val="00DE1144"/>
    <w:rsid w:val="00DE1549"/>
    <w:rsid w:val="00DE1FDE"/>
    <w:rsid w:val="00DE2314"/>
    <w:rsid w:val="00DE2683"/>
    <w:rsid w:val="00DE3102"/>
    <w:rsid w:val="00DE35EC"/>
    <w:rsid w:val="00DE3708"/>
    <w:rsid w:val="00DE3A37"/>
    <w:rsid w:val="00DE3FAB"/>
    <w:rsid w:val="00DE4556"/>
    <w:rsid w:val="00DE48F7"/>
    <w:rsid w:val="00DE4B22"/>
    <w:rsid w:val="00DE51C3"/>
    <w:rsid w:val="00DE51F1"/>
    <w:rsid w:val="00DE530F"/>
    <w:rsid w:val="00DE552C"/>
    <w:rsid w:val="00DE58B8"/>
    <w:rsid w:val="00DE5A15"/>
    <w:rsid w:val="00DE5AAF"/>
    <w:rsid w:val="00DE6511"/>
    <w:rsid w:val="00DE6C60"/>
    <w:rsid w:val="00DE70BC"/>
    <w:rsid w:val="00DE73C9"/>
    <w:rsid w:val="00DE7B00"/>
    <w:rsid w:val="00DF07A7"/>
    <w:rsid w:val="00DF095D"/>
    <w:rsid w:val="00DF0E5E"/>
    <w:rsid w:val="00DF0EEC"/>
    <w:rsid w:val="00DF13DF"/>
    <w:rsid w:val="00DF154B"/>
    <w:rsid w:val="00DF15C9"/>
    <w:rsid w:val="00DF1872"/>
    <w:rsid w:val="00DF19BE"/>
    <w:rsid w:val="00DF1B21"/>
    <w:rsid w:val="00DF1B99"/>
    <w:rsid w:val="00DF214B"/>
    <w:rsid w:val="00DF2C3D"/>
    <w:rsid w:val="00DF3EB7"/>
    <w:rsid w:val="00DF4057"/>
    <w:rsid w:val="00DF54D1"/>
    <w:rsid w:val="00DF6877"/>
    <w:rsid w:val="00DF6B33"/>
    <w:rsid w:val="00DF73E2"/>
    <w:rsid w:val="00DF7546"/>
    <w:rsid w:val="00E00749"/>
    <w:rsid w:val="00E0096C"/>
    <w:rsid w:val="00E011FA"/>
    <w:rsid w:val="00E01770"/>
    <w:rsid w:val="00E0197F"/>
    <w:rsid w:val="00E021C3"/>
    <w:rsid w:val="00E0310E"/>
    <w:rsid w:val="00E03627"/>
    <w:rsid w:val="00E03697"/>
    <w:rsid w:val="00E05A50"/>
    <w:rsid w:val="00E06A13"/>
    <w:rsid w:val="00E06B4A"/>
    <w:rsid w:val="00E07CD6"/>
    <w:rsid w:val="00E07DD3"/>
    <w:rsid w:val="00E10172"/>
    <w:rsid w:val="00E103D2"/>
    <w:rsid w:val="00E1065A"/>
    <w:rsid w:val="00E10BF1"/>
    <w:rsid w:val="00E10CA3"/>
    <w:rsid w:val="00E111E3"/>
    <w:rsid w:val="00E112A2"/>
    <w:rsid w:val="00E118EB"/>
    <w:rsid w:val="00E11BF8"/>
    <w:rsid w:val="00E11DE4"/>
    <w:rsid w:val="00E11E6F"/>
    <w:rsid w:val="00E12416"/>
    <w:rsid w:val="00E12488"/>
    <w:rsid w:val="00E125F7"/>
    <w:rsid w:val="00E12FD2"/>
    <w:rsid w:val="00E136B4"/>
    <w:rsid w:val="00E139EE"/>
    <w:rsid w:val="00E13AA2"/>
    <w:rsid w:val="00E14236"/>
    <w:rsid w:val="00E14534"/>
    <w:rsid w:val="00E15315"/>
    <w:rsid w:val="00E153F6"/>
    <w:rsid w:val="00E156E4"/>
    <w:rsid w:val="00E15907"/>
    <w:rsid w:val="00E15A23"/>
    <w:rsid w:val="00E16212"/>
    <w:rsid w:val="00E16ABF"/>
    <w:rsid w:val="00E16B4A"/>
    <w:rsid w:val="00E17C48"/>
    <w:rsid w:val="00E204BE"/>
    <w:rsid w:val="00E204C7"/>
    <w:rsid w:val="00E20A93"/>
    <w:rsid w:val="00E211BE"/>
    <w:rsid w:val="00E21406"/>
    <w:rsid w:val="00E2141E"/>
    <w:rsid w:val="00E21FD0"/>
    <w:rsid w:val="00E21FD6"/>
    <w:rsid w:val="00E221FB"/>
    <w:rsid w:val="00E22BFC"/>
    <w:rsid w:val="00E22DE3"/>
    <w:rsid w:val="00E23698"/>
    <w:rsid w:val="00E23E5E"/>
    <w:rsid w:val="00E240CD"/>
    <w:rsid w:val="00E24170"/>
    <w:rsid w:val="00E242EF"/>
    <w:rsid w:val="00E2477D"/>
    <w:rsid w:val="00E24F26"/>
    <w:rsid w:val="00E2539C"/>
    <w:rsid w:val="00E25749"/>
    <w:rsid w:val="00E26293"/>
    <w:rsid w:val="00E26CBA"/>
    <w:rsid w:val="00E26DB8"/>
    <w:rsid w:val="00E26E78"/>
    <w:rsid w:val="00E27899"/>
    <w:rsid w:val="00E27FDE"/>
    <w:rsid w:val="00E30D08"/>
    <w:rsid w:val="00E3121F"/>
    <w:rsid w:val="00E31BB6"/>
    <w:rsid w:val="00E31EF2"/>
    <w:rsid w:val="00E327A2"/>
    <w:rsid w:val="00E3289C"/>
    <w:rsid w:val="00E32975"/>
    <w:rsid w:val="00E32C9D"/>
    <w:rsid w:val="00E32E18"/>
    <w:rsid w:val="00E3353B"/>
    <w:rsid w:val="00E337D0"/>
    <w:rsid w:val="00E33953"/>
    <w:rsid w:val="00E33980"/>
    <w:rsid w:val="00E339E7"/>
    <w:rsid w:val="00E33C79"/>
    <w:rsid w:val="00E345C5"/>
    <w:rsid w:val="00E346BB"/>
    <w:rsid w:val="00E34761"/>
    <w:rsid w:val="00E3572A"/>
    <w:rsid w:val="00E35CCE"/>
    <w:rsid w:val="00E35CD0"/>
    <w:rsid w:val="00E35F10"/>
    <w:rsid w:val="00E3660F"/>
    <w:rsid w:val="00E37133"/>
    <w:rsid w:val="00E37B10"/>
    <w:rsid w:val="00E404FE"/>
    <w:rsid w:val="00E40A5D"/>
    <w:rsid w:val="00E415EA"/>
    <w:rsid w:val="00E41B4D"/>
    <w:rsid w:val="00E41C5B"/>
    <w:rsid w:val="00E42842"/>
    <w:rsid w:val="00E42E00"/>
    <w:rsid w:val="00E42E61"/>
    <w:rsid w:val="00E4307A"/>
    <w:rsid w:val="00E44046"/>
    <w:rsid w:val="00E44248"/>
    <w:rsid w:val="00E44BC7"/>
    <w:rsid w:val="00E44DBA"/>
    <w:rsid w:val="00E44DE8"/>
    <w:rsid w:val="00E4593E"/>
    <w:rsid w:val="00E46349"/>
    <w:rsid w:val="00E46464"/>
    <w:rsid w:val="00E4672F"/>
    <w:rsid w:val="00E46EB6"/>
    <w:rsid w:val="00E46FC5"/>
    <w:rsid w:val="00E47137"/>
    <w:rsid w:val="00E47673"/>
    <w:rsid w:val="00E47D0A"/>
    <w:rsid w:val="00E47D21"/>
    <w:rsid w:val="00E47D91"/>
    <w:rsid w:val="00E50618"/>
    <w:rsid w:val="00E50D2B"/>
    <w:rsid w:val="00E516A0"/>
    <w:rsid w:val="00E517B9"/>
    <w:rsid w:val="00E51C36"/>
    <w:rsid w:val="00E51D13"/>
    <w:rsid w:val="00E51FA8"/>
    <w:rsid w:val="00E52779"/>
    <w:rsid w:val="00E53251"/>
    <w:rsid w:val="00E53824"/>
    <w:rsid w:val="00E54D2E"/>
    <w:rsid w:val="00E54D97"/>
    <w:rsid w:val="00E55F1B"/>
    <w:rsid w:val="00E567B2"/>
    <w:rsid w:val="00E56B58"/>
    <w:rsid w:val="00E56BAA"/>
    <w:rsid w:val="00E5711E"/>
    <w:rsid w:val="00E571BC"/>
    <w:rsid w:val="00E573E3"/>
    <w:rsid w:val="00E57804"/>
    <w:rsid w:val="00E60372"/>
    <w:rsid w:val="00E6077C"/>
    <w:rsid w:val="00E60D7C"/>
    <w:rsid w:val="00E60D8D"/>
    <w:rsid w:val="00E6116B"/>
    <w:rsid w:val="00E616A1"/>
    <w:rsid w:val="00E619E9"/>
    <w:rsid w:val="00E61FB8"/>
    <w:rsid w:val="00E61FF8"/>
    <w:rsid w:val="00E62117"/>
    <w:rsid w:val="00E621F2"/>
    <w:rsid w:val="00E643B2"/>
    <w:rsid w:val="00E6465B"/>
    <w:rsid w:val="00E64767"/>
    <w:rsid w:val="00E64EA6"/>
    <w:rsid w:val="00E65236"/>
    <w:rsid w:val="00E65696"/>
    <w:rsid w:val="00E66DC3"/>
    <w:rsid w:val="00E67742"/>
    <w:rsid w:val="00E67ACB"/>
    <w:rsid w:val="00E67BC2"/>
    <w:rsid w:val="00E67F55"/>
    <w:rsid w:val="00E70416"/>
    <w:rsid w:val="00E70552"/>
    <w:rsid w:val="00E70710"/>
    <w:rsid w:val="00E708BD"/>
    <w:rsid w:val="00E70C0E"/>
    <w:rsid w:val="00E70F43"/>
    <w:rsid w:val="00E70FD1"/>
    <w:rsid w:val="00E71B72"/>
    <w:rsid w:val="00E7257B"/>
    <w:rsid w:val="00E745EA"/>
    <w:rsid w:val="00E74EF5"/>
    <w:rsid w:val="00E74EFE"/>
    <w:rsid w:val="00E75506"/>
    <w:rsid w:val="00E75C82"/>
    <w:rsid w:val="00E7634F"/>
    <w:rsid w:val="00E766F3"/>
    <w:rsid w:val="00E76A41"/>
    <w:rsid w:val="00E7744C"/>
    <w:rsid w:val="00E77A48"/>
    <w:rsid w:val="00E77BDC"/>
    <w:rsid w:val="00E77CD0"/>
    <w:rsid w:val="00E80278"/>
    <w:rsid w:val="00E80325"/>
    <w:rsid w:val="00E804BD"/>
    <w:rsid w:val="00E81176"/>
    <w:rsid w:val="00E811B5"/>
    <w:rsid w:val="00E81779"/>
    <w:rsid w:val="00E822B2"/>
    <w:rsid w:val="00E82637"/>
    <w:rsid w:val="00E8263F"/>
    <w:rsid w:val="00E82F13"/>
    <w:rsid w:val="00E83758"/>
    <w:rsid w:val="00E83C52"/>
    <w:rsid w:val="00E8410E"/>
    <w:rsid w:val="00E8453E"/>
    <w:rsid w:val="00E84C5D"/>
    <w:rsid w:val="00E84D55"/>
    <w:rsid w:val="00E852FF"/>
    <w:rsid w:val="00E8590C"/>
    <w:rsid w:val="00E86123"/>
    <w:rsid w:val="00E86183"/>
    <w:rsid w:val="00E862A8"/>
    <w:rsid w:val="00E87F0F"/>
    <w:rsid w:val="00E90203"/>
    <w:rsid w:val="00E90298"/>
    <w:rsid w:val="00E90477"/>
    <w:rsid w:val="00E905D6"/>
    <w:rsid w:val="00E90A43"/>
    <w:rsid w:val="00E90CB2"/>
    <w:rsid w:val="00E90D92"/>
    <w:rsid w:val="00E9114D"/>
    <w:rsid w:val="00E91873"/>
    <w:rsid w:val="00E91E2E"/>
    <w:rsid w:val="00E91EB4"/>
    <w:rsid w:val="00E91FE6"/>
    <w:rsid w:val="00E92061"/>
    <w:rsid w:val="00E92496"/>
    <w:rsid w:val="00E9249F"/>
    <w:rsid w:val="00E9253C"/>
    <w:rsid w:val="00E92552"/>
    <w:rsid w:val="00E93112"/>
    <w:rsid w:val="00E93399"/>
    <w:rsid w:val="00E935C8"/>
    <w:rsid w:val="00E936B6"/>
    <w:rsid w:val="00E947C9"/>
    <w:rsid w:val="00E95160"/>
    <w:rsid w:val="00E954B6"/>
    <w:rsid w:val="00E95A64"/>
    <w:rsid w:val="00E95DDE"/>
    <w:rsid w:val="00E95E4F"/>
    <w:rsid w:val="00E95FBE"/>
    <w:rsid w:val="00E96BEB"/>
    <w:rsid w:val="00E96C21"/>
    <w:rsid w:val="00E96C34"/>
    <w:rsid w:val="00E96F4E"/>
    <w:rsid w:val="00E97642"/>
    <w:rsid w:val="00E97EFD"/>
    <w:rsid w:val="00EA00F0"/>
    <w:rsid w:val="00EA1392"/>
    <w:rsid w:val="00EA14F4"/>
    <w:rsid w:val="00EA160A"/>
    <w:rsid w:val="00EA1DAA"/>
    <w:rsid w:val="00EA2CB1"/>
    <w:rsid w:val="00EA33C3"/>
    <w:rsid w:val="00EA49B6"/>
    <w:rsid w:val="00EA5460"/>
    <w:rsid w:val="00EA5542"/>
    <w:rsid w:val="00EA558A"/>
    <w:rsid w:val="00EA59A7"/>
    <w:rsid w:val="00EA5A3C"/>
    <w:rsid w:val="00EA5E45"/>
    <w:rsid w:val="00EA6A8C"/>
    <w:rsid w:val="00EA7B34"/>
    <w:rsid w:val="00EA7EC1"/>
    <w:rsid w:val="00EB00B4"/>
    <w:rsid w:val="00EB012F"/>
    <w:rsid w:val="00EB028A"/>
    <w:rsid w:val="00EB02C0"/>
    <w:rsid w:val="00EB1D6D"/>
    <w:rsid w:val="00EB1EA8"/>
    <w:rsid w:val="00EB2111"/>
    <w:rsid w:val="00EB2138"/>
    <w:rsid w:val="00EB2D77"/>
    <w:rsid w:val="00EB36AA"/>
    <w:rsid w:val="00EB36F1"/>
    <w:rsid w:val="00EB447E"/>
    <w:rsid w:val="00EB456C"/>
    <w:rsid w:val="00EB4594"/>
    <w:rsid w:val="00EB4E45"/>
    <w:rsid w:val="00EB4EDD"/>
    <w:rsid w:val="00EB5420"/>
    <w:rsid w:val="00EB574B"/>
    <w:rsid w:val="00EB5C28"/>
    <w:rsid w:val="00EB68D6"/>
    <w:rsid w:val="00EB7130"/>
    <w:rsid w:val="00EB7ACC"/>
    <w:rsid w:val="00EC05BA"/>
    <w:rsid w:val="00EC175B"/>
    <w:rsid w:val="00EC21FC"/>
    <w:rsid w:val="00EC2259"/>
    <w:rsid w:val="00EC23EC"/>
    <w:rsid w:val="00EC2A7F"/>
    <w:rsid w:val="00EC2C5F"/>
    <w:rsid w:val="00EC3020"/>
    <w:rsid w:val="00EC3215"/>
    <w:rsid w:val="00EC3523"/>
    <w:rsid w:val="00EC37C7"/>
    <w:rsid w:val="00EC3BCC"/>
    <w:rsid w:val="00EC43B9"/>
    <w:rsid w:val="00EC471F"/>
    <w:rsid w:val="00EC48DB"/>
    <w:rsid w:val="00EC5594"/>
    <w:rsid w:val="00EC55F5"/>
    <w:rsid w:val="00EC6864"/>
    <w:rsid w:val="00EC6936"/>
    <w:rsid w:val="00EC69CB"/>
    <w:rsid w:val="00EC7021"/>
    <w:rsid w:val="00EC70AE"/>
    <w:rsid w:val="00EC7852"/>
    <w:rsid w:val="00EC794A"/>
    <w:rsid w:val="00ED0016"/>
    <w:rsid w:val="00ED0847"/>
    <w:rsid w:val="00ED1987"/>
    <w:rsid w:val="00ED1B7F"/>
    <w:rsid w:val="00ED1BD1"/>
    <w:rsid w:val="00ED1BD8"/>
    <w:rsid w:val="00ED2358"/>
    <w:rsid w:val="00ED2401"/>
    <w:rsid w:val="00ED2928"/>
    <w:rsid w:val="00ED2AFF"/>
    <w:rsid w:val="00ED30C2"/>
    <w:rsid w:val="00ED47BD"/>
    <w:rsid w:val="00ED4F95"/>
    <w:rsid w:val="00ED50C3"/>
    <w:rsid w:val="00ED59A9"/>
    <w:rsid w:val="00ED65AC"/>
    <w:rsid w:val="00ED6AB3"/>
    <w:rsid w:val="00ED6E63"/>
    <w:rsid w:val="00ED7CC5"/>
    <w:rsid w:val="00EE0A01"/>
    <w:rsid w:val="00EE0B64"/>
    <w:rsid w:val="00EE0DDF"/>
    <w:rsid w:val="00EE1221"/>
    <w:rsid w:val="00EE2323"/>
    <w:rsid w:val="00EE2401"/>
    <w:rsid w:val="00EE244E"/>
    <w:rsid w:val="00EE2542"/>
    <w:rsid w:val="00EE39AB"/>
    <w:rsid w:val="00EE3B59"/>
    <w:rsid w:val="00EE3FC6"/>
    <w:rsid w:val="00EE421D"/>
    <w:rsid w:val="00EE43BE"/>
    <w:rsid w:val="00EE44C0"/>
    <w:rsid w:val="00EE44F9"/>
    <w:rsid w:val="00EE6698"/>
    <w:rsid w:val="00EE6868"/>
    <w:rsid w:val="00EE7285"/>
    <w:rsid w:val="00EE77C4"/>
    <w:rsid w:val="00EE7998"/>
    <w:rsid w:val="00EE7AD8"/>
    <w:rsid w:val="00EF00D2"/>
    <w:rsid w:val="00EF06FB"/>
    <w:rsid w:val="00EF09D4"/>
    <w:rsid w:val="00EF0AC4"/>
    <w:rsid w:val="00EF0C09"/>
    <w:rsid w:val="00EF17DE"/>
    <w:rsid w:val="00EF1991"/>
    <w:rsid w:val="00EF1CF4"/>
    <w:rsid w:val="00EF2307"/>
    <w:rsid w:val="00EF23BB"/>
    <w:rsid w:val="00EF3225"/>
    <w:rsid w:val="00EF3CAA"/>
    <w:rsid w:val="00EF41CC"/>
    <w:rsid w:val="00EF4656"/>
    <w:rsid w:val="00EF6A1D"/>
    <w:rsid w:val="00EF6AFA"/>
    <w:rsid w:val="00EF7135"/>
    <w:rsid w:val="00EF726B"/>
    <w:rsid w:val="00EF730E"/>
    <w:rsid w:val="00EF737C"/>
    <w:rsid w:val="00EF7AE0"/>
    <w:rsid w:val="00EF7B61"/>
    <w:rsid w:val="00F014E1"/>
    <w:rsid w:val="00F015B0"/>
    <w:rsid w:val="00F017B1"/>
    <w:rsid w:val="00F0234C"/>
    <w:rsid w:val="00F02656"/>
    <w:rsid w:val="00F03133"/>
    <w:rsid w:val="00F03298"/>
    <w:rsid w:val="00F032F6"/>
    <w:rsid w:val="00F03F67"/>
    <w:rsid w:val="00F03FE8"/>
    <w:rsid w:val="00F0403B"/>
    <w:rsid w:val="00F043B7"/>
    <w:rsid w:val="00F048AC"/>
    <w:rsid w:val="00F04ACF"/>
    <w:rsid w:val="00F04E15"/>
    <w:rsid w:val="00F04E27"/>
    <w:rsid w:val="00F0553A"/>
    <w:rsid w:val="00F05AE0"/>
    <w:rsid w:val="00F05D80"/>
    <w:rsid w:val="00F05EFD"/>
    <w:rsid w:val="00F06493"/>
    <w:rsid w:val="00F06552"/>
    <w:rsid w:val="00F067E2"/>
    <w:rsid w:val="00F06961"/>
    <w:rsid w:val="00F06C2F"/>
    <w:rsid w:val="00F0754E"/>
    <w:rsid w:val="00F0781A"/>
    <w:rsid w:val="00F078B2"/>
    <w:rsid w:val="00F07B9F"/>
    <w:rsid w:val="00F07C9F"/>
    <w:rsid w:val="00F07FA9"/>
    <w:rsid w:val="00F113A4"/>
    <w:rsid w:val="00F114E5"/>
    <w:rsid w:val="00F11C21"/>
    <w:rsid w:val="00F12987"/>
    <w:rsid w:val="00F1298B"/>
    <w:rsid w:val="00F13768"/>
    <w:rsid w:val="00F13AF1"/>
    <w:rsid w:val="00F13FBF"/>
    <w:rsid w:val="00F15C38"/>
    <w:rsid w:val="00F15C94"/>
    <w:rsid w:val="00F1630B"/>
    <w:rsid w:val="00F169EF"/>
    <w:rsid w:val="00F16A0F"/>
    <w:rsid w:val="00F1726F"/>
    <w:rsid w:val="00F17317"/>
    <w:rsid w:val="00F1766C"/>
    <w:rsid w:val="00F17985"/>
    <w:rsid w:val="00F200B8"/>
    <w:rsid w:val="00F20925"/>
    <w:rsid w:val="00F20BE5"/>
    <w:rsid w:val="00F20BF0"/>
    <w:rsid w:val="00F20CDB"/>
    <w:rsid w:val="00F20DAC"/>
    <w:rsid w:val="00F213EC"/>
    <w:rsid w:val="00F214B7"/>
    <w:rsid w:val="00F21672"/>
    <w:rsid w:val="00F21F46"/>
    <w:rsid w:val="00F22B83"/>
    <w:rsid w:val="00F232E8"/>
    <w:rsid w:val="00F2348B"/>
    <w:rsid w:val="00F239C7"/>
    <w:rsid w:val="00F239ED"/>
    <w:rsid w:val="00F240CA"/>
    <w:rsid w:val="00F243E9"/>
    <w:rsid w:val="00F24505"/>
    <w:rsid w:val="00F248D9"/>
    <w:rsid w:val="00F24E80"/>
    <w:rsid w:val="00F251F7"/>
    <w:rsid w:val="00F2550F"/>
    <w:rsid w:val="00F261DF"/>
    <w:rsid w:val="00F26C13"/>
    <w:rsid w:val="00F27492"/>
    <w:rsid w:val="00F2752A"/>
    <w:rsid w:val="00F2760E"/>
    <w:rsid w:val="00F27A02"/>
    <w:rsid w:val="00F27C1A"/>
    <w:rsid w:val="00F27CD0"/>
    <w:rsid w:val="00F300B0"/>
    <w:rsid w:val="00F30145"/>
    <w:rsid w:val="00F301C0"/>
    <w:rsid w:val="00F30339"/>
    <w:rsid w:val="00F30AE6"/>
    <w:rsid w:val="00F30C47"/>
    <w:rsid w:val="00F31010"/>
    <w:rsid w:val="00F314B9"/>
    <w:rsid w:val="00F31A9E"/>
    <w:rsid w:val="00F327F2"/>
    <w:rsid w:val="00F327F4"/>
    <w:rsid w:val="00F3352B"/>
    <w:rsid w:val="00F33585"/>
    <w:rsid w:val="00F336A1"/>
    <w:rsid w:val="00F348F4"/>
    <w:rsid w:val="00F34BA8"/>
    <w:rsid w:val="00F34BAD"/>
    <w:rsid w:val="00F35E3B"/>
    <w:rsid w:val="00F364CA"/>
    <w:rsid w:val="00F37714"/>
    <w:rsid w:val="00F37EDB"/>
    <w:rsid w:val="00F4077F"/>
    <w:rsid w:val="00F40A57"/>
    <w:rsid w:val="00F40D8C"/>
    <w:rsid w:val="00F410AA"/>
    <w:rsid w:val="00F4167B"/>
    <w:rsid w:val="00F417F9"/>
    <w:rsid w:val="00F4200F"/>
    <w:rsid w:val="00F42566"/>
    <w:rsid w:val="00F439E2"/>
    <w:rsid w:val="00F43D03"/>
    <w:rsid w:val="00F441CE"/>
    <w:rsid w:val="00F4462C"/>
    <w:rsid w:val="00F44652"/>
    <w:rsid w:val="00F44DAA"/>
    <w:rsid w:val="00F44DC6"/>
    <w:rsid w:val="00F44FBF"/>
    <w:rsid w:val="00F45087"/>
    <w:rsid w:val="00F45BBC"/>
    <w:rsid w:val="00F45D52"/>
    <w:rsid w:val="00F46CFD"/>
    <w:rsid w:val="00F47607"/>
    <w:rsid w:val="00F47C4F"/>
    <w:rsid w:val="00F47C5D"/>
    <w:rsid w:val="00F47F70"/>
    <w:rsid w:val="00F500AB"/>
    <w:rsid w:val="00F502C0"/>
    <w:rsid w:val="00F50592"/>
    <w:rsid w:val="00F506CE"/>
    <w:rsid w:val="00F508E5"/>
    <w:rsid w:val="00F50A8A"/>
    <w:rsid w:val="00F50CD8"/>
    <w:rsid w:val="00F50DB1"/>
    <w:rsid w:val="00F520B8"/>
    <w:rsid w:val="00F5238B"/>
    <w:rsid w:val="00F52464"/>
    <w:rsid w:val="00F53035"/>
    <w:rsid w:val="00F537D6"/>
    <w:rsid w:val="00F5430D"/>
    <w:rsid w:val="00F553CA"/>
    <w:rsid w:val="00F558F1"/>
    <w:rsid w:val="00F55C60"/>
    <w:rsid w:val="00F55DA1"/>
    <w:rsid w:val="00F5601C"/>
    <w:rsid w:val="00F5618E"/>
    <w:rsid w:val="00F56CCB"/>
    <w:rsid w:val="00F5731B"/>
    <w:rsid w:val="00F574C3"/>
    <w:rsid w:val="00F57915"/>
    <w:rsid w:val="00F57B46"/>
    <w:rsid w:val="00F60728"/>
    <w:rsid w:val="00F60744"/>
    <w:rsid w:val="00F6129B"/>
    <w:rsid w:val="00F6138A"/>
    <w:rsid w:val="00F613C0"/>
    <w:rsid w:val="00F61983"/>
    <w:rsid w:val="00F6242D"/>
    <w:rsid w:val="00F62793"/>
    <w:rsid w:val="00F62AA7"/>
    <w:rsid w:val="00F62BCB"/>
    <w:rsid w:val="00F635FE"/>
    <w:rsid w:val="00F637EE"/>
    <w:rsid w:val="00F63A00"/>
    <w:rsid w:val="00F64198"/>
    <w:rsid w:val="00F649E7"/>
    <w:rsid w:val="00F64A1C"/>
    <w:rsid w:val="00F6535C"/>
    <w:rsid w:val="00F65D1F"/>
    <w:rsid w:val="00F6675A"/>
    <w:rsid w:val="00F66968"/>
    <w:rsid w:val="00F67E41"/>
    <w:rsid w:val="00F701A2"/>
    <w:rsid w:val="00F7026C"/>
    <w:rsid w:val="00F7088C"/>
    <w:rsid w:val="00F708A0"/>
    <w:rsid w:val="00F70E5B"/>
    <w:rsid w:val="00F71D38"/>
    <w:rsid w:val="00F725AC"/>
    <w:rsid w:val="00F72E71"/>
    <w:rsid w:val="00F73203"/>
    <w:rsid w:val="00F73F50"/>
    <w:rsid w:val="00F74B94"/>
    <w:rsid w:val="00F74EDD"/>
    <w:rsid w:val="00F759BA"/>
    <w:rsid w:val="00F7658B"/>
    <w:rsid w:val="00F769F1"/>
    <w:rsid w:val="00F76EE2"/>
    <w:rsid w:val="00F76F17"/>
    <w:rsid w:val="00F76F29"/>
    <w:rsid w:val="00F77160"/>
    <w:rsid w:val="00F77801"/>
    <w:rsid w:val="00F778E3"/>
    <w:rsid w:val="00F77A47"/>
    <w:rsid w:val="00F80E8C"/>
    <w:rsid w:val="00F80EBD"/>
    <w:rsid w:val="00F80EE6"/>
    <w:rsid w:val="00F81309"/>
    <w:rsid w:val="00F81DC7"/>
    <w:rsid w:val="00F8286B"/>
    <w:rsid w:val="00F83019"/>
    <w:rsid w:val="00F8303D"/>
    <w:rsid w:val="00F831EE"/>
    <w:rsid w:val="00F8351E"/>
    <w:rsid w:val="00F83A13"/>
    <w:rsid w:val="00F84299"/>
    <w:rsid w:val="00F84531"/>
    <w:rsid w:val="00F8490C"/>
    <w:rsid w:val="00F85AE8"/>
    <w:rsid w:val="00F85D5B"/>
    <w:rsid w:val="00F862CA"/>
    <w:rsid w:val="00F865EF"/>
    <w:rsid w:val="00F8751A"/>
    <w:rsid w:val="00F87870"/>
    <w:rsid w:val="00F901B8"/>
    <w:rsid w:val="00F9020A"/>
    <w:rsid w:val="00F9023F"/>
    <w:rsid w:val="00F9037C"/>
    <w:rsid w:val="00F905BA"/>
    <w:rsid w:val="00F90A7C"/>
    <w:rsid w:val="00F911E6"/>
    <w:rsid w:val="00F920C5"/>
    <w:rsid w:val="00F9270A"/>
    <w:rsid w:val="00F93528"/>
    <w:rsid w:val="00F935AD"/>
    <w:rsid w:val="00F94673"/>
    <w:rsid w:val="00F94EF1"/>
    <w:rsid w:val="00F95B8E"/>
    <w:rsid w:val="00F96054"/>
    <w:rsid w:val="00F960E8"/>
    <w:rsid w:val="00F961D7"/>
    <w:rsid w:val="00F962E1"/>
    <w:rsid w:val="00F963A8"/>
    <w:rsid w:val="00F965F1"/>
    <w:rsid w:val="00F9677F"/>
    <w:rsid w:val="00F971E2"/>
    <w:rsid w:val="00F97240"/>
    <w:rsid w:val="00F975C6"/>
    <w:rsid w:val="00F97A9C"/>
    <w:rsid w:val="00FA0969"/>
    <w:rsid w:val="00FA0C46"/>
    <w:rsid w:val="00FA129B"/>
    <w:rsid w:val="00FA141D"/>
    <w:rsid w:val="00FA28C4"/>
    <w:rsid w:val="00FA2C3E"/>
    <w:rsid w:val="00FA34B9"/>
    <w:rsid w:val="00FA3EC4"/>
    <w:rsid w:val="00FA3FE1"/>
    <w:rsid w:val="00FA4396"/>
    <w:rsid w:val="00FA4C9E"/>
    <w:rsid w:val="00FA4E3A"/>
    <w:rsid w:val="00FA5F9F"/>
    <w:rsid w:val="00FA639F"/>
    <w:rsid w:val="00FA6474"/>
    <w:rsid w:val="00FA653D"/>
    <w:rsid w:val="00FA7ACF"/>
    <w:rsid w:val="00FA7B9E"/>
    <w:rsid w:val="00FA7CEE"/>
    <w:rsid w:val="00FB0033"/>
    <w:rsid w:val="00FB0779"/>
    <w:rsid w:val="00FB07CB"/>
    <w:rsid w:val="00FB0A29"/>
    <w:rsid w:val="00FB0B0F"/>
    <w:rsid w:val="00FB0BDC"/>
    <w:rsid w:val="00FB0DB6"/>
    <w:rsid w:val="00FB100F"/>
    <w:rsid w:val="00FB1069"/>
    <w:rsid w:val="00FB1205"/>
    <w:rsid w:val="00FB1537"/>
    <w:rsid w:val="00FB2016"/>
    <w:rsid w:val="00FB24D7"/>
    <w:rsid w:val="00FB2B8B"/>
    <w:rsid w:val="00FB2DAC"/>
    <w:rsid w:val="00FB2EF5"/>
    <w:rsid w:val="00FB3158"/>
    <w:rsid w:val="00FB346C"/>
    <w:rsid w:val="00FB361C"/>
    <w:rsid w:val="00FB3A63"/>
    <w:rsid w:val="00FB4946"/>
    <w:rsid w:val="00FB4B64"/>
    <w:rsid w:val="00FB5947"/>
    <w:rsid w:val="00FB5B09"/>
    <w:rsid w:val="00FB5C71"/>
    <w:rsid w:val="00FB6265"/>
    <w:rsid w:val="00FB6A57"/>
    <w:rsid w:val="00FB6F17"/>
    <w:rsid w:val="00FB7462"/>
    <w:rsid w:val="00FB7534"/>
    <w:rsid w:val="00FB76BE"/>
    <w:rsid w:val="00FB773D"/>
    <w:rsid w:val="00FB7A1C"/>
    <w:rsid w:val="00FB7BCF"/>
    <w:rsid w:val="00FB7BE6"/>
    <w:rsid w:val="00FC03B2"/>
    <w:rsid w:val="00FC08FE"/>
    <w:rsid w:val="00FC0E24"/>
    <w:rsid w:val="00FC1E21"/>
    <w:rsid w:val="00FC23D1"/>
    <w:rsid w:val="00FC2CAC"/>
    <w:rsid w:val="00FC3091"/>
    <w:rsid w:val="00FC54F3"/>
    <w:rsid w:val="00FC6745"/>
    <w:rsid w:val="00FC6868"/>
    <w:rsid w:val="00FC7690"/>
    <w:rsid w:val="00FC782E"/>
    <w:rsid w:val="00FC7831"/>
    <w:rsid w:val="00FC7D00"/>
    <w:rsid w:val="00FC7D2A"/>
    <w:rsid w:val="00FC7D6C"/>
    <w:rsid w:val="00FD0226"/>
    <w:rsid w:val="00FD0752"/>
    <w:rsid w:val="00FD096D"/>
    <w:rsid w:val="00FD0CBF"/>
    <w:rsid w:val="00FD1631"/>
    <w:rsid w:val="00FD1CC5"/>
    <w:rsid w:val="00FD1E1A"/>
    <w:rsid w:val="00FD25A7"/>
    <w:rsid w:val="00FD3471"/>
    <w:rsid w:val="00FD384C"/>
    <w:rsid w:val="00FD3C17"/>
    <w:rsid w:val="00FD3C87"/>
    <w:rsid w:val="00FD41BF"/>
    <w:rsid w:val="00FD53D8"/>
    <w:rsid w:val="00FD58E6"/>
    <w:rsid w:val="00FD5B8D"/>
    <w:rsid w:val="00FD6225"/>
    <w:rsid w:val="00FD657B"/>
    <w:rsid w:val="00FD6628"/>
    <w:rsid w:val="00FD6A37"/>
    <w:rsid w:val="00FD70B4"/>
    <w:rsid w:val="00FD72A6"/>
    <w:rsid w:val="00FD7891"/>
    <w:rsid w:val="00FD7DA0"/>
    <w:rsid w:val="00FE0174"/>
    <w:rsid w:val="00FE0327"/>
    <w:rsid w:val="00FE13FE"/>
    <w:rsid w:val="00FE15EA"/>
    <w:rsid w:val="00FE18DA"/>
    <w:rsid w:val="00FE2153"/>
    <w:rsid w:val="00FE2FF4"/>
    <w:rsid w:val="00FE36C0"/>
    <w:rsid w:val="00FE390E"/>
    <w:rsid w:val="00FE399A"/>
    <w:rsid w:val="00FE58DF"/>
    <w:rsid w:val="00FE61F8"/>
    <w:rsid w:val="00FE69AF"/>
    <w:rsid w:val="00FE6A52"/>
    <w:rsid w:val="00FE7592"/>
    <w:rsid w:val="00FE7A65"/>
    <w:rsid w:val="00FF010B"/>
    <w:rsid w:val="00FF0456"/>
    <w:rsid w:val="00FF0A7D"/>
    <w:rsid w:val="00FF1238"/>
    <w:rsid w:val="00FF19AF"/>
    <w:rsid w:val="00FF1CFB"/>
    <w:rsid w:val="00FF22EC"/>
    <w:rsid w:val="00FF2396"/>
    <w:rsid w:val="00FF28BF"/>
    <w:rsid w:val="00FF33EC"/>
    <w:rsid w:val="00FF38AA"/>
    <w:rsid w:val="00FF3D25"/>
    <w:rsid w:val="00FF3F7A"/>
    <w:rsid w:val="00FF437D"/>
    <w:rsid w:val="00FF4780"/>
    <w:rsid w:val="00FF48CE"/>
    <w:rsid w:val="00FF4E48"/>
    <w:rsid w:val="00FF5CD4"/>
    <w:rsid w:val="00FF60B3"/>
    <w:rsid w:val="00FF6DAB"/>
    <w:rsid w:val="00FF6EF7"/>
    <w:rsid w:val="00FF7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6E4209"/>
  <w15:docId w15:val="{6FB698B3-CFF7-4EA8-9EE7-8FFC5A0D6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29A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Title"/>
    <w:next w:val="Normal"/>
    <w:link w:val="Heading1Char"/>
    <w:qFormat/>
    <w:rsid w:val="00D85ADD"/>
    <w:pPr>
      <w:spacing w:before="0"/>
      <w:ind w:left="0" w:right="-25"/>
      <w:jc w:val="left"/>
      <w:outlineLvl w:val="0"/>
    </w:pPr>
    <w:rPr>
      <w:rFonts w:ascii="Angsana New" w:hAnsi="Angsana New" w:cs="Angsana New"/>
      <w:b/>
      <w:bCs/>
      <w:sz w:val="32"/>
      <w:szCs w:val="32"/>
      <w:u w:val="none"/>
    </w:rPr>
  </w:style>
  <w:style w:type="paragraph" w:styleId="Heading2">
    <w:name w:val="heading 2"/>
    <w:basedOn w:val="ListParagraph"/>
    <w:next w:val="Normal"/>
    <w:link w:val="Heading2Char"/>
    <w:uiPriority w:val="99"/>
    <w:qFormat/>
    <w:rsid w:val="007E6F45"/>
    <w:pPr>
      <w:numPr>
        <w:numId w:val="20"/>
      </w:numPr>
      <w:tabs>
        <w:tab w:val="left" w:pos="540"/>
      </w:tabs>
      <w:ind w:right="-25"/>
      <w:jc w:val="both"/>
      <w:outlineLvl w:val="1"/>
    </w:pPr>
    <w:rPr>
      <w:rFonts w:asciiTheme="majorBidi" w:hAnsiTheme="majorBidi" w:cstheme="majorBidi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0E476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25"/>
      <w:outlineLvl w:val="2"/>
    </w:pPr>
    <w:rPr>
      <w:rFonts w:asciiTheme="majorBidi" w:hAnsiTheme="majorBidi" w:cstheme="majorBidi"/>
      <w:b/>
      <w:bCs/>
      <w:i/>
      <w:iCs/>
      <w:sz w:val="30"/>
      <w:szCs w:val="30"/>
    </w:rPr>
  </w:style>
  <w:style w:type="paragraph" w:styleId="Heading4">
    <w:name w:val="heading 4"/>
    <w:basedOn w:val="Normal"/>
    <w:next w:val="Normal"/>
    <w:qFormat/>
    <w:rsid w:val="0021470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21470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85ADD"/>
    <w:rPr>
      <w:rFonts w:ascii="Angsana New" w:hAnsi="Angsana New"/>
      <w:b/>
      <w:b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rsid w:val="007E6F45"/>
    <w:rPr>
      <w:rFonts w:asciiTheme="majorBidi" w:eastAsia="Calibri" w:hAnsiTheme="majorBidi" w:cstheme="majorBidi"/>
      <w:b/>
      <w:bCs/>
      <w:sz w:val="30"/>
      <w:szCs w:val="30"/>
    </w:rPr>
  </w:style>
  <w:style w:type="character" w:customStyle="1" w:styleId="Heading3Char">
    <w:name w:val="Heading 3 Char"/>
    <w:basedOn w:val="BodyTextChar"/>
    <w:link w:val="Heading3"/>
    <w:rsid w:val="000E4768"/>
    <w:rPr>
      <w:rFonts w:asciiTheme="majorBidi" w:hAnsiTheme="majorBidi" w:cstheme="majorBidi"/>
      <w:b/>
      <w:bCs/>
      <w:i/>
      <w:i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 Char Char,Body Char Char Char1,Body Char Char1 Char,Body อักขระ อักขระ Char,Body อักขระ Char"/>
    <w:basedOn w:val="DefaultParagraphFont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ody Char Char,Body Char Char1,Body อักขระ อักขระ,Body อักขระ"/>
    <w:basedOn w:val="Normal"/>
    <w:link w:val="BodyTextChar"/>
    <w:uiPriority w:val="99"/>
    <w:rsid w:val="00214700"/>
    <w:pPr>
      <w:spacing w:after="120"/>
    </w:pPr>
  </w:style>
  <w:style w:type="paragraph" w:styleId="Header">
    <w:name w:val="header"/>
    <w:basedOn w:val="Normal"/>
    <w:link w:val="HeaderChar"/>
    <w:uiPriority w:val="99"/>
    <w:rsid w:val="00214700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21470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14700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214700"/>
    <w:rPr>
      <w:rFonts w:cs="Times New Roman"/>
      <w:b/>
      <w:bCs/>
    </w:rPr>
  </w:style>
  <w:style w:type="paragraph" w:styleId="ListBullet">
    <w:name w:val="List Bullet"/>
    <w:basedOn w:val="Normal"/>
    <w:rsid w:val="00214700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14700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14700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214700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214700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14700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14700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14700"/>
    <w:pPr>
      <w:ind w:left="284"/>
    </w:pPr>
  </w:style>
  <w:style w:type="paragraph" w:customStyle="1" w:styleId="AAFrameAddress">
    <w:name w:val="AA Frame Address"/>
    <w:basedOn w:val="Heading1"/>
    <w:rsid w:val="00214700"/>
    <w:pPr>
      <w:framePr w:w="2812" w:h="1701" w:hSpace="142" w:vSpace="142" w:wrap="around" w:vAnchor="page" w:hAnchor="page" w:x="8024" w:y="2723"/>
      <w:shd w:val="clear" w:color="FFFFFF" w:fill="auto"/>
      <w:spacing w:after="90"/>
    </w:pPr>
    <w:rPr>
      <w:noProof/>
    </w:rPr>
  </w:style>
  <w:style w:type="paragraph" w:styleId="ListNumber5">
    <w:name w:val="List Number 5"/>
    <w:basedOn w:val="Normal"/>
    <w:rsid w:val="00214700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14700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214700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14700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14700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14700"/>
    <w:pPr>
      <w:ind w:left="851" w:hanging="284"/>
    </w:pPr>
  </w:style>
  <w:style w:type="paragraph" w:styleId="Index4">
    <w:name w:val="index 4"/>
    <w:basedOn w:val="Normal"/>
    <w:next w:val="Normal"/>
    <w:semiHidden/>
    <w:rsid w:val="00214700"/>
    <w:pPr>
      <w:ind w:left="1135" w:hanging="284"/>
    </w:pPr>
  </w:style>
  <w:style w:type="paragraph" w:styleId="Index6">
    <w:name w:val="index 6"/>
    <w:basedOn w:val="Normal"/>
    <w:next w:val="Normal"/>
    <w:semiHidden/>
    <w:rsid w:val="00214700"/>
    <w:pPr>
      <w:ind w:left="1702" w:hanging="284"/>
    </w:pPr>
  </w:style>
  <w:style w:type="paragraph" w:styleId="Index5">
    <w:name w:val="index 5"/>
    <w:basedOn w:val="Normal"/>
    <w:next w:val="Normal"/>
    <w:semiHidden/>
    <w:rsid w:val="00214700"/>
    <w:pPr>
      <w:ind w:left="1418" w:hanging="284"/>
    </w:pPr>
  </w:style>
  <w:style w:type="paragraph" w:styleId="Index7">
    <w:name w:val="index 7"/>
    <w:basedOn w:val="Normal"/>
    <w:next w:val="Normal"/>
    <w:semiHidden/>
    <w:rsid w:val="00214700"/>
    <w:pPr>
      <w:ind w:left="1985" w:hanging="284"/>
    </w:pPr>
  </w:style>
  <w:style w:type="paragraph" w:styleId="Index8">
    <w:name w:val="index 8"/>
    <w:basedOn w:val="Normal"/>
    <w:next w:val="Normal"/>
    <w:semiHidden/>
    <w:rsid w:val="00214700"/>
    <w:pPr>
      <w:ind w:left="2269" w:hanging="284"/>
    </w:pPr>
  </w:style>
  <w:style w:type="paragraph" w:styleId="Index9">
    <w:name w:val="index 9"/>
    <w:basedOn w:val="Normal"/>
    <w:next w:val="Normal"/>
    <w:semiHidden/>
    <w:rsid w:val="00214700"/>
    <w:pPr>
      <w:ind w:left="2552" w:hanging="284"/>
    </w:pPr>
  </w:style>
  <w:style w:type="paragraph" w:styleId="TOC2">
    <w:name w:val="toc 2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14700"/>
    <w:pPr>
      <w:ind w:left="851"/>
    </w:pPr>
  </w:style>
  <w:style w:type="paragraph" w:styleId="TOC5">
    <w:name w:val="toc 5"/>
    <w:basedOn w:val="Normal"/>
    <w:next w:val="Normal"/>
    <w:semiHidden/>
    <w:rsid w:val="00214700"/>
    <w:pPr>
      <w:ind w:left="1134"/>
    </w:pPr>
  </w:style>
  <w:style w:type="paragraph" w:styleId="TOC6">
    <w:name w:val="toc 6"/>
    <w:basedOn w:val="Normal"/>
    <w:next w:val="Normal"/>
    <w:semiHidden/>
    <w:rsid w:val="00214700"/>
    <w:pPr>
      <w:ind w:left="1418"/>
    </w:pPr>
  </w:style>
  <w:style w:type="paragraph" w:styleId="TOC7">
    <w:name w:val="toc 7"/>
    <w:basedOn w:val="Normal"/>
    <w:next w:val="Normal"/>
    <w:semiHidden/>
    <w:rsid w:val="00214700"/>
    <w:pPr>
      <w:ind w:left="1701"/>
    </w:pPr>
  </w:style>
  <w:style w:type="paragraph" w:styleId="TOC8">
    <w:name w:val="toc 8"/>
    <w:basedOn w:val="Normal"/>
    <w:next w:val="Normal"/>
    <w:semiHidden/>
    <w:rsid w:val="00214700"/>
    <w:pPr>
      <w:ind w:left="1985"/>
    </w:pPr>
  </w:style>
  <w:style w:type="paragraph" w:styleId="TOC9">
    <w:name w:val="toc 9"/>
    <w:basedOn w:val="Normal"/>
    <w:next w:val="Normal"/>
    <w:semiHidden/>
    <w:rsid w:val="00214700"/>
    <w:pPr>
      <w:ind w:left="2268"/>
    </w:pPr>
  </w:style>
  <w:style w:type="paragraph" w:styleId="TableofFigures">
    <w:name w:val="table of figures"/>
    <w:basedOn w:val="Normal"/>
    <w:next w:val="Normal"/>
    <w:semiHidden/>
    <w:rsid w:val="00214700"/>
    <w:pPr>
      <w:ind w:left="567" w:hanging="567"/>
    </w:pPr>
  </w:style>
  <w:style w:type="paragraph" w:styleId="ListBullet5">
    <w:name w:val="List Bullet 5"/>
    <w:basedOn w:val="Normal"/>
    <w:rsid w:val="00214700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214700"/>
    <w:pPr>
      <w:ind w:firstLine="284"/>
    </w:pPr>
  </w:style>
  <w:style w:type="paragraph" w:styleId="BodyTextIndent">
    <w:name w:val="Body Text Indent"/>
    <w:aliases w:val="i"/>
    <w:basedOn w:val="Normal"/>
    <w:rsid w:val="00214700"/>
    <w:pPr>
      <w:spacing w:after="120"/>
      <w:ind w:left="283"/>
    </w:pPr>
  </w:style>
  <w:style w:type="paragraph" w:styleId="BodyTextFirstIndent2">
    <w:name w:val="Body Text First Indent 2"/>
    <w:basedOn w:val="BodyTextIndent"/>
    <w:rsid w:val="00214700"/>
    <w:pPr>
      <w:ind w:left="284" w:firstLine="284"/>
    </w:pPr>
  </w:style>
  <w:style w:type="character" w:styleId="Strong">
    <w:name w:val="Strong"/>
    <w:basedOn w:val="DefaultParagraphFont"/>
    <w:qFormat/>
    <w:rsid w:val="00214700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14700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1470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21470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14700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14700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1470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1470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14700"/>
    <w:pPr>
      <w:framePr w:h="1054" w:wrap="around" w:y="5920"/>
    </w:pPr>
  </w:style>
  <w:style w:type="paragraph" w:customStyle="1" w:styleId="ReportHeading3">
    <w:name w:val="ReportHeading3"/>
    <w:basedOn w:val="ReportHeading2"/>
    <w:rsid w:val="00214700"/>
    <w:pPr>
      <w:framePr w:h="443" w:wrap="around" w:y="8223"/>
    </w:pPr>
  </w:style>
  <w:style w:type="paragraph" w:customStyle="1" w:styleId="a">
    <w:name w:val="¢éÍ¤ÇÒ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14700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1470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1470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1470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1470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1470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214700"/>
  </w:style>
  <w:style w:type="paragraph" w:customStyle="1" w:styleId="ASSETS">
    <w:name w:val="ASSETS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21470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F42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-25"/>
      <w:jc w:val="thaiDistribute"/>
    </w:pPr>
    <w:rPr>
      <w:rFonts w:asciiTheme="majorBidi" w:hAnsiTheme="majorBidi" w:cstheme="majorBidi"/>
      <w:sz w:val="24"/>
      <w:szCs w:val="24"/>
      <w:lang w:val="th-TH"/>
    </w:rPr>
  </w:style>
  <w:style w:type="character" w:customStyle="1" w:styleId="AccPolicyHeadingChar">
    <w:name w:val="Acc Policy Heading Char"/>
    <w:basedOn w:val="DefaultParagraphFont"/>
    <w:link w:val="AccPolicyHeading"/>
    <w:rsid w:val="003F42B8"/>
    <w:rPr>
      <w:rFonts w:asciiTheme="majorBidi" w:hAnsiTheme="majorBidi" w:cstheme="majorBidi"/>
      <w:sz w:val="24"/>
      <w:szCs w:val="24"/>
      <w:lang w:val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15 pt,Left:  -0.05&quot;,Right:  -0.05&quot;,Lin...,...,normal + Angsana New,Left,Before:  0 pt,Line spacing:  At least...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576"/>
        <w:tab w:val="num" w:pos="0"/>
        <w:tab w:val="num" w:pos="34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0B78AD"/>
    <w:rPr>
      <w:bCs/>
      <w:sz w:val="22"/>
      <w:szCs w:val="22"/>
      <w:lang w:val="en-US" w:eastAsia="en-GB" w:bidi="th-TH"/>
    </w:rPr>
  </w:style>
  <w:style w:type="paragraph" w:styleId="Title">
    <w:name w:val="Title"/>
    <w:basedOn w:val="Normal"/>
    <w:qFormat/>
    <w:rsid w:val="004C04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 w:right="540"/>
      <w:jc w:val="center"/>
    </w:pPr>
    <w:rPr>
      <w:rFonts w:ascii="Cordia New" w:hAnsi="Cordia New" w:cs="Cordia New"/>
      <w:sz w:val="28"/>
      <w:szCs w:val="28"/>
      <w:u w:val="single"/>
    </w:rPr>
  </w:style>
  <w:style w:type="character" w:styleId="FootnoteReference">
    <w:name w:val="footnote reference"/>
    <w:basedOn w:val="DefaultParagraphFont"/>
    <w:uiPriority w:val="99"/>
    <w:semiHidden/>
    <w:rsid w:val="00B3171B"/>
    <w:rPr>
      <w:rFonts w:cs="New York"/>
      <w:vertAlign w:val="superscript"/>
    </w:rPr>
  </w:style>
  <w:style w:type="paragraph" w:styleId="BodyTextIndent3">
    <w:name w:val="Body Text Indent 3"/>
    <w:basedOn w:val="Normal"/>
    <w:rsid w:val="00753578"/>
    <w:pPr>
      <w:spacing w:after="120"/>
      <w:ind w:left="360"/>
    </w:pPr>
    <w:rPr>
      <w:sz w:val="16"/>
      <w:szCs w:val="16"/>
    </w:rPr>
  </w:style>
  <w:style w:type="paragraph" w:customStyle="1" w:styleId="zfaxdetails">
    <w:name w:val="zfax details"/>
    <w:basedOn w:val="Normal"/>
    <w:rsid w:val="007535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6"/>
      </w:tabs>
      <w:spacing w:line="260" w:lineRule="atLeast"/>
    </w:pPr>
    <w:rPr>
      <w:rFonts w:ascii="Univers 55" w:hAnsi="Univers 55"/>
      <w:lang w:val="en-GB"/>
    </w:rPr>
  </w:style>
  <w:style w:type="paragraph" w:customStyle="1" w:styleId="Enclosures">
    <w:name w:val="Enclosures"/>
    <w:basedOn w:val="Normal"/>
    <w:next w:val="Normal"/>
    <w:rsid w:val="00216A4C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20" w:line="240" w:lineRule="auto"/>
      <w:jc w:val="both"/>
    </w:pPr>
    <w:rPr>
      <w:rFonts w:ascii="Font2010" w:hAnsi="Font2010"/>
      <w:sz w:val="22"/>
      <w:szCs w:val="22"/>
      <w:lang w:val="th-TH"/>
    </w:rPr>
  </w:style>
  <w:style w:type="paragraph" w:customStyle="1" w:styleId="Documentname">
    <w:name w:val="Document name"/>
    <w:next w:val="Normal"/>
    <w:rsid w:val="000C0376"/>
    <w:pPr>
      <w:widowControl w:val="0"/>
      <w:spacing w:before="120"/>
      <w:jc w:val="right"/>
    </w:pPr>
    <w:rPr>
      <w:rFonts w:ascii="Arial" w:hAnsi="Arial"/>
      <w:noProof/>
      <w:sz w:val="24"/>
      <w:szCs w:val="24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124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Heading2Char1">
    <w:name w:val="Heading 2 Char1"/>
    <w:basedOn w:val="DefaultParagraphFont"/>
    <w:rsid w:val="00717E0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fault">
    <w:name w:val="Default"/>
    <w:rsid w:val="008D46D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35389F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uiPriority w:val="99"/>
    <w:rsid w:val="0063663D"/>
    <w:rPr>
      <w:rFonts w:ascii="Arial" w:hAnsi="Arial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57EA6"/>
    <w:rPr>
      <w:rFonts w:ascii="Arial" w:hAnsi="Arial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9B1424"/>
    <w:rPr>
      <w:rFonts w:cs="EucrosiaUPC"/>
      <w:b/>
      <w:bCs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10DE"/>
    <w:rPr>
      <w:rFonts w:ascii="Book Antiqua" w:hAnsi="Book Antiqua"/>
      <w:sz w:val="22"/>
      <w:szCs w:val="22"/>
    </w:rPr>
  </w:style>
  <w:style w:type="paragraph" w:styleId="NormalWeb">
    <w:name w:val="Normal (Web)"/>
    <w:basedOn w:val="Normal"/>
    <w:uiPriority w:val="99"/>
    <w:unhideWhenUsed/>
    <w:rsid w:val="00FB0A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7C0235"/>
    <w:rPr>
      <w:sz w:val="18"/>
      <w:lang w:val="en-GB" w:bidi="ar-SA"/>
    </w:rPr>
  </w:style>
  <w:style w:type="character" w:styleId="LineNumber">
    <w:name w:val="line number"/>
    <w:basedOn w:val="DefaultParagraphFont"/>
    <w:semiHidden/>
    <w:unhideWhenUsed/>
    <w:rsid w:val="00681CA1"/>
  </w:style>
  <w:style w:type="character" w:customStyle="1" w:styleId="apple-converted-space">
    <w:name w:val="apple-converted-space"/>
    <w:basedOn w:val="DefaultParagraphFont"/>
    <w:rsid w:val="00775CD8"/>
  </w:style>
  <w:style w:type="character" w:styleId="Emphasis">
    <w:name w:val="Emphasis"/>
    <w:basedOn w:val="DefaultParagraphFont"/>
    <w:uiPriority w:val="20"/>
    <w:qFormat/>
    <w:rsid w:val="00775CD8"/>
    <w:rPr>
      <w:i/>
      <w:iCs/>
    </w:rPr>
  </w:style>
  <w:style w:type="character" w:customStyle="1" w:styleId="BodyTextChar1">
    <w:name w:val="Body Text Char1"/>
    <w:aliases w:val="bt Char1,body text Char1,Body Char1"/>
    <w:uiPriority w:val="99"/>
    <w:rsid w:val="00804118"/>
    <w:rPr>
      <w:rFonts w:ascii="Arial" w:eastAsia="Times New Roman" w:hAnsi="Arial" w:cs="Angsana New"/>
      <w:szCs w:val="22"/>
      <w:lang w:val="x-none" w:eastAsia="x-none"/>
    </w:rPr>
  </w:style>
  <w:style w:type="paragraph" w:customStyle="1" w:styleId="FSContent">
    <w:name w:val="FS_Content"/>
    <w:basedOn w:val="Normal"/>
    <w:link w:val="FSContent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customStyle="1" w:styleId="FSBlank">
    <w:name w:val="FS_Blank"/>
    <w:basedOn w:val="Normal"/>
    <w:link w:val="FSBlankChar"/>
    <w:qFormat/>
    <w:rsid w:val="00385A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jc w:val="thaiDistribute"/>
    </w:pPr>
    <w:rPr>
      <w:rFonts w:ascii="Angsana New" w:hAnsi="Angsana New"/>
      <w:sz w:val="20"/>
      <w:szCs w:val="20"/>
      <w:lang w:val="x-none" w:eastAsia="x-none"/>
    </w:rPr>
  </w:style>
  <w:style w:type="character" w:customStyle="1" w:styleId="FSContentChar">
    <w:name w:val="FS_Content Char"/>
    <w:link w:val="FSContent"/>
    <w:rsid w:val="00385A3B"/>
    <w:rPr>
      <w:rFonts w:ascii="Angsana New" w:hAnsi="Angsana New"/>
      <w:sz w:val="30"/>
      <w:szCs w:val="30"/>
      <w:lang w:val="x-none" w:eastAsia="x-none"/>
    </w:rPr>
  </w:style>
  <w:style w:type="character" w:customStyle="1" w:styleId="FSBlankChar">
    <w:name w:val="FS_Blank Char"/>
    <w:link w:val="FSBlank"/>
    <w:rsid w:val="00385A3B"/>
    <w:rPr>
      <w:rFonts w:ascii="Angsana New" w:hAnsi="Angsana New"/>
      <w:lang w:val="x-none" w:eastAsia="x-none"/>
    </w:rPr>
  </w:style>
  <w:style w:type="character" w:customStyle="1" w:styleId="Heading5Char1">
    <w:name w:val="Heading 5 Char1"/>
    <w:basedOn w:val="DefaultParagraphFont"/>
    <w:rsid w:val="007D5000"/>
    <w:rPr>
      <w:rFonts w:ascii="Times New Roman" w:eastAsia="Times New Roman" w:hAnsi="Times New Roman" w:cs="EucrosiaUPC"/>
      <w:b/>
      <w:bCs/>
      <w:sz w:val="32"/>
      <w:szCs w:val="32"/>
    </w:rPr>
  </w:style>
  <w:style w:type="character" w:styleId="CommentReference">
    <w:name w:val="annotation reference"/>
    <w:basedOn w:val="DefaultParagraphFont"/>
    <w:semiHidden/>
    <w:unhideWhenUsed/>
    <w:rsid w:val="0016113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6113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16113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11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1137"/>
    <w:rPr>
      <w:rFonts w:ascii="Arial" w:hAnsi="Arial"/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B41D2F"/>
    <w:rPr>
      <w:rFonts w:ascii="Calibri" w:eastAsia="Calibri" w:hAnsi="Calibri"/>
      <w:sz w:val="22"/>
      <w:szCs w:val="22"/>
    </w:rPr>
  </w:style>
  <w:style w:type="character" w:customStyle="1" w:styleId="blockChar">
    <w:name w:val="block Char"/>
    <w:aliases w:val="b Char"/>
    <w:locked/>
    <w:rsid w:val="00B874AA"/>
    <w:rPr>
      <w:rFonts w:ascii="Times New Roman" w:hAnsi="Times New Roman"/>
      <w:sz w:val="22"/>
      <w:lang w:eastAsia="en-US" w:bidi="ar-SA"/>
    </w:rPr>
  </w:style>
  <w:style w:type="paragraph" w:customStyle="1" w:styleId="Pa18">
    <w:name w:val="Pa18"/>
    <w:basedOn w:val="Normal"/>
    <w:next w:val="Normal"/>
    <w:uiPriority w:val="99"/>
    <w:rsid w:val="00B874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B874A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5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9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120026-26EA-4220-B323-3E87BD6DF0B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257</TotalTime>
  <Pages>16</Pages>
  <Words>3745</Words>
  <Characters>15508</Characters>
  <Application>Microsoft Office Word</Application>
  <DocSecurity>0</DocSecurity>
  <Lines>129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Kornsiri, Chongaksorn</cp:lastModifiedBy>
  <cp:revision>19</cp:revision>
  <cp:lastPrinted>2024-11-01T08:42:00Z</cp:lastPrinted>
  <dcterms:created xsi:type="dcterms:W3CDTF">2024-11-01T09:31:00Z</dcterms:created>
  <dcterms:modified xsi:type="dcterms:W3CDTF">2024-11-11T07:12:00Z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4ed8881d-4062-46d6-b0ca-1cc939420954_Enabled">
    <vt:lpwstr>true</vt:lpwstr>
  </property>
  <property fmtid="{D5CDD505-2E9C-101B-9397-08002B2CF9AE}" pid="4" name="MSIP_Label_4ed8881d-4062-46d6-b0ca-1cc939420954_SetDate">
    <vt:lpwstr>2022-08-05T11:59:11Z</vt:lpwstr>
  </property>
  <property fmtid="{D5CDD505-2E9C-101B-9397-08002B2CF9AE}" pid="5" name="MSIP_Label_4ed8881d-4062-46d6-b0ca-1cc939420954_Method">
    <vt:lpwstr>Privileged</vt:lpwstr>
  </property>
  <property fmtid="{D5CDD505-2E9C-101B-9397-08002B2CF9AE}" pid="6" name="MSIP_Label_4ed8881d-4062-46d6-b0ca-1cc939420954_Name">
    <vt:lpwstr>Public</vt:lpwstr>
  </property>
  <property fmtid="{D5CDD505-2E9C-101B-9397-08002B2CF9AE}" pid="7" name="MSIP_Label_4ed8881d-4062-46d6-b0ca-1cc939420954_SiteId">
    <vt:lpwstr>deff24bb-2089-4400-8c8e-f71e680378b2</vt:lpwstr>
  </property>
  <property fmtid="{D5CDD505-2E9C-101B-9397-08002B2CF9AE}" pid="8" name="MSIP_Label_4ed8881d-4062-46d6-b0ca-1cc939420954_ActionId">
    <vt:lpwstr>cebebff7-649e-44de-85e4-56181428e014</vt:lpwstr>
  </property>
  <property fmtid="{D5CDD505-2E9C-101B-9397-08002B2CF9AE}" pid="9" name="MSIP_Label_4ed8881d-4062-46d6-b0ca-1cc939420954_ContentBits">
    <vt:lpwstr>0</vt:lpwstr>
  </property>
</Properties>
</file>