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FCBA9" w14:textId="614E63CE" w:rsidR="00804175" w:rsidRDefault="0010284B" w:rsidP="00AC061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9615F3">
        <w:rPr>
          <w:rFonts w:asciiTheme="majorBidi" w:hAnsiTheme="majorBidi"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asciiTheme="majorBidi" w:hAnsiTheme="majorBidi" w:cstheme="majorBidi"/>
          <w:sz w:val="52"/>
          <w:szCs w:val="52"/>
          <w:cs/>
        </w:rPr>
        <w:t xml:space="preserve"> และบริษัทย่อย</w:t>
      </w:r>
    </w:p>
    <w:p w14:paraId="491F1150" w14:textId="77777777" w:rsidR="0010284B" w:rsidRPr="00D90FED" w:rsidRDefault="0010284B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493A1BB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0EB060F9" w14:textId="71134B08" w:rsidR="00E06ABA" w:rsidRPr="00732BC3" w:rsidRDefault="00094DE5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 w:rsidR="00BF12A8"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และเก้าเดือนสิ้นสุดวันที่ </w:t>
      </w:r>
      <w:r w:rsidR="00BF12A8"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30 </w:t>
      </w:r>
      <w:r w:rsidR="00BF12A8"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>กันยายน</w:t>
      </w:r>
      <w:r w:rsidR="00BF12A8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="00E06ABA" w:rsidRPr="00732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F05438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1F84E25D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47ECBC36" w14:textId="77777777" w:rsidR="00E06ABA" w:rsidRPr="00732BC3" w:rsidRDefault="00E06ABA" w:rsidP="00E06A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B9EAE86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CFF1AA" w14:textId="77777777" w:rsidR="00804175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50AE0AE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563BF511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7CD7B4F5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EAE30A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8535197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1A7D59E0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1A72CC7F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63D81775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0EED03CA" w14:textId="77777777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</w:rPr>
      </w:pPr>
    </w:p>
    <w:p w14:paraId="219A1E3A" w14:textId="7408C150" w:rsidR="007E607C" w:rsidRPr="007E607C" w:rsidRDefault="007E607C" w:rsidP="00831431">
      <w:pPr>
        <w:rPr>
          <w:rFonts w:asciiTheme="majorBidi" w:hAnsiTheme="majorBidi" w:cstheme="majorBidi"/>
          <w:sz w:val="30"/>
          <w:szCs w:val="30"/>
          <w:cs/>
        </w:rPr>
        <w:sectPr w:rsidR="007E607C" w:rsidRPr="007E607C" w:rsidSect="008579D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30865EDA" w14:textId="554C234F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</w:t>
      </w:r>
      <w:r w:rsidR="00FF3BCE" w:rsidRPr="00732BC3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ข้อมูลทางการเงินระหว่างกาล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โดยผู้สอบบัญชีรับอนุญาต</w:t>
      </w:r>
    </w:p>
    <w:p w14:paraId="2DF1AB7C" w14:textId="77777777" w:rsidR="00804175" w:rsidRPr="00732BC3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</w:rPr>
      </w:pPr>
    </w:p>
    <w:p w14:paraId="6B20AF34" w14:textId="06B22986" w:rsidR="00110D15" w:rsidRDefault="00804175" w:rsidP="00143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="0010284B" w:rsidRPr="009615F3">
        <w:rPr>
          <w:rFonts w:asciiTheme="majorBidi" w:hAnsiTheme="majorBidi" w:cstheme="majorBidi"/>
          <w:b/>
          <w:bCs/>
          <w:sz w:val="30"/>
          <w:szCs w:val="30"/>
          <w:cs/>
        </w:rPr>
        <w:t>ธนาคารไทยเครดิต จำกัด (มหาชน</w:t>
      </w:r>
      <w:r w:rsidR="00F05438">
        <w:rPr>
          <w:rFonts w:asciiTheme="majorBidi" w:hAnsiTheme="majorBidi" w:cstheme="majorBidi"/>
          <w:b/>
          <w:bCs/>
          <w:sz w:val="30"/>
          <w:szCs w:val="30"/>
        </w:rPr>
        <w:t>)</w:t>
      </w:r>
      <w:r w:rsidR="00110D15">
        <w:rPr>
          <w:rFonts w:asciiTheme="majorBidi" w:hAnsiTheme="majorBidi" w:cs="Angsana New"/>
          <w:b/>
          <w:bCs/>
          <w:sz w:val="30"/>
          <w:szCs w:val="30"/>
        </w:rPr>
        <w:t xml:space="preserve"> </w:t>
      </w:r>
    </w:p>
    <w:p w14:paraId="3236F749" w14:textId="77777777" w:rsidR="00804175" w:rsidRPr="00732BC3" w:rsidRDefault="00804175" w:rsidP="009777A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61437BDC" w14:textId="5CB1FD9C" w:rsidR="00AA6D3A" w:rsidRPr="00732BC3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ข้าพเจ้าได้สอบทานงบฐานะการเงินรวมและงบฐานะการเงินเฉพาะธนาคาร ณ วันที่ </w:t>
      </w:r>
      <w:r w:rsidRPr="00732BC3">
        <w:rPr>
          <w:rFonts w:asciiTheme="majorBidi" w:hAnsiTheme="majorBidi" w:cstheme="majorBidi"/>
          <w:sz w:val="30"/>
          <w:szCs w:val="30"/>
        </w:rPr>
        <w:t>3</w:t>
      </w:r>
      <w:r w:rsidR="00373CBB">
        <w:rPr>
          <w:rFonts w:asciiTheme="majorBidi" w:hAnsiTheme="majorBidi" w:cstheme="majorBidi"/>
          <w:sz w:val="30"/>
          <w:szCs w:val="30"/>
        </w:rPr>
        <w:t>0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F12A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732BC3">
        <w:rPr>
          <w:rFonts w:asciiTheme="majorBidi" w:hAnsiTheme="majorBidi" w:cstheme="majorBidi"/>
          <w:sz w:val="30"/>
          <w:szCs w:val="30"/>
        </w:rPr>
        <w:t xml:space="preserve"> 256</w:t>
      </w:r>
      <w:r w:rsidR="00F05438">
        <w:rPr>
          <w:rFonts w:asciiTheme="majorBidi" w:hAnsiTheme="majorBidi" w:cstheme="majorBidi"/>
          <w:sz w:val="30"/>
          <w:szCs w:val="30"/>
        </w:rPr>
        <w:t>7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งบกำไ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ขาดทุนและกำไรขาดทุนเบ็ดเสร็จอื่นรวมและงบกำไรขาดทุนและกำไรขาดทุนเบ็ดเสร็จอื่นเฉพาะธนาคาร </w:t>
      </w:r>
      <w:r w:rsidR="00BF12A8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BF12A8">
        <w:rPr>
          <w:rFonts w:ascii="Angsana New" w:hAnsi="Angsana New" w:cs="Angsana New" w:hint="cs"/>
          <w:sz w:val="30"/>
          <w:szCs w:val="30"/>
        </w:rPr>
        <w:t xml:space="preserve">30 </w:t>
      </w:r>
      <w:r w:rsidR="00BF12A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BF12A8">
        <w:rPr>
          <w:rFonts w:ascii="Angsana New" w:hAnsi="Angsana New" w:cs="Angsana New" w:hint="cs"/>
          <w:sz w:val="30"/>
          <w:szCs w:val="30"/>
        </w:rPr>
        <w:t>256</w:t>
      </w:r>
      <w:r w:rsidR="00F05438">
        <w:rPr>
          <w:rFonts w:ascii="Angsana New" w:hAnsi="Angsana New" w:cs="Angsana New"/>
          <w:sz w:val="30"/>
          <w:szCs w:val="30"/>
        </w:rPr>
        <w:t>7</w:t>
      </w:r>
      <w:r w:rsidR="00BF12A8">
        <w:rPr>
          <w:rFonts w:ascii="Angsana New" w:hAnsi="Angsana New" w:cs="Angsana New" w:hint="cs"/>
          <w:sz w:val="30"/>
          <w:szCs w:val="30"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>งบกา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732BC3">
        <w:rPr>
          <w:rFonts w:asciiTheme="majorBidi" w:hAnsiTheme="majorBidi" w:cstheme="majorBidi"/>
          <w:sz w:val="30"/>
          <w:szCs w:val="30"/>
          <w:cs/>
        </w:rPr>
        <w:t>เปลี่ยนแปลงส่วนของเจ้าของรวมและงบการเปลี่ยนแปลงส่วนของเจ้าของเฉพาะธนาคาร และงบกระแสเงินสดรว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732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และงบกระแสเงินสดเฉพาะธนาคาร สำหรับงวด</w:t>
      </w:r>
      <w:r w:rsidR="00BF12A8">
        <w:rPr>
          <w:rFonts w:ascii="Angsana New" w:hAnsi="Angsana New" w:cs="Angsana New" w:hint="cs"/>
          <w:sz w:val="30"/>
          <w:szCs w:val="30"/>
          <w:cs/>
        </w:rPr>
        <w:t xml:space="preserve">เก้าเดือนสิ้นสุดวันที่ </w:t>
      </w:r>
      <w:r w:rsidR="00BF12A8">
        <w:rPr>
          <w:rFonts w:ascii="Angsana New" w:hAnsi="Angsana New" w:cs="Angsana New" w:hint="cs"/>
          <w:sz w:val="30"/>
          <w:szCs w:val="30"/>
        </w:rPr>
        <w:t xml:space="preserve">30 </w:t>
      </w:r>
      <w:r w:rsidR="00BF12A8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732BC3">
        <w:rPr>
          <w:rFonts w:asciiTheme="majorBidi" w:hAnsiTheme="majorBidi" w:cstheme="majorBidi"/>
          <w:sz w:val="30"/>
          <w:szCs w:val="30"/>
        </w:rPr>
        <w:t>256</w:t>
      </w:r>
      <w:r w:rsidR="00F05438">
        <w:rPr>
          <w:rFonts w:asciiTheme="majorBidi" w:hAnsiTheme="majorBidi" w:cstheme="majorBidi"/>
          <w:sz w:val="30"/>
          <w:szCs w:val="30"/>
        </w:rPr>
        <w:t>7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และหมายเหตุประกอบงบการเงิ</w:t>
      </w:r>
      <w:r w:rsidR="00FA6196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แบบย่อ (ข้อมูลทางการเงินระหว่างกาล) ของ</w:t>
      </w:r>
      <w:r w:rsidRPr="00F31266">
        <w:rPr>
          <w:rFonts w:asciiTheme="majorBidi" w:hAnsiTheme="majorBidi" w:cstheme="majorBidi"/>
          <w:sz w:val="30"/>
          <w:szCs w:val="30"/>
          <w:cs/>
        </w:rPr>
        <w:t>ธนาคารไทยเครดิต จำกัด (มหาชน) และบริษัทย่อย และขอ</w:t>
      </w:r>
      <w:r w:rsidR="00AD29E0" w:rsidRPr="00F31266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F31266">
        <w:rPr>
          <w:rFonts w:asciiTheme="majorBidi" w:hAnsiTheme="majorBidi" w:cstheme="majorBidi"/>
          <w:sz w:val="30"/>
          <w:szCs w:val="30"/>
          <w:cs/>
        </w:rPr>
        <w:t>เฉพาะธนาคารไทยเครดิต จำกัด (มหาชน)</w:t>
      </w:r>
      <w:r w:rsidR="000A2C10" w:rsidRPr="00F312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ตามลำดับ ซึ่งผู้บริหารของธนาค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732BC3">
        <w:rPr>
          <w:rFonts w:asciiTheme="majorBidi" w:hAnsiTheme="majorBidi" w:cstheme="majorBidi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="00AD29E0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32BC3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ส่วนข้าพเจ้าเป็นผู้รับผิดชอบในการให้ข้อสรุปเกี่ยวกับข้อมูลทางการเงิ</w:t>
      </w:r>
      <w:r w:rsidR="0036220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732BC3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D999F43" w14:textId="77777777" w:rsidR="00AA6D3A" w:rsidRPr="00732BC3" w:rsidRDefault="00AA6D3A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62AE8" w14:textId="77777777" w:rsidR="00BC5B69" w:rsidRPr="00732BC3" w:rsidRDefault="00BC5B69" w:rsidP="00831431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0F98D0B0" w14:textId="77777777" w:rsidR="00BC5B69" w:rsidRPr="00732BC3" w:rsidRDefault="00BC5B69" w:rsidP="00B50DE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AB192" w14:textId="25BC6935" w:rsidR="00BC5B69" w:rsidRPr="00732BC3" w:rsidRDefault="00BC5B69" w:rsidP="00BC5B6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32BC3">
        <w:rPr>
          <w:rFonts w:asciiTheme="majorBidi" w:hAnsiTheme="majorBidi" w:cstheme="majorBidi"/>
          <w:sz w:val="30"/>
          <w:szCs w:val="30"/>
        </w:rPr>
        <w:t xml:space="preserve"> 2410 </w:t>
      </w:r>
      <w:r w:rsidRPr="00732BC3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</w:t>
      </w:r>
      <w:r w:rsidR="004B7CA7" w:rsidRPr="00732BC3">
        <w:rPr>
          <w:rFonts w:asciiTheme="majorBidi" w:hAnsiTheme="majorBidi" w:cstheme="majorBidi"/>
          <w:sz w:val="30"/>
          <w:szCs w:val="30"/>
        </w:rPr>
        <w:br/>
      </w:r>
      <w:r w:rsidRPr="00732BC3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5E6378B3" w14:textId="77777777" w:rsidR="0083103E" w:rsidRPr="00732BC3" w:rsidRDefault="0083103E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83103E" w:rsidRPr="00732BC3" w:rsidSect="008579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14:paraId="354E120E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732B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F1765C7" w14:textId="77777777" w:rsidR="007932C6" w:rsidRPr="00732BC3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829BC" w14:textId="77777777" w:rsidR="007932C6" w:rsidRDefault="007932C6" w:rsidP="007932C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732BC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732BC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2DD6D875" w14:textId="263AD506" w:rsidR="00344338" w:rsidRPr="004D135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0B1CD3" w14:textId="77777777" w:rsidR="00344338" w:rsidRPr="004D1356" w:rsidRDefault="003443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E5E6D14" w14:textId="77777777" w:rsidR="00F05438" w:rsidRPr="004D1356" w:rsidRDefault="00F05438" w:rsidP="00344338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25B43A2" w14:textId="77777777" w:rsidR="00F018CC" w:rsidRPr="004D1356" w:rsidRDefault="00F018CC" w:rsidP="00BC5B6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2427A7F0" w14:textId="27455F43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(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ฐิติมา</w:t>
      </w:r>
      <w:r w:rsidR="00301F3A" w:rsidRPr="00301F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1F3A" w:rsidRPr="00301F3A">
        <w:rPr>
          <w:rFonts w:asciiTheme="majorBidi" w:hAnsiTheme="majorBidi" w:cs="Angsana New" w:hint="cs"/>
          <w:sz w:val="30"/>
          <w:szCs w:val="30"/>
          <w:cs/>
        </w:rPr>
        <w:t>พงศ์ไชยยง</w:t>
      </w:r>
      <w:r w:rsidRPr="00732BC3">
        <w:rPr>
          <w:rFonts w:asciiTheme="majorBidi" w:hAnsiTheme="majorBidi" w:cstheme="majorBidi"/>
          <w:sz w:val="30"/>
          <w:szCs w:val="30"/>
          <w:cs/>
        </w:rPr>
        <w:t>)</w:t>
      </w:r>
    </w:p>
    <w:p w14:paraId="2062561D" w14:textId="77777777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78E6BA7" w14:textId="0AA2A8F4" w:rsidR="0010284B" w:rsidRPr="00732BC3" w:rsidRDefault="0010284B" w:rsidP="0010284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301F3A" w:rsidRPr="00301F3A">
        <w:rPr>
          <w:rFonts w:asciiTheme="majorBidi" w:hAnsiTheme="majorBidi" w:cstheme="majorBidi"/>
          <w:sz w:val="30"/>
          <w:szCs w:val="30"/>
        </w:rPr>
        <w:t>10728</w:t>
      </w:r>
    </w:p>
    <w:p w14:paraId="0D2B6585" w14:textId="77777777" w:rsidR="00BC5B69" w:rsidRPr="00732BC3" w:rsidRDefault="00BC5B69" w:rsidP="00BC5B69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54E25317" w14:textId="77777777" w:rsidR="00BC5B69" w:rsidRPr="00732BC3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99A86E7" w14:textId="77777777" w:rsidR="00BC5B69" w:rsidRPr="002E088A" w:rsidRDefault="00BC5B69" w:rsidP="00BC5B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80A1D43" w14:textId="089C1D0C" w:rsidR="00E06ABA" w:rsidRPr="002E088A" w:rsidRDefault="00137619" w:rsidP="00FC596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EA11BE">
        <w:rPr>
          <w:rFonts w:ascii="Angsana New" w:hAnsi="Angsana New" w:cs="Angsana New"/>
          <w:b w:val="0"/>
          <w:bCs w:val="0"/>
          <w:sz w:val="30"/>
          <w:szCs w:val="30"/>
        </w:rPr>
        <w:t>3</w:t>
      </w: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พฤศจิกายน </w:t>
      </w:r>
      <w:r w:rsidR="00775FA2" w:rsidRPr="002E088A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F05438">
        <w:rPr>
          <w:rFonts w:ascii="Angsana New" w:hAnsi="Angsana New" w:cs="Angsana New"/>
          <w:b w:val="0"/>
          <w:bCs w:val="0"/>
          <w:sz w:val="30"/>
          <w:szCs w:val="30"/>
        </w:rPr>
        <w:t>7</w:t>
      </w:r>
    </w:p>
    <w:p w14:paraId="01BA0461" w14:textId="77777777" w:rsidR="00C651DE" w:rsidRPr="002E088A" w:rsidRDefault="00C651DE" w:rsidP="00C651DE">
      <w:pPr>
        <w:rPr>
          <w:rFonts w:ascii="Angsana New" w:hAnsi="Angsana New" w:cs="Angsana New"/>
        </w:rPr>
      </w:pPr>
    </w:p>
    <w:sectPr w:rsidR="00C651DE" w:rsidRPr="002E088A" w:rsidSect="00C87D3D">
      <w:headerReference w:type="default" r:id="rId22"/>
      <w:footerReference w:type="default" r:id="rId23"/>
      <w:type w:val="nextColumn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40F31" w14:textId="77777777" w:rsidR="00B00FB7" w:rsidRDefault="00B00FB7">
      <w:r>
        <w:separator/>
      </w:r>
    </w:p>
  </w:endnote>
  <w:endnote w:type="continuationSeparator" w:id="0">
    <w:p w14:paraId="57A39E47" w14:textId="77777777" w:rsidR="00B00FB7" w:rsidRDefault="00B00FB7">
      <w:r>
        <w:continuationSeparator/>
      </w:r>
    </w:p>
  </w:endnote>
  <w:endnote w:type="continuationNotice" w:id="1">
    <w:p w14:paraId="6B501B6B" w14:textId="77777777" w:rsidR="00B00FB7" w:rsidRDefault="00B00F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3F31F" w14:textId="77777777" w:rsidR="005137CE" w:rsidRDefault="005137CE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77777777" w:rsidR="005137CE" w:rsidRDefault="005137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 w:cs="Angsana New"/>
        <w:i/>
        <w:iCs/>
        <w:color w:val="0000FF"/>
        <w:sz w:val="30"/>
        <w:szCs w:val="30"/>
        <w:vertAlign w:val="superscript"/>
        <w:cs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>(</w:t>
    </w:r>
    <w:r>
      <w:rPr>
        <w:rFonts w:ascii="Angsana New" w:hAnsi="Angsana New"/>
        <w:i/>
        <w:iCs/>
        <w:color w:val="0000FF"/>
        <w:sz w:val="30"/>
        <w:szCs w:val="30"/>
      </w:rPr>
      <w:t>Thai Version</w:t>
    </w:r>
    <w:r>
      <w:rPr>
        <w:rFonts w:ascii="Angsana New" w:hAnsi="Angsana New" w:cs="Angsana New"/>
        <w:i/>
        <w:iCs/>
        <w:color w:val="0000FF"/>
        <w:sz w:val="30"/>
        <w:szCs w:val="30"/>
        <w:cs/>
      </w:rPr>
      <w:t xml:space="preserve">) </w:t>
    </w:r>
    <w:r>
      <w:rPr>
        <w:rFonts w:ascii="Angsana New" w:hAnsi="Angsana New"/>
        <w:i/>
        <w:iCs/>
        <w:color w:val="0000FF"/>
        <w:sz w:val="30"/>
        <w:szCs w:val="30"/>
      </w:rPr>
      <w:t>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A734" w14:textId="77777777" w:rsidR="00C87D3D" w:rsidRDefault="00C87D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695547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92C12E8" w14:textId="2F725E1E" w:rsidR="005137CE" w:rsidRPr="008A40A0" w:rsidRDefault="005137CE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Pr="008A40A0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 w:hint="cs"/>
        <w:sz w:val="30"/>
        <w:szCs w:val="30"/>
      </w:rPr>
      <w:id w:val="19722514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93AD0B" w14:textId="5E194401" w:rsidR="005137CE" w:rsidRPr="00727B54" w:rsidRDefault="005137CE" w:rsidP="00727B5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center" w:pos="4590"/>
          </w:tabs>
          <w:jc w:val="both"/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i/>
            <w:iCs/>
            <w:sz w:val="30"/>
            <w:szCs w:val="30"/>
            <w:cs/>
          </w:rPr>
          <w:tab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06C6B8D9" w14:textId="77777777" w:rsidR="005137CE" w:rsidRPr="008A40A0" w:rsidRDefault="005137CE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 w:rsidR="009D6B19"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6B78F581" w:rsidR="005137CE" w:rsidRPr="004961E9" w:rsidRDefault="005137CE" w:rsidP="004961E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jc w:val="center"/>
      <w:rPr>
        <w:rFonts w:asciiTheme="majorBidi" w:hAnsiTheme="majorBidi" w:cstheme="majorBidi"/>
        <w:sz w:val="28"/>
        <w:szCs w:val="28"/>
      </w:rPr>
    </w:pPr>
    <w:r w:rsidRPr="004961E9">
      <w:rPr>
        <w:rFonts w:asciiTheme="majorBidi" w:hAnsiTheme="majorBidi" w:cstheme="majorBidi"/>
        <w:sz w:val="28"/>
        <w:szCs w:val="28"/>
      </w:rPr>
      <w:ptab w:relativeTo="margin" w:alignment="left" w:leader="none"/>
    </w:r>
    <w:r w:rsidRPr="008E0267">
      <w:rPr>
        <w:rFonts w:asciiTheme="majorBidi" w:hAnsiTheme="majorBidi" w:cstheme="majorBidi"/>
        <w:sz w:val="28"/>
        <w:szCs w:val="28"/>
      </w:rPr>
      <w:fldChar w:fldCharType="begin"/>
    </w:r>
    <w:r w:rsidRPr="008E0267">
      <w:rPr>
        <w:rFonts w:asciiTheme="majorBidi" w:hAnsiTheme="majorBidi" w:cstheme="majorBidi"/>
        <w:sz w:val="28"/>
        <w:szCs w:val="28"/>
      </w:rPr>
      <w:instrText xml:space="preserve"> PAGE   \</w:instrText>
    </w:r>
    <w:r w:rsidRPr="008E0267">
      <w:rPr>
        <w:rFonts w:asciiTheme="majorBidi" w:hAnsiTheme="majorBidi" w:cstheme="majorBidi"/>
        <w:sz w:val="28"/>
        <w:szCs w:val="28"/>
        <w:cs/>
      </w:rPr>
      <w:instrText xml:space="preserve">* </w:instrText>
    </w:r>
    <w:r w:rsidRPr="008E0267">
      <w:rPr>
        <w:rFonts w:asciiTheme="majorBidi" w:hAnsiTheme="majorBidi" w:cstheme="majorBidi"/>
        <w:sz w:val="28"/>
        <w:szCs w:val="28"/>
      </w:rPr>
      <w:instrText xml:space="preserve">MERGEFORMAT </w:instrText>
    </w:r>
    <w:r w:rsidRPr="008E0267">
      <w:rPr>
        <w:rFonts w:asciiTheme="majorBidi" w:hAnsiTheme="majorBidi" w:cstheme="majorBidi"/>
        <w:sz w:val="28"/>
        <w:szCs w:val="28"/>
      </w:rPr>
      <w:fldChar w:fldCharType="separate"/>
    </w:r>
    <w:r w:rsidR="009D6B19">
      <w:rPr>
        <w:rFonts w:asciiTheme="majorBidi" w:hAnsiTheme="majorBidi" w:cstheme="majorBidi"/>
        <w:noProof/>
        <w:sz w:val="28"/>
        <w:szCs w:val="28"/>
      </w:rPr>
      <w:t>44</w:t>
    </w:r>
    <w:r w:rsidRPr="008E0267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487BF" w14:textId="77777777" w:rsidR="00B00FB7" w:rsidRDefault="00B00FB7">
      <w:r>
        <w:separator/>
      </w:r>
    </w:p>
  </w:footnote>
  <w:footnote w:type="continuationSeparator" w:id="0">
    <w:p w14:paraId="454BAE9C" w14:textId="77777777" w:rsidR="00B00FB7" w:rsidRDefault="00B00FB7">
      <w:r>
        <w:continuationSeparator/>
      </w:r>
    </w:p>
  </w:footnote>
  <w:footnote w:type="continuationNotice" w:id="1">
    <w:p w14:paraId="740BC923" w14:textId="77777777" w:rsidR="00B00FB7" w:rsidRDefault="00B00FB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1ADB5" w14:textId="77777777" w:rsidR="005137CE" w:rsidRDefault="00C87D3D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95F46" w14:textId="7633E724" w:rsidR="005137CE" w:rsidRPr="00F05438" w:rsidRDefault="005137CE" w:rsidP="00713C50">
    <w:pPr>
      <w:pStyle w:val="Header"/>
      <w:rPr>
        <w:rFonts w:ascii="Angsana New" w:hAnsi="Angsana New" w:cs="Angsana New"/>
        <w:sz w:val="52"/>
        <w:szCs w:val="52"/>
      </w:rPr>
    </w:pPr>
  </w:p>
  <w:p w14:paraId="1DF8B329" w14:textId="5E8CC936" w:rsidR="005137CE" w:rsidRDefault="005137CE" w:rsidP="00713C50">
    <w:pPr>
      <w:pStyle w:val="Header"/>
      <w:rPr>
        <w:rFonts w:ascii="Angsana New" w:hAnsi="Angsana New" w:cs="Angsana New"/>
        <w:sz w:val="52"/>
        <w:szCs w:val="52"/>
      </w:rPr>
    </w:pPr>
  </w:p>
  <w:p w14:paraId="1247A7FF" w14:textId="77777777" w:rsidR="00F05438" w:rsidRDefault="00F05438" w:rsidP="00713C50">
    <w:pPr>
      <w:pStyle w:val="Header"/>
      <w:rPr>
        <w:rFonts w:ascii="Angsana New" w:hAnsi="Angsana New" w:cs="Angsana New"/>
        <w:sz w:val="52"/>
        <w:szCs w:val="52"/>
      </w:rPr>
    </w:pPr>
  </w:p>
  <w:p w14:paraId="678B2C2B" w14:textId="77777777" w:rsidR="00F05438" w:rsidRDefault="00F05438" w:rsidP="00713C50">
    <w:pPr>
      <w:pStyle w:val="Header"/>
      <w:rPr>
        <w:rFonts w:ascii="Angsana New" w:hAnsi="Angsana New" w:cs="Angsana New"/>
        <w:sz w:val="52"/>
        <w:szCs w:val="52"/>
      </w:rPr>
    </w:pPr>
  </w:p>
  <w:p w14:paraId="2F34FDD5" w14:textId="77777777" w:rsidR="00F05438" w:rsidRDefault="00F05438" w:rsidP="00713C50">
    <w:pPr>
      <w:pStyle w:val="Header"/>
      <w:rPr>
        <w:rFonts w:ascii="Angsana New" w:hAnsi="Angsana New" w:cs="Angsana New"/>
        <w:sz w:val="52"/>
        <w:szCs w:val="52"/>
      </w:rPr>
    </w:pPr>
  </w:p>
  <w:p w14:paraId="0FB00667" w14:textId="77777777" w:rsidR="00F05438" w:rsidRPr="00F05438" w:rsidRDefault="00F05438" w:rsidP="00713C50">
    <w:pPr>
      <w:pStyle w:val="Header"/>
      <w:rPr>
        <w:rFonts w:ascii="Angsana New" w:hAnsi="Angsana New" w:cs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E7603" w14:textId="77777777" w:rsidR="005137CE" w:rsidRDefault="005137CE" w:rsidP="00713C50">
    <w:pPr>
      <w:pStyle w:val="Header"/>
    </w:pPr>
  </w:p>
  <w:p w14:paraId="5252533D" w14:textId="77777777" w:rsidR="005137CE" w:rsidRDefault="005137CE" w:rsidP="00713C50">
    <w:pPr>
      <w:pStyle w:val="Header"/>
    </w:pPr>
  </w:p>
  <w:p w14:paraId="3B5038A2" w14:textId="77777777" w:rsidR="005137CE" w:rsidRDefault="005137CE" w:rsidP="00713C50">
    <w:pPr>
      <w:pStyle w:val="Header"/>
    </w:pPr>
  </w:p>
  <w:p w14:paraId="0F9960CB" w14:textId="77777777" w:rsidR="005137CE" w:rsidRDefault="005137CE" w:rsidP="00713C50">
    <w:pPr>
      <w:pStyle w:val="Header"/>
    </w:pPr>
  </w:p>
  <w:p w14:paraId="0A22F93B" w14:textId="77777777" w:rsidR="005137CE" w:rsidRDefault="005137CE" w:rsidP="00713C50">
    <w:pPr>
      <w:pStyle w:val="Header"/>
    </w:pPr>
  </w:p>
  <w:p w14:paraId="7AC009B9" w14:textId="77777777" w:rsidR="005137CE" w:rsidRPr="00005ACB" w:rsidRDefault="005137CE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988A9" w14:textId="77777777" w:rsidR="005137CE" w:rsidRPr="00FA7747" w:rsidRDefault="005137CE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[และบริษัทย่อย]</w:t>
    </w:r>
  </w:p>
  <w:p w14:paraId="4ACC819A" w14:textId="77777777" w:rsidR="005137CE" w:rsidRPr="00FA7747" w:rsidRDefault="005137CE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2294D25B" w14:textId="7F26A901" w:rsidR="005137CE" w:rsidRPr="00AF256D" w:rsidRDefault="005137CE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4256A5A1" w14:textId="77777777" w:rsidR="005137CE" w:rsidRPr="00713C50" w:rsidRDefault="005137CE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DE02" w14:textId="77777777" w:rsidR="005137CE" w:rsidRPr="00112773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6C79B410" w14:textId="77777777" w:rsidR="005137CE" w:rsidRPr="00112773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6BAF58E" w14:textId="77777777" w:rsidR="005137CE" w:rsidRDefault="005137CE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310AACF" w14:textId="77777777" w:rsidR="004D1356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9B282AA" w14:textId="77777777" w:rsidR="004D1356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5F5B630B" w14:textId="77777777" w:rsidR="004D1356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44E8D7" w14:textId="77777777" w:rsidR="004D1356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7CB444F" w14:textId="77777777" w:rsidR="004D1356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045FC959" w14:textId="77777777" w:rsidR="004D1356" w:rsidRPr="00112773" w:rsidRDefault="004D1356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F187" w14:textId="77777777" w:rsidR="005137CE" w:rsidRPr="00D72461" w:rsidRDefault="005137CE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FCFE8" w14:textId="77777777" w:rsidR="005137CE" w:rsidRDefault="005137CE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351669AF" w14:textId="77777777" w:rsidR="00C87D3D" w:rsidRDefault="00C87D3D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558BD432" w14:textId="77777777" w:rsidR="00C87D3D" w:rsidRDefault="00C87D3D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  <w:p w14:paraId="0C88B91A" w14:textId="77777777" w:rsidR="00C87D3D" w:rsidRPr="002321E9" w:rsidRDefault="00C87D3D" w:rsidP="0064296C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4125886"/>
    <w:multiLevelType w:val="hybridMultilevel"/>
    <w:tmpl w:val="9EAE1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76EBC"/>
    <w:multiLevelType w:val="multilevel"/>
    <w:tmpl w:val="1804CDE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1204"/>
        </w:tabs>
        <w:ind w:left="1204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3662"/>
        </w:tabs>
        <w:ind w:left="3662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4002"/>
        </w:tabs>
        <w:ind w:left="4002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4343"/>
        </w:tabs>
        <w:ind w:left="4343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4683"/>
        </w:tabs>
        <w:ind w:left="4683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023"/>
        </w:tabs>
        <w:ind w:left="5023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363"/>
        </w:tabs>
        <w:ind w:left="5363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703"/>
        </w:tabs>
        <w:ind w:left="5703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043"/>
        </w:tabs>
        <w:ind w:left="6043" w:hanging="340"/>
      </w:pPr>
      <w:rPr>
        <w:rFonts w:ascii="Symbol" w:hAnsi="Symbol" w:hint="default"/>
      </w:rPr>
    </w:lvl>
  </w:abstractNum>
  <w:abstractNum w:abstractNumId="6" w15:restartNumberingAfterBreak="0">
    <w:nsid w:val="19F61CCA"/>
    <w:multiLevelType w:val="hybridMultilevel"/>
    <w:tmpl w:val="32C2C804"/>
    <w:lvl w:ilvl="0" w:tplc="3FD8B072">
      <w:start w:val="1"/>
      <w:numFmt w:val="bullet"/>
      <w:lvlText w:val="−"/>
      <w:lvlJc w:val="left"/>
      <w:pPr>
        <w:ind w:left="1260" w:hanging="360"/>
      </w:pPr>
      <w:rPr>
        <w:rFonts w:ascii="Courier New" w:hAnsi="Courier New" w:hint="default"/>
        <w:b w:val="0"/>
        <w:i w:val="0"/>
        <w:strike w:val="0"/>
        <w:dstrike w:val="0"/>
        <w:color w:val="000000"/>
        <w:sz w:val="19"/>
        <w:szCs w:val="19"/>
        <w:u w:val="none" w:color="000000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E9A2BFF"/>
    <w:multiLevelType w:val="hybridMultilevel"/>
    <w:tmpl w:val="D82CBFEE"/>
    <w:lvl w:ilvl="0" w:tplc="6D4A495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912"/>
    <w:multiLevelType w:val="hybridMultilevel"/>
    <w:tmpl w:val="903247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3568F"/>
    <w:multiLevelType w:val="hybridMultilevel"/>
    <w:tmpl w:val="C55CD550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D53A3"/>
    <w:multiLevelType w:val="hybridMultilevel"/>
    <w:tmpl w:val="9FDAF248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892660"/>
    <w:multiLevelType w:val="hybridMultilevel"/>
    <w:tmpl w:val="A67C8EA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53275"/>
    <w:multiLevelType w:val="hybridMultilevel"/>
    <w:tmpl w:val="F6E0AC98"/>
    <w:lvl w:ilvl="0" w:tplc="DE66B06E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40595244"/>
    <w:multiLevelType w:val="hybridMultilevel"/>
    <w:tmpl w:val="94CCF124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263C93"/>
    <w:multiLevelType w:val="multilevel"/>
    <w:tmpl w:val="3ABC936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8CB5440"/>
    <w:multiLevelType w:val="hybridMultilevel"/>
    <w:tmpl w:val="C21EA96E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D4A1F58"/>
    <w:multiLevelType w:val="multilevel"/>
    <w:tmpl w:val="8DD0DC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670D268F"/>
    <w:multiLevelType w:val="hybridMultilevel"/>
    <w:tmpl w:val="DE7A719C"/>
    <w:lvl w:ilvl="0" w:tplc="F8EAE1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622A7A"/>
    <w:multiLevelType w:val="hybridMultilevel"/>
    <w:tmpl w:val="C958E19E"/>
    <w:lvl w:ilvl="0" w:tplc="83FA7772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402942686">
    <w:abstractNumId w:val="0"/>
  </w:num>
  <w:num w:numId="2" w16cid:durableId="789129501">
    <w:abstractNumId w:val="5"/>
  </w:num>
  <w:num w:numId="3" w16cid:durableId="1773357202">
    <w:abstractNumId w:val="14"/>
  </w:num>
  <w:num w:numId="4" w16cid:durableId="520977273">
    <w:abstractNumId w:val="0"/>
  </w:num>
  <w:num w:numId="5" w16cid:durableId="915823734">
    <w:abstractNumId w:val="0"/>
  </w:num>
  <w:num w:numId="6" w16cid:durableId="173034748">
    <w:abstractNumId w:val="3"/>
  </w:num>
  <w:num w:numId="7" w16cid:durableId="361785815">
    <w:abstractNumId w:val="7"/>
  </w:num>
  <w:num w:numId="8" w16cid:durableId="597173233">
    <w:abstractNumId w:val="20"/>
  </w:num>
  <w:num w:numId="9" w16cid:durableId="594170376">
    <w:abstractNumId w:val="19"/>
  </w:num>
  <w:num w:numId="10" w16cid:durableId="2001955677">
    <w:abstractNumId w:val="12"/>
  </w:num>
  <w:num w:numId="11" w16cid:durableId="644579135">
    <w:abstractNumId w:val="1"/>
  </w:num>
  <w:num w:numId="12" w16cid:durableId="181435949">
    <w:abstractNumId w:val="6"/>
  </w:num>
  <w:num w:numId="13" w16cid:durableId="472020647">
    <w:abstractNumId w:val="0"/>
  </w:num>
  <w:num w:numId="14" w16cid:durableId="314116172">
    <w:abstractNumId w:val="4"/>
  </w:num>
  <w:num w:numId="15" w16cid:durableId="819805390">
    <w:abstractNumId w:val="17"/>
  </w:num>
  <w:num w:numId="16" w16cid:durableId="295648677">
    <w:abstractNumId w:val="8"/>
  </w:num>
  <w:num w:numId="17" w16cid:durableId="1639190890">
    <w:abstractNumId w:val="11"/>
  </w:num>
  <w:num w:numId="18" w16cid:durableId="1920361352">
    <w:abstractNumId w:val="10"/>
  </w:num>
  <w:num w:numId="19" w16cid:durableId="84301134">
    <w:abstractNumId w:val="15"/>
  </w:num>
  <w:num w:numId="20" w16cid:durableId="716927058">
    <w:abstractNumId w:val="13"/>
  </w:num>
  <w:num w:numId="21" w16cid:durableId="1239444698">
    <w:abstractNumId w:val="9"/>
  </w:num>
  <w:num w:numId="22" w16cid:durableId="305088282">
    <w:abstractNumId w:val="18"/>
  </w:num>
  <w:num w:numId="23" w16cid:durableId="470369427">
    <w:abstractNumId w:val="2"/>
  </w:num>
  <w:num w:numId="24" w16cid:durableId="1409187358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0FF6"/>
    <w:rsid w:val="0000106E"/>
    <w:rsid w:val="00001406"/>
    <w:rsid w:val="000015A1"/>
    <w:rsid w:val="000015CD"/>
    <w:rsid w:val="00001802"/>
    <w:rsid w:val="000019CD"/>
    <w:rsid w:val="00001BEF"/>
    <w:rsid w:val="00001F8A"/>
    <w:rsid w:val="0000200C"/>
    <w:rsid w:val="000025CB"/>
    <w:rsid w:val="0000264D"/>
    <w:rsid w:val="000026F1"/>
    <w:rsid w:val="00002891"/>
    <w:rsid w:val="0000293E"/>
    <w:rsid w:val="00002C59"/>
    <w:rsid w:val="00002D6B"/>
    <w:rsid w:val="00002F50"/>
    <w:rsid w:val="00003133"/>
    <w:rsid w:val="000034F2"/>
    <w:rsid w:val="000035CF"/>
    <w:rsid w:val="00003891"/>
    <w:rsid w:val="000039AE"/>
    <w:rsid w:val="000039BE"/>
    <w:rsid w:val="00003B00"/>
    <w:rsid w:val="0000435C"/>
    <w:rsid w:val="0000440B"/>
    <w:rsid w:val="0000464A"/>
    <w:rsid w:val="0000477A"/>
    <w:rsid w:val="00004819"/>
    <w:rsid w:val="0000483E"/>
    <w:rsid w:val="00004A4E"/>
    <w:rsid w:val="00004A86"/>
    <w:rsid w:val="00005185"/>
    <w:rsid w:val="000053E2"/>
    <w:rsid w:val="00005434"/>
    <w:rsid w:val="00005611"/>
    <w:rsid w:val="00005852"/>
    <w:rsid w:val="00005971"/>
    <w:rsid w:val="00005ACB"/>
    <w:rsid w:val="00005BAB"/>
    <w:rsid w:val="00005D4F"/>
    <w:rsid w:val="00005DC0"/>
    <w:rsid w:val="00006019"/>
    <w:rsid w:val="00006121"/>
    <w:rsid w:val="00006136"/>
    <w:rsid w:val="00006390"/>
    <w:rsid w:val="000064DE"/>
    <w:rsid w:val="00006518"/>
    <w:rsid w:val="00006690"/>
    <w:rsid w:val="00006B52"/>
    <w:rsid w:val="00006F4D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03D"/>
    <w:rsid w:val="00011230"/>
    <w:rsid w:val="000112EE"/>
    <w:rsid w:val="000115FA"/>
    <w:rsid w:val="000115FB"/>
    <w:rsid w:val="0001192B"/>
    <w:rsid w:val="0001193B"/>
    <w:rsid w:val="00011F66"/>
    <w:rsid w:val="00011F81"/>
    <w:rsid w:val="00012318"/>
    <w:rsid w:val="00012683"/>
    <w:rsid w:val="00012B9D"/>
    <w:rsid w:val="00012D2D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79"/>
    <w:rsid w:val="000140BB"/>
    <w:rsid w:val="00014A12"/>
    <w:rsid w:val="00014A49"/>
    <w:rsid w:val="00014A4A"/>
    <w:rsid w:val="00014C33"/>
    <w:rsid w:val="0001531D"/>
    <w:rsid w:val="000153D8"/>
    <w:rsid w:val="000154C0"/>
    <w:rsid w:val="000157E3"/>
    <w:rsid w:val="00015A0A"/>
    <w:rsid w:val="00015BEC"/>
    <w:rsid w:val="00015C52"/>
    <w:rsid w:val="000160A4"/>
    <w:rsid w:val="000161F9"/>
    <w:rsid w:val="00016678"/>
    <w:rsid w:val="00016740"/>
    <w:rsid w:val="000167EF"/>
    <w:rsid w:val="00016879"/>
    <w:rsid w:val="00016E14"/>
    <w:rsid w:val="00016FE5"/>
    <w:rsid w:val="00017019"/>
    <w:rsid w:val="000173F0"/>
    <w:rsid w:val="00017563"/>
    <w:rsid w:val="000175E9"/>
    <w:rsid w:val="000179E9"/>
    <w:rsid w:val="000179F5"/>
    <w:rsid w:val="0002001D"/>
    <w:rsid w:val="00020021"/>
    <w:rsid w:val="00020144"/>
    <w:rsid w:val="00020522"/>
    <w:rsid w:val="0002055E"/>
    <w:rsid w:val="00020700"/>
    <w:rsid w:val="00020728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13"/>
    <w:rsid w:val="00023725"/>
    <w:rsid w:val="00023748"/>
    <w:rsid w:val="00023B5C"/>
    <w:rsid w:val="00023CE6"/>
    <w:rsid w:val="00023D7D"/>
    <w:rsid w:val="00023DFC"/>
    <w:rsid w:val="00023EC6"/>
    <w:rsid w:val="00024270"/>
    <w:rsid w:val="00024304"/>
    <w:rsid w:val="00024398"/>
    <w:rsid w:val="000243CE"/>
    <w:rsid w:val="0002477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66D"/>
    <w:rsid w:val="000267AF"/>
    <w:rsid w:val="00026A46"/>
    <w:rsid w:val="00026B06"/>
    <w:rsid w:val="000273CF"/>
    <w:rsid w:val="00027436"/>
    <w:rsid w:val="0002765C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50C"/>
    <w:rsid w:val="000307FB"/>
    <w:rsid w:val="00030AB6"/>
    <w:rsid w:val="00031482"/>
    <w:rsid w:val="00031583"/>
    <w:rsid w:val="000315C3"/>
    <w:rsid w:val="000316A3"/>
    <w:rsid w:val="000316A7"/>
    <w:rsid w:val="00031779"/>
    <w:rsid w:val="000318B9"/>
    <w:rsid w:val="00031980"/>
    <w:rsid w:val="00031A44"/>
    <w:rsid w:val="00031ADE"/>
    <w:rsid w:val="00031DDF"/>
    <w:rsid w:val="00031F4C"/>
    <w:rsid w:val="0003250C"/>
    <w:rsid w:val="00032ABF"/>
    <w:rsid w:val="0003340E"/>
    <w:rsid w:val="00033483"/>
    <w:rsid w:val="00033714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23E"/>
    <w:rsid w:val="0004025D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869"/>
    <w:rsid w:val="00041B3B"/>
    <w:rsid w:val="00041C82"/>
    <w:rsid w:val="00041E25"/>
    <w:rsid w:val="00041E72"/>
    <w:rsid w:val="00041ED6"/>
    <w:rsid w:val="00042021"/>
    <w:rsid w:val="0004220E"/>
    <w:rsid w:val="0004224A"/>
    <w:rsid w:val="0004235B"/>
    <w:rsid w:val="000423B8"/>
    <w:rsid w:val="000425EC"/>
    <w:rsid w:val="00042A37"/>
    <w:rsid w:val="00042ACF"/>
    <w:rsid w:val="00042B99"/>
    <w:rsid w:val="00042F74"/>
    <w:rsid w:val="000430BA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700"/>
    <w:rsid w:val="00044721"/>
    <w:rsid w:val="00044872"/>
    <w:rsid w:val="00044BD7"/>
    <w:rsid w:val="00044DAA"/>
    <w:rsid w:val="00044E56"/>
    <w:rsid w:val="00044F47"/>
    <w:rsid w:val="00045016"/>
    <w:rsid w:val="00045116"/>
    <w:rsid w:val="00045154"/>
    <w:rsid w:val="00045320"/>
    <w:rsid w:val="000456AC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6B59"/>
    <w:rsid w:val="00047017"/>
    <w:rsid w:val="000472AB"/>
    <w:rsid w:val="000475F4"/>
    <w:rsid w:val="00047838"/>
    <w:rsid w:val="00047844"/>
    <w:rsid w:val="000479E8"/>
    <w:rsid w:val="00047A74"/>
    <w:rsid w:val="00047D5F"/>
    <w:rsid w:val="00047E44"/>
    <w:rsid w:val="0005031A"/>
    <w:rsid w:val="00050493"/>
    <w:rsid w:val="000505AE"/>
    <w:rsid w:val="000505DB"/>
    <w:rsid w:val="0005062C"/>
    <w:rsid w:val="0005087C"/>
    <w:rsid w:val="00050935"/>
    <w:rsid w:val="0005094A"/>
    <w:rsid w:val="00050BEF"/>
    <w:rsid w:val="00050C98"/>
    <w:rsid w:val="00050D2B"/>
    <w:rsid w:val="00050DDE"/>
    <w:rsid w:val="00050EB0"/>
    <w:rsid w:val="0005118E"/>
    <w:rsid w:val="000512B8"/>
    <w:rsid w:val="00051417"/>
    <w:rsid w:val="000515CE"/>
    <w:rsid w:val="0005174D"/>
    <w:rsid w:val="000517C7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483"/>
    <w:rsid w:val="00053BD5"/>
    <w:rsid w:val="00054199"/>
    <w:rsid w:val="00054433"/>
    <w:rsid w:val="00054663"/>
    <w:rsid w:val="00054900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63"/>
    <w:rsid w:val="00057AD1"/>
    <w:rsid w:val="00057AEE"/>
    <w:rsid w:val="00057B29"/>
    <w:rsid w:val="00057C3F"/>
    <w:rsid w:val="00057DAB"/>
    <w:rsid w:val="00060173"/>
    <w:rsid w:val="000601C0"/>
    <w:rsid w:val="00060398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69"/>
    <w:rsid w:val="000616BD"/>
    <w:rsid w:val="00061955"/>
    <w:rsid w:val="00061A77"/>
    <w:rsid w:val="00061B0E"/>
    <w:rsid w:val="00061CDD"/>
    <w:rsid w:val="00061E0B"/>
    <w:rsid w:val="00062201"/>
    <w:rsid w:val="000622A5"/>
    <w:rsid w:val="0006245C"/>
    <w:rsid w:val="0006258F"/>
    <w:rsid w:val="00062766"/>
    <w:rsid w:val="0006276B"/>
    <w:rsid w:val="000629BD"/>
    <w:rsid w:val="00062B25"/>
    <w:rsid w:val="00062C18"/>
    <w:rsid w:val="00062D07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5C6"/>
    <w:rsid w:val="00064837"/>
    <w:rsid w:val="0006491A"/>
    <w:rsid w:val="00064966"/>
    <w:rsid w:val="000649D9"/>
    <w:rsid w:val="00064DF1"/>
    <w:rsid w:val="00065008"/>
    <w:rsid w:val="00065061"/>
    <w:rsid w:val="00065163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436"/>
    <w:rsid w:val="000675C1"/>
    <w:rsid w:val="000675C4"/>
    <w:rsid w:val="0006774B"/>
    <w:rsid w:val="000677E1"/>
    <w:rsid w:val="000678DA"/>
    <w:rsid w:val="000679B9"/>
    <w:rsid w:val="00067A85"/>
    <w:rsid w:val="00067BEB"/>
    <w:rsid w:val="00067F8B"/>
    <w:rsid w:val="000704B7"/>
    <w:rsid w:val="00070559"/>
    <w:rsid w:val="00070687"/>
    <w:rsid w:val="00070745"/>
    <w:rsid w:val="0007075C"/>
    <w:rsid w:val="000708C8"/>
    <w:rsid w:val="000708D6"/>
    <w:rsid w:val="00070C82"/>
    <w:rsid w:val="00070DD7"/>
    <w:rsid w:val="000711B1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12"/>
    <w:rsid w:val="00072CBF"/>
    <w:rsid w:val="00072D96"/>
    <w:rsid w:val="00072E83"/>
    <w:rsid w:val="00073286"/>
    <w:rsid w:val="000732DB"/>
    <w:rsid w:val="00073367"/>
    <w:rsid w:val="0007349B"/>
    <w:rsid w:val="000736E0"/>
    <w:rsid w:val="00073848"/>
    <w:rsid w:val="00073C23"/>
    <w:rsid w:val="00074621"/>
    <w:rsid w:val="000746CF"/>
    <w:rsid w:val="00074727"/>
    <w:rsid w:val="00074891"/>
    <w:rsid w:val="00074AF2"/>
    <w:rsid w:val="00074B50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C"/>
    <w:rsid w:val="00075FFE"/>
    <w:rsid w:val="00076170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6F9"/>
    <w:rsid w:val="000827F7"/>
    <w:rsid w:val="00082881"/>
    <w:rsid w:val="00082944"/>
    <w:rsid w:val="00083324"/>
    <w:rsid w:val="00083497"/>
    <w:rsid w:val="0008376D"/>
    <w:rsid w:val="0008395E"/>
    <w:rsid w:val="00083971"/>
    <w:rsid w:val="000839E9"/>
    <w:rsid w:val="00083A90"/>
    <w:rsid w:val="00083E1D"/>
    <w:rsid w:val="00083E69"/>
    <w:rsid w:val="000840F1"/>
    <w:rsid w:val="00084299"/>
    <w:rsid w:val="00084311"/>
    <w:rsid w:val="000848D5"/>
    <w:rsid w:val="00084A47"/>
    <w:rsid w:val="00084E43"/>
    <w:rsid w:val="00084E93"/>
    <w:rsid w:val="00085178"/>
    <w:rsid w:val="00085378"/>
    <w:rsid w:val="000853FC"/>
    <w:rsid w:val="00085406"/>
    <w:rsid w:val="0008577A"/>
    <w:rsid w:val="0008577C"/>
    <w:rsid w:val="0008582F"/>
    <w:rsid w:val="00085AC4"/>
    <w:rsid w:val="00085BFC"/>
    <w:rsid w:val="00085C50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B7B"/>
    <w:rsid w:val="00086EB9"/>
    <w:rsid w:val="0008735C"/>
    <w:rsid w:val="0008743D"/>
    <w:rsid w:val="000874B9"/>
    <w:rsid w:val="00087571"/>
    <w:rsid w:val="00087633"/>
    <w:rsid w:val="00087679"/>
    <w:rsid w:val="00087870"/>
    <w:rsid w:val="00087A2C"/>
    <w:rsid w:val="00087CCE"/>
    <w:rsid w:val="00087D56"/>
    <w:rsid w:val="00087F67"/>
    <w:rsid w:val="00087FC1"/>
    <w:rsid w:val="000900D2"/>
    <w:rsid w:val="000901E2"/>
    <w:rsid w:val="000902EE"/>
    <w:rsid w:val="00090388"/>
    <w:rsid w:val="000904B7"/>
    <w:rsid w:val="00090536"/>
    <w:rsid w:val="00090737"/>
    <w:rsid w:val="000909FF"/>
    <w:rsid w:val="00090A18"/>
    <w:rsid w:val="00090C3A"/>
    <w:rsid w:val="00090E58"/>
    <w:rsid w:val="00090EBA"/>
    <w:rsid w:val="00090F48"/>
    <w:rsid w:val="000911C3"/>
    <w:rsid w:val="000913A0"/>
    <w:rsid w:val="0009148D"/>
    <w:rsid w:val="000916C9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B6"/>
    <w:rsid w:val="00093FE0"/>
    <w:rsid w:val="000941C0"/>
    <w:rsid w:val="0009470A"/>
    <w:rsid w:val="00094807"/>
    <w:rsid w:val="0009490F"/>
    <w:rsid w:val="00094999"/>
    <w:rsid w:val="00094BAF"/>
    <w:rsid w:val="00094D1B"/>
    <w:rsid w:val="00094DE5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95E"/>
    <w:rsid w:val="00097B47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0"/>
    <w:rsid w:val="000A0FBB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0BD"/>
    <w:rsid w:val="000A2225"/>
    <w:rsid w:val="000A25BF"/>
    <w:rsid w:val="000A25F8"/>
    <w:rsid w:val="000A2610"/>
    <w:rsid w:val="000A26A7"/>
    <w:rsid w:val="000A28AB"/>
    <w:rsid w:val="000A2A7D"/>
    <w:rsid w:val="000A2C10"/>
    <w:rsid w:val="000A3093"/>
    <w:rsid w:val="000A3185"/>
    <w:rsid w:val="000A335D"/>
    <w:rsid w:val="000A3415"/>
    <w:rsid w:val="000A37E2"/>
    <w:rsid w:val="000A390B"/>
    <w:rsid w:val="000A390C"/>
    <w:rsid w:val="000A398B"/>
    <w:rsid w:val="000A3C95"/>
    <w:rsid w:val="000A4114"/>
    <w:rsid w:val="000A4192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B80"/>
    <w:rsid w:val="000A5E70"/>
    <w:rsid w:val="000A5ED5"/>
    <w:rsid w:val="000A6287"/>
    <w:rsid w:val="000A6572"/>
    <w:rsid w:val="000A66CA"/>
    <w:rsid w:val="000A6842"/>
    <w:rsid w:val="000A6B33"/>
    <w:rsid w:val="000A6BB1"/>
    <w:rsid w:val="000A6D5A"/>
    <w:rsid w:val="000A6E57"/>
    <w:rsid w:val="000A6F12"/>
    <w:rsid w:val="000A72E3"/>
    <w:rsid w:val="000A74A7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2CF"/>
    <w:rsid w:val="000B079B"/>
    <w:rsid w:val="000B08AF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564"/>
    <w:rsid w:val="000B2675"/>
    <w:rsid w:val="000B268E"/>
    <w:rsid w:val="000B280A"/>
    <w:rsid w:val="000B287F"/>
    <w:rsid w:val="000B2DA6"/>
    <w:rsid w:val="000B2F43"/>
    <w:rsid w:val="000B33C5"/>
    <w:rsid w:val="000B33FE"/>
    <w:rsid w:val="000B353D"/>
    <w:rsid w:val="000B376B"/>
    <w:rsid w:val="000B3DCD"/>
    <w:rsid w:val="000B4309"/>
    <w:rsid w:val="000B44E3"/>
    <w:rsid w:val="000B47CB"/>
    <w:rsid w:val="000B48C6"/>
    <w:rsid w:val="000B48F4"/>
    <w:rsid w:val="000B4B32"/>
    <w:rsid w:val="000B4C40"/>
    <w:rsid w:val="000B4D54"/>
    <w:rsid w:val="000B4D87"/>
    <w:rsid w:val="000B4E38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5FCC"/>
    <w:rsid w:val="000B62B8"/>
    <w:rsid w:val="000B634D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785"/>
    <w:rsid w:val="000C180A"/>
    <w:rsid w:val="000C199A"/>
    <w:rsid w:val="000C1A99"/>
    <w:rsid w:val="000C1AC0"/>
    <w:rsid w:val="000C2074"/>
    <w:rsid w:val="000C21DB"/>
    <w:rsid w:val="000C2252"/>
    <w:rsid w:val="000C25AF"/>
    <w:rsid w:val="000C261B"/>
    <w:rsid w:val="000C2880"/>
    <w:rsid w:val="000C2B77"/>
    <w:rsid w:val="000C2DF8"/>
    <w:rsid w:val="000C30D7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941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702"/>
    <w:rsid w:val="000C78CE"/>
    <w:rsid w:val="000C7BF5"/>
    <w:rsid w:val="000C7C98"/>
    <w:rsid w:val="000C7FD4"/>
    <w:rsid w:val="000D01FE"/>
    <w:rsid w:val="000D041B"/>
    <w:rsid w:val="000D0562"/>
    <w:rsid w:val="000D08FD"/>
    <w:rsid w:val="000D0A36"/>
    <w:rsid w:val="000D0A7A"/>
    <w:rsid w:val="000D0AE2"/>
    <w:rsid w:val="000D0CDC"/>
    <w:rsid w:val="000D0FED"/>
    <w:rsid w:val="000D13AA"/>
    <w:rsid w:val="000D165D"/>
    <w:rsid w:val="000D16F5"/>
    <w:rsid w:val="000D17A3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1A0"/>
    <w:rsid w:val="000D2500"/>
    <w:rsid w:val="000D262E"/>
    <w:rsid w:val="000D276E"/>
    <w:rsid w:val="000D2BED"/>
    <w:rsid w:val="000D2D38"/>
    <w:rsid w:val="000D2EF9"/>
    <w:rsid w:val="000D30D7"/>
    <w:rsid w:val="000D31A0"/>
    <w:rsid w:val="000D31E5"/>
    <w:rsid w:val="000D3327"/>
    <w:rsid w:val="000D346B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FB3"/>
    <w:rsid w:val="000D7072"/>
    <w:rsid w:val="000D71CC"/>
    <w:rsid w:val="000D72B5"/>
    <w:rsid w:val="000D7433"/>
    <w:rsid w:val="000D7607"/>
    <w:rsid w:val="000D7721"/>
    <w:rsid w:val="000D7FE2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71"/>
    <w:rsid w:val="000E16D7"/>
    <w:rsid w:val="000E1BF7"/>
    <w:rsid w:val="000E1C9F"/>
    <w:rsid w:val="000E23F3"/>
    <w:rsid w:val="000E28E6"/>
    <w:rsid w:val="000E29C3"/>
    <w:rsid w:val="000E2C49"/>
    <w:rsid w:val="000E2DA9"/>
    <w:rsid w:val="000E2EAF"/>
    <w:rsid w:val="000E2EEC"/>
    <w:rsid w:val="000E2F85"/>
    <w:rsid w:val="000E31AD"/>
    <w:rsid w:val="000E3283"/>
    <w:rsid w:val="000E3383"/>
    <w:rsid w:val="000E346D"/>
    <w:rsid w:val="000E3890"/>
    <w:rsid w:val="000E39D3"/>
    <w:rsid w:val="000E3F18"/>
    <w:rsid w:val="000E4039"/>
    <w:rsid w:val="000E4154"/>
    <w:rsid w:val="000E4243"/>
    <w:rsid w:val="000E42B7"/>
    <w:rsid w:val="000E430F"/>
    <w:rsid w:val="000E44BF"/>
    <w:rsid w:val="000E45A7"/>
    <w:rsid w:val="000E45AB"/>
    <w:rsid w:val="000E4A21"/>
    <w:rsid w:val="000E4A25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788"/>
    <w:rsid w:val="000E69D1"/>
    <w:rsid w:val="000E6DE2"/>
    <w:rsid w:val="000E6DE5"/>
    <w:rsid w:val="000E6FC5"/>
    <w:rsid w:val="000E7145"/>
    <w:rsid w:val="000E7766"/>
    <w:rsid w:val="000E78E1"/>
    <w:rsid w:val="000E7902"/>
    <w:rsid w:val="000E7AEE"/>
    <w:rsid w:val="000E7D46"/>
    <w:rsid w:val="000F0054"/>
    <w:rsid w:val="000F0217"/>
    <w:rsid w:val="000F0232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30C4"/>
    <w:rsid w:val="000F3123"/>
    <w:rsid w:val="000F336D"/>
    <w:rsid w:val="000F33E2"/>
    <w:rsid w:val="000F3869"/>
    <w:rsid w:val="000F3B1D"/>
    <w:rsid w:val="000F3BAD"/>
    <w:rsid w:val="000F3C79"/>
    <w:rsid w:val="000F3F65"/>
    <w:rsid w:val="000F412F"/>
    <w:rsid w:val="000F443E"/>
    <w:rsid w:val="000F4524"/>
    <w:rsid w:val="000F456B"/>
    <w:rsid w:val="000F466D"/>
    <w:rsid w:val="000F4864"/>
    <w:rsid w:val="000F4894"/>
    <w:rsid w:val="000F48BF"/>
    <w:rsid w:val="000F49F8"/>
    <w:rsid w:val="000F4D1E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2F7"/>
    <w:rsid w:val="000F6356"/>
    <w:rsid w:val="000F6488"/>
    <w:rsid w:val="000F64E7"/>
    <w:rsid w:val="000F6531"/>
    <w:rsid w:val="000F65F5"/>
    <w:rsid w:val="000F6B1F"/>
    <w:rsid w:val="000F6F02"/>
    <w:rsid w:val="000F6F4B"/>
    <w:rsid w:val="000F6FBD"/>
    <w:rsid w:val="000F700F"/>
    <w:rsid w:val="000F71DD"/>
    <w:rsid w:val="000F7354"/>
    <w:rsid w:val="000F7BD9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A4"/>
    <w:rsid w:val="00101CFC"/>
    <w:rsid w:val="00101D0C"/>
    <w:rsid w:val="00101E1D"/>
    <w:rsid w:val="00102474"/>
    <w:rsid w:val="0010284B"/>
    <w:rsid w:val="001028C1"/>
    <w:rsid w:val="00102CA6"/>
    <w:rsid w:val="00102EB1"/>
    <w:rsid w:val="001031F9"/>
    <w:rsid w:val="00103224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5E2F"/>
    <w:rsid w:val="001060B0"/>
    <w:rsid w:val="00106136"/>
    <w:rsid w:val="00106190"/>
    <w:rsid w:val="001063D4"/>
    <w:rsid w:val="001064BD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064"/>
    <w:rsid w:val="0011021A"/>
    <w:rsid w:val="00110888"/>
    <w:rsid w:val="00110B7B"/>
    <w:rsid w:val="00110C30"/>
    <w:rsid w:val="00110D15"/>
    <w:rsid w:val="00111087"/>
    <w:rsid w:val="001110AA"/>
    <w:rsid w:val="001110B6"/>
    <w:rsid w:val="001111E1"/>
    <w:rsid w:val="00111477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4FA"/>
    <w:rsid w:val="00112677"/>
    <w:rsid w:val="00112773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C68"/>
    <w:rsid w:val="00114D64"/>
    <w:rsid w:val="00114DEB"/>
    <w:rsid w:val="00114DFA"/>
    <w:rsid w:val="00115B5F"/>
    <w:rsid w:val="00115B7F"/>
    <w:rsid w:val="00115C8D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577"/>
    <w:rsid w:val="001175DF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02"/>
    <w:rsid w:val="001217B0"/>
    <w:rsid w:val="0012182C"/>
    <w:rsid w:val="00121944"/>
    <w:rsid w:val="00122202"/>
    <w:rsid w:val="001224A3"/>
    <w:rsid w:val="00122505"/>
    <w:rsid w:val="00122644"/>
    <w:rsid w:val="0012295A"/>
    <w:rsid w:val="00122A8E"/>
    <w:rsid w:val="00122B08"/>
    <w:rsid w:val="00122BAF"/>
    <w:rsid w:val="00122D3A"/>
    <w:rsid w:val="00122F76"/>
    <w:rsid w:val="001231CE"/>
    <w:rsid w:val="0012350D"/>
    <w:rsid w:val="00123587"/>
    <w:rsid w:val="001235BA"/>
    <w:rsid w:val="0012367C"/>
    <w:rsid w:val="001236FF"/>
    <w:rsid w:val="0012381A"/>
    <w:rsid w:val="001238A0"/>
    <w:rsid w:val="001238FC"/>
    <w:rsid w:val="001239BC"/>
    <w:rsid w:val="00123DBE"/>
    <w:rsid w:val="00124335"/>
    <w:rsid w:val="00124644"/>
    <w:rsid w:val="001246CB"/>
    <w:rsid w:val="00124898"/>
    <w:rsid w:val="00124970"/>
    <w:rsid w:val="00124B44"/>
    <w:rsid w:val="00124D32"/>
    <w:rsid w:val="00124FCF"/>
    <w:rsid w:val="0012508D"/>
    <w:rsid w:val="00125274"/>
    <w:rsid w:val="00125750"/>
    <w:rsid w:val="00125754"/>
    <w:rsid w:val="001257C6"/>
    <w:rsid w:val="00125877"/>
    <w:rsid w:val="00125A87"/>
    <w:rsid w:val="001263D6"/>
    <w:rsid w:val="001265B4"/>
    <w:rsid w:val="001267B2"/>
    <w:rsid w:val="00126A11"/>
    <w:rsid w:val="00126C48"/>
    <w:rsid w:val="00126E8B"/>
    <w:rsid w:val="0012709C"/>
    <w:rsid w:val="001271B4"/>
    <w:rsid w:val="001271B5"/>
    <w:rsid w:val="00127422"/>
    <w:rsid w:val="0012750F"/>
    <w:rsid w:val="0012761C"/>
    <w:rsid w:val="001276F3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24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AC9"/>
    <w:rsid w:val="00134B38"/>
    <w:rsid w:val="00134BCC"/>
    <w:rsid w:val="00134D5F"/>
    <w:rsid w:val="00134DCE"/>
    <w:rsid w:val="00134EB2"/>
    <w:rsid w:val="00135009"/>
    <w:rsid w:val="00135138"/>
    <w:rsid w:val="00135331"/>
    <w:rsid w:val="00135401"/>
    <w:rsid w:val="0013549D"/>
    <w:rsid w:val="00135511"/>
    <w:rsid w:val="0013557B"/>
    <w:rsid w:val="001357C9"/>
    <w:rsid w:val="001357F2"/>
    <w:rsid w:val="001357FF"/>
    <w:rsid w:val="00135AA3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6E3E"/>
    <w:rsid w:val="00137083"/>
    <w:rsid w:val="0013717D"/>
    <w:rsid w:val="0013756D"/>
    <w:rsid w:val="00137619"/>
    <w:rsid w:val="001377AE"/>
    <w:rsid w:val="0013796D"/>
    <w:rsid w:val="001379B1"/>
    <w:rsid w:val="00137A75"/>
    <w:rsid w:val="00137A8B"/>
    <w:rsid w:val="00137D1D"/>
    <w:rsid w:val="001400CC"/>
    <w:rsid w:val="001401E0"/>
    <w:rsid w:val="00140292"/>
    <w:rsid w:val="001403A2"/>
    <w:rsid w:val="001403B4"/>
    <w:rsid w:val="00140B75"/>
    <w:rsid w:val="00140BB9"/>
    <w:rsid w:val="001411CF"/>
    <w:rsid w:val="001414A3"/>
    <w:rsid w:val="001418E0"/>
    <w:rsid w:val="001419A6"/>
    <w:rsid w:val="00141A20"/>
    <w:rsid w:val="00141BF7"/>
    <w:rsid w:val="00141D2E"/>
    <w:rsid w:val="00141D3A"/>
    <w:rsid w:val="00141FC7"/>
    <w:rsid w:val="001422FE"/>
    <w:rsid w:val="0014236C"/>
    <w:rsid w:val="00142451"/>
    <w:rsid w:val="001424C2"/>
    <w:rsid w:val="001428EE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F40"/>
    <w:rsid w:val="001441A1"/>
    <w:rsid w:val="0014428F"/>
    <w:rsid w:val="001447D3"/>
    <w:rsid w:val="00144809"/>
    <w:rsid w:val="0014480E"/>
    <w:rsid w:val="0014481B"/>
    <w:rsid w:val="00144C3C"/>
    <w:rsid w:val="00144F02"/>
    <w:rsid w:val="00144F79"/>
    <w:rsid w:val="0014505C"/>
    <w:rsid w:val="0014507B"/>
    <w:rsid w:val="0014516B"/>
    <w:rsid w:val="0014517B"/>
    <w:rsid w:val="001452F7"/>
    <w:rsid w:val="0014549B"/>
    <w:rsid w:val="00145522"/>
    <w:rsid w:val="001455E8"/>
    <w:rsid w:val="001457CD"/>
    <w:rsid w:val="00145930"/>
    <w:rsid w:val="00145A83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8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60B"/>
    <w:rsid w:val="001508AE"/>
    <w:rsid w:val="001508F8"/>
    <w:rsid w:val="00150BD1"/>
    <w:rsid w:val="0015162A"/>
    <w:rsid w:val="00151AD7"/>
    <w:rsid w:val="00151CA8"/>
    <w:rsid w:val="00151EDF"/>
    <w:rsid w:val="001520E7"/>
    <w:rsid w:val="001525FB"/>
    <w:rsid w:val="0015272F"/>
    <w:rsid w:val="0015288D"/>
    <w:rsid w:val="00152942"/>
    <w:rsid w:val="001529AF"/>
    <w:rsid w:val="00152B35"/>
    <w:rsid w:val="00152C57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769"/>
    <w:rsid w:val="001608CB"/>
    <w:rsid w:val="00160A32"/>
    <w:rsid w:val="00160B06"/>
    <w:rsid w:val="00161673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71A"/>
    <w:rsid w:val="0016274F"/>
    <w:rsid w:val="0016285E"/>
    <w:rsid w:val="001628F7"/>
    <w:rsid w:val="00162E95"/>
    <w:rsid w:val="00162FFC"/>
    <w:rsid w:val="00163049"/>
    <w:rsid w:val="00163095"/>
    <w:rsid w:val="001634A2"/>
    <w:rsid w:val="00163852"/>
    <w:rsid w:val="001639BA"/>
    <w:rsid w:val="00163C0C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903"/>
    <w:rsid w:val="00166FD8"/>
    <w:rsid w:val="00167120"/>
    <w:rsid w:val="0016754C"/>
    <w:rsid w:val="0016760F"/>
    <w:rsid w:val="00167728"/>
    <w:rsid w:val="00167EB5"/>
    <w:rsid w:val="00170123"/>
    <w:rsid w:val="00170371"/>
    <w:rsid w:val="00170380"/>
    <w:rsid w:val="0017038D"/>
    <w:rsid w:val="00170451"/>
    <w:rsid w:val="0017045E"/>
    <w:rsid w:val="001704F4"/>
    <w:rsid w:val="00170693"/>
    <w:rsid w:val="001708DE"/>
    <w:rsid w:val="001708FA"/>
    <w:rsid w:val="00170B19"/>
    <w:rsid w:val="00170B9B"/>
    <w:rsid w:val="00170D50"/>
    <w:rsid w:val="00170E8F"/>
    <w:rsid w:val="00170EB5"/>
    <w:rsid w:val="00170FCC"/>
    <w:rsid w:val="00171076"/>
    <w:rsid w:val="001710A5"/>
    <w:rsid w:val="0017111E"/>
    <w:rsid w:val="0017126E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C24"/>
    <w:rsid w:val="00173D47"/>
    <w:rsid w:val="00173DC0"/>
    <w:rsid w:val="00173F00"/>
    <w:rsid w:val="00173F47"/>
    <w:rsid w:val="00174060"/>
    <w:rsid w:val="00174161"/>
    <w:rsid w:val="0017439B"/>
    <w:rsid w:val="0017440D"/>
    <w:rsid w:val="001748AF"/>
    <w:rsid w:val="00174931"/>
    <w:rsid w:val="00174AAC"/>
    <w:rsid w:val="00174BF5"/>
    <w:rsid w:val="00174E57"/>
    <w:rsid w:val="001751A8"/>
    <w:rsid w:val="001753C9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49"/>
    <w:rsid w:val="0018127B"/>
    <w:rsid w:val="0018135A"/>
    <w:rsid w:val="00181460"/>
    <w:rsid w:val="00181551"/>
    <w:rsid w:val="001815B5"/>
    <w:rsid w:val="001815DF"/>
    <w:rsid w:val="001816E8"/>
    <w:rsid w:val="00181893"/>
    <w:rsid w:val="001818C0"/>
    <w:rsid w:val="001818DA"/>
    <w:rsid w:val="001819ED"/>
    <w:rsid w:val="00181B8C"/>
    <w:rsid w:val="00181D49"/>
    <w:rsid w:val="00181F3C"/>
    <w:rsid w:val="00182124"/>
    <w:rsid w:val="00182234"/>
    <w:rsid w:val="00182587"/>
    <w:rsid w:val="001826FA"/>
    <w:rsid w:val="001826FB"/>
    <w:rsid w:val="00182BC4"/>
    <w:rsid w:val="00182CF0"/>
    <w:rsid w:val="00182D71"/>
    <w:rsid w:val="00182E7A"/>
    <w:rsid w:val="00183341"/>
    <w:rsid w:val="001835BA"/>
    <w:rsid w:val="00183751"/>
    <w:rsid w:val="001839EC"/>
    <w:rsid w:val="00183A4D"/>
    <w:rsid w:val="00183E94"/>
    <w:rsid w:val="00183EEA"/>
    <w:rsid w:val="00183FB5"/>
    <w:rsid w:val="00183FC1"/>
    <w:rsid w:val="001841D0"/>
    <w:rsid w:val="00184294"/>
    <w:rsid w:val="001845C2"/>
    <w:rsid w:val="001846AA"/>
    <w:rsid w:val="00184715"/>
    <w:rsid w:val="00184997"/>
    <w:rsid w:val="001849E6"/>
    <w:rsid w:val="00184CA8"/>
    <w:rsid w:val="00184FDB"/>
    <w:rsid w:val="001851D7"/>
    <w:rsid w:val="001852BE"/>
    <w:rsid w:val="00185324"/>
    <w:rsid w:val="0018545C"/>
    <w:rsid w:val="001854C0"/>
    <w:rsid w:val="0018561C"/>
    <w:rsid w:val="00185730"/>
    <w:rsid w:val="00185764"/>
    <w:rsid w:val="00185851"/>
    <w:rsid w:val="00185888"/>
    <w:rsid w:val="00185895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24F"/>
    <w:rsid w:val="00187423"/>
    <w:rsid w:val="00187431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A7"/>
    <w:rsid w:val="001906D8"/>
    <w:rsid w:val="00190B24"/>
    <w:rsid w:val="00190CD1"/>
    <w:rsid w:val="00190D01"/>
    <w:rsid w:val="00191564"/>
    <w:rsid w:val="001915DD"/>
    <w:rsid w:val="001917FD"/>
    <w:rsid w:val="0019183E"/>
    <w:rsid w:val="001918DC"/>
    <w:rsid w:val="00191939"/>
    <w:rsid w:val="00191940"/>
    <w:rsid w:val="0019198D"/>
    <w:rsid w:val="00191A6B"/>
    <w:rsid w:val="00191B7A"/>
    <w:rsid w:val="001921AD"/>
    <w:rsid w:val="001921AF"/>
    <w:rsid w:val="001921D9"/>
    <w:rsid w:val="00192399"/>
    <w:rsid w:val="00192CB5"/>
    <w:rsid w:val="00192F3E"/>
    <w:rsid w:val="00192F72"/>
    <w:rsid w:val="00193035"/>
    <w:rsid w:val="001933EA"/>
    <w:rsid w:val="00193427"/>
    <w:rsid w:val="0019350D"/>
    <w:rsid w:val="00193725"/>
    <w:rsid w:val="00193852"/>
    <w:rsid w:val="001939A3"/>
    <w:rsid w:val="00193B34"/>
    <w:rsid w:val="00193BFA"/>
    <w:rsid w:val="0019403B"/>
    <w:rsid w:val="001940EA"/>
    <w:rsid w:val="001943FB"/>
    <w:rsid w:val="001944C5"/>
    <w:rsid w:val="001947CB"/>
    <w:rsid w:val="001949BC"/>
    <w:rsid w:val="00194C7F"/>
    <w:rsid w:val="00194D35"/>
    <w:rsid w:val="00194D40"/>
    <w:rsid w:val="00194D7B"/>
    <w:rsid w:val="00194DD2"/>
    <w:rsid w:val="0019505C"/>
    <w:rsid w:val="00195149"/>
    <w:rsid w:val="00195304"/>
    <w:rsid w:val="001954B9"/>
    <w:rsid w:val="00195516"/>
    <w:rsid w:val="00195790"/>
    <w:rsid w:val="00195A92"/>
    <w:rsid w:val="00195AA1"/>
    <w:rsid w:val="00195AD7"/>
    <w:rsid w:val="00195B1F"/>
    <w:rsid w:val="00195DC1"/>
    <w:rsid w:val="00195EBD"/>
    <w:rsid w:val="00196029"/>
    <w:rsid w:val="00196169"/>
    <w:rsid w:val="00196228"/>
    <w:rsid w:val="00196344"/>
    <w:rsid w:val="001964A9"/>
    <w:rsid w:val="00196948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0E"/>
    <w:rsid w:val="001A2944"/>
    <w:rsid w:val="001A2ACE"/>
    <w:rsid w:val="001A2DCB"/>
    <w:rsid w:val="001A2DEE"/>
    <w:rsid w:val="001A2EDF"/>
    <w:rsid w:val="001A2F0F"/>
    <w:rsid w:val="001A2FE6"/>
    <w:rsid w:val="001A3281"/>
    <w:rsid w:val="001A3570"/>
    <w:rsid w:val="001A3576"/>
    <w:rsid w:val="001A35BC"/>
    <w:rsid w:val="001A3BC7"/>
    <w:rsid w:val="001A3DDE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D40"/>
    <w:rsid w:val="001A4F65"/>
    <w:rsid w:val="001A52A8"/>
    <w:rsid w:val="001A568F"/>
    <w:rsid w:val="001A5859"/>
    <w:rsid w:val="001A5C0B"/>
    <w:rsid w:val="001A5C52"/>
    <w:rsid w:val="001A5CAA"/>
    <w:rsid w:val="001A5E35"/>
    <w:rsid w:val="001A6062"/>
    <w:rsid w:val="001A61B6"/>
    <w:rsid w:val="001A649F"/>
    <w:rsid w:val="001A65B3"/>
    <w:rsid w:val="001A6B1F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8FF"/>
    <w:rsid w:val="001A7A47"/>
    <w:rsid w:val="001A7B46"/>
    <w:rsid w:val="001A7C47"/>
    <w:rsid w:val="001A7D18"/>
    <w:rsid w:val="001B025A"/>
    <w:rsid w:val="001B0394"/>
    <w:rsid w:val="001B0471"/>
    <w:rsid w:val="001B0809"/>
    <w:rsid w:val="001B087C"/>
    <w:rsid w:val="001B0CF7"/>
    <w:rsid w:val="001B0E0D"/>
    <w:rsid w:val="001B0F87"/>
    <w:rsid w:val="001B124F"/>
    <w:rsid w:val="001B127F"/>
    <w:rsid w:val="001B1480"/>
    <w:rsid w:val="001B1483"/>
    <w:rsid w:val="001B15BE"/>
    <w:rsid w:val="001B1625"/>
    <w:rsid w:val="001B1684"/>
    <w:rsid w:val="001B1B48"/>
    <w:rsid w:val="001B1BE6"/>
    <w:rsid w:val="001B1C3E"/>
    <w:rsid w:val="001B1D5B"/>
    <w:rsid w:val="001B1EFC"/>
    <w:rsid w:val="001B1FB2"/>
    <w:rsid w:val="001B22BF"/>
    <w:rsid w:val="001B24DE"/>
    <w:rsid w:val="001B27CE"/>
    <w:rsid w:val="001B28B1"/>
    <w:rsid w:val="001B2937"/>
    <w:rsid w:val="001B2B88"/>
    <w:rsid w:val="001B2CD4"/>
    <w:rsid w:val="001B3051"/>
    <w:rsid w:val="001B33F9"/>
    <w:rsid w:val="001B3635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4FED"/>
    <w:rsid w:val="001B514E"/>
    <w:rsid w:val="001B52C9"/>
    <w:rsid w:val="001B53FA"/>
    <w:rsid w:val="001B5774"/>
    <w:rsid w:val="001B5928"/>
    <w:rsid w:val="001B599D"/>
    <w:rsid w:val="001B5C56"/>
    <w:rsid w:val="001B5CC3"/>
    <w:rsid w:val="001B5F0C"/>
    <w:rsid w:val="001B5F28"/>
    <w:rsid w:val="001B5F83"/>
    <w:rsid w:val="001B5FAE"/>
    <w:rsid w:val="001B63B7"/>
    <w:rsid w:val="001B662B"/>
    <w:rsid w:val="001B6A47"/>
    <w:rsid w:val="001B6CE8"/>
    <w:rsid w:val="001B6D32"/>
    <w:rsid w:val="001B6DC0"/>
    <w:rsid w:val="001B6DF9"/>
    <w:rsid w:val="001B6E98"/>
    <w:rsid w:val="001B7091"/>
    <w:rsid w:val="001B71B3"/>
    <w:rsid w:val="001B71ED"/>
    <w:rsid w:val="001B7369"/>
    <w:rsid w:val="001B749F"/>
    <w:rsid w:val="001B7522"/>
    <w:rsid w:val="001B75F7"/>
    <w:rsid w:val="001B764F"/>
    <w:rsid w:val="001B7900"/>
    <w:rsid w:val="001B7B72"/>
    <w:rsid w:val="001B7B73"/>
    <w:rsid w:val="001B7E1F"/>
    <w:rsid w:val="001C0266"/>
    <w:rsid w:val="001C036A"/>
    <w:rsid w:val="001C04D3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9B6"/>
    <w:rsid w:val="001C1A2B"/>
    <w:rsid w:val="001C1A36"/>
    <w:rsid w:val="001C1B7E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AB0"/>
    <w:rsid w:val="001C2C9D"/>
    <w:rsid w:val="001C2FF9"/>
    <w:rsid w:val="001C330C"/>
    <w:rsid w:val="001C334B"/>
    <w:rsid w:val="001C351A"/>
    <w:rsid w:val="001C35E0"/>
    <w:rsid w:val="001C367A"/>
    <w:rsid w:val="001C393D"/>
    <w:rsid w:val="001C3B09"/>
    <w:rsid w:val="001C3BBB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4EB"/>
    <w:rsid w:val="001C5927"/>
    <w:rsid w:val="001C5939"/>
    <w:rsid w:val="001C5E68"/>
    <w:rsid w:val="001C5EFC"/>
    <w:rsid w:val="001C6017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BC1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5D8"/>
    <w:rsid w:val="001D1638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78"/>
    <w:rsid w:val="001D2C80"/>
    <w:rsid w:val="001D2E8E"/>
    <w:rsid w:val="001D2FEC"/>
    <w:rsid w:val="001D302B"/>
    <w:rsid w:val="001D3851"/>
    <w:rsid w:val="001D38AB"/>
    <w:rsid w:val="001D396A"/>
    <w:rsid w:val="001D3BFB"/>
    <w:rsid w:val="001D3DA4"/>
    <w:rsid w:val="001D3DFA"/>
    <w:rsid w:val="001D4174"/>
    <w:rsid w:val="001D4343"/>
    <w:rsid w:val="001D45C5"/>
    <w:rsid w:val="001D4711"/>
    <w:rsid w:val="001D4F3A"/>
    <w:rsid w:val="001D522E"/>
    <w:rsid w:val="001D549D"/>
    <w:rsid w:val="001D5645"/>
    <w:rsid w:val="001D584E"/>
    <w:rsid w:val="001D5D3F"/>
    <w:rsid w:val="001D5D99"/>
    <w:rsid w:val="001D5DAD"/>
    <w:rsid w:val="001D5EA6"/>
    <w:rsid w:val="001D5F8A"/>
    <w:rsid w:val="001D624C"/>
    <w:rsid w:val="001D65E4"/>
    <w:rsid w:val="001D6C21"/>
    <w:rsid w:val="001D6F41"/>
    <w:rsid w:val="001D73E2"/>
    <w:rsid w:val="001D7517"/>
    <w:rsid w:val="001D757C"/>
    <w:rsid w:val="001D792D"/>
    <w:rsid w:val="001D7A44"/>
    <w:rsid w:val="001D7B7D"/>
    <w:rsid w:val="001D7DA1"/>
    <w:rsid w:val="001D7E5C"/>
    <w:rsid w:val="001D7F15"/>
    <w:rsid w:val="001E003D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1F6"/>
    <w:rsid w:val="001E221E"/>
    <w:rsid w:val="001E24EC"/>
    <w:rsid w:val="001E2593"/>
    <w:rsid w:val="001E25F0"/>
    <w:rsid w:val="001E2A56"/>
    <w:rsid w:val="001E2A8B"/>
    <w:rsid w:val="001E2AE6"/>
    <w:rsid w:val="001E2B15"/>
    <w:rsid w:val="001E2C0A"/>
    <w:rsid w:val="001E2C14"/>
    <w:rsid w:val="001E2D9A"/>
    <w:rsid w:val="001E2FAD"/>
    <w:rsid w:val="001E3026"/>
    <w:rsid w:val="001E3139"/>
    <w:rsid w:val="001E31E7"/>
    <w:rsid w:val="001E354B"/>
    <w:rsid w:val="001E3925"/>
    <w:rsid w:val="001E3A83"/>
    <w:rsid w:val="001E3A8F"/>
    <w:rsid w:val="001E3F31"/>
    <w:rsid w:val="001E4302"/>
    <w:rsid w:val="001E45B6"/>
    <w:rsid w:val="001E45BD"/>
    <w:rsid w:val="001E4733"/>
    <w:rsid w:val="001E4798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EF8"/>
    <w:rsid w:val="001F0508"/>
    <w:rsid w:val="001F063B"/>
    <w:rsid w:val="001F07D0"/>
    <w:rsid w:val="001F0909"/>
    <w:rsid w:val="001F09FE"/>
    <w:rsid w:val="001F0A56"/>
    <w:rsid w:val="001F0B07"/>
    <w:rsid w:val="001F0BAA"/>
    <w:rsid w:val="001F0D1F"/>
    <w:rsid w:val="001F0EFA"/>
    <w:rsid w:val="001F101E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2043"/>
    <w:rsid w:val="001F21B2"/>
    <w:rsid w:val="001F21C6"/>
    <w:rsid w:val="001F2343"/>
    <w:rsid w:val="001F248C"/>
    <w:rsid w:val="001F2847"/>
    <w:rsid w:val="001F2870"/>
    <w:rsid w:val="001F29A3"/>
    <w:rsid w:val="001F2E68"/>
    <w:rsid w:val="001F2E8C"/>
    <w:rsid w:val="001F2ECD"/>
    <w:rsid w:val="001F2F98"/>
    <w:rsid w:val="001F3297"/>
    <w:rsid w:val="001F32FF"/>
    <w:rsid w:val="001F3A53"/>
    <w:rsid w:val="001F3AFF"/>
    <w:rsid w:val="001F3CD1"/>
    <w:rsid w:val="001F3D49"/>
    <w:rsid w:val="001F40DC"/>
    <w:rsid w:val="001F44EE"/>
    <w:rsid w:val="001F48BE"/>
    <w:rsid w:val="001F4954"/>
    <w:rsid w:val="001F49FE"/>
    <w:rsid w:val="001F4F5E"/>
    <w:rsid w:val="001F5143"/>
    <w:rsid w:val="001F51B1"/>
    <w:rsid w:val="001F53DF"/>
    <w:rsid w:val="001F5479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82"/>
    <w:rsid w:val="00200ACA"/>
    <w:rsid w:val="00200B51"/>
    <w:rsid w:val="00200B7F"/>
    <w:rsid w:val="00200FF1"/>
    <w:rsid w:val="002010FD"/>
    <w:rsid w:val="002011EF"/>
    <w:rsid w:val="00201484"/>
    <w:rsid w:val="002014D4"/>
    <w:rsid w:val="00201514"/>
    <w:rsid w:val="00201552"/>
    <w:rsid w:val="0020157D"/>
    <w:rsid w:val="002015A0"/>
    <w:rsid w:val="00201AA0"/>
    <w:rsid w:val="00201CF8"/>
    <w:rsid w:val="00201FB1"/>
    <w:rsid w:val="002022E2"/>
    <w:rsid w:val="00202491"/>
    <w:rsid w:val="00202580"/>
    <w:rsid w:val="002027CA"/>
    <w:rsid w:val="00202B12"/>
    <w:rsid w:val="00202C2E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E6B"/>
    <w:rsid w:val="00204E7A"/>
    <w:rsid w:val="00204EA3"/>
    <w:rsid w:val="00204EAC"/>
    <w:rsid w:val="00204F4F"/>
    <w:rsid w:val="0020518E"/>
    <w:rsid w:val="002052BC"/>
    <w:rsid w:val="00205802"/>
    <w:rsid w:val="0020590F"/>
    <w:rsid w:val="00205D64"/>
    <w:rsid w:val="00205D72"/>
    <w:rsid w:val="00206210"/>
    <w:rsid w:val="0020690E"/>
    <w:rsid w:val="00206A12"/>
    <w:rsid w:val="00206A8D"/>
    <w:rsid w:val="00206C91"/>
    <w:rsid w:val="00206CB0"/>
    <w:rsid w:val="00206DEC"/>
    <w:rsid w:val="00207087"/>
    <w:rsid w:val="00207168"/>
    <w:rsid w:val="00207395"/>
    <w:rsid w:val="00207454"/>
    <w:rsid w:val="0020745F"/>
    <w:rsid w:val="0020766F"/>
    <w:rsid w:val="002076C9"/>
    <w:rsid w:val="0020792E"/>
    <w:rsid w:val="00207C56"/>
    <w:rsid w:val="002104DC"/>
    <w:rsid w:val="00210519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6EC"/>
    <w:rsid w:val="002117DD"/>
    <w:rsid w:val="0021198A"/>
    <w:rsid w:val="00211AA7"/>
    <w:rsid w:val="00211F94"/>
    <w:rsid w:val="00212021"/>
    <w:rsid w:val="00212214"/>
    <w:rsid w:val="0021287D"/>
    <w:rsid w:val="00212CF9"/>
    <w:rsid w:val="00212DDA"/>
    <w:rsid w:val="00212EB3"/>
    <w:rsid w:val="002130EB"/>
    <w:rsid w:val="00213131"/>
    <w:rsid w:val="002131C8"/>
    <w:rsid w:val="0021327E"/>
    <w:rsid w:val="0021345E"/>
    <w:rsid w:val="002134EA"/>
    <w:rsid w:val="002135AD"/>
    <w:rsid w:val="00213898"/>
    <w:rsid w:val="00213968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531"/>
    <w:rsid w:val="00214863"/>
    <w:rsid w:val="002148A9"/>
    <w:rsid w:val="00214B7D"/>
    <w:rsid w:val="00214C30"/>
    <w:rsid w:val="00214DD8"/>
    <w:rsid w:val="00214F9D"/>
    <w:rsid w:val="00215113"/>
    <w:rsid w:val="00215194"/>
    <w:rsid w:val="002153E0"/>
    <w:rsid w:val="00215620"/>
    <w:rsid w:val="002157A1"/>
    <w:rsid w:val="002158F7"/>
    <w:rsid w:val="00215947"/>
    <w:rsid w:val="00215A71"/>
    <w:rsid w:val="00215AA2"/>
    <w:rsid w:val="00215EB8"/>
    <w:rsid w:val="00216313"/>
    <w:rsid w:val="00216936"/>
    <w:rsid w:val="00216ADD"/>
    <w:rsid w:val="00216BFB"/>
    <w:rsid w:val="00217196"/>
    <w:rsid w:val="002171F5"/>
    <w:rsid w:val="00217246"/>
    <w:rsid w:val="002175E4"/>
    <w:rsid w:val="00217890"/>
    <w:rsid w:val="0021790A"/>
    <w:rsid w:val="00217A28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8A5"/>
    <w:rsid w:val="00221AB2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FC2"/>
    <w:rsid w:val="00223046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58D"/>
    <w:rsid w:val="002249D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5EF3"/>
    <w:rsid w:val="002264FF"/>
    <w:rsid w:val="002265D8"/>
    <w:rsid w:val="002268A5"/>
    <w:rsid w:val="002268EA"/>
    <w:rsid w:val="002269D4"/>
    <w:rsid w:val="00226C7A"/>
    <w:rsid w:val="00226F9A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843"/>
    <w:rsid w:val="00231920"/>
    <w:rsid w:val="00231A7F"/>
    <w:rsid w:val="00231C4B"/>
    <w:rsid w:val="00231EE0"/>
    <w:rsid w:val="00231F8B"/>
    <w:rsid w:val="0023200A"/>
    <w:rsid w:val="002321A2"/>
    <w:rsid w:val="002321AA"/>
    <w:rsid w:val="002321E9"/>
    <w:rsid w:val="002323BB"/>
    <w:rsid w:val="002327EF"/>
    <w:rsid w:val="00232809"/>
    <w:rsid w:val="002329C5"/>
    <w:rsid w:val="002329D1"/>
    <w:rsid w:val="00232A65"/>
    <w:rsid w:val="00232B59"/>
    <w:rsid w:val="00232D8D"/>
    <w:rsid w:val="00232F4A"/>
    <w:rsid w:val="002335BC"/>
    <w:rsid w:val="0023372B"/>
    <w:rsid w:val="002337F2"/>
    <w:rsid w:val="00233868"/>
    <w:rsid w:val="002338AE"/>
    <w:rsid w:val="002338C2"/>
    <w:rsid w:val="00233F08"/>
    <w:rsid w:val="00234014"/>
    <w:rsid w:val="0023412E"/>
    <w:rsid w:val="00234649"/>
    <w:rsid w:val="0023466B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4A5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CD7"/>
    <w:rsid w:val="00240E83"/>
    <w:rsid w:val="00240FB9"/>
    <w:rsid w:val="002412E7"/>
    <w:rsid w:val="0024154A"/>
    <w:rsid w:val="002416E4"/>
    <w:rsid w:val="0024177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3DB3"/>
    <w:rsid w:val="002442ED"/>
    <w:rsid w:val="002443B7"/>
    <w:rsid w:val="00244692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73B"/>
    <w:rsid w:val="002469A7"/>
    <w:rsid w:val="00246B60"/>
    <w:rsid w:val="00246C27"/>
    <w:rsid w:val="00246C64"/>
    <w:rsid w:val="00246C9D"/>
    <w:rsid w:val="00246DB0"/>
    <w:rsid w:val="00246F36"/>
    <w:rsid w:val="0024704D"/>
    <w:rsid w:val="002470E1"/>
    <w:rsid w:val="002470E8"/>
    <w:rsid w:val="002470F4"/>
    <w:rsid w:val="002476A1"/>
    <w:rsid w:val="00247B22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43D"/>
    <w:rsid w:val="0025164D"/>
    <w:rsid w:val="0025171C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E85"/>
    <w:rsid w:val="00252F7F"/>
    <w:rsid w:val="00253264"/>
    <w:rsid w:val="0025326E"/>
    <w:rsid w:val="00253401"/>
    <w:rsid w:val="00253560"/>
    <w:rsid w:val="00253674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EDD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BE1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CE"/>
    <w:rsid w:val="00260C1C"/>
    <w:rsid w:val="00260CA0"/>
    <w:rsid w:val="00260D02"/>
    <w:rsid w:val="00260D9C"/>
    <w:rsid w:val="00260F18"/>
    <w:rsid w:val="00261002"/>
    <w:rsid w:val="00261074"/>
    <w:rsid w:val="00261652"/>
    <w:rsid w:val="00261E9B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CAE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A77"/>
    <w:rsid w:val="00264D2E"/>
    <w:rsid w:val="00264E01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5CE"/>
    <w:rsid w:val="00270617"/>
    <w:rsid w:val="00270C49"/>
    <w:rsid w:val="00270D87"/>
    <w:rsid w:val="00270E9F"/>
    <w:rsid w:val="00270F60"/>
    <w:rsid w:val="0027107E"/>
    <w:rsid w:val="00271216"/>
    <w:rsid w:val="002715F4"/>
    <w:rsid w:val="002717B3"/>
    <w:rsid w:val="00271AAA"/>
    <w:rsid w:val="00271AEE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ED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2C8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9E7"/>
    <w:rsid w:val="00276AD3"/>
    <w:rsid w:val="00276C94"/>
    <w:rsid w:val="00276EF9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714"/>
    <w:rsid w:val="0027789E"/>
    <w:rsid w:val="00277E0C"/>
    <w:rsid w:val="00277E12"/>
    <w:rsid w:val="00277F76"/>
    <w:rsid w:val="0028029D"/>
    <w:rsid w:val="00280375"/>
    <w:rsid w:val="002803F6"/>
    <w:rsid w:val="002805C4"/>
    <w:rsid w:val="0028060B"/>
    <w:rsid w:val="00280705"/>
    <w:rsid w:val="002807E8"/>
    <w:rsid w:val="00280A3E"/>
    <w:rsid w:val="00280B2C"/>
    <w:rsid w:val="00280FD5"/>
    <w:rsid w:val="00280FFC"/>
    <w:rsid w:val="002811B8"/>
    <w:rsid w:val="00281CE3"/>
    <w:rsid w:val="00282458"/>
    <w:rsid w:val="00282600"/>
    <w:rsid w:val="002826FE"/>
    <w:rsid w:val="00282A1A"/>
    <w:rsid w:val="00282AE8"/>
    <w:rsid w:val="00283130"/>
    <w:rsid w:val="00283275"/>
    <w:rsid w:val="0028327B"/>
    <w:rsid w:val="002835F6"/>
    <w:rsid w:val="002839A7"/>
    <w:rsid w:val="002839AA"/>
    <w:rsid w:val="002839F4"/>
    <w:rsid w:val="00283A7A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995"/>
    <w:rsid w:val="00285AF5"/>
    <w:rsid w:val="00285AF9"/>
    <w:rsid w:val="00285E48"/>
    <w:rsid w:val="00285FE6"/>
    <w:rsid w:val="002865F4"/>
    <w:rsid w:val="00286617"/>
    <w:rsid w:val="00286671"/>
    <w:rsid w:val="002867D7"/>
    <w:rsid w:val="00286A6E"/>
    <w:rsid w:val="00286A8B"/>
    <w:rsid w:val="00286EAF"/>
    <w:rsid w:val="002870A6"/>
    <w:rsid w:val="00287416"/>
    <w:rsid w:val="0028799B"/>
    <w:rsid w:val="00287BD2"/>
    <w:rsid w:val="00287C63"/>
    <w:rsid w:val="00287FD5"/>
    <w:rsid w:val="00290050"/>
    <w:rsid w:val="002900A6"/>
    <w:rsid w:val="002900E7"/>
    <w:rsid w:val="0029022B"/>
    <w:rsid w:val="0029047A"/>
    <w:rsid w:val="002904B9"/>
    <w:rsid w:val="00290577"/>
    <w:rsid w:val="002907CC"/>
    <w:rsid w:val="00290D1B"/>
    <w:rsid w:val="00290E79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43A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A4D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35"/>
    <w:rsid w:val="0029489D"/>
    <w:rsid w:val="0029493E"/>
    <w:rsid w:val="00294959"/>
    <w:rsid w:val="00294A0C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001"/>
    <w:rsid w:val="002975B1"/>
    <w:rsid w:val="0029777E"/>
    <w:rsid w:val="00297B2C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C43"/>
    <w:rsid w:val="002A2D02"/>
    <w:rsid w:val="002A2D24"/>
    <w:rsid w:val="002A2DBB"/>
    <w:rsid w:val="002A32F9"/>
    <w:rsid w:val="002A370B"/>
    <w:rsid w:val="002A37CB"/>
    <w:rsid w:val="002A3B24"/>
    <w:rsid w:val="002A3DA2"/>
    <w:rsid w:val="002A443C"/>
    <w:rsid w:val="002A4469"/>
    <w:rsid w:val="002A447F"/>
    <w:rsid w:val="002A4649"/>
    <w:rsid w:val="002A4745"/>
    <w:rsid w:val="002A495F"/>
    <w:rsid w:val="002A4B3E"/>
    <w:rsid w:val="002A4B64"/>
    <w:rsid w:val="002A4C02"/>
    <w:rsid w:val="002A4D2F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8E7"/>
    <w:rsid w:val="002A6908"/>
    <w:rsid w:val="002A6930"/>
    <w:rsid w:val="002A6B6B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32"/>
    <w:rsid w:val="002A7FAB"/>
    <w:rsid w:val="002A7FE4"/>
    <w:rsid w:val="002B03EB"/>
    <w:rsid w:val="002B0878"/>
    <w:rsid w:val="002B0A66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C3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DE1"/>
    <w:rsid w:val="002B3EC7"/>
    <w:rsid w:val="002B3FF8"/>
    <w:rsid w:val="002B4147"/>
    <w:rsid w:val="002B41AE"/>
    <w:rsid w:val="002B41D6"/>
    <w:rsid w:val="002B428F"/>
    <w:rsid w:val="002B42FB"/>
    <w:rsid w:val="002B434E"/>
    <w:rsid w:val="002B4F5D"/>
    <w:rsid w:val="002B5026"/>
    <w:rsid w:val="002B5240"/>
    <w:rsid w:val="002B52E6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B7D88"/>
    <w:rsid w:val="002B7F9D"/>
    <w:rsid w:val="002C033E"/>
    <w:rsid w:val="002C03D9"/>
    <w:rsid w:val="002C0607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8F"/>
    <w:rsid w:val="002C36F6"/>
    <w:rsid w:val="002C3738"/>
    <w:rsid w:val="002C3B9E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A42"/>
    <w:rsid w:val="002C5BC6"/>
    <w:rsid w:val="002C60A7"/>
    <w:rsid w:val="002C6A9F"/>
    <w:rsid w:val="002C6D19"/>
    <w:rsid w:val="002C7217"/>
    <w:rsid w:val="002C7275"/>
    <w:rsid w:val="002C7387"/>
    <w:rsid w:val="002C748E"/>
    <w:rsid w:val="002C756E"/>
    <w:rsid w:val="002C7739"/>
    <w:rsid w:val="002C790A"/>
    <w:rsid w:val="002C7BAE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D0"/>
    <w:rsid w:val="002D1C3F"/>
    <w:rsid w:val="002D1EEC"/>
    <w:rsid w:val="002D223A"/>
    <w:rsid w:val="002D2744"/>
    <w:rsid w:val="002D27BD"/>
    <w:rsid w:val="002D2979"/>
    <w:rsid w:val="002D2C8F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6F5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5D52"/>
    <w:rsid w:val="002D60EF"/>
    <w:rsid w:val="002D65D8"/>
    <w:rsid w:val="002D67C0"/>
    <w:rsid w:val="002D67F4"/>
    <w:rsid w:val="002D68C2"/>
    <w:rsid w:val="002D68ED"/>
    <w:rsid w:val="002D6D42"/>
    <w:rsid w:val="002D6E5C"/>
    <w:rsid w:val="002D7273"/>
    <w:rsid w:val="002D7384"/>
    <w:rsid w:val="002D74C4"/>
    <w:rsid w:val="002D7FA1"/>
    <w:rsid w:val="002E00A6"/>
    <w:rsid w:val="002E0128"/>
    <w:rsid w:val="002E01D1"/>
    <w:rsid w:val="002E01E2"/>
    <w:rsid w:val="002E02A1"/>
    <w:rsid w:val="002E0311"/>
    <w:rsid w:val="002E0567"/>
    <w:rsid w:val="002E07B3"/>
    <w:rsid w:val="002E088A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952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2D00"/>
    <w:rsid w:val="002E2FE8"/>
    <w:rsid w:val="002E3131"/>
    <w:rsid w:val="002E31C0"/>
    <w:rsid w:val="002E3502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4A"/>
    <w:rsid w:val="002E729E"/>
    <w:rsid w:val="002E7319"/>
    <w:rsid w:val="002E7852"/>
    <w:rsid w:val="002E78EC"/>
    <w:rsid w:val="002E7AF2"/>
    <w:rsid w:val="002E7B7D"/>
    <w:rsid w:val="002E7D2E"/>
    <w:rsid w:val="002E7D70"/>
    <w:rsid w:val="002E7FE1"/>
    <w:rsid w:val="002F031C"/>
    <w:rsid w:val="002F0385"/>
    <w:rsid w:val="002F03D8"/>
    <w:rsid w:val="002F0971"/>
    <w:rsid w:val="002F0A22"/>
    <w:rsid w:val="002F0B8B"/>
    <w:rsid w:val="002F0C22"/>
    <w:rsid w:val="002F0CE0"/>
    <w:rsid w:val="002F0F2C"/>
    <w:rsid w:val="002F1106"/>
    <w:rsid w:val="002F11A4"/>
    <w:rsid w:val="002F133A"/>
    <w:rsid w:val="002F141F"/>
    <w:rsid w:val="002F1583"/>
    <w:rsid w:val="002F16A8"/>
    <w:rsid w:val="002F182A"/>
    <w:rsid w:val="002F1873"/>
    <w:rsid w:val="002F1907"/>
    <w:rsid w:val="002F1A0B"/>
    <w:rsid w:val="002F1C13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AE6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84"/>
    <w:rsid w:val="002F6ED3"/>
    <w:rsid w:val="002F6F5B"/>
    <w:rsid w:val="002F6FC6"/>
    <w:rsid w:val="002F7041"/>
    <w:rsid w:val="002F7216"/>
    <w:rsid w:val="002F75E3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D5A"/>
    <w:rsid w:val="00300E1F"/>
    <w:rsid w:val="00300E71"/>
    <w:rsid w:val="00301017"/>
    <w:rsid w:val="0030136B"/>
    <w:rsid w:val="003014F6"/>
    <w:rsid w:val="0030198A"/>
    <w:rsid w:val="0030199D"/>
    <w:rsid w:val="00301AAC"/>
    <w:rsid w:val="00301B7B"/>
    <w:rsid w:val="00301C87"/>
    <w:rsid w:val="00301CB4"/>
    <w:rsid w:val="00301F3A"/>
    <w:rsid w:val="0030205F"/>
    <w:rsid w:val="0030209C"/>
    <w:rsid w:val="00302130"/>
    <w:rsid w:val="003021AC"/>
    <w:rsid w:val="0030230B"/>
    <w:rsid w:val="0030285A"/>
    <w:rsid w:val="00302BAD"/>
    <w:rsid w:val="00302CD7"/>
    <w:rsid w:val="00302E76"/>
    <w:rsid w:val="00302E85"/>
    <w:rsid w:val="00302EE6"/>
    <w:rsid w:val="00302F5C"/>
    <w:rsid w:val="00303169"/>
    <w:rsid w:val="00303409"/>
    <w:rsid w:val="003034E8"/>
    <w:rsid w:val="003035D9"/>
    <w:rsid w:val="003037F7"/>
    <w:rsid w:val="003038B0"/>
    <w:rsid w:val="00303D44"/>
    <w:rsid w:val="00303DFD"/>
    <w:rsid w:val="003040CD"/>
    <w:rsid w:val="0030426E"/>
    <w:rsid w:val="0030490B"/>
    <w:rsid w:val="00304997"/>
    <w:rsid w:val="00304C48"/>
    <w:rsid w:val="00304D2A"/>
    <w:rsid w:val="00304D39"/>
    <w:rsid w:val="00304DCD"/>
    <w:rsid w:val="00304F9C"/>
    <w:rsid w:val="00305255"/>
    <w:rsid w:val="003055F1"/>
    <w:rsid w:val="00305B63"/>
    <w:rsid w:val="00305DEE"/>
    <w:rsid w:val="00305E84"/>
    <w:rsid w:val="00306026"/>
    <w:rsid w:val="0030636F"/>
    <w:rsid w:val="00306409"/>
    <w:rsid w:val="00306676"/>
    <w:rsid w:val="0030698E"/>
    <w:rsid w:val="00306DA0"/>
    <w:rsid w:val="00306FA5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2EE"/>
    <w:rsid w:val="00310858"/>
    <w:rsid w:val="0031089B"/>
    <w:rsid w:val="003108B4"/>
    <w:rsid w:val="00310B22"/>
    <w:rsid w:val="00310B46"/>
    <w:rsid w:val="00310BAA"/>
    <w:rsid w:val="00310C8F"/>
    <w:rsid w:val="00310CC6"/>
    <w:rsid w:val="00310E5B"/>
    <w:rsid w:val="00310EF4"/>
    <w:rsid w:val="003110A2"/>
    <w:rsid w:val="0031116E"/>
    <w:rsid w:val="00311393"/>
    <w:rsid w:val="0031155B"/>
    <w:rsid w:val="0031170A"/>
    <w:rsid w:val="00311792"/>
    <w:rsid w:val="00311DC2"/>
    <w:rsid w:val="00311E56"/>
    <w:rsid w:val="00311E80"/>
    <w:rsid w:val="00311F22"/>
    <w:rsid w:val="003120BB"/>
    <w:rsid w:val="00312101"/>
    <w:rsid w:val="00312238"/>
    <w:rsid w:val="003123F1"/>
    <w:rsid w:val="00312498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A2F"/>
    <w:rsid w:val="00315AD3"/>
    <w:rsid w:val="00315D58"/>
    <w:rsid w:val="00315F44"/>
    <w:rsid w:val="003161E3"/>
    <w:rsid w:val="003166A7"/>
    <w:rsid w:val="003166CD"/>
    <w:rsid w:val="00316A40"/>
    <w:rsid w:val="00316BA1"/>
    <w:rsid w:val="00316D6D"/>
    <w:rsid w:val="00316DC3"/>
    <w:rsid w:val="00316EE3"/>
    <w:rsid w:val="00317230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6C9"/>
    <w:rsid w:val="00320792"/>
    <w:rsid w:val="0032083B"/>
    <w:rsid w:val="0032098D"/>
    <w:rsid w:val="003209F0"/>
    <w:rsid w:val="00320C8D"/>
    <w:rsid w:val="00320E64"/>
    <w:rsid w:val="00321415"/>
    <w:rsid w:val="00321578"/>
    <w:rsid w:val="00321924"/>
    <w:rsid w:val="00321D0C"/>
    <w:rsid w:val="00321D5C"/>
    <w:rsid w:val="003220A7"/>
    <w:rsid w:val="003225FC"/>
    <w:rsid w:val="00322774"/>
    <w:rsid w:val="0032287A"/>
    <w:rsid w:val="003228CC"/>
    <w:rsid w:val="003228D5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13"/>
    <w:rsid w:val="003247E4"/>
    <w:rsid w:val="00324AC9"/>
    <w:rsid w:val="00324B0E"/>
    <w:rsid w:val="00324C48"/>
    <w:rsid w:val="00324C98"/>
    <w:rsid w:val="003251BA"/>
    <w:rsid w:val="0032520C"/>
    <w:rsid w:val="0032529C"/>
    <w:rsid w:val="0032534B"/>
    <w:rsid w:val="00325894"/>
    <w:rsid w:val="00325914"/>
    <w:rsid w:val="00325989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715F"/>
    <w:rsid w:val="0032750D"/>
    <w:rsid w:val="00327557"/>
    <w:rsid w:val="003275CF"/>
    <w:rsid w:val="00327892"/>
    <w:rsid w:val="003279D6"/>
    <w:rsid w:val="00327C4D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BED"/>
    <w:rsid w:val="00331D10"/>
    <w:rsid w:val="00331FED"/>
    <w:rsid w:val="0033203B"/>
    <w:rsid w:val="0033276F"/>
    <w:rsid w:val="003327F3"/>
    <w:rsid w:val="00332962"/>
    <w:rsid w:val="00332D2E"/>
    <w:rsid w:val="00332D4C"/>
    <w:rsid w:val="003330F5"/>
    <w:rsid w:val="00333399"/>
    <w:rsid w:val="00333482"/>
    <w:rsid w:val="0033375E"/>
    <w:rsid w:val="003339A2"/>
    <w:rsid w:val="00333AC4"/>
    <w:rsid w:val="00333BFF"/>
    <w:rsid w:val="00333CEF"/>
    <w:rsid w:val="00333E34"/>
    <w:rsid w:val="00333FC8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4E3"/>
    <w:rsid w:val="0033597A"/>
    <w:rsid w:val="00335B7A"/>
    <w:rsid w:val="00335D0D"/>
    <w:rsid w:val="003360B5"/>
    <w:rsid w:val="003363E9"/>
    <w:rsid w:val="0033640D"/>
    <w:rsid w:val="003365E6"/>
    <w:rsid w:val="003367A9"/>
    <w:rsid w:val="003368D3"/>
    <w:rsid w:val="00336A5E"/>
    <w:rsid w:val="00336AA7"/>
    <w:rsid w:val="00336D07"/>
    <w:rsid w:val="00336D2D"/>
    <w:rsid w:val="00337129"/>
    <w:rsid w:val="003373F4"/>
    <w:rsid w:val="0033781D"/>
    <w:rsid w:val="003378CB"/>
    <w:rsid w:val="00337A7E"/>
    <w:rsid w:val="00337D25"/>
    <w:rsid w:val="00340073"/>
    <w:rsid w:val="00340176"/>
    <w:rsid w:val="00340217"/>
    <w:rsid w:val="00340273"/>
    <w:rsid w:val="00340488"/>
    <w:rsid w:val="003404DA"/>
    <w:rsid w:val="003405C6"/>
    <w:rsid w:val="003405EF"/>
    <w:rsid w:val="003407C2"/>
    <w:rsid w:val="00340829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70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AAD"/>
    <w:rsid w:val="00342ADF"/>
    <w:rsid w:val="00342B45"/>
    <w:rsid w:val="00342C77"/>
    <w:rsid w:val="00342EC4"/>
    <w:rsid w:val="003430CC"/>
    <w:rsid w:val="0034330E"/>
    <w:rsid w:val="00343324"/>
    <w:rsid w:val="003435CE"/>
    <w:rsid w:val="003435E9"/>
    <w:rsid w:val="00344163"/>
    <w:rsid w:val="00344210"/>
    <w:rsid w:val="00344338"/>
    <w:rsid w:val="00344607"/>
    <w:rsid w:val="00344681"/>
    <w:rsid w:val="0034469D"/>
    <w:rsid w:val="00344BA3"/>
    <w:rsid w:val="00344E37"/>
    <w:rsid w:val="0034504C"/>
    <w:rsid w:val="00345232"/>
    <w:rsid w:val="00345374"/>
    <w:rsid w:val="003453EC"/>
    <w:rsid w:val="00345412"/>
    <w:rsid w:val="0034561D"/>
    <w:rsid w:val="0034571E"/>
    <w:rsid w:val="0034576D"/>
    <w:rsid w:val="00345D2B"/>
    <w:rsid w:val="00345DA7"/>
    <w:rsid w:val="00345DEB"/>
    <w:rsid w:val="00345E0B"/>
    <w:rsid w:val="00345ED2"/>
    <w:rsid w:val="00345FDC"/>
    <w:rsid w:val="00346051"/>
    <w:rsid w:val="0034619A"/>
    <w:rsid w:val="003462B9"/>
    <w:rsid w:val="003463B1"/>
    <w:rsid w:val="003463C0"/>
    <w:rsid w:val="0034685B"/>
    <w:rsid w:val="0034689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A5E"/>
    <w:rsid w:val="00347AFA"/>
    <w:rsid w:val="00347C1D"/>
    <w:rsid w:val="0035006B"/>
    <w:rsid w:val="00350089"/>
    <w:rsid w:val="003501A3"/>
    <w:rsid w:val="003501D7"/>
    <w:rsid w:val="003503BC"/>
    <w:rsid w:val="00350817"/>
    <w:rsid w:val="00350860"/>
    <w:rsid w:val="003508A2"/>
    <w:rsid w:val="00350981"/>
    <w:rsid w:val="00350D98"/>
    <w:rsid w:val="00350F69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EEA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1CB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1BB"/>
    <w:rsid w:val="00355252"/>
    <w:rsid w:val="00355296"/>
    <w:rsid w:val="00355505"/>
    <w:rsid w:val="0035555F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9E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806"/>
    <w:rsid w:val="00360B28"/>
    <w:rsid w:val="00360CFD"/>
    <w:rsid w:val="003610A2"/>
    <w:rsid w:val="003612F9"/>
    <w:rsid w:val="00361401"/>
    <w:rsid w:val="0036147B"/>
    <w:rsid w:val="003614E0"/>
    <w:rsid w:val="00361530"/>
    <w:rsid w:val="0036157A"/>
    <w:rsid w:val="00361694"/>
    <w:rsid w:val="00361737"/>
    <w:rsid w:val="003617C6"/>
    <w:rsid w:val="00361892"/>
    <w:rsid w:val="00361AA9"/>
    <w:rsid w:val="00361B11"/>
    <w:rsid w:val="00361BA2"/>
    <w:rsid w:val="00361F5E"/>
    <w:rsid w:val="00362063"/>
    <w:rsid w:val="003621D0"/>
    <w:rsid w:val="00362201"/>
    <w:rsid w:val="00362289"/>
    <w:rsid w:val="003622DF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2F33"/>
    <w:rsid w:val="0036300E"/>
    <w:rsid w:val="0036329E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626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9DC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1A9"/>
    <w:rsid w:val="00371225"/>
    <w:rsid w:val="00371360"/>
    <w:rsid w:val="00371641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D42"/>
    <w:rsid w:val="00372EFD"/>
    <w:rsid w:val="003731BB"/>
    <w:rsid w:val="00373258"/>
    <w:rsid w:val="00373424"/>
    <w:rsid w:val="0037352F"/>
    <w:rsid w:val="0037354E"/>
    <w:rsid w:val="003735D3"/>
    <w:rsid w:val="00373B0B"/>
    <w:rsid w:val="00373B53"/>
    <w:rsid w:val="00373BAD"/>
    <w:rsid w:val="00373C74"/>
    <w:rsid w:val="00373C8F"/>
    <w:rsid w:val="00373CBB"/>
    <w:rsid w:val="00373ED9"/>
    <w:rsid w:val="00373FD7"/>
    <w:rsid w:val="00374056"/>
    <w:rsid w:val="003743F7"/>
    <w:rsid w:val="0037448C"/>
    <w:rsid w:val="003744FD"/>
    <w:rsid w:val="0037460B"/>
    <w:rsid w:val="003747C4"/>
    <w:rsid w:val="00374C40"/>
    <w:rsid w:val="00374CAF"/>
    <w:rsid w:val="00374E09"/>
    <w:rsid w:val="003752ED"/>
    <w:rsid w:val="0037559B"/>
    <w:rsid w:val="0037576A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A74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1E"/>
    <w:rsid w:val="00381130"/>
    <w:rsid w:val="003811CF"/>
    <w:rsid w:val="0038139A"/>
    <w:rsid w:val="003814FA"/>
    <w:rsid w:val="00382136"/>
    <w:rsid w:val="00382179"/>
    <w:rsid w:val="003821E0"/>
    <w:rsid w:val="003822EB"/>
    <w:rsid w:val="00382906"/>
    <w:rsid w:val="00382C43"/>
    <w:rsid w:val="00382F7B"/>
    <w:rsid w:val="003830F0"/>
    <w:rsid w:val="00383184"/>
    <w:rsid w:val="00383390"/>
    <w:rsid w:val="00383858"/>
    <w:rsid w:val="003838A3"/>
    <w:rsid w:val="00383A98"/>
    <w:rsid w:val="00383BE4"/>
    <w:rsid w:val="003841DC"/>
    <w:rsid w:val="00384495"/>
    <w:rsid w:val="0038462C"/>
    <w:rsid w:val="00384667"/>
    <w:rsid w:val="00384B8F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5DAD"/>
    <w:rsid w:val="00385F95"/>
    <w:rsid w:val="00385F98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273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784"/>
    <w:rsid w:val="00390824"/>
    <w:rsid w:val="0039092F"/>
    <w:rsid w:val="00390943"/>
    <w:rsid w:val="0039094B"/>
    <w:rsid w:val="00390979"/>
    <w:rsid w:val="00390A4F"/>
    <w:rsid w:val="00390C46"/>
    <w:rsid w:val="00390FD4"/>
    <w:rsid w:val="0039106B"/>
    <w:rsid w:val="003913A6"/>
    <w:rsid w:val="00391515"/>
    <w:rsid w:val="003915B4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383"/>
    <w:rsid w:val="0039355A"/>
    <w:rsid w:val="0039387A"/>
    <w:rsid w:val="00393911"/>
    <w:rsid w:val="00394291"/>
    <w:rsid w:val="0039456C"/>
    <w:rsid w:val="0039471B"/>
    <w:rsid w:val="0039477F"/>
    <w:rsid w:val="003949F6"/>
    <w:rsid w:val="00394AF9"/>
    <w:rsid w:val="00394C1B"/>
    <w:rsid w:val="00394C4C"/>
    <w:rsid w:val="00394DCF"/>
    <w:rsid w:val="0039558C"/>
    <w:rsid w:val="003955B1"/>
    <w:rsid w:val="00395D09"/>
    <w:rsid w:val="00395E0C"/>
    <w:rsid w:val="00395F0F"/>
    <w:rsid w:val="00396074"/>
    <w:rsid w:val="003964E8"/>
    <w:rsid w:val="00396930"/>
    <w:rsid w:val="003969E7"/>
    <w:rsid w:val="00396B4C"/>
    <w:rsid w:val="00396DDB"/>
    <w:rsid w:val="003975C2"/>
    <w:rsid w:val="003976EF"/>
    <w:rsid w:val="003977E2"/>
    <w:rsid w:val="00397B22"/>
    <w:rsid w:val="00397D57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66"/>
    <w:rsid w:val="003A1648"/>
    <w:rsid w:val="003A1700"/>
    <w:rsid w:val="003A17BA"/>
    <w:rsid w:val="003A1DAF"/>
    <w:rsid w:val="003A1FE0"/>
    <w:rsid w:val="003A2095"/>
    <w:rsid w:val="003A20B0"/>
    <w:rsid w:val="003A22FF"/>
    <w:rsid w:val="003A2337"/>
    <w:rsid w:val="003A24E7"/>
    <w:rsid w:val="003A2785"/>
    <w:rsid w:val="003A2800"/>
    <w:rsid w:val="003A2A67"/>
    <w:rsid w:val="003A2E84"/>
    <w:rsid w:val="003A3354"/>
    <w:rsid w:val="003A3567"/>
    <w:rsid w:val="003A3575"/>
    <w:rsid w:val="003A38B4"/>
    <w:rsid w:val="003A3924"/>
    <w:rsid w:val="003A3B2C"/>
    <w:rsid w:val="003A3C1F"/>
    <w:rsid w:val="003A3EA3"/>
    <w:rsid w:val="003A404C"/>
    <w:rsid w:val="003A40E3"/>
    <w:rsid w:val="003A412D"/>
    <w:rsid w:val="003A42F1"/>
    <w:rsid w:val="003A4876"/>
    <w:rsid w:val="003A49D9"/>
    <w:rsid w:val="003A4BE9"/>
    <w:rsid w:val="003A4C7C"/>
    <w:rsid w:val="003A4D2A"/>
    <w:rsid w:val="003A4E46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C6"/>
    <w:rsid w:val="003A7A04"/>
    <w:rsid w:val="003A7B0D"/>
    <w:rsid w:val="003A7DEC"/>
    <w:rsid w:val="003A7F51"/>
    <w:rsid w:val="003B0024"/>
    <w:rsid w:val="003B03DF"/>
    <w:rsid w:val="003B059C"/>
    <w:rsid w:val="003B075D"/>
    <w:rsid w:val="003B0A78"/>
    <w:rsid w:val="003B0BE2"/>
    <w:rsid w:val="003B0BE6"/>
    <w:rsid w:val="003B0C7B"/>
    <w:rsid w:val="003B0CA7"/>
    <w:rsid w:val="003B0CB4"/>
    <w:rsid w:val="003B0CE8"/>
    <w:rsid w:val="003B1009"/>
    <w:rsid w:val="003B1040"/>
    <w:rsid w:val="003B144F"/>
    <w:rsid w:val="003B15F0"/>
    <w:rsid w:val="003B161C"/>
    <w:rsid w:val="003B16BA"/>
    <w:rsid w:val="003B1826"/>
    <w:rsid w:val="003B1E77"/>
    <w:rsid w:val="003B1E7C"/>
    <w:rsid w:val="003B1E96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8B1"/>
    <w:rsid w:val="003B392D"/>
    <w:rsid w:val="003B3BE7"/>
    <w:rsid w:val="003B3CBE"/>
    <w:rsid w:val="003B3DD5"/>
    <w:rsid w:val="003B3EFB"/>
    <w:rsid w:val="003B3FDB"/>
    <w:rsid w:val="003B46E3"/>
    <w:rsid w:val="003B4AD8"/>
    <w:rsid w:val="003B4FF0"/>
    <w:rsid w:val="003B5005"/>
    <w:rsid w:val="003B507A"/>
    <w:rsid w:val="003B50D2"/>
    <w:rsid w:val="003B5403"/>
    <w:rsid w:val="003B54F2"/>
    <w:rsid w:val="003B580C"/>
    <w:rsid w:val="003B5877"/>
    <w:rsid w:val="003B5B39"/>
    <w:rsid w:val="003B5D7D"/>
    <w:rsid w:val="003B5DD5"/>
    <w:rsid w:val="003B5EF2"/>
    <w:rsid w:val="003B6776"/>
    <w:rsid w:val="003B68AE"/>
    <w:rsid w:val="003B68CF"/>
    <w:rsid w:val="003B6AA4"/>
    <w:rsid w:val="003B6B27"/>
    <w:rsid w:val="003B6DDD"/>
    <w:rsid w:val="003B6E9B"/>
    <w:rsid w:val="003B6FE6"/>
    <w:rsid w:val="003B70C3"/>
    <w:rsid w:val="003B751A"/>
    <w:rsid w:val="003B7604"/>
    <w:rsid w:val="003B77BB"/>
    <w:rsid w:val="003B783C"/>
    <w:rsid w:val="003B78FE"/>
    <w:rsid w:val="003B7C45"/>
    <w:rsid w:val="003B7CFD"/>
    <w:rsid w:val="003B7DB4"/>
    <w:rsid w:val="003C0010"/>
    <w:rsid w:val="003C003B"/>
    <w:rsid w:val="003C009F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295"/>
    <w:rsid w:val="003C5687"/>
    <w:rsid w:val="003C59C8"/>
    <w:rsid w:val="003C5EE7"/>
    <w:rsid w:val="003C5F0F"/>
    <w:rsid w:val="003C617E"/>
    <w:rsid w:val="003C61D8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A32"/>
    <w:rsid w:val="003C7D21"/>
    <w:rsid w:val="003C7FBB"/>
    <w:rsid w:val="003D086D"/>
    <w:rsid w:val="003D08E1"/>
    <w:rsid w:val="003D0AF2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BB"/>
    <w:rsid w:val="003D2437"/>
    <w:rsid w:val="003D2599"/>
    <w:rsid w:val="003D271B"/>
    <w:rsid w:val="003D2B3C"/>
    <w:rsid w:val="003D2D83"/>
    <w:rsid w:val="003D2E23"/>
    <w:rsid w:val="003D2F72"/>
    <w:rsid w:val="003D315B"/>
    <w:rsid w:val="003D31D9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478"/>
    <w:rsid w:val="003D46D8"/>
    <w:rsid w:val="003D478F"/>
    <w:rsid w:val="003D49F3"/>
    <w:rsid w:val="003D4C0D"/>
    <w:rsid w:val="003D4C31"/>
    <w:rsid w:val="003D4D5D"/>
    <w:rsid w:val="003D4FA8"/>
    <w:rsid w:val="003D5127"/>
    <w:rsid w:val="003D525F"/>
    <w:rsid w:val="003D52D8"/>
    <w:rsid w:val="003D5362"/>
    <w:rsid w:val="003D5472"/>
    <w:rsid w:val="003D572D"/>
    <w:rsid w:val="003D586C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92B"/>
    <w:rsid w:val="003D6BA4"/>
    <w:rsid w:val="003D6CD0"/>
    <w:rsid w:val="003D6D92"/>
    <w:rsid w:val="003D6FDF"/>
    <w:rsid w:val="003D78FA"/>
    <w:rsid w:val="003D79C5"/>
    <w:rsid w:val="003D7A84"/>
    <w:rsid w:val="003D7AD2"/>
    <w:rsid w:val="003D7ADD"/>
    <w:rsid w:val="003D7EC1"/>
    <w:rsid w:val="003E00F9"/>
    <w:rsid w:val="003E03DA"/>
    <w:rsid w:val="003E0495"/>
    <w:rsid w:val="003E0671"/>
    <w:rsid w:val="003E0BCC"/>
    <w:rsid w:val="003E0FB3"/>
    <w:rsid w:val="003E0FB8"/>
    <w:rsid w:val="003E10D2"/>
    <w:rsid w:val="003E12A9"/>
    <w:rsid w:val="003E1441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685"/>
    <w:rsid w:val="003E3873"/>
    <w:rsid w:val="003E387E"/>
    <w:rsid w:val="003E38EC"/>
    <w:rsid w:val="003E3904"/>
    <w:rsid w:val="003E3C2D"/>
    <w:rsid w:val="003E4289"/>
    <w:rsid w:val="003E4295"/>
    <w:rsid w:val="003E43C4"/>
    <w:rsid w:val="003E44C3"/>
    <w:rsid w:val="003E45EC"/>
    <w:rsid w:val="003E481E"/>
    <w:rsid w:val="003E4B10"/>
    <w:rsid w:val="003E4F42"/>
    <w:rsid w:val="003E552A"/>
    <w:rsid w:val="003E57D5"/>
    <w:rsid w:val="003E580D"/>
    <w:rsid w:val="003E587F"/>
    <w:rsid w:val="003E58AA"/>
    <w:rsid w:val="003E5C63"/>
    <w:rsid w:val="003E5CA4"/>
    <w:rsid w:val="003E5D73"/>
    <w:rsid w:val="003E60D6"/>
    <w:rsid w:val="003E6382"/>
    <w:rsid w:val="003E63A3"/>
    <w:rsid w:val="003E6709"/>
    <w:rsid w:val="003E67CA"/>
    <w:rsid w:val="003E6A17"/>
    <w:rsid w:val="003E6A58"/>
    <w:rsid w:val="003E6A5C"/>
    <w:rsid w:val="003E6B35"/>
    <w:rsid w:val="003E6D58"/>
    <w:rsid w:val="003E7081"/>
    <w:rsid w:val="003E70FB"/>
    <w:rsid w:val="003E71ED"/>
    <w:rsid w:val="003E721C"/>
    <w:rsid w:val="003E735E"/>
    <w:rsid w:val="003E7473"/>
    <w:rsid w:val="003E7613"/>
    <w:rsid w:val="003E76CE"/>
    <w:rsid w:val="003E7DE4"/>
    <w:rsid w:val="003F0524"/>
    <w:rsid w:val="003F0526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A99"/>
    <w:rsid w:val="003F2BF1"/>
    <w:rsid w:val="003F2C94"/>
    <w:rsid w:val="003F2DC4"/>
    <w:rsid w:val="003F2FB2"/>
    <w:rsid w:val="003F3028"/>
    <w:rsid w:val="003F313C"/>
    <w:rsid w:val="003F31F5"/>
    <w:rsid w:val="003F3325"/>
    <w:rsid w:val="003F34B6"/>
    <w:rsid w:val="003F36C1"/>
    <w:rsid w:val="003F389B"/>
    <w:rsid w:val="003F3C3F"/>
    <w:rsid w:val="003F3D03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DE"/>
    <w:rsid w:val="003F5AFF"/>
    <w:rsid w:val="003F5B35"/>
    <w:rsid w:val="003F5EA5"/>
    <w:rsid w:val="003F61FA"/>
    <w:rsid w:val="003F62FF"/>
    <w:rsid w:val="003F6698"/>
    <w:rsid w:val="003F691F"/>
    <w:rsid w:val="003F695C"/>
    <w:rsid w:val="003F69E9"/>
    <w:rsid w:val="003F6B7A"/>
    <w:rsid w:val="003F6C6A"/>
    <w:rsid w:val="003F6F38"/>
    <w:rsid w:val="003F72B9"/>
    <w:rsid w:val="003F759B"/>
    <w:rsid w:val="003F7692"/>
    <w:rsid w:val="003F79D5"/>
    <w:rsid w:val="003F7BE7"/>
    <w:rsid w:val="003F7CF9"/>
    <w:rsid w:val="003F7E2F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06"/>
    <w:rsid w:val="0040306B"/>
    <w:rsid w:val="004035AE"/>
    <w:rsid w:val="004036B3"/>
    <w:rsid w:val="00403717"/>
    <w:rsid w:val="004037F8"/>
    <w:rsid w:val="00403A18"/>
    <w:rsid w:val="00403A57"/>
    <w:rsid w:val="00403A67"/>
    <w:rsid w:val="00403D66"/>
    <w:rsid w:val="00403D9F"/>
    <w:rsid w:val="00403ECE"/>
    <w:rsid w:val="00403FA2"/>
    <w:rsid w:val="00404039"/>
    <w:rsid w:val="00404378"/>
    <w:rsid w:val="00404609"/>
    <w:rsid w:val="0040496E"/>
    <w:rsid w:val="00404BD7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37"/>
    <w:rsid w:val="004059FF"/>
    <w:rsid w:val="00405A25"/>
    <w:rsid w:val="00405A37"/>
    <w:rsid w:val="00405C7A"/>
    <w:rsid w:val="00405F13"/>
    <w:rsid w:val="004062E3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F8"/>
    <w:rsid w:val="0040796A"/>
    <w:rsid w:val="00407AA8"/>
    <w:rsid w:val="00407B9E"/>
    <w:rsid w:val="00407DDC"/>
    <w:rsid w:val="004102AE"/>
    <w:rsid w:val="004106C5"/>
    <w:rsid w:val="00410770"/>
    <w:rsid w:val="0041089C"/>
    <w:rsid w:val="00410966"/>
    <w:rsid w:val="00410D8D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2FC7"/>
    <w:rsid w:val="004130EB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4E5"/>
    <w:rsid w:val="004146E0"/>
    <w:rsid w:val="00414843"/>
    <w:rsid w:val="00414AD5"/>
    <w:rsid w:val="00414EE0"/>
    <w:rsid w:val="004150A0"/>
    <w:rsid w:val="004152FF"/>
    <w:rsid w:val="0041541C"/>
    <w:rsid w:val="0041550C"/>
    <w:rsid w:val="004156EF"/>
    <w:rsid w:val="0041578C"/>
    <w:rsid w:val="00415A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7207"/>
    <w:rsid w:val="004172D5"/>
    <w:rsid w:val="004172F8"/>
    <w:rsid w:val="00417659"/>
    <w:rsid w:val="0041765F"/>
    <w:rsid w:val="00417698"/>
    <w:rsid w:val="00417960"/>
    <w:rsid w:val="00417AF8"/>
    <w:rsid w:val="00417B69"/>
    <w:rsid w:val="00417B7B"/>
    <w:rsid w:val="00417DB3"/>
    <w:rsid w:val="00417F29"/>
    <w:rsid w:val="004200EC"/>
    <w:rsid w:val="00420121"/>
    <w:rsid w:val="00420591"/>
    <w:rsid w:val="0042064A"/>
    <w:rsid w:val="004206B4"/>
    <w:rsid w:val="0042070F"/>
    <w:rsid w:val="00420763"/>
    <w:rsid w:val="00420884"/>
    <w:rsid w:val="004208FB"/>
    <w:rsid w:val="0042095D"/>
    <w:rsid w:val="00420EDC"/>
    <w:rsid w:val="004210F2"/>
    <w:rsid w:val="004211ED"/>
    <w:rsid w:val="00421230"/>
    <w:rsid w:val="00421243"/>
    <w:rsid w:val="00421340"/>
    <w:rsid w:val="0042148C"/>
    <w:rsid w:val="004214E6"/>
    <w:rsid w:val="00421508"/>
    <w:rsid w:val="00421814"/>
    <w:rsid w:val="00421BC5"/>
    <w:rsid w:val="00421D7F"/>
    <w:rsid w:val="00421E82"/>
    <w:rsid w:val="004221FD"/>
    <w:rsid w:val="00422253"/>
    <w:rsid w:val="0042290E"/>
    <w:rsid w:val="00422AAB"/>
    <w:rsid w:val="00422D93"/>
    <w:rsid w:val="00422E9E"/>
    <w:rsid w:val="004230AE"/>
    <w:rsid w:val="00423AC3"/>
    <w:rsid w:val="00424154"/>
    <w:rsid w:val="00424279"/>
    <w:rsid w:val="0042436C"/>
    <w:rsid w:val="004243A9"/>
    <w:rsid w:val="0042444C"/>
    <w:rsid w:val="00424517"/>
    <w:rsid w:val="0042468B"/>
    <w:rsid w:val="00424793"/>
    <w:rsid w:val="0042491D"/>
    <w:rsid w:val="004249E7"/>
    <w:rsid w:val="00424A7B"/>
    <w:rsid w:val="00424C67"/>
    <w:rsid w:val="00424FCC"/>
    <w:rsid w:val="0042534C"/>
    <w:rsid w:val="0042587C"/>
    <w:rsid w:val="00425A7C"/>
    <w:rsid w:val="00425D0A"/>
    <w:rsid w:val="004261B9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09"/>
    <w:rsid w:val="00427FCC"/>
    <w:rsid w:val="00430133"/>
    <w:rsid w:val="004301E6"/>
    <w:rsid w:val="00430704"/>
    <w:rsid w:val="0043076F"/>
    <w:rsid w:val="00430927"/>
    <w:rsid w:val="00430CD6"/>
    <w:rsid w:val="00430D53"/>
    <w:rsid w:val="00430D70"/>
    <w:rsid w:val="00430F26"/>
    <w:rsid w:val="004311E8"/>
    <w:rsid w:val="00431407"/>
    <w:rsid w:val="00431917"/>
    <w:rsid w:val="004319EC"/>
    <w:rsid w:val="00431A39"/>
    <w:rsid w:val="00431BBD"/>
    <w:rsid w:val="00431DA9"/>
    <w:rsid w:val="00431EC7"/>
    <w:rsid w:val="00431ED2"/>
    <w:rsid w:val="004320CC"/>
    <w:rsid w:val="004327E3"/>
    <w:rsid w:val="00432B27"/>
    <w:rsid w:val="00432C58"/>
    <w:rsid w:val="00432D07"/>
    <w:rsid w:val="00432D2B"/>
    <w:rsid w:val="00432F9B"/>
    <w:rsid w:val="0043302F"/>
    <w:rsid w:val="0043313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BF1"/>
    <w:rsid w:val="00433D45"/>
    <w:rsid w:val="00433E84"/>
    <w:rsid w:val="0043416E"/>
    <w:rsid w:val="00434231"/>
    <w:rsid w:val="004342D5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4AD"/>
    <w:rsid w:val="004367CB"/>
    <w:rsid w:val="0043686B"/>
    <w:rsid w:val="00436BA2"/>
    <w:rsid w:val="00436D54"/>
    <w:rsid w:val="00436E1F"/>
    <w:rsid w:val="00436F3F"/>
    <w:rsid w:val="00436F51"/>
    <w:rsid w:val="004370CC"/>
    <w:rsid w:val="0043728C"/>
    <w:rsid w:val="0043740F"/>
    <w:rsid w:val="004374F2"/>
    <w:rsid w:val="0043772F"/>
    <w:rsid w:val="00437BA7"/>
    <w:rsid w:val="00437C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41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59"/>
    <w:rsid w:val="00443030"/>
    <w:rsid w:val="0044312A"/>
    <w:rsid w:val="0044320A"/>
    <w:rsid w:val="00443287"/>
    <w:rsid w:val="004433A3"/>
    <w:rsid w:val="00443469"/>
    <w:rsid w:val="004434E0"/>
    <w:rsid w:val="004434FD"/>
    <w:rsid w:val="00443516"/>
    <w:rsid w:val="004437C3"/>
    <w:rsid w:val="0044392C"/>
    <w:rsid w:val="00443C49"/>
    <w:rsid w:val="00443CAF"/>
    <w:rsid w:val="00443E17"/>
    <w:rsid w:val="0044411B"/>
    <w:rsid w:val="00444262"/>
    <w:rsid w:val="004445E1"/>
    <w:rsid w:val="00444619"/>
    <w:rsid w:val="0044461B"/>
    <w:rsid w:val="004448EA"/>
    <w:rsid w:val="00444991"/>
    <w:rsid w:val="00444A7C"/>
    <w:rsid w:val="00444A84"/>
    <w:rsid w:val="00444AA2"/>
    <w:rsid w:val="00444FCD"/>
    <w:rsid w:val="00445082"/>
    <w:rsid w:val="00445196"/>
    <w:rsid w:val="00445271"/>
    <w:rsid w:val="0044534A"/>
    <w:rsid w:val="0044554D"/>
    <w:rsid w:val="00445617"/>
    <w:rsid w:val="004456A0"/>
    <w:rsid w:val="00445A9C"/>
    <w:rsid w:val="00445B45"/>
    <w:rsid w:val="00445C45"/>
    <w:rsid w:val="00445CE5"/>
    <w:rsid w:val="00445D10"/>
    <w:rsid w:val="00445E76"/>
    <w:rsid w:val="00446155"/>
    <w:rsid w:val="00446229"/>
    <w:rsid w:val="00446250"/>
    <w:rsid w:val="004464BE"/>
    <w:rsid w:val="00446639"/>
    <w:rsid w:val="0044665B"/>
    <w:rsid w:val="004467D2"/>
    <w:rsid w:val="00446AB0"/>
    <w:rsid w:val="00447212"/>
    <w:rsid w:val="0044723A"/>
    <w:rsid w:val="004473D6"/>
    <w:rsid w:val="004474F9"/>
    <w:rsid w:val="00447661"/>
    <w:rsid w:val="00447BB8"/>
    <w:rsid w:val="00447BE7"/>
    <w:rsid w:val="00447D24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571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3F3B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6FD9"/>
    <w:rsid w:val="004570BD"/>
    <w:rsid w:val="0045716D"/>
    <w:rsid w:val="0045717A"/>
    <w:rsid w:val="00457251"/>
    <w:rsid w:val="004573DB"/>
    <w:rsid w:val="00457456"/>
    <w:rsid w:val="00457581"/>
    <w:rsid w:val="004577AC"/>
    <w:rsid w:val="004577FF"/>
    <w:rsid w:val="00457AC4"/>
    <w:rsid w:val="00457BCF"/>
    <w:rsid w:val="00457D06"/>
    <w:rsid w:val="00457F19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869"/>
    <w:rsid w:val="00461899"/>
    <w:rsid w:val="004619A7"/>
    <w:rsid w:val="004619D1"/>
    <w:rsid w:val="00461B37"/>
    <w:rsid w:val="00461CD0"/>
    <w:rsid w:val="00461D4C"/>
    <w:rsid w:val="00461ED5"/>
    <w:rsid w:val="00462322"/>
    <w:rsid w:val="0046260A"/>
    <w:rsid w:val="0046289B"/>
    <w:rsid w:val="00462970"/>
    <w:rsid w:val="00462B2A"/>
    <w:rsid w:val="00462B95"/>
    <w:rsid w:val="00462BD7"/>
    <w:rsid w:val="00462CB4"/>
    <w:rsid w:val="00462FA9"/>
    <w:rsid w:val="004631ED"/>
    <w:rsid w:val="0046326D"/>
    <w:rsid w:val="0046377C"/>
    <w:rsid w:val="004638A5"/>
    <w:rsid w:val="004638AA"/>
    <w:rsid w:val="0046397B"/>
    <w:rsid w:val="00463A57"/>
    <w:rsid w:val="00464014"/>
    <w:rsid w:val="004643EC"/>
    <w:rsid w:val="0046442F"/>
    <w:rsid w:val="00464444"/>
    <w:rsid w:val="0046457F"/>
    <w:rsid w:val="00464751"/>
    <w:rsid w:val="004647C4"/>
    <w:rsid w:val="00464CBA"/>
    <w:rsid w:val="00464D4A"/>
    <w:rsid w:val="00464EC3"/>
    <w:rsid w:val="00464FDC"/>
    <w:rsid w:val="00465258"/>
    <w:rsid w:val="004655B7"/>
    <w:rsid w:val="004655C7"/>
    <w:rsid w:val="0046561C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05"/>
    <w:rsid w:val="004661CA"/>
    <w:rsid w:val="004661DB"/>
    <w:rsid w:val="004664B3"/>
    <w:rsid w:val="00466578"/>
    <w:rsid w:val="004668AA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3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6"/>
    <w:rsid w:val="00476DFC"/>
    <w:rsid w:val="00477232"/>
    <w:rsid w:val="004772EE"/>
    <w:rsid w:val="00477439"/>
    <w:rsid w:val="004774FA"/>
    <w:rsid w:val="004775D8"/>
    <w:rsid w:val="0047777E"/>
    <w:rsid w:val="004779E6"/>
    <w:rsid w:val="00477B4A"/>
    <w:rsid w:val="00477CF6"/>
    <w:rsid w:val="00477E72"/>
    <w:rsid w:val="00480014"/>
    <w:rsid w:val="00480171"/>
    <w:rsid w:val="004803B1"/>
    <w:rsid w:val="0048057C"/>
    <w:rsid w:val="00480699"/>
    <w:rsid w:val="004808FB"/>
    <w:rsid w:val="00480B5B"/>
    <w:rsid w:val="00480D13"/>
    <w:rsid w:val="00480DC5"/>
    <w:rsid w:val="00480F35"/>
    <w:rsid w:val="00480F88"/>
    <w:rsid w:val="00481030"/>
    <w:rsid w:val="0048106D"/>
    <w:rsid w:val="0048140E"/>
    <w:rsid w:val="004816EB"/>
    <w:rsid w:val="00481826"/>
    <w:rsid w:val="00481BE3"/>
    <w:rsid w:val="00481E2E"/>
    <w:rsid w:val="00481F41"/>
    <w:rsid w:val="0048203B"/>
    <w:rsid w:val="00482393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83B"/>
    <w:rsid w:val="00483C92"/>
    <w:rsid w:val="00483CAD"/>
    <w:rsid w:val="00483D97"/>
    <w:rsid w:val="004841B1"/>
    <w:rsid w:val="00484276"/>
    <w:rsid w:val="004847B0"/>
    <w:rsid w:val="00484883"/>
    <w:rsid w:val="00484C94"/>
    <w:rsid w:val="00484CF4"/>
    <w:rsid w:val="00484DA3"/>
    <w:rsid w:val="004850EE"/>
    <w:rsid w:val="00485314"/>
    <w:rsid w:val="00485432"/>
    <w:rsid w:val="00485AA2"/>
    <w:rsid w:val="00485E9C"/>
    <w:rsid w:val="00485ED4"/>
    <w:rsid w:val="00485F7F"/>
    <w:rsid w:val="004862C4"/>
    <w:rsid w:val="004863AA"/>
    <w:rsid w:val="00486415"/>
    <w:rsid w:val="0048659D"/>
    <w:rsid w:val="00486725"/>
    <w:rsid w:val="00486847"/>
    <w:rsid w:val="00486ABD"/>
    <w:rsid w:val="00486B1A"/>
    <w:rsid w:val="00486B81"/>
    <w:rsid w:val="00486BAC"/>
    <w:rsid w:val="00486D04"/>
    <w:rsid w:val="00486E19"/>
    <w:rsid w:val="004871E9"/>
    <w:rsid w:val="004873C5"/>
    <w:rsid w:val="00487699"/>
    <w:rsid w:val="004878AA"/>
    <w:rsid w:val="004878D7"/>
    <w:rsid w:val="00487A07"/>
    <w:rsid w:val="00487A60"/>
    <w:rsid w:val="00487A97"/>
    <w:rsid w:val="00487B1B"/>
    <w:rsid w:val="00487F3F"/>
    <w:rsid w:val="004902E5"/>
    <w:rsid w:val="00490520"/>
    <w:rsid w:val="00490624"/>
    <w:rsid w:val="004906EC"/>
    <w:rsid w:val="004907A7"/>
    <w:rsid w:val="00490955"/>
    <w:rsid w:val="00490976"/>
    <w:rsid w:val="00490A6E"/>
    <w:rsid w:val="00490CE3"/>
    <w:rsid w:val="00490D71"/>
    <w:rsid w:val="00490E70"/>
    <w:rsid w:val="00490EF6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CE8"/>
    <w:rsid w:val="00493EEC"/>
    <w:rsid w:val="00493FE9"/>
    <w:rsid w:val="0049427C"/>
    <w:rsid w:val="00494348"/>
    <w:rsid w:val="00494A37"/>
    <w:rsid w:val="00494C43"/>
    <w:rsid w:val="00494CBB"/>
    <w:rsid w:val="004952F4"/>
    <w:rsid w:val="00495663"/>
    <w:rsid w:val="00495765"/>
    <w:rsid w:val="00495B54"/>
    <w:rsid w:val="00495B9F"/>
    <w:rsid w:val="0049602D"/>
    <w:rsid w:val="004961E9"/>
    <w:rsid w:val="004962AD"/>
    <w:rsid w:val="004962FE"/>
    <w:rsid w:val="004967E5"/>
    <w:rsid w:val="0049688E"/>
    <w:rsid w:val="00496925"/>
    <w:rsid w:val="0049694E"/>
    <w:rsid w:val="00496A38"/>
    <w:rsid w:val="00496B61"/>
    <w:rsid w:val="00497162"/>
    <w:rsid w:val="0049732C"/>
    <w:rsid w:val="004973AE"/>
    <w:rsid w:val="004975CC"/>
    <w:rsid w:val="004977D2"/>
    <w:rsid w:val="004978A8"/>
    <w:rsid w:val="00497E1B"/>
    <w:rsid w:val="00497E7B"/>
    <w:rsid w:val="004A001D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071"/>
    <w:rsid w:val="004A110E"/>
    <w:rsid w:val="004A140B"/>
    <w:rsid w:val="004A1446"/>
    <w:rsid w:val="004A18D8"/>
    <w:rsid w:val="004A195A"/>
    <w:rsid w:val="004A1A83"/>
    <w:rsid w:val="004A1D46"/>
    <w:rsid w:val="004A1D57"/>
    <w:rsid w:val="004A1E39"/>
    <w:rsid w:val="004A2022"/>
    <w:rsid w:val="004A2081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A9E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729"/>
    <w:rsid w:val="004A7799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A8F"/>
    <w:rsid w:val="004B0B42"/>
    <w:rsid w:val="004B0CFB"/>
    <w:rsid w:val="004B1A85"/>
    <w:rsid w:val="004B1A95"/>
    <w:rsid w:val="004B1BB0"/>
    <w:rsid w:val="004B20A6"/>
    <w:rsid w:val="004B226C"/>
    <w:rsid w:val="004B2270"/>
    <w:rsid w:val="004B234C"/>
    <w:rsid w:val="004B278F"/>
    <w:rsid w:val="004B2C1F"/>
    <w:rsid w:val="004B2D3B"/>
    <w:rsid w:val="004B3248"/>
    <w:rsid w:val="004B32EE"/>
    <w:rsid w:val="004B34A7"/>
    <w:rsid w:val="004B352F"/>
    <w:rsid w:val="004B359E"/>
    <w:rsid w:val="004B35B1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BC6"/>
    <w:rsid w:val="004B4C8D"/>
    <w:rsid w:val="004B5280"/>
    <w:rsid w:val="004B5317"/>
    <w:rsid w:val="004B5409"/>
    <w:rsid w:val="004B5840"/>
    <w:rsid w:val="004B5869"/>
    <w:rsid w:val="004B594F"/>
    <w:rsid w:val="004B5A6E"/>
    <w:rsid w:val="004B5B8D"/>
    <w:rsid w:val="004B5C1C"/>
    <w:rsid w:val="004B5D4C"/>
    <w:rsid w:val="004B5DE3"/>
    <w:rsid w:val="004B5EF7"/>
    <w:rsid w:val="004B613A"/>
    <w:rsid w:val="004B66D7"/>
    <w:rsid w:val="004B67A3"/>
    <w:rsid w:val="004B68F9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CA7"/>
    <w:rsid w:val="004B7D00"/>
    <w:rsid w:val="004B7F7B"/>
    <w:rsid w:val="004C0079"/>
    <w:rsid w:val="004C00BB"/>
    <w:rsid w:val="004C0404"/>
    <w:rsid w:val="004C067E"/>
    <w:rsid w:val="004C0709"/>
    <w:rsid w:val="004C08CA"/>
    <w:rsid w:val="004C0932"/>
    <w:rsid w:val="004C0ADE"/>
    <w:rsid w:val="004C0BCC"/>
    <w:rsid w:val="004C0C97"/>
    <w:rsid w:val="004C0CA6"/>
    <w:rsid w:val="004C0E25"/>
    <w:rsid w:val="004C126C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E0C"/>
    <w:rsid w:val="004C3E2A"/>
    <w:rsid w:val="004C3EAA"/>
    <w:rsid w:val="004C3F86"/>
    <w:rsid w:val="004C43C5"/>
    <w:rsid w:val="004C446A"/>
    <w:rsid w:val="004C4480"/>
    <w:rsid w:val="004C44DC"/>
    <w:rsid w:val="004C455E"/>
    <w:rsid w:val="004C4660"/>
    <w:rsid w:val="004C472B"/>
    <w:rsid w:val="004C48A2"/>
    <w:rsid w:val="004C4AD8"/>
    <w:rsid w:val="004C4B6E"/>
    <w:rsid w:val="004C4C07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4D8"/>
    <w:rsid w:val="004C6642"/>
    <w:rsid w:val="004C6A4E"/>
    <w:rsid w:val="004C6A57"/>
    <w:rsid w:val="004C6A74"/>
    <w:rsid w:val="004C6B47"/>
    <w:rsid w:val="004C6ECF"/>
    <w:rsid w:val="004C7020"/>
    <w:rsid w:val="004C739A"/>
    <w:rsid w:val="004C756F"/>
    <w:rsid w:val="004C7B6A"/>
    <w:rsid w:val="004C7E6E"/>
    <w:rsid w:val="004C7F9F"/>
    <w:rsid w:val="004C7FF7"/>
    <w:rsid w:val="004D01C2"/>
    <w:rsid w:val="004D0255"/>
    <w:rsid w:val="004D051D"/>
    <w:rsid w:val="004D06E1"/>
    <w:rsid w:val="004D07F5"/>
    <w:rsid w:val="004D0D96"/>
    <w:rsid w:val="004D0E88"/>
    <w:rsid w:val="004D1121"/>
    <w:rsid w:val="004D116E"/>
    <w:rsid w:val="004D12F3"/>
    <w:rsid w:val="004D1356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5B8"/>
    <w:rsid w:val="004D2606"/>
    <w:rsid w:val="004D26C5"/>
    <w:rsid w:val="004D273E"/>
    <w:rsid w:val="004D28AB"/>
    <w:rsid w:val="004D29FE"/>
    <w:rsid w:val="004D2B62"/>
    <w:rsid w:val="004D2D3C"/>
    <w:rsid w:val="004D2F54"/>
    <w:rsid w:val="004D2FA6"/>
    <w:rsid w:val="004D303B"/>
    <w:rsid w:val="004D3042"/>
    <w:rsid w:val="004D3312"/>
    <w:rsid w:val="004D3759"/>
    <w:rsid w:val="004D37B2"/>
    <w:rsid w:val="004D3953"/>
    <w:rsid w:val="004D3FA0"/>
    <w:rsid w:val="004D45DF"/>
    <w:rsid w:val="004D478A"/>
    <w:rsid w:val="004D49B5"/>
    <w:rsid w:val="004D4C0F"/>
    <w:rsid w:val="004D5277"/>
    <w:rsid w:val="004D5B0F"/>
    <w:rsid w:val="004D5BEE"/>
    <w:rsid w:val="004D5C30"/>
    <w:rsid w:val="004D608E"/>
    <w:rsid w:val="004D6090"/>
    <w:rsid w:val="004D62A6"/>
    <w:rsid w:val="004D69E8"/>
    <w:rsid w:val="004D6AC5"/>
    <w:rsid w:val="004D736C"/>
    <w:rsid w:val="004D7430"/>
    <w:rsid w:val="004D74E8"/>
    <w:rsid w:val="004D78BF"/>
    <w:rsid w:val="004D78F0"/>
    <w:rsid w:val="004D7A1D"/>
    <w:rsid w:val="004D7A58"/>
    <w:rsid w:val="004D7CC1"/>
    <w:rsid w:val="004D7F6C"/>
    <w:rsid w:val="004E04DA"/>
    <w:rsid w:val="004E04E1"/>
    <w:rsid w:val="004E05DF"/>
    <w:rsid w:val="004E085B"/>
    <w:rsid w:val="004E095C"/>
    <w:rsid w:val="004E0BCD"/>
    <w:rsid w:val="004E0C72"/>
    <w:rsid w:val="004E0CBC"/>
    <w:rsid w:val="004E0EC8"/>
    <w:rsid w:val="004E0F26"/>
    <w:rsid w:val="004E115D"/>
    <w:rsid w:val="004E1186"/>
    <w:rsid w:val="004E11E3"/>
    <w:rsid w:val="004E1521"/>
    <w:rsid w:val="004E1D4A"/>
    <w:rsid w:val="004E2078"/>
    <w:rsid w:val="004E20BA"/>
    <w:rsid w:val="004E2159"/>
    <w:rsid w:val="004E2254"/>
    <w:rsid w:val="004E22AD"/>
    <w:rsid w:val="004E24A9"/>
    <w:rsid w:val="004E26D4"/>
    <w:rsid w:val="004E27A4"/>
    <w:rsid w:val="004E288B"/>
    <w:rsid w:val="004E2917"/>
    <w:rsid w:val="004E2B41"/>
    <w:rsid w:val="004E2BBC"/>
    <w:rsid w:val="004E2C12"/>
    <w:rsid w:val="004E2C96"/>
    <w:rsid w:val="004E2E23"/>
    <w:rsid w:val="004E2E95"/>
    <w:rsid w:val="004E2FA7"/>
    <w:rsid w:val="004E30CB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6EC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030"/>
    <w:rsid w:val="004F11F7"/>
    <w:rsid w:val="004F12E2"/>
    <w:rsid w:val="004F13CE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823"/>
    <w:rsid w:val="004F39BB"/>
    <w:rsid w:val="004F3FA9"/>
    <w:rsid w:val="004F4026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5D9B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D69"/>
    <w:rsid w:val="00503F43"/>
    <w:rsid w:val="0050417C"/>
    <w:rsid w:val="005046AB"/>
    <w:rsid w:val="005046E1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C22"/>
    <w:rsid w:val="00505C47"/>
    <w:rsid w:val="00505DBC"/>
    <w:rsid w:val="00505F51"/>
    <w:rsid w:val="00506248"/>
    <w:rsid w:val="0050643C"/>
    <w:rsid w:val="00506504"/>
    <w:rsid w:val="005067AF"/>
    <w:rsid w:val="00506A5E"/>
    <w:rsid w:val="00506CE5"/>
    <w:rsid w:val="00506D70"/>
    <w:rsid w:val="00506F6F"/>
    <w:rsid w:val="005070F2"/>
    <w:rsid w:val="005071A6"/>
    <w:rsid w:val="005071CB"/>
    <w:rsid w:val="005072F6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636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02C"/>
    <w:rsid w:val="005131E9"/>
    <w:rsid w:val="0051351A"/>
    <w:rsid w:val="00513618"/>
    <w:rsid w:val="00513669"/>
    <w:rsid w:val="005136A7"/>
    <w:rsid w:val="005137CE"/>
    <w:rsid w:val="005138AD"/>
    <w:rsid w:val="00513ACC"/>
    <w:rsid w:val="00513BB1"/>
    <w:rsid w:val="00513D2F"/>
    <w:rsid w:val="00514152"/>
    <w:rsid w:val="0051421C"/>
    <w:rsid w:val="005145B8"/>
    <w:rsid w:val="00514665"/>
    <w:rsid w:val="00514851"/>
    <w:rsid w:val="00514950"/>
    <w:rsid w:val="00514AF2"/>
    <w:rsid w:val="005152EB"/>
    <w:rsid w:val="005154D5"/>
    <w:rsid w:val="0051555D"/>
    <w:rsid w:val="00515595"/>
    <w:rsid w:val="00515684"/>
    <w:rsid w:val="005157AC"/>
    <w:rsid w:val="00515A60"/>
    <w:rsid w:val="00515A9C"/>
    <w:rsid w:val="00515AF7"/>
    <w:rsid w:val="00515DE2"/>
    <w:rsid w:val="0051620C"/>
    <w:rsid w:val="005162B2"/>
    <w:rsid w:val="00516B59"/>
    <w:rsid w:val="00516DAB"/>
    <w:rsid w:val="00516EF2"/>
    <w:rsid w:val="00516F23"/>
    <w:rsid w:val="005170FF"/>
    <w:rsid w:val="00517106"/>
    <w:rsid w:val="005171A5"/>
    <w:rsid w:val="005173F5"/>
    <w:rsid w:val="00517632"/>
    <w:rsid w:val="005177EC"/>
    <w:rsid w:val="00517A12"/>
    <w:rsid w:val="00517B6F"/>
    <w:rsid w:val="005200AE"/>
    <w:rsid w:val="00520213"/>
    <w:rsid w:val="00520681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2124"/>
    <w:rsid w:val="005221D2"/>
    <w:rsid w:val="00522352"/>
    <w:rsid w:val="00522486"/>
    <w:rsid w:val="0052270A"/>
    <w:rsid w:val="0052284A"/>
    <w:rsid w:val="00522B51"/>
    <w:rsid w:val="00522BB3"/>
    <w:rsid w:val="00522BD1"/>
    <w:rsid w:val="00522DB3"/>
    <w:rsid w:val="00522EF0"/>
    <w:rsid w:val="00522F35"/>
    <w:rsid w:val="00522FB2"/>
    <w:rsid w:val="005230C4"/>
    <w:rsid w:val="00523228"/>
    <w:rsid w:val="005233D4"/>
    <w:rsid w:val="00523406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D66"/>
    <w:rsid w:val="00526E2F"/>
    <w:rsid w:val="00527023"/>
    <w:rsid w:val="00527ED9"/>
    <w:rsid w:val="00527FD6"/>
    <w:rsid w:val="00530411"/>
    <w:rsid w:val="00530BAE"/>
    <w:rsid w:val="00530DC1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0C"/>
    <w:rsid w:val="00534E3E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818"/>
    <w:rsid w:val="00536A54"/>
    <w:rsid w:val="00536B8E"/>
    <w:rsid w:val="00536EC6"/>
    <w:rsid w:val="00536F84"/>
    <w:rsid w:val="005373A9"/>
    <w:rsid w:val="005373CE"/>
    <w:rsid w:val="00537870"/>
    <w:rsid w:val="005378DE"/>
    <w:rsid w:val="005378F6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743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316"/>
    <w:rsid w:val="0054440C"/>
    <w:rsid w:val="00544622"/>
    <w:rsid w:val="005446F6"/>
    <w:rsid w:val="00544940"/>
    <w:rsid w:val="00544A56"/>
    <w:rsid w:val="00544B13"/>
    <w:rsid w:val="00544DC1"/>
    <w:rsid w:val="00544F9B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C4A"/>
    <w:rsid w:val="00546CC3"/>
    <w:rsid w:val="00547042"/>
    <w:rsid w:val="00547252"/>
    <w:rsid w:val="0054726F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0D77"/>
    <w:rsid w:val="0055130D"/>
    <w:rsid w:val="00551353"/>
    <w:rsid w:val="005514ED"/>
    <w:rsid w:val="00551738"/>
    <w:rsid w:val="00551874"/>
    <w:rsid w:val="00551C78"/>
    <w:rsid w:val="00551D5A"/>
    <w:rsid w:val="00551E24"/>
    <w:rsid w:val="00551FB4"/>
    <w:rsid w:val="00552055"/>
    <w:rsid w:val="00552099"/>
    <w:rsid w:val="0055221B"/>
    <w:rsid w:val="00552374"/>
    <w:rsid w:val="00552536"/>
    <w:rsid w:val="005526C1"/>
    <w:rsid w:val="00552738"/>
    <w:rsid w:val="005528DF"/>
    <w:rsid w:val="00552AFF"/>
    <w:rsid w:val="00552C6E"/>
    <w:rsid w:val="00553081"/>
    <w:rsid w:val="005530FC"/>
    <w:rsid w:val="0055337A"/>
    <w:rsid w:val="00553967"/>
    <w:rsid w:val="00553D3B"/>
    <w:rsid w:val="00553DEF"/>
    <w:rsid w:val="00553E9A"/>
    <w:rsid w:val="005540AC"/>
    <w:rsid w:val="00554523"/>
    <w:rsid w:val="0055459B"/>
    <w:rsid w:val="0055491B"/>
    <w:rsid w:val="00554BF5"/>
    <w:rsid w:val="00554D11"/>
    <w:rsid w:val="00554E1E"/>
    <w:rsid w:val="00554E22"/>
    <w:rsid w:val="00555292"/>
    <w:rsid w:val="0055532A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6165"/>
    <w:rsid w:val="005563F9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86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1EE"/>
    <w:rsid w:val="00562345"/>
    <w:rsid w:val="00562729"/>
    <w:rsid w:val="005627C5"/>
    <w:rsid w:val="00562944"/>
    <w:rsid w:val="00562994"/>
    <w:rsid w:val="0056326D"/>
    <w:rsid w:val="0056332C"/>
    <w:rsid w:val="005633C0"/>
    <w:rsid w:val="005633E6"/>
    <w:rsid w:val="005634C9"/>
    <w:rsid w:val="005634DD"/>
    <w:rsid w:val="005638F4"/>
    <w:rsid w:val="00563BDC"/>
    <w:rsid w:val="00563BE9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5BD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46B"/>
    <w:rsid w:val="005675EB"/>
    <w:rsid w:val="005678E7"/>
    <w:rsid w:val="00567C81"/>
    <w:rsid w:val="00567F2D"/>
    <w:rsid w:val="00570159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1B7"/>
    <w:rsid w:val="005722BB"/>
    <w:rsid w:val="00572333"/>
    <w:rsid w:val="005723DF"/>
    <w:rsid w:val="0057240D"/>
    <w:rsid w:val="00572823"/>
    <w:rsid w:val="0057284E"/>
    <w:rsid w:val="005728F5"/>
    <w:rsid w:val="005729C9"/>
    <w:rsid w:val="00572A9B"/>
    <w:rsid w:val="00572BF4"/>
    <w:rsid w:val="00572D2A"/>
    <w:rsid w:val="00572F22"/>
    <w:rsid w:val="00572F97"/>
    <w:rsid w:val="00573139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642"/>
    <w:rsid w:val="00575839"/>
    <w:rsid w:val="0057590C"/>
    <w:rsid w:val="00575EAE"/>
    <w:rsid w:val="00575EE3"/>
    <w:rsid w:val="005761C9"/>
    <w:rsid w:val="005764CC"/>
    <w:rsid w:val="005765C2"/>
    <w:rsid w:val="00576964"/>
    <w:rsid w:val="00576A1B"/>
    <w:rsid w:val="00576A47"/>
    <w:rsid w:val="00576C31"/>
    <w:rsid w:val="00576DD3"/>
    <w:rsid w:val="00576E93"/>
    <w:rsid w:val="00577076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AFF"/>
    <w:rsid w:val="00581BCC"/>
    <w:rsid w:val="00581FB9"/>
    <w:rsid w:val="005821D5"/>
    <w:rsid w:val="005821DB"/>
    <w:rsid w:val="0058234C"/>
    <w:rsid w:val="0058243B"/>
    <w:rsid w:val="005824E5"/>
    <w:rsid w:val="00582707"/>
    <w:rsid w:val="005828E1"/>
    <w:rsid w:val="00583485"/>
    <w:rsid w:val="005834A3"/>
    <w:rsid w:val="00583BEE"/>
    <w:rsid w:val="00583C2E"/>
    <w:rsid w:val="00583CB1"/>
    <w:rsid w:val="00583CF9"/>
    <w:rsid w:val="00583D32"/>
    <w:rsid w:val="00583F02"/>
    <w:rsid w:val="00584041"/>
    <w:rsid w:val="0058435E"/>
    <w:rsid w:val="00584474"/>
    <w:rsid w:val="005847BC"/>
    <w:rsid w:val="005849F6"/>
    <w:rsid w:val="00584C91"/>
    <w:rsid w:val="00584D54"/>
    <w:rsid w:val="00584D79"/>
    <w:rsid w:val="00584D7C"/>
    <w:rsid w:val="00585136"/>
    <w:rsid w:val="00585144"/>
    <w:rsid w:val="005852BB"/>
    <w:rsid w:val="005856F8"/>
    <w:rsid w:val="00585841"/>
    <w:rsid w:val="00585A2B"/>
    <w:rsid w:val="00585B65"/>
    <w:rsid w:val="00585B84"/>
    <w:rsid w:val="00585F9E"/>
    <w:rsid w:val="005860D2"/>
    <w:rsid w:val="005861B9"/>
    <w:rsid w:val="00586560"/>
    <w:rsid w:val="005867B8"/>
    <w:rsid w:val="0058691F"/>
    <w:rsid w:val="00586ABA"/>
    <w:rsid w:val="00586D37"/>
    <w:rsid w:val="00586ED9"/>
    <w:rsid w:val="00586F4C"/>
    <w:rsid w:val="00587117"/>
    <w:rsid w:val="005871E1"/>
    <w:rsid w:val="005874CD"/>
    <w:rsid w:val="0058753F"/>
    <w:rsid w:val="00587A2B"/>
    <w:rsid w:val="00587A48"/>
    <w:rsid w:val="00587AB7"/>
    <w:rsid w:val="00587ACE"/>
    <w:rsid w:val="00587EC4"/>
    <w:rsid w:val="00590068"/>
    <w:rsid w:val="00590204"/>
    <w:rsid w:val="00590573"/>
    <w:rsid w:val="00590634"/>
    <w:rsid w:val="005908FE"/>
    <w:rsid w:val="00590A11"/>
    <w:rsid w:val="00590CC3"/>
    <w:rsid w:val="0059120C"/>
    <w:rsid w:val="0059122D"/>
    <w:rsid w:val="005912BC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214"/>
    <w:rsid w:val="00594570"/>
    <w:rsid w:val="00594653"/>
    <w:rsid w:val="00594704"/>
    <w:rsid w:val="00594789"/>
    <w:rsid w:val="0059490C"/>
    <w:rsid w:val="00594917"/>
    <w:rsid w:val="00595040"/>
    <w:rsid w:val="0059526D"/>
    <w:rsid w:val="0059571B"/>
    <w:rsid w:val="00595A86"/>
    <w:rsid w:val="00595C95"/>
    <w:rsid w:val="00595CB4"/>
    <w:rsid w:val="00595E8C"/>
    <w:rsid w:val="00595FA9"/>
    <w:rsid w:val="005961E8"/>
    <w:rsid w:val="00596473"/>
    <w:rsid w:val="0059677B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068"/>
    <w:rsid w:val="005A06BD"/>
    <w:rsid w:val="005A0990"/>
    <w:rsid w:val="005A0B15"/>
    <w:rsid w:val="005A125B"/>
    <w:rsid w:val="005A1437"/>
    <w:rsid w:val="005A153F"/>
    <w:rsid w:val="005A1978"/>
    <w:rsid w:val="005A1999"/>
    <w:rsid w:val="005A1B83"/>
    <w:rsid w:val="005A1F43"/>
    <w:rsid w:val="005A1F71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43F"/>
    <w:rsid w:val="005A45C0"/>
    <w:rsid w:val="005A468A"/>
    <w:rsid w:val="005A4735"/>
    <w:rsid w:val="005A49FE"/>
    <w:rsid w:val="005A4AFE"/>
    <w:rsid w:val="005A4B4D"/>
    <w:rsid w:val="005A4B6E"/>
    <w:rsid w:val="005A4B77"/>
    <w:rsid w:val="005A4DA7"/>
    <w:rsid w:val="005A4FD5"/>
    <w:rsid w:val="005A5412"/>
    <w:rsid w:val="005A54C3"/>
    <w:rsid w:val="005A58B4"/>
    <w:rsid w:val="005A58EE"/>
    <w:rsid w:val="005A5F76"/>
    <w:rsid w:val="005A6142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6F5"/>
    <w:rsid w:val="005A7969"/>
    <w:rsid w:val="005A7A86"/>
    <w:rsid w:val="005A7BB3"/>
    <w:rsid w:val="005A7C57"/>
    <w:rsid w:val="005B00FF"/>
    <w:rsid w:val="005B02CE"/>
    <w:rsid w:val="005B04D0"/>
    <w:rsid w:val="005B0693"/>
    <w:rsid w:val="005B0A35"/>
    <w:rsid w:val="005B0CD6"/>
    <w:rsid w:val="005B0F57"/>
    <w:rsid w:val="005B125A"/>
    <w:rsid w:val="005B1282"/>
    <w:rsid w:val="005B1578"/>
    <w:rsid w:val="005B16DD"/>
    <w:rsid w:val="005B16DF"/>
    <w:rsid w:val="005B17A9"/>
    <w:rsid w:val="005B1853"/>
    <w:rsid w:val="005B18F8"/>
    <w:rsid w:val="005B19EB"/>
    <w:rsid w:val="005B1BDE"/>
    <w:rsid w:val="005B1D3E"/>
    <w:rsid w:val="005B1DAB"/>
    <w:rsid w:val="005B1DE6"/>
    <w:rsid w:val="005B1E01"/>
    <w:rsid w:val="005B1F77"/>
    <w:rsid w:val="005B2167"/>
    <w:rsid w:val="005B245A"/>
    <w:rsid w:val="005B293A"/>
    <w:rsid w:val="005B294D"/>
    <w:rsid w:val="005B2A16"/>
    <w:rsid w:val="005B2D66"/>
    <w:rsid w:val="005B2EB9"/>
    <w:rsid w:val="005B314C"/>
    <w:rsid w:val="005B32B7"/>
    <w:rsid w:val="005B32BD"/>
    <w:rsid w:val="005B3304"/>
    <w:rsid w:val="005B33F5"/>
    <w:rsid w:val="005B353C"/>
    <w:rsid w:val="005B35AB"/>
    <w:rsid w:val="005B3852"/>
    <w:rsid w:val="005B39C2"/>
    <w:rsid w:val="005B3AF5"/>
    <w:rsid w:val="005B3B56"/>
    <w:rsid w:val="005B3CE9"/>
    <w:rsid w:val="005B3D9A"/>
    <w:rsid w:val="005B3E24"/>
    <w:rsid w:val="005B40EA"/>
    <w:rsid w:val="005B4170"/>
    <w:rsid w:val="005B4286"/>
    <w:rsid w:val="005B4370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6F77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9BC"/>
    <w:rsid w:val="005C0AA0"/>
    <w:rsid w:val="005C0AB1"/>
    <w:rsid w:val="005C0E8F"/>
    <w:rsid w:val="005C1245"/>
    <w:rsid w:val="005C13A2"/>
    <w:rsid w:val="005C162A"/>
    <w:rsid w:val="005C16FE"/>
    <w:rsid w:val="005C184B"/>
    <w:rsid w:val="005C18A5"/>
    <w:rsid w:val="005C1997"/>
    <w:rsid w:val="005C1A8A"/>
    <w:rsid w:val="005C1D1C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DC"/>
    <w:rsid w:val="005C35F2"/>
    <w:rsid w:val="005C364C"/>
    <w:rsid w:val="005C39BF"/>
    <w:rsid w:val="005C3B2A"/>
    <w:rsid w:val="005C3B6C"/>
    <w:rsid w:val="005C3ED5"/>
    <w:rsid w:val="005C4066"/>
    <w:rsid w:val="005C40DF"/>
    <w:rsid w:val="005C41C5"/>
    <w:rsid w:val="005C41DD"/>
    <w:rsid w:val="005C4256"/>
    <w:rsid w:val="005C43CC"/>
    <w:rsid w:val="005C4530"/>
    <w:rsid w:val="005C4572"/>
    <w:rsid w:val="005C48B8"/>
    <w:rsid w:val="005C4991"/>
    <w:rsid w:val="005C4BD7"/>
    <w:rsid w:val="005C4C9E"/>
    <w:rsid w:val="005C4E93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248"/>
    <w:rsid w:val="005C63A2"/>
    <w:rsid w:val="005C6436"/>
    <w:rsid w:val="005C650A"/>
    <w:rsid w:val="005C66AB"/>
    <w:rsid w:val="005C697C"/>
    <w:rsid w:val="005C6B7A"/>
    <w:rsid w:val="005C6B86"/>
    <w:rsid w:val="005C6FC2"/>
    <w:rsid w:val="005C6FC9"/>
    <w:rsid w:val="005C7039"/>
    <w:rsid w:val="005C72B4"/>
    <w:rsid w:val="005C7474"/>
    <w:rsid w:val="005C767E"/>
    <w:rsid w:val="005C76AF"/>
    <w:rsid w:val="005C76C7"/>
    <w:rsid w:val="005C77EF"/>
    <w:rsid w:val="005C7D27"/>
    <w:rsid w:val="005C7FDF"/>
    <w:rsid w:val="005D008B"/>
    <w:rsid w:val="005D01AE"/>
    <w:rsid w:val="005D01B5"/>
    <w:rsid w:val="005D01E5"/>
    <w:rsid w:val="005D02E1"/>
    <w:rsid w:val="005D0466"/>
    <w:rsid w:val="005D08DD"/>
    <w:rsid w:val="005D0CA2"/>
    <w:rsid w:val="005D0EF8"/>
    <w:rsid w:val="005D0F71"/>
    <w:rsid w:val="005D0FAD"/>
    <w:rsid w:val="005D1027"/>
    <w:rsid w:val="005D1034"/>
    <w:rsid w:val="005D12CD"/>
    <w:rsid w:val="005D1311"/>
    <w:rsid w:val="005D1312"/>
    <w:rsid w:val="005D1337"/>
    <w:rsid w:val="005D1409"/>
    <w:rsid w:val="005D1475"/>
    <w:rsid w:val="005D1908"/>
    <w:rsid w:val="005D1A55"/>
    <w:rsid w:val="005D1A61"/>
    <w:rsid w:val="005D1A7E"/>
    <w:rsid w:val="005D1B74"/>
    <w:rsid w:val="005D1C49"/>
    <w:rsid w:val="005D1F6A"/>
    <w:rsid w:val="005D256E"/>
    <w:rsid w:val="005D2931"/>
    <w:rsid w:val="005D2B09"/>
    <w:rsid w:val="005D2B4E"/>
    <w:rsid w:val="005D2BA6"/>
    <w:rsid w:val="005D2D8E"/>
    <w:rsid w:val="005D2DF1"/>
    <w:rsid w:val="005D2E2B"/>
    <w:rsid w:val="005D3458"/>
    <w:rsid w:val="005D36EC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728"/>
    <w:rsid w:val="005D5895"/>
    <w:rsid w:val="005D58D1"/>
    <w:rsid w:val="005D5D58"/>
    <w:rsid w:val="005D5FD6"/>
    <w:rsid w:val="005D6004"/>
    <w:rsid w:val="005D606D"/>
    <w:rsid w:val="005D6132"/>
    <w:rsid w:val="005D6178"/>
    <w:rsid w:val="005D6219"/>
    <w:rsid w:val="005D6607"/>
    <w:rsid w:val="005D68B5"/>
    <w:rsid w:val="005D6B8D"/>
    <w:rsid w:val="005D6DEE"/>
    <w:rsid w:val="005D79B8"/>
    <w:rsid w:val="005D7B1B"/>
    <w:rsid w:val="005D7BF5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763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A4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20"/>
    <w:rsid w:val="005E5773"/>
    <w:rsid w:val="005E5A12"/>
    <w:rsid w:val="005E5A71"/>
    <w:rsid w:val="005E5B33"/>
    <w:rsid w:val="005E6027"/>
    <w:rsid w:val="005E610E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6A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1F"/>
    <w:rsid w:val="005F00A9"/>
    <w:rsid w:val="005F0689"/>
    <w:rsid w:val="005F075B"/>
    <w:rsid w:val="005F0C42"/>
    <w:rsid w:val="005F105D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135"/>
    <w:rsid w:val="005F3187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AA"/>
    <w:rsid w:val="005F4AEB"/>
    <w:rsid w:val="005F4B19"/>
    <w:rsid w:val="005F4C47"/>
    <w:rsid w:val="005F4D0A"/>
    <w:rsid w:val="005F4F73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A85"/>
    <w:rsid w:val="005F7B16"/>
    <w:rsid w:val="005F7BF8"/>
    <w:rsid w:val="005F7CF8"/>
    <w:rsid w:val="00600114"/>
    <w:rsid w:val="006001B8"/>
    <w:rsid w:val="00600248"/>
    <w:rsid w:val="00600698"/>
    <w:rsid w:val="00600AE5"/>
    <w:rsid w:val="00600BDC"/>
    <w:rsid w:val="00600CD3"/>
    <w:rsid w:val="00600EF6"/>
    <w:rsid w:val="00600FD2"/>
    <w:rsid w:val="00601665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27E2"/>
    <w:rsid w:val="00603102"/>
    <w:rsid w:val="00603419"/>
    <w:rsid w:val="006037EE"/>
    <w:rsid w:val="006038E1"/>
    <w:rsid w:val="006038E3"/>
    <w:rsid w:val="00603A65"/>
    <w:rsid w:val="006040AC"/>
    <w:rsid w:val="006040EA"/>
    <w:rsid w:val="006041BC"/>
    <w:rsid w:val="00604343"/>
    <w:rsid w:val="0060460B"/>
    <w:rsid w:val="00604695"/>
    <w:rsid w:val="00604977"/>
    <w:rsid w:val="00604A60"/>
    <w:rsid w:val="00604B79"/>
    <w:rsid w:val="00604C6C"/>
    <w:rsid w:val="00604EF7"/>
    <w:rsid w:val="00604FE8"/>
    <w:rsid w:val="00605220"/>
    <w:rsid w:val="006054BB"/>
    <w:rsid w:val="006055A7"/>
    <w:rsid w:val="006056C9"/>
    <w:rsid w:val="006057E5"/>
    <w:rsid w:val="00605812"/>
    <w:rsid w:val="006058D0"/>
    <w:rsid w:val="00605A61"/>
    <w:rsid w:val="00605CB5"/>
    <w:rsid w:val="00605D53"/>
    <w:rsid w:val="00605E2D"/>
    <w:rsid w:val="0060623C"/>
    <w:rsid w:val="006062D9"/>
    <w:rsid w:val="0060648F"/>
    <w:rsid w:val="006065B7"/>
    <w:rsid w:val="00606970"/>
    <w:rsid w:val="00606AE1"/>
    <w:rsid w:val="00606B89"/>
    <w:rsid w:val="00607120"/>
    <w:rsid w:val="006073CA"/>
    <w:rsid w:val="00607415"/>
    <w:rsid w:val="00607480"/>
    <w:rsid w:val="006074D2"/>
    <w:rsid w:val="00607A93"/>
    <w:rsid w:val="00607C99"/>
    <w:rsid w:val="00607CBE"/>
    <w:rsid w:val="00607DB1"/>
    <w:rsid w:val="00607EA1"/>
    <w:rsid w:val="00607EC3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10F"/>
    <w:rsid w:val="006113B6"/>
    <w:rsid w:val="00611519"/>
    <w:rsid w:val="00611847"/>
    <w:rsid w:val="00611C8D"/>
    <w:rsid w:val="0061229C"/>
    <w:rsid w:val="006122FF"/>
    <w:rsid w:val="006123C5"/>
    <w:rsid w:val="00612512"/>
    <w:rsid w:val="00612561"/>
    <w:rsid w:val="00612574"/>
    <w:rsid w:val="00612B25"/>
    <w:rsid w:val="00612CD3"/>
    <w:rsid w:val="00612D72"/>
    <w:rsid w:val="00612E20"/>
    <w:rsid w:val="00613014"/>
    <w:rsid w:val="006133C3"/>
    <w:rsid w:val="006135A4"/>
    <w:rsid w:val="0061382C"/>
    <w:rsid w:val="00613A0B"/>
    <w:rsid w:val="00613C70"/>
    <w:rsid w:val="00613E48"/>
    <w:rsid w:val="006140AC"/>
    <w:rsid w:val="006141B5"/>
    <w:rsid w:val="006144C0"/>
    <w:rsid w:val="00614570"/>
    <w:rsid w:val="00614A18"/>
    <w:rsid w:val="00614A1C"/>
    <w:rsid w:val="00615052"/>
    <w:rsid w:val="00615233"/>
    <w:rsid w:val="006152E2"/>
    <w:rsid w:val="006156CC"/>
    <w:rsid w:val="00615721"/>
    <w:rsid w:val="00615754"/>
    <w:rsid w:val="00615BEC"/>
    <w:rsid w:val="00615D6B"/>
    <w:rsid w:val="00615F52"/>
    <w:rsid w:val="00615FD0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5B0"/>
    <w:rsid w:val="006179C5"/>
    <w:rsid w:val="00617B41"/>
    <w:rsid w:val="00617DF4"/>
    <w:rsid w:val="00620094"/>
    <w:rsid w:val="006200B9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1C9D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146"/>
    <w:rsid w:val="00623801"/>
    <w:rsid w:val="00623A46"/>
    <w:rsid w:val="00623C1C"/>
    <w:rsid w:val="00623F20"/>
    <w:rsid w:val="00624345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F23"/>
    <w:rsid w:val="00626034"/>
    <w:rsid w:val="006262AA"/>
    <w:rsid w:val="00626574"/>
    <w:rsid w:val="006265CA"/>
    <w:rsid w:val="00626618"/>
    <w:rsid w:val="0062693E"/>
    <w:rsid w:val="00626A98"/>
    <w:rsid w:val="00626B5A"/>
    <w:rsid w:val="00626B76"/>
    <w:rsid w:val="00627184"/>
    <w:rsid w:val="00627316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34C"/>
    <w:rsid w:val="0063165E"/>
    <w:rsid w:val="00631852"/>
    <w:rsid w:val="00631A55"/>
    <w:rsid w:val="00631B03"/>
    <w:rsid w:val="00631DEC"/>
    <w:rsid w:val="006323E4"/>
    <w:rsid w:val="00632467"/>
    <w:rsid w:val="00632746"/>
    <w:rsid w:val="006327B5"/>
    <w:rsid w:val="006329DE"/>
    <w:rsid w:val="00632A60"/>
    <w:rsid w:val="00632CAA"/>
    <w:rsid w:val="00632FF1"/>
    <w:rsid w:val="00633588"/>
    <w:rsid w:val="00633590"/>
    <w:rsid w:val="00633839"/>
    <w:rsid w:val="00633859"/>
    <w:rsid w:val="00633864"/>
    <w:rsid w:val="00633A98"/>
    <w:rsid w:val="00633CB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9C9"/>
    <w:rsid w:val="00636BAD"/>
    <w:rsid w:val="00636D59"/>
    <w:rsid w:val="00636DD8"/>
    <w:rsid w:val="00636F42"/>
    <w:rsid w:val="00636FD4"/>
    <w:rsid w:val="00637308"/>
    <w:rsid w:val="00637573"/>
    <w:rsid w:val="00637766"/>
    <w:rsid w:val="006378B1"/>
    <w:rsid w:val="006378D3"/>
    <w:rsid w:val="00637970"/>
    <w:rsid w:val="00637B70"/>
    <w:rsid w:val="00637D2D"/>
    <w:rsid w:val="0064014F"/>
    <w:rsid w:val="006401AB"/>
    <w:rsid w:val="006402D9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96C"/>
    <w:rsid w:val="00642E57"/>
    <w:rsid w:val="00643128"/>
    <w:rsid w:val="006431DA"/>
    <w:rsid w:val="00643766"/>
    <w:rsid w:val="00643D35"/>
    <w:rsid w:val="00643E5C"/>
    <w:rsid w:val="00643F0D"/>
    <w:rsid w:val="006440B2"/>
    <w:rsid w:val="00644354"/>
    <w:rsid w:val="006445FD"/>
    <w:rsid w:val="0064497C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2C0"/>
    <w:rsid w:val="0064665C"/>
    <w:rsid w:val="006466BA"/>
    <w:rsid w:val="0064688A"/>
    <w:rsid w:val="006469D5"/>
    <w:rsid w:val="00646B74"/>
    <w:rsid w:val="00646EB1"/>
    <w:rsid w:val="00646FCA"/>
    <w:rsid w:val="00647479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BFE"/>
    <w:rsid w:val="00652C79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D6A"/>
    <w:rsid w:val="00656EB6"/>
    <w:rsid w:val="00656F00"/>
    <w:rsid w:val="0065728B"/>
    <w:rsid w:val="0065739A"/>
    <w:rsid w:val="0065740D"/>
    <w:rsid w:val="006574EF"/>
    <w:rsid w:val="00657538"/>
    <w:rsid w:val="00657634"/>
    <w:rsid w:val="006576A2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E5C"/>
    <w:rsid w:val="00660F29"/>
    <w:rsid w:val="00660FD1"/>
    <w:rsid w:val="006610BF"/>
    <w:rsid w:val="006611E7"/>
    <w:rsid w:val="00661AA4"/>
    <w:rsid w:val="00661CFD"/>
    <w:rsid w:val="00661E49"/>
    <w:rsid w:val="00661ECC"/>
    <w:rsid w:val="006620EE"/>
    <w:rsid w:val="00662173"/>
    <w:rsid w:val="006621D3"/>
    <w:rsid w:val="006622F6"/>
    <w:rsid w:val="0066230E"/>
    <w:rsid w:val="00662366"/>
    <w:rsid w:val="00662401"/>
    <w:rsid w:val="00662623"/>
    <w:rsid w:val="00662637"/>
    <w:rsid w:val="00662683"/>
    <w:rsid w:val="006626AF"/>
    <w:rsid w:val="00662881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A3D"/>
    <w:rsid w:val="00664C33"/>
    <w:rsid w:val="00664D3B"/>
    <w:rsid w:val="00664E50"/>
    <w:rsid w:val="006650DA"/>
    <w:rsid w:val="00665120"/>
    <w:rsid w:val="00665232"/>
    <w:rsid w:val="006654B7"/>
    <w:rsid w:val="0066560B"/>
    <w:rsid w:val="00665659"/>
    <w:rsid w:val="006656A0"/>
    <w:rsid w:val="00665881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8C"/>
    <w:rsid w:val="00666FD4"/>
    <w:rsid w:val="006670C2"/>
    <w:rsid w:val="00667260"/>
    <w:rsid w:val="0066727C"/>
    <w:rsid w:val="006672BB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102A"/>
    <w:rsid w:val="006715B2"/>
    <w:rsid w:val="006715BF"/>
    <w:rsid w:val="00671A77"/>
    <w:rsid w:val="00671B05"/>
    <w:rsid w:val="00671D61"/>
    <w:rsid w:val="006720D4"/>
    <w:rsid w:val="00672471"/>
    <w:rsid w:val="006727B3"/>
    <w:rsid w:val="006729D9"/>
    <w:rsid w:val="00672AF1"/>
    <w:rsid w:val="00672BC4"/>
    <w:rsid w:val="00672BF1"/>
    <w:rsid w:val="00673369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D87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AF3"/>
    <w:rsid w:val="00674C12"/>
    <w:rsid w:val="00674D5A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7171"/>
    <w:rsid w:val="0067747E"/>
    <w:rsid w:val="006775A1"/>
    <w:rsid w:val="006776B0"/>
    <w:rsid w:val="0067782D"/>
    <w:rsid w:val="00677C9B"/>
    <w:rsid w:val="00677EAF"/>
    <w:rsid w:val="00677F93"/>
    <w:rsid w:val="0068018E"/>
    <w:rsid w:val="00680286"/>
    <w:rsid w:val="00680326"/>
    <w:rsid w:val="006803CE"/>
    <w:rsid w:val="0068049D"/>
    <w:rsid w:val="006804E2"/>
    <w:rsid w:val="006804FF"/>
    <w:rsid w:val="00680534"/>
    <w:rsid w:val="006807C8"/>
    <w:rsid w:val="0068090B"/>
    <w:rsid w:val="006809FE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4A"/>
    <w:rsid w:val="0068229C"/>
    <w:rsid w:val="0068274F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AE7"/>
    <w:rsid w:val="00683F60"/>
    <w:rsid w:val="00683FEA"/>
    <w:rsid w:val="0068407F"/>
    <w:rsid w:val="00684093"/>
    <w:rsid w:val="006841EC"/>
    <w:rsid w:val="0068426B"/>
    <w:rsid w:val="00684291"/>
    <w:rsid w:val="0068435D"/>
    <w:rsid w:val="00684642"/>
    <w:rsid w:val="006847C8"/>
    <w:rsid w:val="00685149"/>
    <w:rsid w:val="00685174"/>
    <w:rsid w:val="006852C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449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5CE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A8"/>
    <w:rsid w:val="006928DC"/>
    <w:rsid w:val="00692A19"/>
    <w:rsid w:val="00692E15"/>
    <w:rsid w:val="00692E75"/>
    <w:rsid w:val="00692EC8"/>
    <w:rsid w:val="00693147"/>
    <w:rsid w:val="006931E1"/>
    <w:rsid w:val="006932FF"/>
    <w:rsid w:val="006933F9"/>
    <w:rsid w:val="00693504"/>
    <w:rsid w:val="00693991"/>
    <w:rsid w:val="00693A19"/>
    <w:rsid w:val="00693BA8"/>
    <w:rsid w:val="00693C13"/>
    <w:rsid w:val="00693C34"/>
    <w:rsid w:val="00693CA6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1F"/>
    <w:rsid w:val="00697D7E"/>
    <w:rsid w:val="00697E4D"/>
    <w:rsid w:val="00697FAC"/>
    <w:rsid w:val="006A0094"/>
    <w:rsid w:val="006A0115"/>
    <w:rsid w:val="006A011F"/>
    <w:rsid w:val="006A0451"/>
    <w:rsid w:val="006A06F0"/>
    <w:rsid w:val="006A09AA"/>
    <w:rsid w:val="006A0D2D"/>
    <w:rsid w:val="006A0E0F"/>
    <w:rsid w:val="006A10A5"/>
    <w:rsid w:val="006A139C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598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30C"/>
    <w:rsid w:val="006A3427"/>
    <w:rsid w:val="006A354B"/>
    <w:rsid w:val="006A3698"/>
    <w:rsid w:val="006A370F"/>
    <w:rsid w:val="006A3971"/>
    <w:rsid w:val="006A3A32"/>
    <w:rsid w:val="006A3D38"/>
    <w:rsid w:val="006A3DE2"/>
    <w:rsid w:val="006A3DF3"/>
    <w:rsid w:val="006A3E5E"/>
    <w:rsid w:val="006A3ED8"/>
    <w:rsid w:val="006A4308"/>
    <w:rsid w:val="006A43E3"/>
    <w:rsid w:val="006A45B7"/>
    <w:rsid w:val="006A4832"/>
    <w:rsid w:val="006A48C3"/>
    <w:rsid w:val="006A4D35"/>
    <w:rsid w:val="006A4E19"/>
    <w:rsid w:val="006A5202"/>
    <w:rsid w:val="006A5227"/>
    <w:rsid w:val="006A53C6"/>
    <w:rsid w:val="006A54FB"/>
    <w:rsid w:val="006A551C"/>
    <w:rsid w:val="006A564F"/>
    <w:rsid w:val="006A5B98"/>
    <w:rsid w:val="006A5C5C"/>
    <w:rsid w:val="006A5D6F"/>
    <w:rsid w:val="006A60AC"/>
    <w:rsid w:val="006A6136"/>
    <w:rsid w:val="006A6185"/>
    <w:rsid w:val="006A61C0"/>
    <w:rsid w:val="006A6237"/>
    <w:rsid w:val="006A643D"/>
    <w:rsid w:val="006A6615"/>
    <w:rsid w:val="006A6665"/>
    <w:rsid w:val="006A68FB"/>
    <w:rsid w:val="006A6C5B"/>
    <w:rsid w:val="006A6FA3"/>
    <w:rsid w:val="006A708F"/>
    <w:rsid w:val="006A70A9"/>
    <w:rsid w:val="006A756E"/>
    <w:rsid w:val="006A7903"/>
    <w:rsid w:val="006A7BD2"/>
    <w:rsid w:val="006A7C1A"/>
    <w:rsid w:val="006A7CB8"/>
    <w:rsid w:val="006B0120"/>
    <w:rsid w:val="006B038E"/>
    <w:rsid w:val="006B050E"/>
    <w:rsid w:val="006B0636"/>
    <w:rsid w:val="006B0BC4"/>
    <w:rsid w:val="006B0C71"/>
    <w:rsid w:val="006B0DD5"/>
    <w:rsid w:val="006B105C"/>
    <w:rsid w:val="006B1147"/>
    <w:rsid w:val="006B121A"/>
    <w:rsid w:val="006B1442"/>
    <w:rsid w:val="006B148E"/>
    <w:rsid w:val="006B1916"/>
    <w:rsid w:val="006B1920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04E"/>
    <w:rsid w:val="006B4638"/>
    <w:rsid w:val="006B4656"/>
    <w:rsid w:val="006B476D"/>
    <w:rsid w:val="006B4B7E"/>
    <w:rsid w:val="006B4E32"/>
    <w:rsid w:val="006B4F4C"/>
    <w:rsid w:val="006B5217"/>
    <w:rsid w:val="006B5428"/>
    <w:rsid w:val="006B5683"/>
    <w:rsid w:val="006B5A79"/>
    <w:rsid w:val="006B5B69"/>
    <w:rsid w:val="006B5DD0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CD2"/>
    <w:rsid w:val="006B6E09"/>
    <w:rsid w:val="006B6E26"/>
    <w:rsid w:val="006B6E94"/>
    <w:rsid w:val="006B6F91"/>
    <w:rsid w:val="006B7072"/>
    <w:rsid w:val="006B7209"/>
    <w:rsid w:val="006B735F"/>
    <w:rsid w:val="006B746B"/>
    <w:rsid w:val="006B751D"/>
    <w:rsid w:val="006B7A1B"/>
    <w:rsid w:val="006B7B1F"/>
    <w:rsid w:val="006B7D0E"/>
    <w:rsid w:val="006C00DC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B1F"/>
    <w:rsid w:val="006C4B29"/>
    <w:rsid w:val="006C4B9D"/>
    <w:rsid w:val="006C4F56"/>
    <w:rsid w:val="006C4FCD"/>
    <w:rsid w:val="006C50BA"/>
    <w:rsid w:val="006C5179"/>
    <w:rsid w:val="006C5647"/>
    <w:rsid w:val="006C56AD"/>
    <w:rsid w:val="006C56F6"/>
    <w:rsid w:val="006C583A"/>
    <w:rsid w:val="006C58BA"/>
    <w:rsid w:val="006C5943"/>
    <w:rsid w:val="006C5D8A"/>
    <w:rsid w:val="006C6054"/>
    <w:rsid w:val="006C6238"/>
    <w:rsid w:val="006C633B"/>
    <w:rsid w:val="006C672E"/>
    <w:rsid w:val="006C6AD9"/>
    <w:rsid w:val="006C6B9A"/>
    <w:rsid w:val="006C6C33"/>
    <w:rsid w:val="006C6E4C"/>
    <w:rsid w:val="006C6E66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EE9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16F"/>
    <w:rsid w:val="006D1249"/>
    <w:rsid w:val="006D1512"/>
    <w:rsid w:val="006D15F0"/>
    <w:rsid w:val="006D1629"/>
    <w:rsid w:val="006D17AE"/>
    <w:rsid w:val="006D1BA6"/>
    <w:rsid w:val="006D1D2F"/>
    <w:rsid w:val="006D1EE7"/>
    <w:rsid w:val="006D1FD0"/>
    <w:rsid w:val="006D2009"/>
    <w:rsid w:val="006D2018"/>
    <w:rsid w:val="006D21E5"/>
    <w:rsid w:val="006D22C6"/>
    <w:rsid w:val="006D25B9"/>
    <w:rsid w:val="006D2602"/>
    <w:rsid w:val="006D26F0"/>
    <w:rsid w:val="006D2AF3"/>
    <w:rsid w:val="006D2BEB"/>
    <w:rsid w:val="006D2C41"/>
    <w:rsid w:val="006D2E0A"/>
    <w:rsid w:val="006D2E72"/>
    <w:rsid w:val="006D3009"/>
    <w:rsid w:val="006D3058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C25"/>
    <w:rsid w:val="006D4E3C"/>
    <w:rsid w:val="006D4E56"/>
    <w:rsid w:val="006D4EA8"/>
    <w:rsid w:val="006D50B9"/>
    <w:rsid w:val="006D5406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A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0BE1"/>
    <w:rsid w:val="006E0F92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7A2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7ED"/>
    <w:rsid w:val="006E494F"/>
    <w:rsid w:val="006E4A2C"/>
    <w:rsid w:val="006E4D9E"/>
    <w:rsid w:val="006E4E4B"/>
    <w:rsid w:val="006E5102"/>
    <w:rsid w:val="006E5267"/>
    <w:rsid w:val="006E58A7"/>
    <w:rsid w:val="006E5B39"/>
    <w:rsid w:val="006E5C1C"/>
    <w:rsid w:val="006E5CD9"/>
    <w:rsid w:val="006E5E7B"/>
    <w:rsid w:val="006E6098"/>
    <w:rsid w:val="006E61D1"/>
    <w:rsid w:val="006E62A3"/>
    <w:rsid w:val="006E62AF"/>
    <w:rsid w:val="006E6409"/>
    <w:rsid w:val="006E640D"/>
    <w:rsid w:val="006E6698"/>
    <w:rsid w:val="006E66A2"/>
    <w:rsid w:val="006E678B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928"/>
    <w:rsid w:val="006E7AA7"/>
    <w:rsid w:val="006E7CA1"/>
    <w:rsid w:val="006E7E62"/>
    <w:rsid w:val="006E7EE2"/>
    <w:rsid w:val="006E7FA2"/>
    <w:rsid w:val="006F0050"/>
    <w:rsid w:val="006F02FA"/>
    <w:rsid w:val="006F03DA"/>
    <w:rsid w:val="006F03F0"/>
    <w:rsid w:val="006F078C"/>
    <w:rsid w:val="006F1264"/>
    <w:rsid w:val="006F13F1"/>
    <w:rsid w:val="006F19C0"/>
    <w:rsid w:val="006F1B26"/>
    <w:rsid w:val="006F1BB5"/>
    <w:rsid w:val="006F2005"/>
    <w:rsid w:val="006F21AA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60D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26A"/>
    <w:rsid w:val="006F66B2"/>
    <w:rsid w:val="006F6773"/>
    <w:rsid w:val="006F6816"/>
    <w:rsid w:val="006F6B5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24AC"/>
    <w:rsid w:val="00702A9F"/>
    <w:rsid w:val="00702B78"/>
    <w:rsid w:val="00703290"/>
    <w:rsid w:val="0070359C"/>
    <w:rsid w:val="007035CF"/>
    <w:rsid w:val="0070370B"/>
    <w:rsid w:val="0070380A"/>
    <w:rsid w:val="00703CF8"/>
    <w:rsid w:val="00703E79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76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7F"/>
    <w:rsid w:val="007078B7"/>
    <w:rsid w:val="00707D69"/>
    <w:rsid w:val="00707E39"/>
    <w:rsid w:val="00707E70"/>
    <w:rsid w:val="007100B1"/>
    <w:rsid w:val="00710185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19E4"/>
    <w:rsid w:val="00711AF0"/>
    <w:rsid w:val="0071251A"/>
    <w:rsid w:val="00712836"/>
    <w:rsid w:val="0071289E"/>
    <w:rsid w:val="007129EE"/>
    <w:rsid w:val="00712D53"/>
    <w:rsid w:val="00712E9A"/>
    <w:rsid w:val="00712F07"/>
    <w:rsid w:val="00712F60"/>
    <w:rsid w:val="007132DF"/>
    <w:rsid w:val="00713409"/>
    <w:rsid w:val="00713609"/>
    <w:rsid w:val="007136D2"/>
    <w:rsid w:val="00713700"/>
    <w:rsid w:val="00713787"/>
    <w:rsid w:val="00713997"/>
    <w:rsid w:val="007139BC"/>
    <w:rsid w:val="00713C50"/>
    <w:rsid w:val="00713D42"/>
    <w:rsid w:val="00713D63"/>
    <w:rsid w:val="0071422C"/>
    <w:rsid w:val="007142A6"/>
    <w:rsid w:val="00714304"/>
    <w:rsid w:val="007144FB"/>
    <w:rsid w:val="00714CB7"/>
    <w:rsid w:val="00714DE2"/>
    <w:rsid w:val="00714F05"/>
    <w:rsid w:val="00714FCE"/>
    <w:rsid w:val="0071500E"/>
    <w:rsid w:val="00715065"/>
    <w:rsid w:val="0071506F"/>
    <w:rsid w:val="0071520C"/>
    <w:rsid w:val="00715251"/>
    <w:rsid w:val="00715362"/>
    <w:rsid w:val="00715475"/>
    <w:rsid w:val="007154C6"/>
    <w:rsid w:val="00715652"/>
    <w:rsid w:val="00715B96"/>
    <w:rsid w:val="00715C66"/>
    <w:rsid w:val="00715D75"/>
    <w:rsid w:val="00715E44"/>
    <w:rsid w:val="00715ED0"/>
    <w:rsid w:val="00715FBE"/>
    <w:rsid w:val="0071610E"/>
    <w:rsid w:val="007162A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986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B34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696"/>
    <w:rsid w:val="007227F2"/>
    <w:rsid w:val="00722D05"/>
    <w:rsid w:val="00722F58"/>
    <w:rsid w:val="007235FD"/>
    <w:rsid w:val="007236E6"/>
    <w:rsid w:val="00723710"/>
    <w:rsid w:val="0072383B"/>
    <w:rsid w:val="00723869"/>
    <w:rsid w:val="007238C9"/>
    <w:rsid w:val="00723937"/>
    <w:rsid w:val="00723B6B"/>
    <w:rsid w:val="00723F2A"/>
    <w:rsid w:val="007243E5"/>
    <w:rsid w:val="0072440E"/>
    <w:rsid w:val="00724421"/>
    <w:rsid w:val="007246C1"/>
    <w:rsid w:val="00724807"/>
    <w:rsid w:val="00724A34"/>
    <w:rsid w:val="00725188"/>
    <w:rsid w:val="00725535"/>
    <w:rsid w:val="0072560E"/>
    <w:rsid w:val="00725720"/>
    <w:rsid w:val="007258D0"/>
    <w:rsid w:val="00725BD0"/>
    <w:rsid w:val="00726220"/>
    <w:rsid w:val="00726447"/>
    <w:rsid w:val="007265B0"/>
    <w:rsid w:val="00726642"/>
    <w:rsid w:val="0072680C"/>
    <w:rsid w:val="0072698B"/>
    <w:rsid w:val="00726A5E"/>
    <w:rsid w:val="00726BB7"/>
    <w:rsid w:val="00726DA5"/>
    <w:rsid w:val="00726E1C"/>
    <w:rsid w:val="00726E70"/>
    <w:rsid w:val="007270D8"/>
    <w:rsid w:val="007272AD"/>
    <w:rsid w:val="0072744A"/>
    <w:rsid w:val="00727845"/>
    <w:rsid w:val="007278BE"/>
    <w:rsid w:val="00727B54"/>
    <w:rsid w:val="00727C3E"/>
    <w:rsid w:val="00730344"/>
    <w:rsid w:val="00730376"/>
    <w:rsid w:val="007305A0"/>
    <w:rsid w:val="007305FB"/>
    <w:rsid w:val="00730615"/>
    <w:rsid w:val="0073075D"/>
    <w:rsid w:val="007309D5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2BC3"/>
    <w:rsid w:val="0073312A"/>
    <w:rsid w:val="00733240"/>
    <w:rsid w:val="0073350B"/>
    <w:rsid w:val="007338C6"/>
    <w:rsid w:val="00733C2E"/>
    <w:rsid w:val="00733CA8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9C"/>
    <w:rsid w:val="00734BBE"/>
    <w:rsid w:val="00734C38"/>
    <w:rsid w:val="00735005"/>
    <w:rsid w:val="007351BE"/>
    <w:rsid w:val="007356F7"/>
    <w:rsid w:val="007357A2"/>
    <w:rsid w:val="0073581C"/>
    <w:rsid w:val="007358BE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BD9"/>
    <w:rsid w:val="00736F65"/>
    <w:rsid w:val="00737196"/>
    <w:rsid w:val="007372B7"/>
    <w:rsid w:val="007376C9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97E"/>
    <w:rsid w:val="00740D12"/>
    <w:rsid w:val="00740D5B"/>
    <w:rsid w:val="00740DC8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0E6"/>
    <w:rsid w:val="0074217E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8F"/>
    <w:rsid w:val="00746CD1"/>
    <w:rsid w:val="00746D72"/>
    <w:rsid w:val="00746F04"/>
    <w:rsid w:val="007471AB"/>
    <w:rsid w:val="00747354"/>
    <w:rsid w:val="0074786B"/>
    <w:rsid w:val="007478C8"/>
    <w:rsid w:val="0074797D"/>
    <w:rsid w:val="00747989"/>
    <w:rsid w:val="00747A6C"/>
    <w:rsid w:val="00747EB2"/>
    <w:rsid w:val="00747F02"/>
    <w:rsid w:val="00747FAF"/>
    <w:rsid w:val="007501BE"/>
    <w:rsid w:val="007503E4"/>
    <w:rsid w:val="0075045C"/>
    <w:rsid w:val="007508BE"/>
    <w:rsid w:val="00750B8E"/>
    <w:rsid w:val="00750E34"/>
    <w:rsid w:val="00750EC8"/>
    <w:rsid w:val="00750ED8"/>
    <w:rsid w:val="00751058"/>
    <w:rsid w:val="00751571"/>
    <w:rsid w:val="00751712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3"/>
    <w:rsid w:val="00754047"/>
    <w:rsid w:val="00754069"/>
    <w:rsid w:val="0075430D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478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834"/>
    <w:rsid w:val="007569EB"/>
    <w:rsid w:val="00756A3B"/>
    <w:rsid w:val="00756FCA"/>
    <w:rsid w:val="00757032"/>
    <w:rsid w:val="0075705C"/>
    <w:rsid w:val="00757364"/>
    <w:rsid w:val="00757383"/>
    <w:rsid w:val="00757479"/>
    <w:rsid w:val="007574C2"/>
    <w:rsid w:val="0075760D"/>
    <w:rsid w:val="007576A9"/>
    <w:rsid w:val="007579BF"/>
    <w:rsid w:val="00757AD2"/>
    <w:rsid w:val="00757DB8"/>
    <w:rsid w:val="00757E1B"/>
    <w:rsid w:val="007601A2"/>
    <w:rsid w:val="007601B5"/>
    <w:rsid w:val="007607C0"/>
    <w:rsid w:val="007609C2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3CE6"/>
    <w:rsid w:val="007644B1"/>
    <w:rsid w:val="00764679"/>
    <w:rsid w:val="0076467B"/>
    <w:rsid w:val="00764726"/>
    <w:rsid w:val="007648DB"/>
    <w:rsid w:val="00764925"/>
    <w:rsid w:val="007649DC"/>
    <w:rsid w:val="00765145"/>
    <w:rsid w:val="007654BB"/>
    <w:rsid w:val="007658F3"/>
    <w:rsid w:val="007659A5"/>
    <w:rsid w:val="007659D1"/>
    <w:rsid w:val="00765B1C"/>
    <w:rsid w:val="00765D64"/>
    <w:rsid w:val="00765DA3"/>
    <w:rsid w:val="00765E26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008"/>
    <w:rsid w:val="007702D2"/>
    <w:rsid w:val="0077035B"/>
    <w:rsid w:val="0077036A"/>
    <w:rsid w:val="007704E8"/>
    <w:rsid w:val="007705AA"/>
    <w:rsid w:val="007709FB"/>
    <w:rsid w:val="00770E7F"/>
    <w:rsid w:val="007711FC"/>
    <w:rsid w:val="007712B5"/>
    <w:rsid w:val="0077184B"/>
    <w:rsid w:val="00771B5D"/>
    <w:rsid w:val="00771C91"/>
    <w:rsid w:val="00772168"/>
    <w:rsid w:val="007721DE"/>
    <w:rsid w:val="007722BE"/>
    <w:rsid w:val="007722DE"/>
    <w:rsid w:val="0077230B"/>
    <w:rsid w:val="00772693"/>
    <w:rsid w:val="00772863"/>
    <w:rsid w:val="0077290C"/>
    <w:rsid w:val="00772A3B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5CF7"/>
    <w:rsid w:val="00775FA2"/>
    <w:rsid w:val="0077634B"/>
    <w:rsid w:val="0077647D"/>
    <w:rsid w:val="00776531"/>
    <w:rsid w:val="00776D43"/>
    <w:rsid w:val="00776E11"/>
    <w:rsid w:val="00776F14"/>
    <w:rsid w:val="0077702F"/>
    <w:rsid w:val="00777141"/>
    <w:rsid w:val="00777195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405"/>
    <w:rsid w:val="007804F3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C9"/>
    <w:rsid w:val="007823EA"/>
    <w:rsid w:val="00782491"/>
    <w:rsid w:val="0078259F"/>
    <w:rsid w:val="00782642"/>
    <w:rsid w:val="00782677"/>
    <w:rsid w:val="00782AA3"/>
    <w:rsid w:val="00782BB6"/>
    <w:rsid w:val="00782C08"/>
    <w:rsid w:val="00782EDE"/>
    <w:rsid w:val="00782F39"/>
    <w:rsid w:val="00782FA8"/>
    <w:rsid w:val="00782FAC"/>
    <w:rsid w:val="00783257"/>
    <w:rsid w:val="00783278"/>
    <w:rsid w:val="007833F1"/>
    <w:rsid w:val="0078344B"/>
    <w:rsid w:val="00783898"/>
    <w:rsid w:val="00783963"/>
    <w:rsid w:val="00783C31"/>
    <w:rsid w:val="00783D50"/>
    <w:rsid w:val="0078405D"/>
    <w:rsid w:val="007840E5"/>
    <w:rsid w:val="0078413E"/>
    <w:rsid w:val="00784337"/>
    <w:rsid w:val="0078456B"/>
    <w:rsid w:val="00784597"/>
    <w:rsid w:val="007845CC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F2B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AD4"/>
    <w:rsid w:val="00790DAF"/>
    <w:rsid w:val="00790DCD"/>
    <w:rsid w:val="00790E34"/>
    <w:rsid w:val="0079105C"/>
    <w:rsid w:val="00791069"/>
    <w:rsid w:val="00791139"/>
    <w:rsid w:val="007916B1"/>
    <w:rsid w:val="007916D9"/>
    <w:rsid w:val="00791711"/>
    <w:rsid w:val="0079171E"/>
    <w:rsid w:val="0079185B"/>
    <w:rsid w:val="00791A65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2BB"/>
    <w:rsid w:val="007932C6"/>
    <w:rsid w:val="007934E7"/>
    <w:rsid w:val="00793522"/>
    <w:rsid w:val="00793680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08"/>
    <w:rsid w:val="00794714"/>
    <w:rsid w:val="00794734"/>
    <w:rsid w:val="0079488C"/>
    <w:rsid w:val="00794A7A"/>
    <w:rsid w:val="00794BF3"/>
    <w:rsid w:val="00794C93"/>
    <w:rsid w:val="00794FFB"/>
    <w:rsid w:val="0079568F"/>
    <w:rsid w:val="007956E5"/>
    <w:rsid w:val="0079574F"/>
    <w:rsid w:val="00795880"/>
    <w:rsid w:val="00795899"/>
    <w:rsid w:val="00795926"/>
    <w:rsid w:val="00795A84"/>
    <w:rsid w:val="00795BE6"/>
    <w:rsid w:val="00795CA5"/>
    <w:rsid w:val="00795D5C"/>
    <w:rsid w:val="00795F9A"/>
    <w:rsid w:val="0079600D"/>
    <w:rsid w:val="007961B7"/>
    <w:rsid w:val="007961FC"/>
    <w:rsid w:val="00796337"/>
    <w:rsid w:val="00796653"/>
    <w:rsid w:val="00796750"/>
    <w:rsid w:val="00796BDE"/>
    <w:rsid w:val="00796C65"/>
    <w:rsid w:val="00796FB1"/>
    <w:rsid w:val="0079709C"/>
    <w:rsid w:val="00797103"/>
    <w:rsid w:val="00797521"/>
    <w:rsid w:val="007976A3"/>
    <w:rsid w:val="007979F7"/>
    <w:rsid w:val="00797C5D"/>
    <w:rsid w:val="00797CE5"/>
    <w:rsid w:val="00797E90"/>
    <w:rsid w:val="007A015D"/>
    <w:rsid w:val="007A0225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7F6"/>
    <w:rsid w:val="007A1D4B"/>
    <w:rsid w:val="007A1DA3"/>
    <w:rsid w:val="007A1DDE"/>
    <w:rsid w:val="007A2365"/>
    <w:rsid w:val="007A2521"/>
    <w:rsid w:val="007A283F"/>
    <w:rsid w:val="007A2BED"/>
    <w:rsid w:val="007A31E6"/>
    <w:rsid w:val="007A3665"/>
    <w:rsid w:val="007A36A4"/>
    <w:rsid w:val="007A3770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9A"/>
    <w:rsid w:val="007A65C4"/>
    <w:rsid w:val="007A6A96"/>
    <w:rsid w:val="007A6AC6"/>
    <w:rsid w:val="007A6B36"/>
    <w:rsid w:val="007A6BA4"/>
    <w:rsid w:val="007A6C2A"/>
    <w:rsid w:val="007A6E08"/>
    <w:rsid w:val="007A73AA"/>
    <w:rsid w:val="007A758E"/>
    <w:rsid w:val="007A75CF"/>
    <w:rsid w:val="007A7602"/>
    <w:rsid w:val="007A767A"/>
    <w:rsid w:val="007A76BF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DE4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344"/>
    <w:rsid w:val="007B334B"/>
    <w:rsid w:val="007B335D"/>
    <w:rsid w:val="007B3483"/>
    <w:rsid w:val="007B361A"/>
    <w:rsid w:val="007B36E3"/>
    <w:rsid w:val="007B3736"/>
    <w:rsid w:val="007B381C"/>
    <w:rsid w:val="007B3AAB"/>
    <w:rsid w:val="007B3E67"/>
    <w:rsid w:val="007B3ED8"/>
    <w:rsid w:val="007B3EE0"/>
    <w:rsid w:val="007B3FAD"/>
    <w:rsid w:val="007B42FB"/>
    <w:rsid w:val="007B4329"/>
    <w:rsid w:val="007B4530"/>
    <w:rsid w:val="007B4548"/>
    <w:rsid w:val="007B45C6"/>
    <w:rsid w:val="007B464F"/>
    <w:rsid w:val="007B46C2"/>
    <w:rsid w:val="007B4844"/>
    <w:rsid w:val="007B48C8"/>
    <w:rsid w:val="007B4BE2"/>
    <w:rsid w:val="007B4C4B"/>
    <w:rsid w:val="007B4F8D"/>
    <w:rsid w:val="007B4FC6"/>
    <w:rsid w:val="007B5080"/>
    <w:rsid w:val="007B520B"/>
    <w:rsid w:val="007B5544"/>
    <w:rsid w:val="007B55D7"/>
    <w:rsid w:val="007B56FA"/>
    <w:rsid w:val="007B585C"/>
    <w:rsid w:val="007B59F1"/>
    <w:rsid w:val="007B5BCD"/>
    <w:rsid w:val="007B5F61"/>
    <w:rsid w:val="007B6117"/>
    <w:rsid w:val="007B62FD"/>
    <w:rsid w:val="007B6323"/>
    <w:rsid w:val="007B6654"/>
    <w:rsid w:val="007B6A57"/>
    <w:rsid w:val="007B6C15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8"/>
    <w:rsid w:val="007C004E"/>
    <w:rsid w:val="007C0279"/>
    <w:rsid w:val="007C030A"/>
    <w:rsid w:val="007C031C"/>
    <w:rsid w:val="007C03D1"/>
    <w:rsid w:val="007C062B"/>
    <w:rsid w:val="007C0AAC"/>
    <w:rsid w:val="007C0B95"/>
    <w:rsid w:val="007C1228"/>
    <w:rsid w:val="007C1364"/>
    <w:rsid w:val="007C14D5"/>
    <w:rsid w:val="007C14FF"/>
    <w:rsid w:val="007C162A"/>
    <w:rsid w:val="007C2014"/>
    <w:rsid w:val="007C2532"/>
    <w:rsid w:val="007C28B2"/>
    <w:rsid w:val="007C28D3"/>
    <w:rsid w:val="007C2A45"/>
    <w:rsid w:val="007C2CD6"/>
    <w:rsid w:val="007C2FF1"/>
    <w:rsid w:val="007C3061"/>
    <w:rsid w:val="007C34D0"/>
    <w:rsid w:val="007C3870"/>
    <w:rsid w:val="007C38A7"/>
    <w:rsid w:val="007C3B0C"/>
    <w:rsid w:val="007C3CEA"/>
    <w:rsid w:val="007C3D3A"/>
    <w:rsid w:val="007C3DEB"/>
    <w:rsid w:val="007C3E12"/>
    <w:rsid w:val="007C3F99"/>
    <w:rsid w:val="007C404B"/>
    <w:rsid w:val="007C413A"/>
    <w:rsid w:val="007C414F"/>
    <w:rsid w:val="007C4200"/>
    <w:rsid w:val="007C446B"/>
    <w:rsid w:val="007C448F"/>
    <w:rsid w:val="007C48BD"/>
    <w:rsid w:val="007C4E2E"/>
    <w:rsid w:val="007C5207"/>
    <w:rsid w:val="007C53F2"/>
    <w:rsid w:val="007C556B"/>
    <w:rsid w:val="007C5698"/>
    <w:rsid w:val="007C5ACF"/>
    <w:rsid w:val="007C5CAE"/>
    <w:rsid w:val="007C5ED5"/>
    <w:rsid w:val="007C620E"/>
    <w:rsid w:val="007C62F3"/>
    <w:rsid w:val="007C6363"/>
    <w:rsid w:val="007C65DC"/>
    <w:rsid w:val="007C6A60"/>
    <w:rsid w:val="007C6F6A"/>
    <w:rsid w:val="007C7079"/>
    <w:rsid w:val="007C70B5"/>
    <w:rsid w:val="007C7195"/>
    <w:rsid w:val="007C71E6"/>
    <w:rsid w:val="007C739E"/>
    <w:rsid w:val="007C7785"/>
    <w:rsid w:val="007C7FAD"/>
    <w:rsid w:val="007D0109"/>
    <w:rsid w:val="007D0177"/>
    <w:rsid w:val="007D01AE"/>
    <w:rsid w:val="007D03BF"/>
    <w:rsid w:val="007D0610"/>
    <w:rsid w:val="007D06C6"/>
    <w:rsid w:val="007D07F0"/>
    <w:rsid w:val="007D0B52"/>
    <w:rsid w:val="007D0DCF"/>
    <w:rsid w:val="007D1023"/>
    <w:rsid w:val="007D1034"/>
    <w:rsid w:val="007D11A8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7F9"/>
    <w:rsid w:val="007D28F8"/>
    <w:rsid w:val="007D2B1B"/>
    <w:rsid w:val="007D2B7F"/>
    <w:rsid w:val="007D3285"/>
    <w:rsid w:val="007D33E0"/>
    <w:rsid w:val="007D3B67"/>
    <w:rsid w:val="007D3C2B"/>
    <w:rsid w:val="007D3CA8"/>
    <w:rsid w:val="007D3D1F"/>
    <w:rsid w:val="007D3DA6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41A"/>
    <w:rsid w:val="007D552F"/>
    <w:rsid w:val="007D5B08"/>
    <w:rsid w:val="007D5D27"/>
    <w:rsid w:val="007D5FEC"/>
    <w:rsid w:val="007D60A5"/>
    <w:rsid w:val="007D60DD"/>
    <w:rsid w:val="007D61D9"/>
    <w:rsid w:val="007D6519"/>
    <w:rsid w:val="007D66A5"/>
    <w:rsid w:val="007D67E5"/>
    <w:rsid w:val="007D6882"/>
    <w:rsid w:val="007D6941"/>
    <w:rsid w:val="007D6959"/>
    <w:rsid w:val="007D6AF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D1B"/>
    <w:rsid w:val="007D7E40"/>
    <w:rsid w:val="007E03D1"/>
    <w:rsid w:val="007E0578"/>
    <w:rsid w:val="007E0B57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E9"/>
    <w:rsid w:val="007E2097"/>
    <w:rsid w:val="007E21F0"/>
    <w:rsid w:val="007E23EA"/>
    <w:rsid w:val="007E2609"/>
    <w:rsid w:val="007E292E"/>
    <w:rsid w:val="007E2B25"/>
    <w:rsid w:val="007E2B63"/>
    <w:rsid w:val="007E2C1C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B6D"/>
    <w:rsid w:val="007E3FF2"/>
    <w:rsid w:val="007E3FF7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8C"/>
    <w:rsid w:val="007E4FC0"/>
    <w:rsid w:val="007E5029"/>
    <w:rsid w:val="007E5777"/>
    <w:rsid w:val="007E5962"/>
    <w:rsid w:val="007E5B6B"/>
    <w:rsid w:val="007E5DAA"/>
    <w:rsid w:val="007E607C"/>
    <w:rsid w:val="007E6271"/>
    <w:rsid w:val="007E62AC"/>
    <w:rsid w:val="007E636C"/>
    <w:rsid w:val="007E63AD"/>
    <w:rsid w:val="007E6534"/>
    <w:rsid w:val="007E6781"/>
    <w:rsid w:val="007E6787"/>
    <w:rsid w:val="007E6B8E"/>
    <w:rsid w:val="007E6F26"/>
    <w:rsid w:val="007E6FA2"/>
    <w:rsid w:val="007E73A8"/>
    <w:rsid w:val="007E7484"/>
    <w:rsid w:val="007E7559"/>
    <w:rsid w:val="007E79C6"/>
    <w:rsid w:val="007E7BEA"/>
    <w:rsid w:val="007E7E60"/>
    <w:rsid w:val="007E7F3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583"/>
    <w:rsid w:val="007F159C"/>
    <w:rsid w:val="007F1A7B"/>
    <w:rsid w:val="007F1A89"/>
    <w:rsid w:val="007F1C60"/>
    <w:rsid w:val="007F1D55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604"/>
    <w:rsid w:val="007F372E"/>
    <w:rsid w:val="007F39D6"/>
    <w:rsid w:val="007F3A4D"/>
    <w:rsid w:val="007F3A77"/>
    <w:rsid w:val="007F3B74"/>
    <w:rsid w:val="007F3C05"/>
    <w:rsid w:val="007F3EB1"/>
    <w:rsid w:val="007F40AF"/>
    <w:rsid w:val="007F4562"/>
    <w:rsid w:val="007F46E0"/>
    <w:rsid w:val="007F4A8F"/>
    <w:rsid w:val="007F4ACF"/>
    <w:rsid w:val="007F4D3D"/>
    <w:rsid w:val="007F528A"/>
    <w:rsid w:val="007F55C0"/>
    <w:rsid w:val="007F5702"/>
    <w:rsid w:val="007F5768"/>
    <w:rsid w:val="007F594A"/>
    <w:rsid w:val="007F5AB8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6EF8"/>
    <w:rsid w:val="007F71DC"/>
    <w:rsid w:val="007F73BD"/>
    <w:rsid w:val="007F741B"/>
    <w:rsid w:val="007F74A5"/>
    <w:rsid w:val="007F789D"/>
    <w:rsid w:val="007F7AED"/>
    <w:rsid w:val="007F7CE3"/>
    <w:rsid w:val="007F7D1E"/>
    <w:rsid w:val="00800048"/>
    <w:rsid w:val="008001BA"/>
    <w:rsid w:val="0080022D"/>
    <w:rsid w:val="0080022F"/>
    <w:rsid w:val="0080054E"/>
    <w:rsid w:val="0080059A"/>
    <w:rsid w:val="0080090D"/>
    <w:rsid w:val="00800931"/>
    <w:rsid w:val="00800C9D"/>
    <w:rsid w:val="00800DEF"/>
    <w:rsid w:val="0080160B"/>
    <w:rsid w:val="0080162E"/>
    <w:rsid w:val="0080186B"/>
    <w:rsid w:val="00801ECB"/>
    <w:rsid w:val="00801FE5"/>
    <w:rsid w:val="0080205E"/>
    <w:rsid w:val="0080231E"/>
    <w:rsid w:val="00802769"/>
    <w:rsid w:val="00802A7B"/>
    <w:rsid w:val="00802ACA"/>
    <w:rsid w:val="0080305E"/>
    <w:rsid w:val="00803321"/>
    <w:rsid w:val="00803970"/>
    <w:rsid w:val="00803977"/>
    <w:rsid w:val="0080399A"/>
    <w:rsid w:val="00803A47"/>
    <w:rsid w:val="00803DEF"/>
    <w:rsid w:val="008040B2"/>
    <w:rsid w:val="00804175"/>
    <w:rsid w:val="00804278"/>
    <w:rsid w:val="008043F2"/>
    <w:rsid w:val="008044E4"/>
    <w:rsid w:val="008048BF"/>
    <w:rsid w:val="008048EB"/>
    <w:rsid w:val="0080499E"/>
    <w:rsid w:val="008049D1"/>
    <w:rsid w:val="00804D19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45C"/>
    <w:rsid w:val="00806667"/>
    <w:rsid w:val="0080666E"/>
    <w:rsid w:val="00806AFA"/>
    <w:rsid w:val="00806D3E"/>
    <w:rsid w:val="0080707E"/>
    <w:rsid w:val="008072BB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364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27F"/>
    <w:rsid w:val="0081397B"/>
    <w:rsid w:val="00813A8B"/>
    <w:rsid w:val="00813AA9"/>
    <w:rsid w:val="00813B74"/>
    <w:rsid w:val="00813D25"/>
    <w:rsid w:val="00813EB2"/>
    <w:rsid w:val="008141B9"/>
    <w:rsid w:val="00814209"/>
    <w:rsid w:val="00814314"/>
    <w:rsid w:val="008145C7"/>
    <w:rsid w:val="008145ED"/>
    <w:rsid w:val="00814806"/>
    <w:rsid w:val="00814B6B"/>
    <w:rsid w:val="00814BAA"/>
    <w:rsid w:val="00815005"/>
    <w:rsid w:val="0081502D"/>
    <w:rsid w:val="0081509F"/>
    <w:rsid w:val="00815285"/>
    <w:rsid w:val="0081582F"/>
    <w:rsid w:val="00815B1B"/>
    <w:rsid w:val="00815BA7"/>
    <w:rsid w:val="00815BCC"/>
    <w:rsid w:val="00815BE1"/>
    <w:rsid w:val="00816227"/>
    <w:rsid w:val="0081631F"/>
    <w:rsid w:val="00816511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D73"/>
    <w:rsid w:val="00820052"/>
    <w:rsid w:val="008201FB"/>
    <w:rsid w:val="00820553"/>
    <w:rsid w:val="0082066A"/>
    <w:rsid w:val="00820A69"/>
    <w:rsid w:val="00820CEE"/>
    <w:rsid w:val="00820E9A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28F"/>
    <w:rsid w:val="0082234B"/>
    <w:rsid w:val="008224C2"/>
    <w:rsid w:val="008227BF"/>
    <w:rsid w:val="008227C1"/>
    <w:rsid w:val="00822989"/>
    <w:rsid w:val="00822D4D"/>
    <w:rsid w:val="00822E69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54E"/>
    <w:rsid w:val="00827B7E"/>
    <w:rsid w:val="00827BC9"/>
    <w:rsid w:val="00827C2D"/>
    <w:rsid w:val="00827E45"/>
    <w:rsid w:val="00827F14"/>
    <w:rsid w:val="00827F45"/>
    <w:rsid w:val="00827F7C"/>
    <w:rsid w:val="00827F81"/>
    <w:rsid w:val="00830149"/>
    <w:rsid w:val="0083098E"/>
    <w:rsid w:val="00830BBC"/>
    <w:rsid w:val="00830BF1"/>
    <w:rsid w:val="00830C14"/>
    <w:rsid w:val="00830CCA"/>
    <w:rsid w:val="0083103E"/>
    <w:rsid w:val="00831056"/>
    <w:rsid w:val="008311CC"/>
    <w:rsid w:val="008313E4"/>
    <w:rsid w:val="00831431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3B54"/>
    <w:rsid w:val="00833D8A"/>
    <w:rsid w:val="0083409E"/>
    <w:rsid w:val="008341F6"/>
    <w:rsid w:val="00834220"/>
    <w:rsid w:val="008342AC"/>
    <w:rsid w:val="008342B9"/>
    <w:rsid w:val="00834312"/>
    <w:rsid w:val="00834359"/>
    <w:rsid w:val="00834549"/>
    <w:rsid w:val="00834830"/>
    <w:rsid w:val="008349E8"/>
    <w:rsid w:val="00834C10"/>
    <w:rsid w:val="00834E94"/>
    <w:rsid w:val="00834EC9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1F5D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AFC"/>
    <w:rsid w:val="00843B82"/>
    <w:rsid w:val="00843BA4"/>
    <w:rsid w:val="00843D73"/>
    <w:rsid w:val="00843EA4"/>
    <w:rsid w:val="0084412D"/>
    <w:rsid w:val="00844579"/>
    <w:rsid w:val="00844611"/>
    <w:rsid w:val="0084473D"/>
    <w:rsid w:val="00844784"/>
    <w:rsid w:val="00844E61"/>
    <w:rsid w:val="00845444"/>
    <w:rsid w:val="00845445"/>
    <w:rsid w:val="0084557E"/>
    <w:rsid w:val="008456F6"/>
    <w:rsid w:val="008458A0"/>
    <w:rsid w:val="00845CE2"/>
    <w:rsid w:val="00845F06"/>
    <w:rsid w:val="00845FF6"/>
    <w:rsid w:val="0084608C"/>
    <w:rsid w:val="0084613E"/>
    <w:rsid w:val="00846243"/>
    <w:rsid w:val="00846506"/>
    <w:rsid w:val="008465CE"/>
    <w:rsid w:val="00846609"/>
    <w:rsid w:val="008466C5"/>
    <w:rsid w:val="0084679A"/>
    <w:rsid w:val="008468F6"/>
    <w:rsid w:val="00846A42"/>
    <w:rsid w:val="00846E3A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E4"/>
    <w:rsid w:val="00850982"/>
    <w:rsid w:val="008509EA"/>
    <w:rsid w:val="00850A46"/>
    <w:rsid w:val="00850D3B"/>
    <w:rsid w:val="00850E20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2F14"/>
    <w:rsid w:val="00853014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718"/>
    <w:rsid w:val="008559AE"/>
    <w:rsid w:val="00855A0E"/>
    <w:rsid w:val="00855A8F"/>
    <w:rsid w:val="00855CFB"/>
    <w:rsid w:val="00855E5F"/>
    <w:rsid w:val="0085643B"/>
    <w:rsid w:val="0085663D"/>
    <w:rsid w:val="00856665"/>
    <w:rsid w:val="0085668C"/>
    <w:rsid w:val="0085675A"/>
    <w:rsid w:val="008567F5"/>
    <w:rsid w:val="0085693A"/>
    <w:rsid w:val="00856D46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9D2"/>
    <w:rsid w:val="00857C5B"/>
    <w:rsid w:val="00857D9C"/>
    <w:rsid w:val="00857FCB"/>
    <w:rsid w:val="0086050C"/>
    <w:rsid w:val="008605C9"/>
    <w:rsid w:val="00860810"/>
    <w:rsid w:val="0086083D"/>
    <w:rsid w:val="00860A15"/>
    <w:rsid w:val="00860B0A"/>
    <w:rsid w:val="00860CF4"/>
    <w:rsid w:val="00860DF7"/>
    <w:rsid w:val="00861103"/>
    <w:rsid w:val="00861314"/>
    <w:rsid w:val="0086138D"/>
    <w:rsid w:val="00861393"/>
    <w:rsid w:val="00861A00"/>
    <w:rsid w:val="00861A6E"/>
    <w:rsid w:val="008620A9"/>
    <w:rsid w:val="008621D0"/>
    <w:rsid w:val="008623C2"/>
    <w:rsid w:val="0086267D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3F0"/>
    <w:rsid w:val="00863AB6"/>
    <w:rsid w:val="00863C19"/>
    <w:rsid w:val="00864122"/>
    <w:rsid w:val="00864125"/>
    <w:rsid w:val="0086413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AD9"/>
    <w:rsid w:val="00864BAB"/>
    <w:rsid w:val="00864C02"/>
    <w:rsid w:val="00864E4E"/>
    <w:rsid w:val="00864EFE"/>
    <w:rsid w:val="0086522A"/>
    <w:rsid w:val="0086554F"/>
    <w:rsid w:val="008659BC"/>
    <w:rsid w:val="00865A90"/>
    <w:rsid w:val="00865B66"/>
    <w:rsid w:val="00865E24"/>
    <w:rsid w:val="00866595"/>
    <w:rsid w:val="00866BA5"/>
    <w:rsid w:val="00866C69"/>
    <w:rsid w:val="00866D4E"/>
    <w:rsid w:val="00866EED"/>
    <w:rsid w:val="00866F52"/>
    <w:rsid w:val="0086714E"/>
    <w:rsid w:val="00867730"/>
    <w:rsid w:val="00867CB3"/>
    <w:rsid w:val="00870444"/>
    <w:rsid w:val="0087056E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61B"/>
    <w:rsid w:val="00872944"/>
    <w:rsid w:val="00872BE2"/>
    <w:rsid w:val="00872D3A"/>
    <w:rsid w:val="00872DA7"/>
    <w:rsid w:val="00873107"/>
    <w:rsid w:val="0087313C"/>
    <w:rsid w:val="00873148"/>
    <w:rsid w:val="008732D9"/>
    <w:rsid w:val="00873370"/>
    <w:rsid w:val="00873C66"/>
    <w:rsid w:val="00873FFE"/>
    <w:rsid w:val="0087444F"/>
    <w:rsid w:val="00874701"/>
    <w:rsid w:val="00874729"/>
    <w:rsid w:val="008749E8"/>
    <w:rsid w:val="00874CB4"/>
    <w:rsid w:val="00874D28"/>
    <w:rsid w:val="00874FEC"/>
    <w:rsid w:val="008751EB"/>
    <w:rsid w:val="008752E1"/>
    <w:rsid w:val="008753BF"/>
    <w:rsid w:val="0087541D"/>
    <w:rsid w:val="00875A1F"/>
    <w:rsid w:val="00875CDB"/>
    <w:rsid w:val="00875E6E"/>
    <w:rsid w:val="00876119"/>
    <w:rsid w:val="0087613F"/>
    <w:rsid w:val="00876177"/>
    <w:rsid w:val="00876222"/>
    <w:rsid w:val="008762E1"/>
    <w:rsid w:val="008763EB"/>
    <w:rsid w:val="0087672C"/>
    <w:rsid w:val="0087673B"/>
    <w:rsid w:val="00876D13"/>
    <w:rsid w:val="00876F09"/>
    <w:rsid w:val="00877002"/>
    <w:rsid w:val="00877037"/>
    <w:rsid w:val="00877445"/>
    <w:rsid w:val="00877572"/>
    <w:rsid w:val="008775BE"/>
    <w:rsid w:val="0087765E"/>
    <w:rsid w:val="008776A5"/>
    <w:rsid w:val="00877792"/>
    <w:rsid w:val="00877833"/>
    <w:rsid w:val="00877AE7"/>
    <w:rsid w:val="00877BE6"/>
    <w:rsid w:val="00877E21"/>
    <w:rsid w:val="00877E78"/>
    <w:rsid w:val="008800B4"/>
    <w:rsid w:val="0088049A"/>
    <w:rsid w:val="00880584"/>
    <w:rsid w:val="008807BB"/>
    <w:rsid w:val="008808C5"/>
    <w:rsid w:val="008809BC"/>
    <w:rsid w:val="00880B3F"/>
    <w:rsid w:val="00880BFF"/>
    <w:rsid w:val="00880CAF"/>
    <w:rsid w:val="00880F3D"/>
    <w:rsid w:val="00881001"/>
    <w:rsid w:val="00881211"/>
    <w:rsid w:val="008813D1"/>
    <w:rsid w:val="0088150D"/>
    <w:rsid w:val="008815B5"/>
    <w:rsid w:val="0088176B"/>
    <w:rsid w:val="00881A10"/>
    <w:rsid w:val="00881AAB"/>
    <w:rsid w:val="00881C08"/>
    <w:rsid w:val="00881DE5"/>
    <w:rsid w:val="00881E3C"/>
    <w:rsid w:val="00881EFD"/>
    <w:rsid w:val="00882043"/>
    <w:rsid w:val="0088207D"/>
    <w:rsid w:val="0088225E"/>
    <w:rsid w:val="008822F9"/>
    <w:rsid w:val="0088230B"/>
    <w:rsid w:val="00882472"/>
    <w:rsid w:val="00882488"/>
    <w:rsid w:val="008824AA"/>
    <w:rsid w:val="008824DE"/>
    <w:rsid w:val="00882AA2"/>
    <w:rsid w:val="00882C1F"/>
    <w:rsid w:val="00882CD4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4CFA"/>
    <w:rsid w:val="008852FA"/>
    <w:rsid w:val="00885452"/>
    <w:rsid w:val="00885542"/>
    <w:rsid w:val="00885673"/>
    <w:rsid w:val="008856A5"/>
    <w:rsid w:val="008858DC"/>
    <w:rsid w:val="008858E7"/>
    <w:rsid w:val="00885975"/>
    <w:rsid w:val="008859A5"/>
    <w:rsid w:val="008859FB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A03"/>
    <w:rsid w:val="00887A9B"/>
    <w:rsid w:val="00887B46"/>
    <w:rsid w:val="00887C32"/>
    <w:rsid w:val="00887E44"/>
    <w:rsid w:val="00887EFA"/>
    <w:rsid w:val="00887FBB"/>
    <w:rsid w:val="008901F1"/>
    <w:rsid w:val="008902C8"/>
    <w:rsid w:val="00890567"/>
    <w:rsid w:val="00890A92"/>
    <w:rsid w:val="00890BAB"/>
    <w:rsid w:val="00890D3C"/>
    <w:rsid w:val="008911DD"/>
    <w:rsid w:val="00891318"/>
    <w:rsid w:val="008913DC"/>
    <w:rsid w:val="008914CE"/>
    <w:rsid w:val="00891547"/>
    <w:rsid w:val="008917DC"/>
    <w:rsid w:val="008918B1"/>
    <w:rsid w:val="00891AF0"/>
    <w:rsid w:val="00891B4C"/>
    <w:rsid w:val="00891C90"/>
    <w:rsid w:val="00891CD3"/>
    <w:rsid w:val="00891DF6"/>
    <w:rsid w:val="00891EE1"/>
    <w:rsid w:val="00891FBC"/>
    <w:rsid w:val="008921AE"/>
    <w:rsid w:val="008922F2"/>
    <w:rsid w:val="008923B8"/>
    <w:rsid w:val="00892596"/>
    <w:rsid w:val="008925E3"/>
    <w:rsid w:val="00892673"/>
    <w:rsid w:val="00892D9A"/>
    <w:rsid w:val="00892DAA"/>
    <w:rsid w:val="0089304C"/>
    <w:rsid w:val="00893085"/>
    <w:rsid w:val="008930F4"/>
    <w:rsid w:val="008933A5"/>
    <w:rsid w:val="008934F6"/>
    <w:rsid w:val="00893537"/>
    <w:rsid w:val="00893694"/>
    <w:rsid w:val="00893783"/>
    <w:rsid w:val="008937F7"/>
    <w:rsid w:val="008938FD"/>
    <w:rsid w:val="00893914"/>
    <w:rsid w:val="0089396C"/>
    <w:rsid w:val="00893BFB"/>
    <w:rsid w:val="00893D9D"/>
    <w:rsid w:val="00893EED"/>
    <w:rsid w:val="008940E7"/>
    <w:rsid w:val="0089429E"/>
    <w:rsid w:val="008942F2"/>
    <w:rsid w:val="00894437"/>
    <w:rsid w:val="0089449A"/>
    <w:rsid w:val="008948C4"/>
    <w:rsid w:val="008948F1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819"/>
    <w:rsid w:val="0089597D"/>
    <w:rsid w:val="008959A0"/>
    <w:rsid w:val="00895BB7"/>
    <w:rsid w:val="0089604D"/>
    <w:rsid w:val="0089621A"/>
    <w:rsid w:val="0089639E"/>
    <w:rsid w:val="00896465"/>
    <w:rsid w:val="008964FF"/>
    <w:rsid w:val="008968DC"/>
    <w:rsid w:val="00896A0C"/>
    <w:rsid w:val="00896AEB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C0E"/>
    <w:rsid w:val="00897CB7"/>
    <w:rsid w:val="00897D23"/>
    <w:rsid w:val="00897E12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056"/>
    <w:rsid w:val="008A31F6"/>
    <w:rsid w:val="008A352D"/>
    <w:rsid w:val="008A37BE"/>
    <w:rsid w:val="008A3910"/>
    <w:rsid w:val="008A3922"/>
    <w:rsid w:val="008A3BFB"/>
    <w:rsid w:val="008A3F84"/>
    <w:rsid w:val="008A40A0"/>
    <w:rsid w:val="008A438E"/>
    <w:rsid w:val="008A4604"/>
    <w:rsid w:val="008A4745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6EEE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B98"/>
    <w:rsid w:val="008B0D29"/>
    <w:rsid w:val="008B0E78"/>
    <w:rsid w:val="008B0FA6"/>
    <w:rsid w:val="008B10F1"/>
    <w:rsid w:val="008B1156"/>
    <w:rsid w:val="008B169A"/>
    <w:rsid w:val="008B1777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C2E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061"/>
    <w:rsid w:val="008B40CE"/>
    <w:rsid w:val="008B42D3"/>
    <w:rsid w:val="008B45C9"/>
    <w:rsid w:val="008B46BC"/>
    <w:rsid w:val="008B4BC8"/>
    <w:rsid w:val="008B5055"/>
    <w:rsid w:val="008B52F8"/>
    <w:rsid w:val="008B5468"/>
    <w:rsid w:val="008B5885"/>
    <w:rsid w:val="008B5971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6E17"/>
    <w:rsid w:val="008B70C9"/>
    <w:rsid w:val="008B7101"/>
    <w:rsid w:val="008B7177"/>
    <w:rsid w:val="008B7344"/>
    <w:rsid w:val="008C062C"/>
    <w:rsid w:val="008C064C"/>
    <w:rsid w:val="008C0652"/>
    <w:rsid w:val="008C07B7"/>
    <w:rsid w:val="008C0857"/>
    <w:rsid w:val="008C085C"/>
    <w:rsid w:val="008C09A9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531"/>
    <w:rsid w:val="008C2C97"/>
    <w:rsid w:val="008C2EA1"/>
    <w:rsid w:val="008C3634"/>
    <w:rsid w:val="008C364C"/>
    <w:rsid w:val="008C36C5"/>
    <w:rsid w:val="008C3A19"/>
    <w:rsid w:val="008C3A64"/>
    <w:rsid w:val="008C4629"/>
    <w:rsid w:val="008C4881"/>
    <w:rsid w:val="008C49A6"/>
    <w:rsid w:val="008C4A02"/>
    <w:rsid w:val="008C4BD5"/>
    <w:rsid w:val="008C4BD6"/>
    <w:rsid w:val="008C4BEF"/>
    <w:rsid w:val="008C4DD9"/>
    <w:rsid w:val="008C50D1"/>
    <w:rsid w:val="008C52B4"/>
    <w:rsid w:val="008C52D0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E74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73"/>
    <w:rsid w:val="008D019E"/>
    <w:rsid w:val="008D047C"/>
    <w:rsid w:val="008D055F"/>
    <w:rsid w:val="008D0565"/>
    <w:rsid w:val="008D06F6"/>
    <w:rsid w:val="008D0770"/>
    <w:rsid w:val="008D07F1"/>
    <w:rsid w:val="008D0820"/>
    <w:rsid w:val="008D0ABD"/>
    <w:rsid w:val="008D0CCA"/>
    <w:rsid w:val="008D10DE"/>
    <w:rsid w:val="008D146A"/>
    <w:rsid w:val="008D14A2"/>
    <w:rsid w:val="008D154F"/>
    <w:rsid w:val="008D19C7"/>
    <w:rsid w:val="008D1B47"/>
    <w:rsid w:val="008D1B90"/>
    <w:rsid w:val="008D1D4B"/>
    <w:rsid w:val="008D1D9D"/>
    <w:rsid w:val="008D1F6B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C"/>
    <w:rsid w:val="008D611E"/>
    <w:rsid w:val="008D6387"/>
    <w:rsid w:val="008D655A"/>
    <w:rsid w:val="008D664C"/>
    <w:rsid w:val="008D679C"/>
    <w:rsid w:val="008D69C8"/>
    <w:rsid w:val="008D6A11"/>
    <w:rsid w:val="008D6C60"/>
    <w:rsid w:val="008D788D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51C"/>
    <w:rsid w:val="008E26DD"/>
    <w:rsid w:val="008E2974"/>
    <w:rsid w:val="008E2A44"/>
    <w:rsid w:val="008E2D40"/>
    <w:rsid w:val="008E2FC8"/>
    <w:rsid w:val="008E31F6"/>
    <w:rsid w:val="008E320D"/>
    <w:rsid w:val="008E32DA"/>
    <w:rsid w:val="008E3475"/>
    <w:rsid w:val="008E34CA"/>
    <w:rsid w:val="008E37EC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B9"/>
    <w:rsid w:val="008E7DE7"/>
    <w:rsid w:val="008E7DEE"/>
    <w:rsid w:val="008E7F7A"/>
    <w:rsid w:val="008F0394"/>
    <w:rsid w:val="008F03B2"/>
    <w:rsid w:val="008F09DC"/>
    <w:rsid w:val="008F0B05"/>
    <w:rsid w:val="008F0B10"/>
    <w:rsid w:val="008F0B59"/>
    <w:rsid w:val="008F0B5D"/>
    <w:rsid w:val="008F0ED8"/>
    <w:rsid w:val="008F0EF3"/>
    <w:rsid w:val="008F0F5C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BB4"/>
    <w:rsid w:val="008F6DD9"/>
    <w:rsid w:val="008F6E09"/>
    <w:rsid w:val="008F6F36"/>
    <w:rsid w:val="008F7144"/>
    <w:rsid w:val="008F717B"/>
    <w:rsid w:val="008F75BA"/>
    <w:rsid w:val="008F7E98"/>
    <w:rsid w:val="0090022D"/>
    <w:rsid w:val="009003EB"/>
    <w:rsid w:val="009005A3"/>
    <w:rsid w:val="009005EB"/>
    <w:rsid w:val="009006B9"/>
    <w:rsid w:val="009009EF"/>
    <w:rsid w:val="00900EBB"/>
    <w:rsid w:val="009010EC"/>
    <w:rsid w:val="0090159C"/>
    <w:rsid w:val="009017FA"/>
    <w:rsid w:val="00901965"/>
    <w:rsid w:val="00901B79"/>
    <w:rsid w:val="00902065"/>
    <w:rsid w:val="00902538"/>
    <w:rsid w:val="00902541"/>
    <w:rsid w:val="00902585"/>
    <w:rsid w:val="009025FD"/>
    <w:rsid w:val="009026BD"/>
    <w:rsid w:val="009027DB"/>
    <w:rsid w:val="009027FB"/>
    <w:rsid w:val="009028EA"/>
    <w:rsid w:val="00902A55"/>
    <w:rsid w:val="00902D76"/>
    <w:rsid w:val="00903001"/>
    <w:rsid w:val="0090324A"/>
    <w:rsid w:val="009034D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22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5AA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0F6B"/>
    <w:rsid w:val="0091144B"/>
    <w:rsid w:val="00911699"/>
    <w:rsid w:val="00911883"/>
    <w:rsid w:val="009119E1"/>
    <w:rsid w:val="009119E7"/>
    <w:rsid w:val="00911C23"/>
    <w:rsid w:val="00911DB1"/>
    <w:rsid w:val="00911EC9"/>
    <w:rsid w:val="009121DF"/>
    <w:rsid w:val="009122D0"/>
    <w:rsid w:val="009123B9"/>
    <w:rsid w:val="00912598"/>
    <w:rsid w:val="009125B6"/>
    <w:rsid w:val="00912636"/>
    <w:rsid w:val="009126CD"/>
    <w:rsid w:val="00912823"/>
    <w:rsid w:val="00912CD5"/>
    <w:rsid w:val="00912EEE"/>
    <w:rsid w:val="00913433"/>
    <w:rsid w:val="00913498"/>
    <w:rsid w:val="0091351C"/>
    <w:rsid w:val="009135A7"/>
    <w:rsid w:val="00914A03"/>
    <w:rsid w:val="00914AC7"/>
    <w:rsid w:val="00914BF2"/>
    <w:rsid w:val="00914CDA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274"/>
    <w:rsid w:val="00916416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BCF"/>
    <w:rsid w:val="00917C5F"/>
    <w:rsid w:val="00920455"/>
    <w:rsid w:val="0092065F"/>
    <w:rsid w:val="0092077E"/>
    <w:rsid w:val="009207D0"/>
    <w:rsid w:val="00920A07"/>
    <w:rsid w:val="00920BC0"/>
    <w:rsid w:val="00921065"/>
    <w:rsid w:val="00921630"/>
    <w:rsid w:val="0092172E"/>
    <w:rsid w:val="0092178F"/>
    <w:rsid w:val="009217CE"/>
    <w:rsid w:val="00921831"/>
    <w:rsid w:val="00921858"/>
    <w:rsid w:val="0092192D"/>
    <w:rsid w:val="00921B75"/>
    <w:rsid w:val="00921BF3"/>
    <w:rsid w:val="00921C74"/>
    <w:rsid w:val="00921D7D"/>
    <w:rsid w:val="00921E18"/>
    <w:rsid w:val="00922576"/>
    <w:rsid w:val="009225F7"/>
    <w:rsid w:val="00922631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1E"/>
    <w:rsid w:val="009251F7"/>
    <w:rsid w:val="0092526C"/>
    <w:rsid w:val="00925529"/>
    <w:rsid w:val="00925623"/>
    <w:rsid w:val="009256B4"/>
    <w:rsid w:val="00925753"/>
    <w:rsid w:val="00925AFE"/>
    <w:rsid w:val="00925CF5"/>
    <w:rsid w:val="00925D2C"/>
    <w:rsid w:val="00925E3D"/>
    <w:rsid w:val="00925F58"/>
    <w:rsid w:val="0092608C"/>
    <w:rsid w:val="009261A6"/>
    <w:rsid w:val="00926266"/>
    <w:rsid w:val="00926615"/>
    <w:rsid w:val="00926753"/>
    <w:rsid w:val="009267AE"/>
    <w:rsid w:val="00926AFC"/>
    <w:rsid w:val="00926D66"/>
    <w:rsid w:val="00926E5E"/>
    <w:rsid w:val="00926FFB"/>
    <w:rsid w:val="0092719E"/>
    <w:rsid w:val="009271C4"/>
    <w:rsid w:val="009273A2"/>
    <w:rsid w:val="00927434"/>
    <w:rsid w:val="00927635"/>
    <w:rsid w:val="009277A2"/>
    <w:rsid w:val="009278C3"/>
    <w:rsid w:val="00927A47"/>
    <w:rsid w:val="00927A9D"/>
    <w:rsid w:val="00927CB9"/>
    <w:rsid w:val="00927E19"/>
    <w:rsid w:val="00927F12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85A"/>
    <w:rsid w:val="0093197F"/>
    <w:rsid w:val="00931A79"/>
    <w:rsid w:val="00931ABE"/>
    <w:rsid w:val="00931AC6"/>
    <w:rsid w:val="00931C8F"/>
    <w:rsid w:val="00931CA8"/>
    <w:rsid w:val="00931D10"/>
    <w:rsid w:val="00931FAC"/>
    <w:rsid w:val="00932050"/>
    <w:rsid w:val="0093210F"/>
    <w:rsid w:val="00932159"/>
    <w:rsid w:val="009321CF"/>
    <w:rsid w:val="00932438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690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D72"/>
    <w:rsid w:val="00935F93"/>
    <w:rsid w:val="00935FF1"/>
    <w:rsid w:val="00936042"/>
    <w:rsid w:val="009365D7"/>
    <w:rsid w:val="00936684"/>
    <w:rsid w:val="00936846"/>
    <w:rsid w:val="00936992"/>
    <w:rsid w:val="00936ADF"/>
    <w:rsid w:val="00936C89"/>
    <w:rsid w:val="00936E66"/>
    <w:rsid w:val="0093720A"/>
    <w:rsid w:val="0093798B"/>
    <w:rsid w:val="00937C2B"/>
    <w:rsid w:val="00937C5D"/>
    <w:rsid w:val="00937CCD"/>
    <w:rsid w:val="00937D70"/>
    <w:rsid w:val="00937DBF"/>
    <w:rsid w:val="00937E40"/>
    <w:rsid w:val="00937E91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946"/>
    <w:rsid w:val="00941CBA"/>
    <w:rsid w:val="00941E9B"/>
    <w:rsid w:val="0094225A"/>
    <w:rsid w:val="009424DD"/>
    <w:rsid w:val="00942601"/>
    <w:rsid w:val="00942612"/>
    <w:rsid w:val="0094265E"/>
    <w:rsid w:val="00942716"/>
    <w:rsid w:val="00942835"/>
    <w:rsid w:val="00942904"/>
    <w:rsid w:val="009429B7"/>
    <w:rsid w:val="00943079"/>
    <w:rsid w:val="0094315B"/>
    <w:rsid w:val="00943257"/>
    <w:rsid w:val="00943331"/>
    <w:rsid w:val="00943439"/>
    <w:rsid w:val="00943502"/>
    <w:rsid w:val="0094354E"/>
    <w:rsid w:val="009436EF"/>
    <w:rsid w:val="00943764"/>
    <w:rsid w:val="009438F2"/>
    <w:rsid w:val="00943CCF"/>
    <w:rsid w:val="00943E22"/>
    <w:rsid w:val="00943E4C"/>
    <w:rsid w:val="00943FBF"/>
    <w:rsid w:val="00944193"/>
    <w:rsid w:val="0094433F"/>
    <w:rsid w:val="00944477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2AE"/>
    <w:rsid w:val="00945318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3DE"/>
    <w:rsid w:val="0095068A"/>
    <w:rsid w:val="00950A4B"/>
    <w:rsid w:val="009511A2"/>
    <w:rsid w:val="009511F9"/>
    <w:rsid w:val="00951236"/>
    <w:rsid w:val="00951492"/>
    <w:rsid w:val="009514B9"/>
    <w:rsid w:val="00951A7E"/>
    <w:rsid w:val="00951BF7"/>
    <w:rsid w:val="00952372"/>
    <w:rsid w:val="0095250C"/>
    <w:rsid w:val="009526A7"/>
    <w:rsid w:val="009527FE"/>
    <w:rsid w:val="0095280E"/>
    <w:rsid w:val="00952912"/>
    <w:rsid w:val="009529E5"/>
    <w:rsid w:val="00952C57"/>
    <w:rsid w:val="00952E16"/>
    <w:rsid w:val="0095302A"/>
    <w:rsid w:val="009530C3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4E2F"/>
    <w:rsid w:val="009550FB"/>
    <w:rsid w:val="00955158"/>
    <w:rsid w:val="009553B2"/>
    <w:rsid w:val="009554A1"/>
    <w:rsid w:val="00955617"/>
    <w:rsid w:val="00955949"/>
    <w:rsid w:val="00955958"/>
    <w:rsid w:val="00955EC0"/>
    <w:rsid w:val="00955F24"/>
    <w:rsid w:val="00956384"/>
    <w:rsid w:val="00956432"/>
    <w:rsid w:val="009564DD"/>
    <w:rsid w:val="009564F4"/>
    <w:rsid w:val="0095685C"/>
    <w:rsid w:val="00956BC7"/>
    <w:rsid w:val="00956D4A"/>
    <w:rsid w:val="00957036"/>
    <w:rsid w:val="00957082"/>
    <w:rsid w:val="009572CC"/>
    <w:rsid w:val="009573C6"/>
    <w:rsid w:val="009574CB"/>
    <w:rsid w:val="0095752D"/>
    <w:rsid w:val="00957775"/>
    <w:rsid w:val="00957987"/>
    <w:rsid w:val="00957B02"/>
    <w:rsid w:val="00957BC2"/>
    <w:rsid w:val="00957F1E"/>
    <w:rsid w:val="00957F81"/>
    <w:rsid w:val="00960645"/>
    <w:rsid w:val="00960867"/>
    <w:rsid w:val="00960886"/>
    <w:rsid w:val="009610D0"/>
    <w:rsid w:val="0096119C"/>
    <w:rsid w:val="009611C1"/>
    <w:rsid w:val="0096124A"/>
    <w:rsid w:val="009615F3"/>
    <w:rsid w:val="0096173D"/>
    <w:rsid w:val="00961853"/>
    <w:rsid w:val="0096189C"/>
    <w:rsid w:val="00961F62"/>
    <w:rsid w:val="00962373"/>
    <w:rsid w:val="0096248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3ED4"/>
    <w:rsid w:val="0096424D"/>
    <w:rsid w:val="00964263"/>
    <w:rsid w:val="009642C4"/>
    <w:rsid w:val="00964774"/>
    <w:rsid w:val="00965016"/>
    <w:rsid w:val="00965400"/>
    <w:rsid w:val="00965493"/>
    <w:rsid w:val="009654B8"/>
    <w:rsid w:val="009659A1"/>
    <w:rsid w:val="009659D7"/>
    <w:rsid w:val="00965ABE"/>
    <w:rsid w:val="00965EAB"/>
    <w:rsid w:val="00965EE7"/>
    <w:rsid w:val="0096604D"/>
    <w:rsid w:val="0096673C"/>
    <w:rsid w:val="009669E9"/>
    <w:rsid w:val="00966BE1"/>
    <w:rsid w:val="00966E04"/>
    <w:rsid w:val="00967347"/>
    <w:rsid w:val="00967476"/>
    <w:rsid w:val="00967700"/>
    <w:rsid w:val="00967836"/>
    <w:rsid w:val="00967A92"/>
    <w:rsid w:val="00967B27"/>
    <w:rsid w:val="00967F9C"/>
    <w:rsid w:val="009704F5"/>
    <w:rsid w:val="009709AD"/>
    <w:rsid w:val="00970B68"/>
    <w:rsid w:val="00970B6B"/>
    <w:rsid w:val="00970BB9"/>
    <w:rsid w:val="00970D20"/>
    <w:rsid w:val="009714A0"/>
    <w:rsid w:val="00971A94"/>
    <w:rsid w:val="00971E83"/>
    <w:rsid w:val="00971ECB"/>
    <w:rsid w:val="00971F7E"/>
    <w:rsid w:val="00971F88"/>
    <w:rsid w:val="009723D3"/>
    <w:rsid w:val="0097260E"/>
    <w:rsid w:val="00972651"/>
    <w:rsid w:val="009726A6"/>
    <w:rsid w:val="009728D3"/>
    <w:rsid w:val="00972957"/>
    <w:rsid w:val="00972A56"/>
    <w:rsid w:val="00972B5A"/>
    <w:rsid w:val="00972CC9"/>
    <w:rsid w:val="0097305F"/>
    <w:rsid w:val="0097307C"/>
    <w:rsid w:val="0097356E"/>
    <w:rsid w:val="00973624"/>
    <w:rsid w:val="00973A74"/>
    <w:rsid w:val="00973B61"/>
    <w:rsid w:val="00973C1A"/>
    <w:rsid w:val="009743CD"/>
    <w:rsid w:val="009744EB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FA9"/>
    <w:rsid w:val="00976006"/>
    <w:rsid w:val="00976126"/>
    <w:rsid w:val="009766ED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E17"/>
    <w:rsid w:val="00977F07"/>
    <w:rsid w:val="00977F33"/>
    <w:rsid w:val="009801AA"/>
    <w:rsid w:val="009809C9"/>
    <w:rsid w:val="009809D4"/>
    <w:rsid w:val="00980B2B"/>
    <w:rsid w:val="00980C4A"/>
    <w:rsid w:val="00980DBD"/>
    <w:rsid w:val="00980E41"/>
    <w:rsid w:val="00981383"/>
    <w:rsid w:val="00981440"/>
    <w:rsid w:val="00981477"/>
    <w:rsid w:val="009814B6"/>
    <w:rsid w:val="009814D2"/>
    <w:rsid w:val="009815B8"/>
    <w:rsid w:val="00981875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3B"/>
    <w:rsid w:val="0098458B"/>
    <w:rsid w:val="009846BF"/>
    <w:rsid w:val="009847CF"/>
    <w:rsid w:val="009848B5"/>
    <w:rsid w:val="00984A76"/>
    <w:rsid w:val="00984BA9"/>
    <w:rsid w:val="00984BFA"/>
    <w:rsid w:val="00984F40"/>
    <w:rsid w:val="0098579B"/>
    <w:rsid w:val="009859AA"/>
    <w:rsid w:val="00985AFF"/>
    <w:rsid w:val="00985C6E"/>
    <w:rsid w:val="00985D39"/>
    <w:rsid w:val="00985EC8"/>
    <w:rsid w:val="00985FAB"/>
    <w:rsid w:val="009860B7"/>
    <w:rsid w:val="00986140"/>
    <w:rsid w:val="009861C7"/>
    <w:rsid w:val="0098620D"/>
    <w:rsid w:val="00986230"/>
    <w:rsid w:val="009863D1"/>
    <w:rsid w:val="00986564"/>
    <w:rsid w:val="009865EE"/>
    <w:rsid w:val="00986632"/>
    <w:rsid w:val="009869D7"/>
    <w:rsid w:val="00986D99"/>
    <w:rsid w:val="00986F20"/>
    <w:rsid w:val="00986F4E"/>
    <w:rsid w:val="00986FD8"/>
    <w:rsid w:val="009870DC"/>
    <w:rsid w:val="009870E0"/>
    <w:rsid w:val="00987112"/>
    <w:rsid w:val="00987174"/>
    <w:rsid w:val="009872D7"/>
    <w:rsid w:val="00987876"/>
    <w:rsid w:val="00987DE5"/>
    <w:rsid w:val="00987E14"/>
    <w:rsid w:val="009900D7"/>
    <w:rsid w:val="00990404"/>
    <w:rsid w:val="009905B8"/>
    <w:rsid w:val="00990740"/>
    <w:rsid w:val="00990831"/>
    <w:rsid w:val="00990A42"/>
    <w:rsid w:val="00990DC0"/>
    <w:rsid w:val="00990DD0"/>
    <w:rsid w:val="00990F85"/>
    <w:rsid w:val="00990F9C"/>
    <w:rsid w:val="00991336"/>
    <w:rsid w:val="0099155B"/>
    <w:rsid w:val="00991581"/>
    <w:rsid w:val="0099180D"/>
    <w:rsid w:val="009918B9"/>
    <w:rsid w:val="00991991"/>
    <w:rsid w:val="00991BBA"/>
    <w:rsid w:val="00991E7B"/>
    <w:rsid w:val="00991F27"/>
    <w:rsid w:val="009920C6"/>
    <w:rsid w:val="009926D3"/>
    <w:rsid w:val="00992BEF"/>
    <w:rsid w:val="00992C2A"/>
    <w:rsid w:val="00992E9A"/>
    <w:rsid w:val="0099306C"/>
    <w:rsid w:val="009933E3"/>
    <w:rsid w:val="009935C2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48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076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60D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5C0"/>
    <w:rsid w:val="009A1A9E"/>
    <w:rsid w:val="009A1C69"/>
    <w:rsid w:val="009A1D19"/>
    <w:rsid w:val="009A228B"/>
    <w:rsid w:val="009A22AB"/>
    <w:rsid w:val="009A233F"/>
    <w:rsid w:val="009A2648"/>
    <w:rsid w:val="009A266D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3ED1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42D"/>
    <w:rsid w:val="009A569D"/>
    <w:rsid w:val="009A57B8"/>
    <w:rsid w:val="009A5B16"/>
    <w:rsid w:val="009A5C1E"/>
    <w:rsid w:val="009A5C53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D1E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BCC"/>
    <w:rsid w:val="009A7E5B"/>
    <w:rsid w:val="009A7EF8"/>
    <w:rsid w:val="009A7F8B"/>
    <w:rsid w:val="009B00A2"/>
    <w:rsid w:val="009B0351"/>
    <w:rsid w:val="009B07C8"/>
    <w:rsid w:val="009B0CA1"/>
    <w:rsid w:val="009B0E72"/>
    <w:rsid w:val="009B0F5E"/>
    <w:rsid w:val="009B1495"/>
    <w:rsid w:val="009B1543"/>
    <w:rsid w:val="009B1611"/>
    <w:rsid w:val="009B1809"/>
    <w:rsid w:val="009B196F"/>
    <w:rsid w:val="009B1A0C"/>
    <w:rsid w:val="009B1BBA"/>
    <w:rsid w:val="009B1BBD"/>
    <w:rsid w:val="009B1CBA"/>
    <w:rsid w:val="009B1E49"/>
    <w:rsid w:val="009B1F57"/>
    <w:rsid w:val="009B1F63"/>
    <w:rsid w:val="009B1FCD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3EE"/>
    <w:rsid w:val="009B46C1"/>
    <w:rsid w:val="009B491F"/>
    <w:rsid w:val="009B4B10"/>
    <w:rsid w:val="009B4B3D"/>
    <w:rsid w:val="009B4E0B"/>
    <w:rsid w:val="009B4F95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19"/>
    <w:rsid w:val="009B6D53"/>
    <w:rsid w:val="009B6DB6"/>
    <w:rsid w:val="009B70B2"/>
    <w:rsid w:val="009B70DD"/>
    <w:rsid w:val="009B71F4"/>
    <w:rsid w:val="009B7681"/>
    <w:rsid w:val="009B77F9"/>
    <w:rsid w:val="009B79F8"/>
    <w:rsid w:val="009B7A56"/>
    <w:rsid w:val="009B7A60"/>
    <w:rsid w:val="009C036C"/>
    <w:rsid w:val="009C076D"/>
    <w:rsid w:val="009C0A7D"/>
    <w:rsid w:val="009C0B20"/>
    <w:rsid w:val="009C0CFD"/>
    <w:rsid w:val="009C0E8F"/>
    <w:rsid w:val="009C0EFC"/>
    <w:rsid w:val="009C0FC6"/>
    <w:rsid w:val="009C14CC"/>
    <w:rsid w:val="009C1639"/>
    <w:rsid w:val="009C170F"/>
    <w:rsid w:val="009C17DB"/>
    <w:rsid w:val="009C1A8E"/>
    <w:rsid w:val="009C1C22"/>
    <w:rsid w:val="009C1FCE"/>
    <w:rsid w:val="009C21E0"/>
    <w:rsid w:val="009C29F1"/>
    <w:rsid w:val="009C2ADA"/>
    <w:rsid w:val="009C2B3D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44F2"/>
    <w:rsid w:val="009C451A"/>
    <w:rsid w:val="009C4665"/>
    <w:rsid w:val="009C46FE"/>
    <w:rsid w:val="009C49AB"/>
    <w:rsid w:val="009C4CB3"/>
    <w:rsid w:val="009C4EE8"/>
    <w:rsid w:val="009C51A9"/>
    <w:rsid w:val="009C51BE"/>
    <w:rsid w:val="009C526E"/>
    <w:rsid w:val="009C5568"/>
    <w:rsid w:val="009C55B6"/>
    <w:rsid w:val="009C5996"/>
    <w:rsid w:val="009C59AA"/>
    <w:rsid w:val="009C5C78"/>
    <w:rsid w:val="009C5D1D"/>
    <w:rsid w:val="009C5E34"/>
    <w:rsid w:val="009C5FAE"/>
    <w:rsid w:val="009C600B"/>
    <w:rsid w:val="009C6099"/>
    <w:rsid w:val="009C632B"/>
    <w:rsid w:val="009C6540"/>
    <w:rsid w:val="009C665B"/>
    <w:rsid w:val="009C6786"/>
    <w:rsid w:val="009C6858"/>
    <w:rsid w:val="009C69EB"/>
    <w:rsid w:val="009C6A49"/>
    <w:rsid w:val="009C6DF7"/>
    <w:rsid w:val="009C6F32"/>
    <w:rsid w:val="009C72B1"/>
    <w:rsid w:val="009C73F6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3F11"/>
    <w:rsid w:val="009D3F39"/>
    <w:rsid w:val="009D4135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75"/>
    <w:rsid w:val="009D64B4"/>
    <w:rsid w:val="009D663E"/>
    <w:rsid w:val="009D68C8"/>
    <w:rsid w:val="009D68D2"/>
    <w:rsid w:val="009D6B17"/>
    <w:rsid w:val="009D6B19"/>
    <w:rsid w:val="009D6F18"/>
    <w:rsid w:val="009D7190"/>
    <w:rsid w:val="009D72D0"/>
    <w:rsid w:val="009D733E"/>
    <w:rsid w:val="009D737B"/>
    <w:rsid w:val="009D76D9"/>
    <w:rsid w:val="009D7A5C"/>
    <w:rsid w:val="009D7A94"/>
    <w:rsid w:val="009D7CBF"/>
    <w:rsid w:val="009D7DA1"/>
    <w:rsid w:val="009D7E85"/>
    <w:rsid w:val="009E003F"/>
    <w:rsid w:val="009E0213"/>
    <w:rsid w:val="009E043E"/>
    <w:rsid w:val="009E0B62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1F6D"/>
    <w:rsid w:val="009E23E3"/>
    <w:rsid w:val="009E25BF"/>
    <w:rsid w:val="009E269A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323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D76"/>
    <w:rsid w:val="009E4F0F"/>
    <w:rsid w:val="009E5328"/>
    <w:rsid w:val="009E56A7"/>
    <w:rsid w:val="009E573D"/>
    <w:rsid w:val="009E5749"/>
    <w:rsid w:val="009E5A5A"/>
    <w:rsid w:val="009E5A94"/>
    <w:rsid w:val="009E5ABC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0C9"/>
    <w:rsid w:val="009F12BE"/>
    <w:rsid w:val="009F12C8"/>
    <w:rsid w:val="009F184D"/>
    <w:rsid w:val="009F1971"/>
    <w:rsid w:val="009F1DB5"/>
    <w:rsid w:val="009F20F6"/>
    <w:rsid w:val="009F22DD"/>
    <w:rsid w:val="009F2421"/>
    <w:rsid w:val="009F2503"/>
    <w:rsid w:val="009F2BE4"/>
    <w:rsid w:val="009F2C92"/>
    <w:rsid w:val="009F2FC2"/>
    <w:rsid w:val="009F3426"/>
    <w:rsid w:val="009F3632"/>
    <w:rsid w:val="009F3755"/>
    <w:rsid w:val="009F3758"/>
    <w:rsid w:val="009F37FC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C2A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C4A"/>
    <w:rsid w:val="009F7D3C"/>
    <w:rsid w:val="009F7F9A"/>
    <w:rsid w:val="00A00272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3E9"/>
    <w:rsid w:val="00A0246B"/>
    <w:rsid w:val="00A025AE"/>
    <w:rsid w:val="00A0268F"/>
    <w:rsid w:val="00A02B05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23"/>
    <w:rsid w:val="00A04357"/>
    <w:rsid w:val="00A04361"/>
    <w:rsid w:val="00A04395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56F"/>
    <w:rsid w:val="00A06A19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D22"/>
    <w:rsid w:val="00A11F18"/>
    <w:rsid w:val="00A120BA"/>
    <w:rsid w:val="00A121B9"/>
    <w:rsid w:val="00A12216"/>
    <w:rsid w:val="00A12251"/>
    <w:rsid w:val="00A123FC"/>
    <w:rsid w:val="00A12453"/>
    <w:rsid w:val="00A1249D"/>
    <w:rsid w:val="00A12682"/>
    <w:rsid w:val="00A128C3"/>
    <w:rsid w:val="00A12937"/>
    <w:rsid w:val="00A12B28"/>
    <w:rsid w:val="00A12B4A"/>
    <w:rsid w:val="00A12B59"/>
    <w:rsid w:val="00A12B5B"/>
    <w:rsid w:val="00A1317A"/>
    <w:rsid w:val="00A134E5"/>
    <w:rsid w:val="00A136B4"/>
    <w:rsid w:val="00A137E2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7F"/>
    <w:rsid w:val="00A15691"/>
    <w:rsid w:val="00A156D7"/>
    <w:rsid w:val="00A15A80"/>
    <w:rsid w:val="00A15C07"/>
    <w:rsid w:val="00A15CAB"/>
    <w:rsid w:val="00A15CF9"/>
    <w:rsid w:val="00A15D78"/>
    <w:rsid w:val="00A15F90"/>
    <w:rsid w:val="00A16610"/>
    <w:rsid w:val="00A16777"/>
    <w:rsid w:val="00A16AE4"/>
    <w:rsid w:val="00A16B5B"/>
    <w:rsid w:val="00A16F2F"/>
    <w:rsid w:val="00A16FB6"/>
    <w:rsid w:val="00A17C39"/>
    <w:rsid w:val="00A17DD6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0C90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BB4"/>
    <w:rsid w:val="00A23D21"/>
    <w:rsid w:val="00A23E18"/>
    <w:rsid w:val="00A23EFD"/>
    <w:rsid w:val="00A2416F"/>
    <w:rsid w:val="00A24258"/>
    <w:rsid w:val="00A24432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2C0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2DB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A24"/>
    <w:rsid w:val="00A33E19"/>
    <w:rsid w:val="00A3403B"/>
    <w:rsid w:val="00A34498"/>
    <w:rsid w:val="00A34619"/>
    <w:rsid w:val="00A348E2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15"/>
    <w:rsid w:val="00A36381"/>
    <w:rsid w:val="00A36386"/>
    <w:rsid w:val="00A367F2"/>
    <w:rsid w:val="00A3683B"/>
    <w:rsid w:val="00A368F7"/>
    <w:rsid w:val="00A36DD0"/>
    <w:rsid w:val="00A36F05"/>
    <w:rsid w:val="00A36FBD"/>
    <w:rsid w:val="00A3713A"/>
    <w:rsid w:val="00A371A4"/>
    <w:rsid w:val="00A3721A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A4"/>
    <w:rsid w:val="00A415FB"/>
    <w:rsid w:val="00A41732"/>
    <w:rsid w:val="00A419BC"/>
    <w:rsid w:val="00A41E61"/>
    <w:rsid w:val="00A41FE6"/>
    <w:rsid w:val="00A4230F"/>
    <w:rsid w:val="00A4250C"/>
    <w:rsid w:val="00A42FF1"/>
    <w:rsid w:val="00A432F3"/>
    <w:rsid w:val="00A43434"/>
    <w:rsid w:val="00A435AA"/>
    <w:rsid w:val="00A43A66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256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2D7"/>
    <w:rsid w:val="00A47312"/>
    <w:rsid w:val="00A474EE"/>
    <w:rsid w:val="00A47BB1"/>
    <w:rsid w:val="00A47BF9"/>
    <w:rsid w:val="00A47F59"/>
    <w:rsid w:val="00A5015B"/>
    <w:rsid w:val="00A50167"/>
    <w:rsid w:val="00A50249"/>
    <w:rsid w:val="00A50273"/>
    <w:rsid w:val="00A50766"/>
    <w:rsid w:val="00A50B59"/>
    <w:rsid w:val="00A50F8D"/>
    <w:rsid w:val="00A51268"/>
    <w:rsid w:val="00A515F9"/>
    <w:rsid w:val="00A51634"/>
    <w:rsid w:val="00A517F2"/>
    <w:rsid w:val="00A51B78"/>
    <w:rsid w:val="00A51C35"/>
    <w:rsid w:val="00A520E3"/>
    <w:rsid w:val="00A52184"/>
    <w:rsid w:val="00A52352"/>
    <w:rsid w:val="00A52435"/>
    <w:rsid w:val="00A528C8"/>
    <w:rsid w:val="00A52AB3"/>
    <w:rsid w:val="00A52B64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BEE"/>
    <w:rsid w:val="00A54C75"/>
    <w:rsid w:val="00A54FA5"/>
    <w:rsid w:val="00A5536E"/>
    <w:rsid w:val="00A553BB"/>
    <w:rsid w:val="00A55480"/>
    <w:rsid w:val="00A557C1"/>
    <w:rsid w:val="00A55894"/>
    <w:rsid w:val="00A55E1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59"/>
    <w:rsid w:val="00A57579"/>
    <w:rsid w:val="00A575B1"/>
    <w:rsid w:val="00A575B9"/>
    <w:rsid w:val="00A576AE"/>
    <w:rsid w:val="00A5780F"/>
    <w:rsid w:val="00A57888"/>
    <w:rsid w:val="00A5796A"/>
    <w:rsid w:val="00A57A2C"/>
    <w:rsid w:val="00A57D95"/>
    <w:rsid w:val="00A57EC2"/>
    <w:rsid w:val="00A600F4"/>
    <w:rsid w:val="00A602F7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4E"/>
    <w:rsid w:val="00A61497"/>
    <w:rsid w:val="00A6152D"/>
    <w:rsid w:val="00A616C6"/>
    <w:rsid w:val="00A61A25"/>
    <w:rsid w:val="00A61B18"/>
    <w:rsid w:val="00A61DB9"/>
    <w:rsid w:val="00A61DEF"/>
    <w:rsid w:val="00A61EBC"/>
    <w:rsid w:val="00A62017"/>
    <w:rsid w:val="00A62479"/>
    <w:rsid w:val="00A62C24"/>
    <w:rsid w:val="00A63007"/>
    <w:rsid w:val="00A631D8"/>
    <w:rsid w:val="00A63629"/>
    <w:rsid w:val="00A6370C"/>
    <w:rsid w:val="00A637BC"/>
    <w:rsid w:val="00A638B9"/>
    <w:rsid w:val="00A63C9A"/>
    <w:rsid w:val="00A63D4D"/>
    <w:rsid w:val="00A63DD2"/>
    <w:rsid w:val="00A63E4E"/>
    <w:rsid w:val="00A6404A"/>
    <w:rsid w:val="00A643A0"/>
    <w:rsid w:val="00A64670"/>
    <w:rsid w:val="00A64A14"/>
    <w:rsid w:val="00A64D20"/>
    <w:rsid w:val="00A64D41"/>
    <w:rsid w:val="00A64FC0"/>
    <w:rsid w:val="00A6508A"/>
    <w:rsid w:val="00A651D4"/>
    <w:rsid w:val="00A6537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EB1"/>
    <w:rsid w:val="00A65F9A"/>
    <w:rsid w:val="00A66268"/>
    <w:rsid w:val="00A6638C"/>
    <w:rsid w:val="00A6653E"/>
    <w:rsid w:val="00A666C5"/>
    <w:rsid w:val="00A66A37"/>
    <w:rsid w:val="00A6703E"/>
    <w:rsid w:val="00A6734F"/>
    <w:rsid w:val="00A67367"/>
    <w:rsid w:val="00A676FA"/>
    <w:rsid w:val="00A67833"/>
    <w:rsid w:val="00A679D0"/>
    <w:rsid w:val="00A67A0F"/>
    <w:rsid w:val="00A67A8E"/>
    <w:rsid w:val="00A67E3F"/>
    <w:rsid w:val="00A67EAA"/>
    <w:rsid w:val="00A67F40"/>
    <w:rsid w:val="00A700FB"/>
    <w:rsid w:val="00A7013A"/>
    <w:rsid w:val="00A70275"/>
    <w:rsid w:val="00A70295"/>
    <w:rsid w:val="00A705CB"/>
    <w:rsid w:val="00A705CC"/>
    <w:rsid w:val="00A70A73"/>
    <w:rsid w:val="00A70AD2"/>
    <w:rsid w:val="00A70D32"/>
    <w:rsid w:val="00A70F8C"/>
    <w:rsid w:val="00A71AA8"/>
    <w:rsid w:val="00A71AC3"/>
    <w:rsid w:val="00A71B5D"/>
    <w:rsid w:val="00A71C3A"/>
    <w:rsid w:val="00A71E89"/>
    <w:rsid w:val="00A7208F"/>
    <w:rsid w:val="00A720FF"/>
    <w:rsid w:val="00A72441"/>
    <w:rsid w:val="00A726EC"/>
    <w:rsid w:val="00A726F1"/>
    <w:rsid w:val="00A72868"/>
    <w:rsid w:val="00A7296C"/>
    <w:rsid w:val="00A72B6E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22B"/>
    <w:rsid w:val="00A74355"/>
    <w:rsid w:val="00A7445B"/>
    <w:rsid w:val="00A74461"/>
    <w:rsid w:val="00A74901"/>
    <w:rsid w:val="00A74A62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4B1"/>
    <w:rsid w:val="00A764D0"/>
    <w:rsid w:val="00A76663"/>
    <w:rsid w:val="00A766CE"/>
    <w:rsid w:val="00A768B1"/>
    <w:rsid w:val="00A768CD"/>
    <w:rsid w:val="00A76979"/>
    <w:rsid w:val="00A76FDC"/>
    <w:rsid w:val="00A771F4"/>
    <w:rsid w:val="00A7761A"/>
    <w:rsid w:val="00A77B4C"/>
    <w:rsid w:val="00A77B4E"/>
    <w:rsid w:val="00A77B4F"/>
    <w:rsid w:val="00A77C15"/>
    <w:rsid w:val="00A77E29"/>
    <w:rsid w:val="00A77E62"/>
    <w:rsid w:val="00A77E88"/>
    <w:rsid w:val="00A77E98"/>
    <w:rsid w:val="00A80141"/>
    <w:rsid w:val="00A80280"/>
    <w:rsid w:val="00A8044A"/>
    <w:rsid w:val="00A806F4"/>
    <w:rsid w:val="00A8071B"/>
    <w:rsid w:val="00A80A1E"/>
    <w:rsid w:val="00A80BDF"/>
    <w:rsid w:val="00A80D71"/>
    <w:rsid w:val="00A81088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781"/>
    <w:rsid w:val="00A82A8E"/>
    <w:rsid w:val="00A82D8A"/>
    <w:rsid w:val="00A82E37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3B42"/>
    <w:rsid w:val="00A83F02"/>
    <w:rsid w:val="00A8429A"/>
    <w:rsid w:val="00A8433A"/>
    <w:rsid w:val="00A846CD"/>
    <w:rsid w:val="00A8472B"/>
    <w:rsid w:val="00A84747"/>
    <w:rsid w:val="00A8494E"/>
    <w:rsid w:val="00A84AD4"/>
    <w:rsid w:val="00A84B2C"/>
    <w:rsid w:val="00A84EFF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303"/>
    <w:rsid w:val="00A8642A"/>
    <w:rsid w:val="00A8674C"/>
    <w:rsid w:val="00A8681A"/>
    <w:rsid w:val="00A86A05"/>
    <w:rsid w:val="00A86B16"/>
    <w:rsid w:val="00A86B2F"/>
    <w:rsid w:val="00A86B46"/>
    <w:rsid w:val="00A86BE8"/>
    <w:rsid w:val="00A86C1B"/>
    <w:rsid w:val="00A86C75"/>
    <w:rsid w:val="00A86D29"/>
    <w:rsid w:val="00A86D37"/>
    <w:rsid w:val="00A86E27"/>
    <w:rsid w:val="00A86E3A"/>
    <w:rsid w:val="00A8721A"/>
    <w:rsid w:val="00A8747F"/>
    <w:rsid w:val="00A874DF"/>
    <w:rsid w:val="00A877C1"/>
    <w:rsid w:val="00A87BC0"/>
    <w:rsid w:val="00A87BE6"/>
    <w:rsid w:val="00A87CEB"/>
    <w:rsid w:val="00A87D75"/>
    <w:rsid w:val="00A87E3C"/>
    <w:rsid w:val="00A87F98"/>
    <w:rsid w:val="00A87FE6"/>
    <w:rsid w:val="00A90406"/>
    <w:rsid w:val="00A9042C"/>
    <w:rsid w:val="00A904E0"/>
    <w:rsid w:val="00A90552"/>
    <w:rsid w:val="00A90693"/>
    <w:rsid w:val="00A90754"/>
    <w:rsid w:val="00A90B6E"/>
    <w:rsid w:val="00A90CB0"/>
    <w:rsid w:val="00A90F88"/>
    <w:rsid w:val="00A90FA3"/>
    <w:rsid w:val="00A9117E"/>
    <w:rsid w:val="00A913A4"/>
    <w:rsid w:val="00A913D5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7EC"/>
    <w:rsid w:val="00A95800"/>
    <w:rsid w:val="00A95844"/>
    <w:rsid w:val="00A958D4"/>
    <w:rsid w:val="00A95A0A"/>
    <w:rsid w:val="00A95C1E"/>
    <w:rsid w:val="00A95DE7"/>
    <w:rsid w:val="00A95EDA"/>
    <w:rsid w:val="00A960E3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98"/>
    <w:rsid w:val="00A979F9"/>
    <w:rsid w:val="00A979FE"/>
    <w:rsid w:val="00A97AD6"/>
    <w:rsid w:val="00A97AD8"/>
    <w:rsid w:val="00A97CAC"/>
    <w:rsid w:val="00A97D87"/>
    <w:rsid w:val="00A97FB5"/>
    <w:rsid w:val="00A97FD3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39C"/>
    <w:rsid w:val="00AA14A3"/>
    <w:rsid w:val="00AA186B"/>
    <w:rsid w:val="00AA1944"/>
    <w:rsid w:val="00AA1A60"/>
    <w:rsid w:val="00AA1C99"/>
    <w:rsid w:val="00AA1D8A"/>
    <w:rsid w:val="00AA1DFE"/>
    <w:rsid w:val="00AA284E"/>
    <w:rsid w:val="00AA28E1"/>
    <w:rsid w:val="00AA2ABA"/>
    <w:rsid w:val="00AA342C"/>
    <w:rsid w:val="00AA3477"/>
    <w:rsid w:val="00AA361A"/>
    <w:rsid w:val="00AA366F"/>
    <w:rsid w:val="00AA3C9F"/>
    <w:rsid w:val="00AA3F9D"/>
    <w:rsid w:val="00AA4169"/>
    <w:rsid w:val="00AA41C7"/>
    <w:rsid w:val="00AA43EE"/>
    <w:rsid w:val="00AA46ED"/>
    <w:rsid w:val="00AA4A8A"/>
    <w:rsid w:val="00AA4FE4"/>
    <w:rsid w:val="00AA5263"/>
    <w:rsid w:val="00AA540E"/>
    <w:rsid w:val="00AA570A"/>
    <w:rsid w:val="00AA57B7"/>
    <w:rsid w:val="00AA584E"/>
    <w:rsid w:val="00AA5C25"/>
    <w:rsid w:val="00AA61A9"/>
    <w:rsid w:val="00AA61C6"/>
    <w:rsid w:val="00AA624A"/>
    <w:rsid w:val="00AA64DA"/>
    <w:rsid w:val="00AA6B35"/>
    <w:rsid w:val="00AA6B6C"/>
    <w:rsid w:val="00AA6B7A"/>
    <w:rsid w:val="00AA6D1A"/>
    <w:rsid w:val="00AA6D3A"/>
    <w:rsid w:val="00AA6E41"/>
    <w:rsid w:val="00AA6EDF"/>
    <w:rsid w:val="00AA706A"/>
    <w:rsid w:val="00AA716D"/>
    <w:rsid w:val="00AA7325"/>
    <w:rsid w:val="00AA7590"/>
    <w:rsid w:val="00AA76D5"/>
    <w:rsid w:val="00AA7754"/>
    <w:rsid w:val="00AA7782"/>
    <w:rsid w:val="00AA7C03"/>
    <w:rsid w:val="00AA7FB0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77"/>
    <w:rsid w:val="00AB0F92"/>
    <w:rsid w:val="00AB1596"/>
    <w:rsid w:val="00AB16FB"/>
    <w:rsid w:val="00AB1713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A0A"/>
    <w:rsid w:val="00AB4B48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F71"/>
    <w:rsid w:val="00AB6F78"/>
    <w:rsid w:val="00AB724F"/>
    <w:rsid w:val="00AB755C"/>
    <w:rsid w:val="00AB76C0"/>
    <w:rsid w:val="00AB7A6B"/>
    <w:rsid w:val="00AB7AC3"/>
    <w:rsid w:val="00AB7DFE"/>
    <w:rsid w:val="00AB7E5C"/>
    <w:rsid w:val="00AB7EDA"/>
    <w:rsid w:val="00AC000B"/>
    <w:rsid w:val="00AC001B"/>
    <w:rsid w:val="00AC0296"/>
    <w:rsid w:val="00AC03CD"/>
    <w:rsid w:val="00AC04A3"/>
    <w:rsid w:val="00AC053E"/>
    <w:rsid w:val="00AC0615"/>
    <w:rsid w:val="00AC08C3"/>
    <w:rsid w:val="00AC09E6"/>
    <w:rsid w:val="00AC0F1A"/>
    <w:rsid w:val="00AC1077"/>
    <w:rsid w:val="00AC11B4"/>
    <w:rsid w:val="00AC1361"/>
    <w:rsid w:val="00AC1419"/>
    <w:rsid w:val="00AC16D0"/>
    <w:rsid w:val="00AC1A0E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745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6B4"/>
    <w:rsid w:val="00AC69FA"/>
    <w:rsid w:val="00AC6D94"/>
    <w:rsid w:val="00AC6E07"/>
    <w:rsid w:val="00AC7560"/>
    <w:rsid w:val="00AC759D"/>
    <w:rsid w:val="00AC77AE"/>
    <w:rsid w:val="00AC789F"/>
    <w:rsid w:val="00AC79C0"/>
    <w:rsid w:val="00AC7AAF"/>
    <w:rsid w:val="00AC7B88"/>
    <w:rsid w:val="00AD01D3"/>
    <w:rsid w:val="00AD0387"/>
    <w:rsid w:val="00AD057F"/>
    <w:rsid w:val="00AD0618"/>
    <w:rsid w:val="00AD0844"/>
    <w:rsid w:val="00AD0C61"/>
    <w:rsid w:val="00AD0D93"/>
    <w:rsid w:val="00AD1002"/>
    <w:rsid w:val="00AD105D"/>
    <w:rsid w:val="00AD1546"/>
    <w:rsid w:val="00AD18A5"/>
    <w:rsid w:val="00AD1A1A"/>
    <w:rsid w:val="00AD1A1E"/>
    <w:rsid w:val="00AD1B19"/>
    <w:rsid w:val="00AD1BEC"/>
    <w:rsid w:val="00AD1C5B"/>
    <w:rsid w:val="00AD1CB5"/>
    <w:rsid w:val="00AD1D25"/>
    <w:rsid w:val="00AD1D39"/>
    <w:rsid w:val="00AD1D58"/>
    <w:rsid w:val="00AD1EA7"/>
    <w:rsid w:val="00AD1EBE"/>
    <w:rsid w:val="00AD220D"/>
    <w:rsid w:val="00AD25E2"/>
    <w:rsid w:val="00AD26EE"/>
    <w:rsid w:val="00AD27DC"/>
    <w:rsid w:val="00AD27E9"/>
    <w:rsid w:val="00AD29B2"/>
    <w:rsid w:val="00AD29E0"/>
    <w:rsid w:val="00AD2A42"/>
    <w:rsid w:val="00AD2AB6"/>
    <w:rsid w:val="00AD2CF6"/>
    <w:rsid w:val="00AD3001"/>
    <w:rsid w:val="00AD31BC"/>
    <w:rsid w:val="00AD31F9"/>
    <w:rsid w:val="00AD3338"/>
    <w:rsid w:val="00AD38CB"/>
    <w:rsid w:val="00AD39F5"/>
    <w:rsid w:val="00AD41C2"/>
    <w:rsid w:val="00AD420F"/>
    <w:rsid w:val="00AD47A7"/>
    <w:rsid w:val="00AD4854"/>
    <w:rsid w:val="00AD4968"/>
    <w:rsid w:val="00AD4A52"/>
    <w:rsid w:val="00AD4A64"/>
    <w:rsid w:val="00AD4B69"/>
    <w:rsid w:val="00AD4CDF"/>
    <w:rsid w:val="00AD4D8E"/>
    <w:rsid w:val="00AD53F4"/>
    <w:rsid w:val="00AD5401"/>
    <w:rsid w:val="00AD56E7"/>
    <w:rsid w:val="00AD573E"/>
    <w:rsid w:val="00AD5972"/>
    <w:rsid w:val="00AD59F9"/>
    <w:rsid w:val="00AD5BC7"/>
    <w:rsid w:val="00AD5C42"/>
    <w:rsid w:val="00AD5F7D"/>
    <w:rsid w:val="00AD5FA7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C84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9A6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03"/>
    <w:rsid w:val="00AE37EF"/>
    <w:rsid w:val="00AE3875"/>
    <w:rsid w:val="00AE3945"/>
    <w:rsid w:val="00AE39AD"/>
    <w:rsid w:val="00AE3A62"/>
    <w:rsid w:val="00AE3A74"/>
    <w:rsid w:val="00AE3BA3"/>
    <w:rsid w:val="00AE3F57"/>
    <w:rsid w:val="00AE3FD0"/>
    <w:rsid w:val="00AE410E"/>
    <w:rsid w:val="00AE427C"/>
    <w:rsid w:val="00AE42C2"/>
    <w:rsid w:val="00AE4311"/>
    <w:rsid w:val="00AE4658"/>
    <w:rsid w:val="00AE467F"/>
    <w:rsid w:val="00AE493E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9D"/>
    <w:rsid w:val="00AE58AA"/>
    <w:rsid w:val="00AE5A8E"/>
    <w:rsid w:val="00AE5C21"/>
    <w:rsid w:val="00AE5D01"/>
    <w:rsid w:val="00AE5D55"/>
    <w:rsid w:val="00AE5ECD"/>
    <w:rsid w:val="00AE5F46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0D3"/>
    <w:rsid w:val="00AE729F"/>
    <w:rsid w:val="00AE72EA"/>
    <w:rsid w:val="00AE7842"/>
    <w:rsid w:val="00AE7900"/>
    <w:rsid w:val="00AE7A4F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1D7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E4"/>
    <w:rsid w:val="00AF4B05"/>
    <w:rsid w:val="00AF4DCA"/>
    <w:rsid w:val="00AF4E28"/>
    <w:rsid w:val="00AF4E85"/>
    <w:rsid w:val="00AF505C"/>
    <w:rsid w:val="00AF5089"/>
    <w:rsid w:val="00AF523C"/>
    <w:rsid w:val="00AF5268"/>
    <w:rsid w:val="00AF5433"/>
    <w:rsid w:val="00AF590A"/>
    <w:rsid w:val="00AF5B94"/>
    <w:rsid w:val="00AF5D33"/>
    <w:rsid w:val="00AF5FBC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858"/>
    <w:rsid w:val="00AF79E0"/>
    <w:rsid w:val="00AF7B3B"/>
    <w:rsid w:val="00AF7D14"/>
    <w:rsid w:val="00AF7D80"/>
    <w:rsid w:val="00AF7D8A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B7"/>
    <w:rsid w:val="00B00FC4"/>
    <w:rsid w:val="00B0101B"/>
    <w:rsid w:val="00B0131E"/>
    <w:rsid w:val="00B01345"/>
    <w:rsid w:val="00B013FB"/>
    <w:rsid w:val="00B016FF"/>
    <w:rsid w:val="00B0177D"/>
    <w:rsid w:val="00B01F3B"/>
    <w:rsid w:val="00B01FEF"/>
    <w:rsid w:val="00B0227D"/>
    <w:rsid w:val="00B02323"/>
    <w:rsid w:val="00B0234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5F7"/>
    <w:rsid w:val="00B03BF5"/>
    <w:rsid w:val="00B03E8F"/>
    <w:rsid w:val="00B03EC0"/>
    <w:rsid w:val="00B03FC9"/>
    <w:rsid w:val="00B0434F"/>
    <w:rsid w:val="00B044E0"/>
    <w:rsid w:val="00B04523"/>
    <w:rsid w:val="00B046E6"/>
    <w:rsid w:val="00B04842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ED5"/>
    <w:rsid w:val="00B05FCD"/>
    <w:rsid w:val="00B061EE"/>
    <w:rsid w:val="00B06733"/>
    <w:rsid w:val="00B068B1"/>
    <w:rsid w:val="00B06A33"/>
    <w:rsid w:val="00B071AD"/>
    <w:rsid w:val="00B071DB"/>
    <w:rsid w:val="00B079D5"/>
    <w:rsid w:val="00B07A21"/>
    <w:rsid w:val="00B07EDD"/>
    <w:rsid w:val="00B07FCE"/>
    <w:rsid w:val="00B10004"/>
    <w:rsid w:val="00B1009B"/>
    <w:rsid w:val="00B102FA"/>
    <w:rsid w:val="00B10327"/>
    <w:rsid w:val="00B10499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1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977"/>
    <w:rsid w:val="00B13A3D"/>
    <w:rsid w:val="00B13A7E"/>
    <w:rsid w:val="00B13B2B"/>
    <w:rsid w:val="00B13C3F"/>
    <w:rsid w:val="00B13D58"/>
    <w:rsid w:val="00B13EE0"/>
    <w:rsid w:val="00B13F75"/>
    <w:rsid w:val="00B140F3"/>
    <w:rsid w:val="00B142C0"/>
    <w:rsid w:val="00B144BD"/>
    <w:rsid w:val="00B14847"/>
    <w:rsid w:val="00B1486A"/>
    <w:rsid w:val="00B14E07"/>
    <w:rsid w:val="00B14F26"/>
    <w:rsid w:val="00B14FAE"/>
    <w:rsid w:val="00B14FD9"/>
    <w:rsid w:val="00B15053"/>
    <w:rsid w:val="00B1543D"/>
    <w:rsid w:val="00B1576D"/>
    <w:rsid w:val="00B15863"/>
    <w:rsid w:val="00B1591A"/>
    <w:rsid w:val="00B159F8"/>
    <w:rsid w:val="00B15B0B"/>
    <w:rsid w:val="00B15E5E"/>
    <w:rsid w:val="00B15F66"/>
    <w:rsid w:val="00B1631B"/>
    <w:rsid w:val="00B166E7"/>
    <w:rsid w:val="00B16700"/>
    <w:rsid w:val="00B167C9"/>
    <w:rsid w:val="00B16871"/>
    <w:rsid w:val="00B16898"/>
    <w:rsid w:val="00B16BFD"/>
    <w:rsid w:val="00B16C64"/>
    <w:rsid w:val="00B16D1C"/>
    <w:rsid w:val="00B16E03"/>
    <w:rsid w:val="00B16E82"/>
    <w:rsid w:val="00B1711A"/>
    <w:rsid w:val="00B17120"/>
    <w:rsid w:val="00B171EF"/>
    <w:rsid w:val="00B17677"/>
    <w:rsid w:val="00B17913"/>
    <w:rsid w:val="00B1795F"/>
    <w:rsid w:val="00B179F9"/>
    <w:rsid w:val="00B17A8D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AA2"/>
    <w:rsid w:val="00B20D54"/>
    <w:rsid w:val="00B21124"/>
    <w:rsid w:val="00B213E6"/>
    <w:rsid w:val="00B2140A"/>
    <w:rsid w:val="00B214CA"/>
    <w:rsid w:val="00B21559"/>
    <w:rsid w:val="00B219D8"/>
    <w:rsid w:val="00B21AB5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84A"/>
    <w:rsid w:val="00B23934"/>
    <w:rsid w:val="00B2399B"/>
    <w:rsid w:val="00B23B3D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6E6B"/>
    <w:rsid w:val="00B26F78"/>
    <w:rsid w:val="00B272DE"/>
    <w:rsid w:val="00B27934"/>
    <w:rsid w:val="00B27E47"/>
    <w:rsid w:val="00B27F53"/>
    <w:rsid w:val="00B27FA1"/>
    <w:rsid w:val="00B301D9"/>
    <w:rsid w:val="00B30596"/>
    <w:rsid w:val="00B3089B"/>
    <w:rsid w:val="00B30DE6"/>
    <w:rsid w:val="00B30EDA"/>
    <w:rsid w:val="00B30EED"/>
    <w:rsid w:val="00B312C8"/>
    <w:rsid w:val="00B31343"/>
    <w:rsid w:val="00B31358"/>
    <w:rsid w:val="00B3149C"/>
    <w:rsid w:val="00B31567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AD7"/>
    <w:rsid w:val="00B33B93"/>
    <w:rsid w:val="00B33BB0"/>
    <w:rsid w:val="00B33BE2"/>
    <w:rsid w:val="00B33FB8"/>
    <w:rsid w:val="00B34031"/>
    <w:rsid w:val="00B34449"/>
    <w:rsid w:val="00B346EA"/>
    <w:rsid w:val="00B34A48"/>
    <w:rsid w:val="00B34A4D"/>
    <w:rsid w:val="00B34B59"/>
    <w:rsid w:val="00B34B8A"/>
    <w:rsid w:val="00B35052"/>
    <w:rsid w:val="00B3563D"/>
    <w:rsid w:val="00B356C5"/>
    <w:rsid w:val="00B35756"/>
    <w:rsid w:val="00B357DF"/>
    <w:rsid w:val="00B35ACC"/>
    <w:rsid w:val="00B35CDE"/>
    <w:rsid w:val="00B35E99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9E9"/>
    <w:rsid w:val="00B40B85"/>
    <w:rsid w:val="00B40D65"/>
    <w:rsid w:val="00B40EDA"/>
    <w:rsid w:val="00B4123B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99E"/>
    <w:rsid w:val="00B42BB9"/>
    <w:rsid w:val="00B42C99"/>
    <w:rsid w:val="00B42D11"/>
    <w:rsid w:val="00B431B6"/>
    <w:rsid w:val="00B432C7"/>
    <w:rsid w:val="00B43352"/>
    <w:rsid w:val="00B43368"/>
    <w:rsid w:val="00B434F1"/>
    <w:rsid w:val="00B437AB"/>
    <w:rsid w:val="00B4399A"/>
    <w:rsid w:val="00B43A26"/>
    <w:rsid w:val="00B43C2A"/>
    <w:rsid w:val="00B43E90"/>
    <w:rsid w:val="00B43E9E"/>
    <w:rsid w:val="00B43FE5"/>
    <w:rsid w:val="00B4405A"/>
    <w:rsid w:val="00B443CD"/>
    <w:rsid w:val="00B4468C"/>
    <w:rsid w:val="00B44793"/>
    <w:rsid w:val="00B44796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3AD"/>
    <w:rsid w:val="00B4676E"/>
    <w:rsid w:val="00B46C38"/>
    <w:rsid w:val="00B46CA1"/>
    <w:rsid w:val="00B46CFA"/>
    <w:rsid w:val="00B46F2A"/>
    <w:rsid w:val="00B46F65"/>
    <w:rsid w:val="00B47330"/>
    <w:rsid w:val="00B4737A"/>
    <w:rsid w:val="00B47453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0DE4"/>
    <w:rsid w:val="00B5151B"/>
    <w:rsid w:val="00B515CB"/>
    <w:rsid w:val="00B518E4"/>
    <w:rsid w:val="00B51D07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6CF"/>
    <w:rsid w:val="00B5373F"/>
    <w:rsid w:val="00B5382C"/>
    <w:rsid w:val="00B53882"/>
    <w:rsid w:val="00B538AC"/>
    <w:rsid w:val="00B53C14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4C52"/>
    <w:rsid w:val="00B5500A"/>
    <w:rsid w:val="00B552A6"/>
    <w:rsid w:val="00B552AB"/>
    <w:rsid w:val="00B5556B"/>
    <w:rsid w:val="00B5565C"/>
    <w:rsid w:val="00B557AE"/>
    <w:rsid w:val="00B55936"/>
    <w:rsid w:val="00B55AEB"/>
    <w:rsid w:val="00B55B6E"/>
    <w:rsid w:val="00B56041"/>
    <w:rsid w:val="00B566CF"/>
    <w:rsid w:val="00B566DB"/>
    <w:rsid w:val="00B56760"/>
    <w:rsid w:val="00B56784"/>
    <w:rsid w:val="00B56A98"/>
    <w:rsid w:val="00B56C2A"/>
    <w:rsid w:val="00B56C55"/>
    <w:rsid w:val="00B56D68"/>
    <w:rsid w:val="00B56DE1"/>
    <w:rsid w:val="00B56E34"/>
    <w:rsid w:val="00B57023"/>
    <w:rsid w:val="00B57199"/>
    <w:rsid w:val="00B57275"/>
    <w:rsid w:val="00B574CE"/>
    <w:rsid w:val="00B57724"/>
    <w:rsid w:val="00B579FC"/>
    <w:rsid w:val="00B57AB7"/>
    <w:rsid w:val="00B57C10"/>
    <w:rsid w:val="00B57F16"/>
    <w:rsid w:val="00B57F2D"/>
    <w:rsid w:val="00B6022A"/>
    <w:rsid w:val="00B60557"/>
    <w:rsid w:val="00B60D4C"/>
    <w:rsid w:val="00B6103E"/>
    <w:rsid w:val="00B6126D"/>
    <w:rsid w:val="00B61555"/>
    <w:rsid w:val="00B6187C"/>
    <w:rsid w:val="00B6196F"/>
    <w:rsid w:val="00B619EF"/>
    <w:rsid w:val="00B61A48"/>
    <w:rsid w:val="00B61ABC"/>
    <w:rsid w:val="00B61C67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2D13"/>
    <w:rsid w:val="00B63054"/>
    <w:rsid w:val="00B6325F"/>
    <w:rsid w:val="00B6332F"/>
    <w:rsid w:val="00B634AD"/>
    <w:rsid w:val="00B6353C"/>
    <w:rsid w:val="00B635D5"/>
    <w:rsid w:val="00B63736"/>
    <w:rsid w:val="00B6379A"/>
    <w:rsid w:val="00B6385C"/>
    <w:rsid w:val="00B63872"/>
    <w:rsid w:val="00B6393D"/>
    <w:rsid w:val="00B63A45"/>
    <w:rsid w:val="00B63C74"/>
    <w:rsid w:val="00B63DD8"/>
    <w:rsid w:val="00B63E4D"/>
    <w:rsid w:val="00B644AA"/>
    <w:rsid w:val="00B644B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5D17"/>
    <w:rsid w:val="00B660A8"/>
    <w:rsid w:val="00B660E0"/>
    <w:rsid w:val="00B66261"/>
    <w:rsid w:val="00B662A4"/>
    <w:rsid w:val="00B66862"/>
    <w:rsid w:val="00B66B61"/>
    <w:rsid w:val="00B66B7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67F08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D84"/>
    <w:rsid w:val="00B70F0B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3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DFC"/>
    <w:rsid w:val="00B72E44"/>
    <w:rsid w:val="00B72E54"/>
    <w:rsid w:val="00B72F32"/>
    <w:rsid w:val="00B731EE"/>
    <w:rsid w:val="00B732BF"/>
    <w:rsid w:val="00B733AB"/>
    <w:rsid w:val="00B73483"/>
    <w:rsid w:val="00B734E0"/>
    <w:rsid w:val="00B73611"/>
    <w:rsid w:val="00B73787"/>
    <w:rsid w:val="00B737AA"/>
    <w:rsid w:val="00B73908"/>
    <w:rsid w:val="00B73BB4"/>
    <w:rsid w:val="00B73BDA"/>
    <w:rsid w:val="00B73CCD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418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DBB"/>
    <w:rsid w:val="00B80037"/>
    <w:rsid w:val="00B80053"/>
    <w:rsid w:val="00B80499"/>
    <w:rsid w:val="00B804DD"/>
    <w:rsid w:val="00B8058C"/>
    <w:rsid w:val="00B8071F"/>
    <w:rsid w:val="00B80887"/>
    <w:rsid w:val="00B80AB1"/>
    <w:rsid w:val="00B80E64"/>
    <w:rsid w:val="00B80EDF"/>
    <w:rsid w:val="00B8140D"/>
    <w:rsid w:val="00B815E5"/>
    <w:rsid w:val="00B81625"/>
    <w:rsid w:val="00B81681"/>
    <w:rsid w:val="00B81C5A"/>
    <w:rsid w:val="00B82206"/>
    <w:rsid w:val="00B8226D"/>
    <w:rsid w:val="00B8241E"/>
    <w:rsid w:val="00B824AE"/>
    <w:rsid w:val="00B8279F"/>
    <w:rsid w:val="00B82972"/>
    <w:rsid w:val="00B829D9"/>
    <w:rsid w:val="00B82A2C"/>
    <w:rsid w:val="00B82E50"/>
    <w:rsid w:val="00B82EEF"/>
    <w:rsid w:val="00B82F45"/>
    <w:rsid w:val="00B83294"/>
    <w:rsid w:val="00B832DB"/>
    <w:rsid w:val="00B835E3"/>
    <w:rsid w:val="00B837CA"/>
    <w:rsid w:val="00B83B09"/>
    <w:rsid w:val="00B83DCE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95"/>
    <w:rsid w:val="00B851C3"/>
    <w:rsid w:val="00B85757"/>
    <w:rsid w:val="00B85792"/>
    <w:rsid w:val="00B8590F"/>
    <w:rsid w:val="00B85A41"/>
    <w:rsid w:val="00B85E4C"/>
    <w:rsid w:val="00B85F14"/>
    <w:rsid w:val="00B85FA2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2C3"/>
    <w:rsid w:val="00B87409"/>
    <w:rsid w:val="00B87645"/>
    <w:rsid w:val="00B87711"/>
    <w:rsid w:val="00B877A1"/>
    <w:rsid w:val="00B878D9"/>
    <w:rsid w:val="00B87E2B"/>
    <w:rsid w:val="00B903CF"/>
    <w:rsid w:val="00B90689"/>
    <w:rsid w:val="00B90848"/>
    <w:rsid w:val="00B90A97"/>
    <w:rsid w:val="00B90D92"/>
    <w:rsid w:val="00B91385"/>
    <w:rsid w:val="00B9145F"/>
    <w:rsid w:val="00B918FF"/>
    <w:rsid w:val="00B91A5B"/>
    <w:rsid w:val="00B91A7E"/>
    <w:rsid w:val="00B91B25"/>
    <w:rsid w:val="00B91DF3"/>
    <w:rsid w:val="00B924EC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A5"/>
    <w:rsid w:val="00B933F6"/>
    <w:rsid w:val="00B93566"/>
    <w:rsid w:val="00B935BD"/>
    <w:rsid w:val="00B939FE"/>
    <w:rsid w:val="00B93C82"/>
    <w:rsid w:val="00B93FEF"/>
    <w:rsid w:val="00B940D7"/>
    <w:rsid w:val="00B9412B"/>
    <w:rsid w:val="00B941E6"/>
    <w:rsid w:val="00B942FC"/>
    <w:rsid w:val="00B943F5"/>
    <w:rsid w:val="00B94431"/>
    <w:rsid w:val="00B94B8C"/>
    <w:rsid w:val="00B94D84"/>
    <w:rsid w:val="00B94D9C"/>
    <w:rsid w:val="00B95295"/>
    <w:rsid w:val="00B9536C"/>
    <w:rsid w:val="00B954D9"/>
    <w:rsid w:val="00B954ED"/>
    <w:rsid w:val="00B95537"/>
    <w:rsid w:val="00B95854"/>
    <w:rsid w:val="00B95AC5"/>
    <w:rsid w:val="00B95ACE"/>
    <w:rsid w:val="00B95C70"/>
    <w:rsid w:val="00B95D4B"/>
    <w:rsid w:val="00B95F51"/>
    <w:rsid w:val="00B960D1"/>
    <w:rsid w:val="00B9685A"/>
    <w:rsid w:val="00B9685F"/>
    <w:rsid w:val="00B96A52"/>
    <w:rsid w:val="00B96AC5"/>
    <w:rsid w:val="00B96B92"/>
    <w:rsid w:val="00B96D5F"/>
    <w:rsid w:val="00B96DDC"/>
    <w:rsid w:val="00B96E6D"/>
    <w:rsid w:val="00B96F95"/>
    <w:rsid w:val="00B9732F"/>
    <w:rsid w:val="00B9736E"/>
    <w:rsid w:val="00B97568"/>
    <w:rsid w:val="00B97616"/>
    <w:rsid w:val="00B97641"/>
    <w:rsid w:val="00B9768B"/>
    <w:rsid w:val="00B977D7"/>
    <w:rsid w:val="00B979A1"/>
    <w:rsid w:val="00B97B34"/>
    <w:rsid w:val="00B97C6D"/>
    <w:rsid w:val="00B97F49"/>
    <w:rsid w:val="00BA00DC"/>
    <w:rsid w:val="00BA0210"/>
    <w:rsid w:val="00BA024E"/>
    <w:rsid w:val="00BA04CE"/>
    <w:rsid w:val="00BA0739"/>
    <w:rsid w:val="00BA077C"/>
    <w:rsid w:val="00BA082A"/>
    <w:rsid w:val="00BA0926"/>
    <w:rsid w:val="00BA0C49"/>
    <w:rsid w:val="00BA0D73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92D"/>
    <w:rsid w:val="00BA2A7F"/>
    <w:rsid w:val="00BA2EA4"/>
    <w:rsid w:val="00BA3089"/>
    <w:rsid w:val="00BA3157"/>
    <w:rsid w:val="00BA31D8"/>
    <w:rsid w:val="00BA36C7"/>
    <w:rsid w:val="00BA3BBE"/>
    <w:rsid w:val="00BA3DE2"/>
    <w:rsid w:val="00BA404C"/>
    <w:rsid w:val="00BA40BD"/>
    <w:rsid w:val="00BA4272"/>
    <w:rsid w:val="00BA45C7"/>
    <w:rsid w:val="00BA4871"/>
    <w:rsid w:val="00BA48FD"/>
    <w:rsid w:val="00BA4A81"/>
    <w:rsid w:val="00BA4E1F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86F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5C6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A7F64"/>
    <w:rsid w:val="00BB0234"/>
    <w:rsid w:val="00BB0362"/>
    <w:rsid w:val="00BB03D7"/>
    <w:rsid w:val="00BB049E"/>
    <w:rsid w:val="00BB05E3"/>
    <w:rsid w:val="00BB07F2"/>
    <w:rsid w:val="00BB0AA1"/>
    <w:rsid w:val="00BB0AEE"/>
    <w:rsid w:val="00BB0B3B"/>
    <w:rsid w:val="00BB0D2B"/>
    <w:rsid w:val="00BB1B88"/>
    <w:rsid w:val="00BB1DC4"/>
    <w:rsid w:val="00BB1DC5"/>
    <w:rsid w:val="00BB2120"/>
    <w:rsid w:val="00BB25AC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BF5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8E1"/>
    <w:rsid w:val="00BC199A"/>
    <w:rsid w:val="00BC1A23"/>
    <w:rsid w:val="00BC1C19"/>
    <w:rsid w:val="00BC1CB0"/>
    <w:rsid w:val="00BC1CEE"/>
    <w:rsid w:val="00BC2665"/>
    <w:rsid w:val="00BC2A11"/>
    <w:rsid w:val="00BC2B42"/>
    <w:rsid w:val="00BC2B73"/>
    <w:rsid w:val="00BC2E1F"/>
    <w:rsid w:val="00BC3061"/>
    <w:rsid w:val="00BC3284"/>
    <w:rsid w:val="00BC3286"/>
    <w:rsid w:val="00BC38A2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964"/>
    <w:rsid w:val="00BC5A35"/>
    <w:rsid w:val="00BC5B69"/>
    <w:rsid w:val="00BC5C6B"/>
    <w:rsid w:val="00BC5C98"/>
    <w:rsid w:val="00BC5CC9"/>
    <w:rsid w:val="00BC5F4D"/>
    <w:rsid w:val="00BC60B0"/>
    <w:rsid w:val="00BC6287"/>
    <w:rsid w:val="00BC63F7"/>
    <w:rsid w:val="00BC65B3"/>
    <w:rsid w:val="00BC678A"/>
    <w:rsid w:val="00BC6970"/>
    <w:rsid w:val="00BC69C0"/>
    <w:rsid w:val="00BC6B79"/>
    <w:rsid w:val="00BC6C2A"/>
    <w:rsid w:val="00BC6D06"/>
    <w:rsid w:val="00BC6E23"/>
    <w:rsid w:val="00BC6F42"/>
    <w:rsid w:val="00BC7089"/>
    <w:rsid w:val="00BC71FA"/>
    <w:rsid w:val="00BC77D3"/>
    <w:rsid w:val="00BC78C1"/>
    <w:rsid w:val="00BC79F9"/>
    <w:rsid w:val="00BC7A3F"/>
    <w:rsid w:val="00BC7A78"/>
    <w:rsid w:val="00BC7CC9"/>
    <w:rsid w:val="00BC7DCD"/>
    <w:rsid w:val="00BC7EDF"/>
    <w:rsid w:val="00BD00FD"/>
    <w:rsid w:val="00BD057F"/>
    <w:rsid w:val="00BD0ACA"/>
    <w:rsid w:val="00BD1350"/>
    <w:rsid w:val="00BD146B"/>
    <w:rsid w:val="00BD15E9"/>
    <w:rsid w:val="00BD163B"/>
    <w:rsid w:val="00BD16C9"/>
    <w:rsid w:val="00BD1E03"/>
    <w:rsid w:val="00BD2011"/>
    <w:rsid w:val="00BD2929"/>
    <w:rsid w:val="00BD2E94"/>
    <w:rsid w:val="00BD3166"/>
    <w:rsid w:val="00BD3183"/>
    <w:rsid w:val="00BD3376"/>
    <w:rsid w:val="00BD361B"/>
    <w:rsid w:val="00BD3741"/>
    <w:rsid w:val="00BD38C4"/>
    <w:rsid w:val="00BD39DE"/>
    <w:rsid w:val="00BD3D7E"/>
    <w:rsid w:val="00BD43BA"/>
    <w:rsid w:val="00BD43E0"/>
    <w:rsid w:val="00BD454A"/>
    <w:rsid w:val="00BD4674"/>
    <w:rsid w:val="00BD47B3"/>
    <w:rsid w:val="00BD4946"/>
    <w:rsid w:val="00BD4A82"/>
    <w:rsid w:val="00BD4CE6"/>
    <w:rsid w:val="00BD50FC"/>
    <w:rsid w:val="00BD527E"/>
    <w:rsid w:val="00BD5339"/>
    <w:rsid w:val="00BD54DA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C59"/>
    <w:rsid w:val="00BD6CE1"/>
    <w:rsid w:val="00BD6D37"/>
    <w:rsid w:val="00BD6DED"/>
    <w:rsid w:val="00BD6E26"/>
    <w:rsid w:val="00BD6EB7"/>
    <w:rsid w:val="00BD6F08"/>
    <w:rsid w:val="00BD6F90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D57"/>
    <w:rsid w:val="00BD7DCF"/>
    <w:rsid w:val="00BD7F0B"/>
    <w:rsid w:val="00BE0506"/>
    <w:rsid w:val="00BE07C4"/>
    <w:rsid w:val="00BE08DD"/>
    <w:rsid w:val="00BE1110"/>
    <w:rsid w:val="00BE1330"/>
    <w:rsid w:val="00BE17AE"/>
    <w:rsid w:val="00BE17DC"/>
    <w:rsid w:val="00BE1B5B"/>
    <w:rsid w:val="00BE1FC9"/>
    <w:rsid w:val="00BE203C"/>
    <w:rsid w:val="00BE21F9"/>
    <w:rsid w:val="00BE22FB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34"/>
    <w:rsid w:val="00BE485A"/>
    <w:rsid w:val="00BE48A8"/>
    <w:rsid w:val="00BE48F9"/>
    <w:rsid w:val="00BE4A1D"/>
    <w:rsid w:val="00BE4BB0"/>
    <w:rsid w:val="00BE4C27"/>
    <w:rsid w:val="00BE4CB9"/>
    <w:rsid w:val="00BE4F63"/>
    <w:rsid w:val="00BE504D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9C"/>
    <w:rsid w:val="00BE7081"/>
    <w:rsid w:val="00BE7101"/>
    <w:rsid w:val="00BE71A5"/>
    <w:rsid w:val="00BE73CC"/>
    <w:rsid w:val="00BE7947"/>
    <w:rsid w:val="00BE7A2F"/>
    <w:rsid w:val="00BE7AA7"/>
    <w:rsid w:val="00BE7D6D"/>
    <w:rsid w:val="00BE7E08"/>
    <w:rsid w:val="00BF001E"/>
    <w:rsid w:val="00BF014B"/>
    <w:rsid w:val="00BF014C"/>
    <w:rsid w:val="00BF0404"/>
    <w:rsid w:val="00BF06EE"/>
    <w:rsid w:val="00BF0927"/>
    <w:rsid w:val="00BF0B34"/>
    <w:rsid w:val="00BF0BF9"/>
    <w:rsid w:val="00BF0E06"/>
    <w:rsid w:val="00BF0E10"/>
    <w:rsid w:val="00BF12A8"/>
    <w:rsid w:val="00BF1383"/>
    <w:rsid w:val="00BF15E8"/>
    <w:rsid w:val="00BF1753"/>
    <w:rsid w:val="00BF183D"/>
    <w:rsid w:val="00BF191C"/>
    <w:rsid w:val="00BF1A39"/>
    <w:rsid w:val="00BF1AA0"/>
    <w:rsid w:val="00BF1E96"/>
    <w:rsid w:val="00BF1F79"/>
    <w:rsid w:val="00BF2148"/>
    <w:rsid w:val="00BF218A"/>
    <w:rsid w:val="00BF23EA"/>
    <w:rsid w:val="00BF247A"/>
    <w:rsid w:val="00BF2517"/>
    <w:rsid w:val="00BF2727"/>
    <w:rsid w:val="00BF2847"/>
    <w:rsid w:val="00BF294B"/>
    <w:rsid w:val="00BF2C02"/>
    <w:rsid w:val="00BF2E5D"/>
    <w:rsid w:val="00BF2F78"/>
    <w:rsid w:val="00BF3027"/>
    <w:rsid w:val="00BF3331"/>
    <w:rsid w:val="00BF33FE"/>
    <w:rsid w:val="00BF3481"/>
    <w:rsid w:val="00BF35BC"/>
    <w:rsid w:val="00BF35CE"/>
    <w:rsid w:val="00BF3621"/>
    <w:rsid w:val="00BF36D7"/>
    <w:rsid w:val="00BF36EC"/>
    <w:rsid w:val="00BF3818"/>
    <w:rsid w:val="00BF3C31"/>
    <w:rsid w:val="00BF3D0B"/>
    <w:rsid w:val="00BF423D"/>
    <w:rsid w:val="00BF440E"/>
    <w:rsid w:val="00BF45A0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0CF"/>
    <w:rsid w:val="00BF64E8"/>
    <w:rsid w:val="00BF660D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A88"/>
    <w:rsid w:val="00C00F38"/>
    <w:rsid w:val="00C01286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C2"/>
    <w:rsid w:val="00C027A4"/>
    <w:rsid w:val="00C02881"/>
    <w:rsid w:val="00C02A91"/>
    <w:rsid w:val="00C02BB2"/>
    <w:rsid w:val="00C02FE6"/>
    <w:rsid w:val="00C03244"/>
    <w:rsid w:val="00C034E0"/>
    <w:rsid w:val="00C03876"/>
    <w:rsid w:val="00C038AA"/>
    <w:rsid w:val="00C03996"/>
    <w:rsid w:val="00C03B64"/>
    <w:rsid w:val="00C04218"/>
    <w:rsid w:val="00C04390"/>
    <w:rsid w:val="00C043AB"/>
    <w:rsid w:val="00C046DB"/>
    <w:rsid w:val="00C047A4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33"/>
    <w:rsid w:val="00C07B49"/>
    <w:rsid w:val="00C07BAC"/>
    <w:rsid w:val="00C07EA2"/>
    <w:rsid w:val="00C07F3A"/>
    <w:rsid w:val="00C07F5B"/>
    <w:rsid w:val="00C10519"/>
    <w:rsid w:val="00C10793"/>
    <w:rsid w:val="00C10D91"/>
    <w:rsid w:val="00C1114F"/>
    <w:rsid w:val="00C11167"/>
    <w:rsid w:val="00C111A9"/>
    <w:rsid w:val="00C11916"/>
    <w:rsid w:val="00C11933"/>
    <w:rsid w:val="00C11A04"/>
    <w:rsid w:val="00C11A43"/>
    <w:rsid w:val="00C11E56"/>
    <w:rsid w:val="00C11F50"/>
    <w:rsid w:val="00C1219E"/>
    <w:rsid w:val="00C12357"/>
    <w:rsid w:val="00C1235A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0D4"/>
    <w:rsid w:val="00C141A9"/>
    <w:rsid w:val="00C142AE"/>
    <w:rsid w:val="00C142C0"/>
    <w:rsid w:val="00C1453F"/>
    <w:rsid w:val="00C14BA7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AB7"/>
    <w:rsid w:val="00C17C65"/>
    <w:rsid w:val="00C17EF3"/>
    <w:rsid w:val="00C17FDF"/>
    <w:rsid w:val="00C202E2"/>
    <w:rsid w:val="00C2030C"/>
    <w:rsid w:val="00C204C2"/>
    <w:rsid w:val="00C207F4"/>
    <w:rsid w:val="00C20AF0"/>
    <w:rsid w:val="00C20FF6"/>
    <w:rsid w:val="00C210E1"/>
    <w:rsid w:val="00C210FF"/>
    <w:rsid w:val="00C21286"/>
    <w:rsid w:val="00C21314"/>
    <w:rsid w:val="00C21383"/>
    <w:rsid w:val="00C21416"/>
    <w:rsid w:val="00C21554"/>
    <w:rsid w:val="00C21752"/>
    <w:rsid w:val="00C21954"/>
    <w:rsid w:val="00C21BD0"/>
    <w:rsid w:val="00C21DE6"/>
    <w:rsid w:val="00C22207"/>
    <w:rsid w:val="00C22246"/>
    <w:rsid w:val="00C22420"/>
    <w:rsid w:val="00C22657"/>
    <w:rsid w:val="00C22765"/>
    <w:rsid w:val="00C2291C"/>
    <w:rsid w:val="00C229F5"/>
    <w:rsid w:val="00C22A5B"/>
    <w:rsid w:val="00C22B5B"/>
    <w:rsid w:val="00C22BF3"/>
    <w:rsid w:val="00C23036"/>
    <w:rsid w:val="00C23145"/>
    <w:rsid w:val="00C23235"/>
    <w:rsid w:val="00C23482"/>
    <w:rsid w:val="00C23765"/>
    <w:rsid w:val="00C237B9"/>
    <w:rsid w:val="00C23902"/>
    <w:rsid w:val="00C239BD"/>
    <w:rsid w:val="00C23A18"/>
    <w:rsid w:val="00C23AD4"/>
    <w:rsid w:val="00C23C09"/>
    <w:rsid w:val="00C23C78"/>
    <w:rsid w:val="00C23D05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E13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D83"/>
    <w:rsid w:val="00C27E85"/>
    <w:rsid w:val="00C302B1"/>
    <w:rsid w:val="00C302E2"/>
    <w:rsid w:val="00C3092E"/>
    <w:rsid w:val="00C30CA1"/>
    <w:rsid w:val="00C30D6A"/>
    <w:rsid w:val="00C30FA2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FFA"/>
    <w:rsid w:val="00C35397"/>
    <w:rsid w:val="00C35688"/>
    <w:rsid w:val="00C35980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C7F"/>
    <w:rsid w:val="00C37F8D"/>
    <w:rsid w:val="00C40036"/>
    <w:rsid w:val="00C40165"/>
    <w:rsid w:val="00C405AC"/>
    <w:rsid w:val="00C406BD"/>
    <w:rsid w:val="00C409F4"/>
    <w:rsid w:val="00C40A61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525"/>
    <w:rsid w:val="00C42A7C"/>
    <w:rsid w:val="00C42E1B"/>
    <w:rsid w:val="00C42E54"/>
    <w:rsid w:val="00C42F2B"/>
    <w:rsid w:val="00C431DC"/>
    <w:rsid w:val="00C432E7"/>
    <w:rsid w:val="00C433A3"/>
    <w:rsid w:val="00C4391F"/>
    <w:rsid w:val="00C43B8E"/>
    <w:rsid w:val="00C43E5D"/>
    <w:rsid w:val="00C44010"/>
    <w:rsid w:val="00C44118"/>
    <w:rsid w:val="00C44140"/>
    <w:rsid w:val="00C44306"/>
    <w:rsid w:val="00C44425"/>
    <w:rsid w:val="00C444D8"/>
    <w:rsid w:val="00C44542"/>
    <w:rsid w:val="00C44622"/>
    <w:rsid w:val="00C447B7"/>
    <w:rsid w:val="00C44973"/>
    <w:rsid w:val="00C44AA3"/>
    <w:rsid w:val="00C44D3F"/>
    <w:rsid w:val="00C44F71"/>
    <w:rsid w:val="00C45131"/>
    <w:rsid w:val="00C452AC"/>
    <w:rsid w:val="00C454EC"/>
    <w:rsid w:val="00C458CB"/>
    <w:rsid w:val="00C459B1"/>
    <w:rsid w:val="00C45D3A"/>
    <w:rsid w:val="00C460A7"/>
    <w:rsid w:val="00C461A8"/>
    <w:rsid w:val="00C462EF"/>
    <w:rsid w:val="00C46518"/>
    <w:rsid w:val="00C4656A"/>
    <w:rsid w:val="00C465D4"/>
    <w:rsid w:val="00C4689D"/>
    <w:rsid w:val="00C46965"/>
    <w:rsid w:val="00C469D8"/>
    <w:rsid w:val="00C46B66"/>
    <w:rsid w:val="00C46E51"/>
    <w:rsid w:val="00C46FEE"/>
    <w:rsid w:val="00C471B8"/>
    <w:rsid w:val="00C471BF"/>
    <w:rsid w:val="00C4726B"/>
    <w:rsid w:val="00C47355"/>
    <w:rsid w:val="00C47384"/>
    <w:rsid w:val="00C479BB"/>
    <w:rsid w:val="00C47A6B"/>
    <w:rsid w:val="00C47A7A"/>
    <w:rsid w:val="00C47CE7"/>
    <w:rsid w:val="00C5025B"/>
    <w:rsid w:val="00C5038F"/>
    <w:rsid w:val="00C504D4"/>
    <w:rsid w:val="00C50549"/>
    <w:rsid w:val="00C50758"/>
    <w:rsid w:val="00C507C7"/>
    <w:rsid w:val="00C50AA2"/>
    <w:rsid w:val="00C50B98"/>
    <w:rsid w:val="00C50E23"/>
    <w:rsid w:val="00C50F40"/>
    <w:rsid w:val="00C51395"/>
    <w:rsid w:val="00C5177D"/>
    <w:rsid w:val="00C51A84"/>
    <w:rsid w:val="00C51B2F"/>
    <w:rsid w:val="00C51B5B"/>
    <w:rsid w:val="00C51BD6"/>
    <w:rsid w:val="00C51D5C"/>
    <w:rsid w:val="00C52342"/>
    <w:rsid w:val="00C52363"/>
    <w:rsid w:val="00C523D0"/>
    <w:rsid w:val="00C52D20"/>
    <w:rsid w:val="00C52D8B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38D0"/>
    <w:rsid w:val="00C53DE5"/>
    <w:rsid w:val="00C5443B"/>
    <w:rsid w:val="00C544F6"/>
    <w:rsid w:val="00C54507"/>
    <w:rsid w:val="00C54580"/>
    <w:rsid w:val="00C54591"/>
    <w:rsid w:val="00C54854"/>
    <w:rsid w:val="00C54AD9"/>
    <w:rsid w:val="00C54EC4"/>
    <w:rsid w:val="00C5501B"/>
    <w:rsid w:val="00C550A9"/>
    <w:rsid w:val="00C550F5"/>
    <w:rsid w:val="00C551C8"/>
    <w:rsid w:val="00C5536D"/>
    <w:rsid w:val="00C5558D"/>
    <w:rsid w:val="00C5584C"/>
    <w:rsid w:val="00C5592E"/>
    <w:rsid w:val="00C55969"/>
    <w:rsid w:val="00C55DC8"/>
    <w:rsid w:val="00C55DE5"/>
    <w:rsid w:val="00C562BE"/>
    <w:rsid w:val="00C563F8"/>
    <w:rsid w:val="00C564CD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5A2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16C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D93"/>
    <w:rsid w:val="00C64DC6"/>
    <w:rsid w:val="00C64F45"/>
    <w:rsid w:val="00C650C1"/>
    <w:rsid w:val="00C651DE"/>
    <w:rsid w:val="00C65337"/>
    <w:rsid w:val="00C654C1"/>
    <w:rsid w:val="00C654ED"/>
    <w:rsid w:val="00C655BE"/>
    <w:rsid w:val="00C65610"/>
    <w:rsid w:val="00C656F1"/>
    <w:rsid w:val="00C6577C"/>
    <w:rsid w:val="00C657CD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165"/>
    <w:rsid w:val="00C672B1"/>
    <w:rsid w:val="00C67859"/>
    <w:rsid w:val="00C67914"/>
    <w:rsid w:val="00C67994"/>
    <w:rsid w:val="00C67D57"/>
    <w:rsid w:val="00C67E41"/>
    <w:rsid w:val="00C67E93"/>
    <w:rsid w:val="00C67FE9"/>
    <w:rsid w:val="00C700C1"/>
    <w:rsid w:val="00C706F0"/>
    <w:rsid w:val="00C706FD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A7E"/>
    <w:rsid w:val="00C72BA6"/>
    <w:rsid w:val="00C73110"/>
    <w:rsid w:val="00C734BD"/>
    <w:rsid w:val="00C73704"/>
    <w:rsid w:val="00C737B0"/>
    <w:rsid w:val="00C743D4"/>
    <w:rsid w:val="00C745DB"/>
    <w:rsid w:val="00C7465B"/>
    <w:rsid w:val="00C74776"/>
    <w:rsid w:val="00C747C5"/>
    <w:rsid w:val="00C74817"/>
    <w:rsid w:val="00C74AEA"/>
    <w:rsid w:val="00C74BD6"/>
    <w:rsid w:val="00C74C96"/>
    <w:rsid w:val="00C74CEE"/>
    <w:rsid w:val="00C750B2"/>
    <w:rsid w:val="00C752DA"/>
    <w:rsid w:val="00C758B4"/>
    <w:rsid w:val="00C759A1"/>
    <w:rsid w:val="00C75A72"/>
    <w:rsid w:val="00C75A8B"/>
    <w:rsid w:val="00C75B95"/>
    <w:rsid w:val="00C75D7A"/>
    <w:rsid w:val="00C75E74"/>
    <w:rsid w:val="00C75E84"/>
    <w:rsid w:val="00C75F68"/>
    <w:rsid w:val="00C7631B"/>
    <w:rsid w:val="00C764E7"/>
    <w:rsid w:val="00C76AD1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B49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4D"/>
    <w:rsid w:val="00C8265C"/>
    <w:rsid w:val="00C827F6"/>
    <w:rsid w:val="00C828F5"/>
    <w:rsid w:val="00C82D74"/>
    <w:rsid w:val="00C830C3"/>
    <w:rsid w:val="00C83136"/>
    <w:rsid w:val="00C83195"/>
    <w:rsid w:val="00C832F1"/>
    <w:rsid w:val="00C8340E"/>
    <w:rsid w:val="00C837DD"/>
    <w:rsid w:val="00C83906"/>
    <w:rsid w:val="00C83AC5"/>
    <w:rsid w:val="00C83AD0"/>
    <w:rsid w:val="00C83F3E"/>
    <w:rsid w:val="00C83FB9"/>
    <w:rsid w:val="00C8474F"/>
    <w:rsid w:val="00C8498B"/>
    <w:rsid w:val="00C84F65"/>
    <w:rsid w:val="00C85029"/>
    <w:rsid w:val="00C851E0"/>
    <w:rsid w:val="00C85403"/>
    <w:rsid w:val="00C85898"/>
    <w:rsid w:val="00C85953"/>
    <w:rsid w:val="00C85A09"/>
    <w:rsid w:val="00C85D16"/>
    <w:rsid w:val="00C85D8E"/>
    <w:rsid w:val="00C85DD8"/>
    <w:rsid w:val="00C85F0C"/>
    <w:rsid w:val="00C85F93"/>
    <w:rsid w:val="00C863BB"/>
    <w:rsid w:val="00C86579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D3D"/>
    <w:rsid w:val="00C87F19"/>
    <w:rsid w:val="00C87F86"/>
    <w:rsid w:val="00C9050F"/>
    <w:rsid w:val="00C90536"/>
    <w:rsid w:val="00C90551"/>
    <w:rsid w:val="00C90C44"/>
    <w:rsid w:val="00C90D36"/>
    <w:rsid w:val="00C9109C"/>
    <w:rsid w:val="00C910C5"/>
    <w:rsid w:val="00C913EB"/>
    <w:rsid w:val="00C9159E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D5C"/>
    <w:rsid w:val="00C93F7B"/>
    <w:rsid w:val="00C94225"/>
    <w:rsid w:val="00C943F7"/>
    <w:rsid w:val="00C94623"/>
    <w:rsid w:val="00C9479C"/>
    <w:rsid w:val="00C94889"/>
    <w:rsid w:val="00C94C56"/>
    <w:rsid w:val="00C94C5C"/>
    <w:rsid w:val="00C94C90"/>
    <w:rsid w:val="00C94CCA"/>
    <w:rsid w:val="00C94D62"/>
    <w:rsid w:val="00C94D69"/>
    <w:rsid w:val="00C94F2A"/>
    <w:rsid w:val="00C94F2D"/>
    <w:rsid w:val="00C9510C"/>
    <w:rsid w:val="00C95173"/>
    <w:rsid w:val="00C953E8"/>
    <w:rsid w:val="00C954C7"/>
    <w:rsid w:val="00C956BF"/>
    <w:rsid w:val="00C95735"/>
    <w:rsid w:val="00C9578C"/>
    <w:rsid w:val="00C959A4"/>
    <w:rsid w:val="00C96058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6ED1"/>
    <w:rsid w:val="00C970A9"/>
    <w:rsid w:val="00C97343"/>
    <w:rsid w:val="00C97811"/>
    <w:rsid w:val="00C978BC"/>
    <w:rsid w:val="00C97A64"/>
    <w:rsid w:val="00C97D10"/>
    <w:rsid w:val="00C97D53"/>
    <w:rsid w:val="00CA0187"/>
    <w:rsid w:val="00CA02AB"/>
    <w:rsid w:val="00CA0364"/>
    <w:rsid w:val="00CA04DE"/>
    <w:rsid w:val="00CA0595"/>
    <w:rsid w:val="00CA084E"/>
    <w:rsid w:val="00CA09A9"/>
    <w:rsid w:val="00CA0B9E"/>
    <w:rsid w:val="00CA0C52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2B"/>
    <w:rsid w:val="00CA1E5B"/>
    <w:rsid w:val="00CA1E6E"/>
    <w:rsid w:val="00CA1F8C"/>
    <w:rsid w:val="00CA1FDB"/>
    <w:rsid w:val="00CA21AA"/>
    <w:rsid w:val="00CA2201"/>
    <w:rsid w:val="00CA227F"/>
    <w:rsid w:val="00CA2554"/>
    <w:rsid w:val="00CA28AB"/>
    <w:rsid w:val="00CA2972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ED3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A7C"/>
    <w:rsid w:val="00CA4CE4"/>
    <w:rsid w:val="00CA4DB7"/>
    <w:rsid w:val="00CA508D"/>
    <w:rsid w:val="00CA5458"/>
    <w:rsid w:val="00CA57FA"/>
    <w:rsid w:val="00CA59E8"/>
    <w:rsid w:val="00CA63A4"/>
    <w:rsid w:val="00CA6421"/>
    <w:rsid w:val="00CA671A"/>
    <w:rsid w:val="00CA68A1"/>
    <w:rsid w:val="00CA69D3"/>
    <w:rsid w:val="00CA6B0E"/>
    <w:rsid w:val="00CA6FF9"/>
    <w:rsid w:val="00CA71F0"/>
    <w:rsid w:val="00CA7422"/>
    <w:rsid w:val="00CA75E5"/>
    <w:rsid w:val="00CA75E7"/>
    <w:rsid w:val="00CA781F"/>
    <w:rsid w:val="00CA79BB"/>
    <w:rsid w:val="00CA7A5A"/>
    <w:rsid w:val="00CA7DD7"/>
    <w:rsid w:val="00CA7F2A"/>
    <w:rsid w:val="00CA7F4B"/>
    <w:rsid w:val="00CA7F94"/>
    <w:rsid w:val="00CB006A"/>
    <w:rsid w:val="00CB018C"/>
    <w:rsid w:val="00CB024D"/>
    <w:rsid w:val="00CB0D70"/>
    <w:rsid w:val="00CB0F41"/>
    <w:rsid w:val="00CB10DA"/>
    <w:rsid w:val="00CB1149"/>
    <w:rsid w:val="00CB11AD"/>
    <w:rsid w:val="00CB15C7"/>
    <w:rsid w:val="00CB167E"/>
    <w:rsid w:val="00CB17C6"/>
    <w:rsid w:val="00CB19C0"/>
    <w:rsid w:val="00CB1BE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6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61D9"/>
    <w:rsid w:val="00CB61EA"/>
    <w:rsid w:val="00CB6394"/>
    <w:rsid w:val="00CB63E7"/>
    <w:rsid w:val="00CB6472"/>
    <w:rsid w:val="00CB65EF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34"/>
    <w:rsid w:val="00CB7763"/>
    <w:rsid w:val="00CB793F"/>
    <w:rsid w:val="00CB7945"/>
    <w:rsid w:val="00CB7A0E"/>
    <w:rsid w:val="00CB7AE8"/>
    <w:rsid w:val="00CB7C17"/>
    <w:rsid w:val="00CB7C71"/>
    <w:rsid w:val="00CB7D6B"/>
    <w:rsid w:val="00CB7F82"/>
    <w:rsid w:val="00CB7FAC"/>
    <w:rsid w:val="00CC018C"/>
    <w:rsid w:val="00CC025E"/>
    <w:rsid w:val="00CC0598"/>
    <w:rsid w:val="00CC07B8"/>
    <w:rsid w:val="00CC09FF"/>
    <w:rsid w:val="00CC0A0B"/>
    <w:rsid w:val="00CC0BD9"/>
    <w:rsid w:val="00CC0DD7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121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235"/>
    <w:rsid w:val="00CC566C"/>
    <w:rsid w:val="00CC56D3"/>
    <w:rsid w:val="00CC5921"/>
    <w:rsid w:val="00CC5CFA"/>
    <w:rsid w:val="00CC5D98"/>
    <w:rsid w:val="00CC5E8A"/>
    <w:rsid w:val="00CC5FFE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D1E"/>
    <w:rsid w:val="00CD0EA8"/>
    <w:rsid w:val="00CD0FDE"/>
    <w:rsid w:val="00CD129C"/>
    <w:rsid w:val="00CD12DC"/>
    <w:rsid w:val="00CD15AF"/>
    <w:rsid w:val="00CD1696"/>
    <w:rsid w:val="00CD1935"/>
    <w:rsid w:val="00CD1A87"/>
    <w:rsid w:val="00CD1BD6"/>
    <w:rsid w:val="00CD1C40"/>
    <w:rsid w:val="00CD1E43"/>
    <w:rsid w:val="00CD278B"/>
    <w:rsid w:val="00CD2901"/>
    <w:rsid w:val="00CD2A23"/>
    <w:rsid w:val="00CD2AEA"/>
    <w:rsid w:val="00CD2BBF"/>
    <w:rsid w:val="00CD2D88"/>
    <w:rsid w:val="00CD2E09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D7"/>
    <w:rsid w:val="00CD3EA3"/>
    <w:rsid w:val="00CD3F51"/>
    <w:rsid w:val="00CD3F99"/>
    <w:rsid w:val="00CD428C"/>
    <w:rsid w:val="00CD43F6"/>
    <w:rsid w:val="00CD4441"/>
    <w:rsid w:val="00CD4602"/>
    <w:rsid w:val="00CD4661"/>
    <w:rsid w:val="00CD48B9"/>
    <w:rsid w:val="00CD4B1B"/>
    <w:rsid w:val="00CD4D01"/>
    <w:rsid w:val="00CD4FFC"/>
    <w:rsid w:val="00CD5087"/>
    <w:rsid w:val="00CD5222"/>
    <w:rsid w:val="00CD526B"/>
    <w:rsid w:val="00CD5486"/>
    <w:rsid w:val="00CD54F6"/>
    <w:rsid w:val="00CD557E"/>
    <w:rsid w:val="00CD5603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8BD"/>
    <w:rsid w:val="00CD7946"/>
    <w:rsid w:val="00CD7EF1"/>
    <w:rsid w:val="00CE0B27"/>
    <w:rsid w:val="00CE0C1C"/>
    <w:rsid w:val="00CE0E04"/>
    <w:rsid w:val="00CE10CD"/>
    <w:rsid w:val="00CE1128"/>
    <w:rsid w:val="00CE1270"/>
    <w:rsid w:val="00CE1345"/>
    <w:rsid w:val="00CE1389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CD3"/>
    <w:rsid w:val="00CE4D5A"/>
    <w:rsid w:val="00CE4E40"/>
    <w:rsid w:val="00CE4EB8"/>
    <w:rsid w:val="00CE5189"/>
    <w:rsid w:val="00CE51BC"/>
    <w:rsid w:val="00CE54CE"/>
    <w:rsid w:val="00CE550C"/>
    <w:rsid w:val="00CE551F"/>
    <w:rsid w:val="00CE57D1"/>
    <w:rsid w:val="00CE57E8"/>
    <w:rsid w:val="00CE5C77"/>
    <w:rsid w:val="00CE5DB4"/>
    <w:rsid w:val="00CE5E26"/>
    <w:rsid w:val="00CE5E43"/>
    <w:rsid w:val="00CE5ED6"/>
    <w:rsid w:val="00CE5ED9"/>
    <w:rsid w:val="00CE622A"/>
    <w:rsid w:val="00CE64FF"/>
    <w:rsid w:val="00CE692E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FA2"/>
    <w:rsid w:val="00CF12A7"/>
    <w:rsid w:val="00CF1369"/>
    <w:rsid w:val="00CF1494"/>
    <w:rsid w:val="00CF14A1"/>
    <w:rsid w:val="00CF15D4"/>
    <w:rsid w:val="00CF1AB3"/>
    <w:rsid w:val="00CF1D02"/>
    <w:rsid w:val="00CF1D1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3CB7"/>
    <w:rsid w:val="00CF3F85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7D"/>
    <w:rsid w:val="00CF62EE"/>
    <w:rsid w:val="00CF6370"/>
    <w:rsid w:val="00CF6819"/>
    <w:rsid w:val="00CF6960"/>
    <w:rsid w:val="00CF6A53"/>
    <w:rsid w:val="00CF6B6A"/>
    <w:rsid w:val="00CF6D66"/>
    <w:rsid w:val="00CF6DEC"/>
    <w:rsid w:val="00CF7037"/>
    <w:rsid w:val="00CF7137"/>
    <w:rsid w:val="00CF7364"/>
    <w:rsid w:val="00CF73A4"/>
    <w:rsid w:val="00CF768B"/>
    <w:rsid w:val="00CF77B7"/>
    <w:rsid w:val="00CF77EC"/>
    <w:rsid w:val="00CF78F8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4FC1"/>
    <w:rsid w:val="00D050A4"/>
    <w:rsid w:val="00D05163"/>
    <w:rsid w:val="00D0518D"/>
    <w:rsid w:val="00D05193"/>
    <w:rsid w:val="00D054ED"/>
    <w:rsid w:val="00D05699"/>
    <w:rsid w:val="00D05718"/>
    <w:rsid w:val="00D05897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78A"/>
    <w:rsid w:val="00D069D1"/>
    <w:rsid w:val="00D069E3"/>
    <w:rsid w:val="00D06AF5"/>
    <w:rsid w:val="00D06D12"/>
    <w:rsid w:val="00D06D77"/>
    <w:rsid w:val="00D06EB1"/>
    <w:rsid w:val="00D06F02"/>
    <w:rsid w:val="00D072A2"/>
    <w:rsid w:val="00D074E4"/>
    <w:rsid w:val="00D07704"/>
    <w:rsid w:val="00D07705"/>
    <w:rsid w:val="00D0770B"/>
    <w:rsid w:val="00D07975"/>
    <w:rsid w:val="00D07BDF"/>
    <w:rsid w:val="00D07D5D"/>
    <w:rsid w:val="00D07E34"/>
    <w:rsid w:val="00D07F4F"/>
    <w:rsid w:val="00D102ED"/>
    <w:rsid w:val="00D103D5"/>
    <w:rsid w:val="00D104D0"/>
    <w:rsid w:val="00D1089A"/>
    <w:rsid w:val="00D10B87"/>
    <w:rsid w:val="00D10C4A"/>
    <w:rsid w:val="00D10E0E"/>
    <w:rsid w:val="00D10E2E"/>
    <w:rsid w:val="00D10F1A"/>
    <w:rsid w:val="00D10FF0"/>
    <w:rsid w:val="00D11009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B3"/>
    <w:rsid w:val="00D127D2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4E"/>
    <w:rsid w:val="00D14C6A"/>
    <w:rsid w:val="00D15094"/>
    <w:rsid w:val="00D15262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43C"/>
    <w:rsid w:val="00D174CA"/>
    <w:rsid w:val="00D175AB"/>
    <w:rsid w:val="00D177C5"/>
    <w:rsid w:val="00D1788F"/>
    <w:rsid w:val="00D179F0"/>
    <w:rsid w:val="00D17B35"/>
    <w:rsid w:val="00D17C51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97A"/>
    <w:rsid w:val="00D20B12"/>
    <w:rsid w:val="00D20C3F"/>
    <w:rsid w:val="00D20E3A"/>
    <w:rsid w:val="00D20EE7"/>
    <w:rsid w:val="00D21144"/>
    <w:rsid w:val="00D212E4"/>
    <w:rsid w:val="00D2144C"/>
    <w:rsid w:val="00D2153B"/>
    <w:rsid w:val="00D215AC"/>
    <w:rsid w:val="00D218A4"/>
    <w:rsid w:val="00D218AC"/>
    <w:rsid w:val="00D218C1"/>
    <w:rsid w:val="00D2195E"/>
    <w:rsid w:val="00D219A6"/>
    <w:rsid w:val="00D21C3E"/>
    <w:rsid w:val="00D21D2E"/>
    <w:rsid w:val="00D21DA3"/>
    <w:rsid w:val="00D21DDA"/>
    <w:rsid w:val="00D21E41"/>
    <w:rsid w:val="00D221FD"/>
    <w:rsid w:val="00D22317"/>
    <w:rsid w:val="00D2255F"/>
    <w:rsid w:val="00D225DC"/>
    <w:rsid w:val="00D22BC2"/>
    <w:rsid w:val="00D22C21"/>
    <w:rsid w:val="00D22C44"/>
    <w:rsid w:val="00D22E09"/>
    <w:rsid w:val="00D2310C"/>
    <w:rsid w:val="00D2362B"/>
    <w:rsid w:val="00D23873"/>
    <w:rsid w:val="00D238F1"/>
    <w:rsid w:val="00D23979"/>
    <w:rsid w:val="00D23B4E"/>
    <w:rsid w:val="00D23BDB"/>
    <w:rsid w:val="00D23CEE"/>
    <w:rsid w:val="00D23E67"/>
    <w:rsid w:val="00D23F3C"/>
    <w:rsid w:val="00D241EB"/>
    <w:rsid w:val="00D24270"/>
    <w:rsid w:val="00D242C1"/>
    <w:rsid w:val="00D24388"/>
    <w:rsid w:val="00D244EC"/>
    <w:rsid w:val="00D2454A"/>
    <w:rsid w:val="00D2467C"/>
    <w:rsid w:val="00D24BC3"/>
    <w:rsid w:val="00D24E7E"/>
    <w:rsid w:val="00D24F10"/>
    <w:rsid w:val="00D25073"/>
    <w:rsid w:val="00D25149"/>
    <w:rsid w:val="00D254E9"/>
    <w:rsid w:val="00D25572"/>
    <w:rsid w:val="00D2570E"/>
    <w:rsid w:val="00D258D8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B34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C69"/>
    <w:rsid w:val="00D31D7C"/>
    <w:rsid w:val="00D31DDA"/>
    <w:rsid w:val="00D32171"/>
    <w:rsid w:val="00D323C3"/>
    <w:rsid w:val="00D3273B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70"/>
    <w:rsid w:val="00D33192"/>
    <w:rsid w:val="00D331CA"/>
    <w:rsid w:val="00D335AA"/>
    <w:rsid w:val="00D33632"/>
    <w:rsid w:val="00D33741"/>
    <w:rsid w:val="00D3388B"/>
    <w:rsid w:val="00D33959"/>
    <w:rsid w:val="00D33C44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AEA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A9A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5FA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BF"/>
    <w:rsid w:val="00D41FEA"/>
    <w:rsid w:val="00D42182"/>
    <w:rsid w:val="00D42458"/>
    <w:rsid w:val="00D427D4"/>
    <w:rsid w:val="00D42AAF"/>
    <w:rsid w:val="00D43085"/>
    <w:rsid w:val="00D4318E"/>
    <w:rsid w:val="00D431F6"/>
    <w:rsid w:val="00D43289"/>
    <w:rsid w:val="00D433BF"/>
    <w:rsid w:val="00D43654"/>
    <w:rsid w:val="00D43A92"/>
    <w:rsid w:val="00D43BD6"/>
    <w:rsid w:val="00D43D59"/>
    <w:rsid w:val="00D43E4A"/>
    <w:rsid w:val="00D43E7A"/>
    <w:rsid w:val="00D4436B"/>
    <w:rsid w:val="00D445A4"/>
    <w:rsid w:val="00D44603"/>
    <w:rsid w:val="00D4491D"/>
    <w:rsid w:val="00D44DCA"/>
    <w:rsid w:val="00D451EE"/>
    <w:rsid w:val="00D454E7"/>
    <w:rsid w:val="00D45577"/>
    <w:rsid w:val="00D45682"/>
    <w:rsid w:val="00D456A0"/>
    <w:rsid w:val="00D45B0A"/>
    <w:rsid w:val="00D45B20"/>
    <w:rsid w:val="00D45C47"/>
    <w:rsid w:val="00D46242"/>
    <w:rsid w:val="00D46367"/>
    <w:rsid w:val="00D463C8"/>
    <w:rsid w:val="00D464B9"/>
    <w:rsid w:val="00D46551"/>
    <w:rsid w:val="00D468B7"/>
    <w:rsid w:val="00D46BCD"/>
    <w:rsid w:val="00D46C92"/>
    <w:rsid w:val="00D46D2F"/>
    <w:rsid w:val="00D46DE7"/>
    <w:rsid w:val="00D46E5D"/>
    <w:rsid w:val="00D4700A"/>
    <w:rsid w:val="00D470BD"/>
    <w:rsid w:val="00D47306"/>
    <w:rsid w:val="00D47349"/>
    <w:rsid w:val="00D47869"/>
    <w:rsid w:val="00D47A2C"/>
    <w:rsid w:val="00D47CA2"/>
    <w:rsid w:val="00D47E58"/>
    <w:rsid w:val="00D50437"/>
    <w:rsid w:val="00D506B9"/>
    <w:rsid w:val="00D508CC"/>
    <w:rsid w:val="00D50987"/>
    <w:rsid w:val="00D50A19"/>
    <w:rsid w:val="00D50B84"/>
    <w:rsid w:val="00D50C86"/>
    <w:rsid w:val="00D50CAE"/>
    <w:rsid w:val="00D50CFF"/>
    <w:rsid w:val="00D50D48"/>
    <w:rsid w:val="00D51252"/>
    <w:rsid w:val="00D513AD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9D4"/>
    <w:rsid w:val="00D52B77"/>
    <w:rsid w:val="00D52BB8"/>
    <w:rsid w:val="00D52F7C"/>
    <w:rsid w:val="00D5318D"/>
    <w:rsid w:val="00D532DA"/>
    <w:rsid w:val="00D5336F"/>
    <w:rsid w:val="00D535C4"/>
    <w:rsid w:val="00D536A6"/>
    <w:rsid w:val="00D53953"/>
    <w:rsid w:val="00D539D3"/>
    <w:rsid w:val="00D53C16"/>
    <w:rsid w:val="00D53E09"/>
    <w:rsid w:val="00D53FD0"/>
    <w:rsid w:val="00D54006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879"/>
    <w:rsid w:val="00D55910"/>
    <w:rsid w:val="00D55ABA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20C"/>
    <w:rsid w:val="00D57262"/>
    <w:rsid w:val="00D57427"/>
    <w:rsid w:val="00D57562"/>
    <w:rsid w:val="00D576B2"/>
    <w:rsid w:val="00D576FD"/>
    <w:rsid w:val="00D57C85"/>
    <w:rsid w:val="00D57EF1"/>
    <w:rsid w:val="00D57FCC"/>
    <w:rsid w:val="00D60153"/>
    <w:rsid w:val="00D60231"/>
    <w:rsid w:val="00D6047C"/>
    <w:rsid w:val="00D604D3"/>
    <w:rsid w:val="00D60664"/>
    <w:rsid w:val="00D60B62"/>
    <w:rsid w:val="00D6101D"/>
    <w:rsid w:val="00D610E0"/>
    <w:rsid w:val="00D612A9"/>
    <w:rsid w:val="00D61418"/>
    <w:rsid w:val="00D61704"/>
    <w:rsid w:val="00D61C09"/>
    <w:rsid w:val="00D61F6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3D"/>
    <w:rsid w:val="00D658E2"/>
    <w:rsid w:val="00D65A85"/>
    <w:rsid w:val="00D65B8A"/>
    <w:rsid w:val="00D65F3A"/>
    <w:rsid w:val="00D6616F"/>
    <w:rsid w:val="00D66206"/>
    <w:rsid w:val="00D66355"/>
    <w:rsid w:val="00D66972"/>
    <w:rsid w:val="00D66CC7"/>
    <w:rsid w:val="00D66D84"/>
    <w:rsid w:val="00D67186"/>
    <w:rsid w:val="00D67307"/>
    <w:rsid w:val="00D678F2"/>
    <w:rsid w:val="00D679BD"/>
    <w:rsid w:val="00D679E4"/>
    <w:rsid w:val="00D67B8E"/>
    <w:rsid w:val="00D67E4B"/>
    <w:rsid w:val="00D67EA4"/>
    <w:rsid w:val="00D7013E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461"/>
    <w:rsid w:val="00D72585"/>
    <w:rsid w:val="00D725E9"/>
    <w:rsid w:val="00D72A72"/>
    <w:rsid w:val="00D72D6F"/>
    <w:rsid w:val="00D72FDB"/>
    <w:rsid w:val="00D7326A"/>
    <w:rsid w:val="00D73499"/>
    <w:rsid w:val="00D736B1"/>
    <w:rsid w:val="00D73712"/>
    <w:rsid w:val="00D73751"/>
    <w:rsid w:val="00D73894"/>
    <w:rsid w:val="00D739B4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72C8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6BC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1F8D"/>
    <w:rsid w:val="00D822C9"/>
    <w:rsid w:val="00D8250C"/>
    <w:rsid w:val="00D82628"/>
    <w:rsid w:val="00D82D2B"/>
    <w:rsid w:val="00D82F80"/>
    <w:rsid w:val="00D83093"/>
    <w:rsid w:val="00D832B5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0B0"/>
    <w:rsid w:val="00D84287"/>
    <w:rsid w:val="00D8449B"/>
    <w:rsid w:val="00D84E1F"/>
    <w:rsid w:val="00D84F4C"/>
    <w:rsid w:val="00D85060"/>
    <w:rsid w:val="00D85228"/>
    <w:rsid w:val="00D85291"/>
    <w:rsid w:val="00D853FA"/>
    <w:rsid w:val="00D85726"/>
    <w:rsid w:val="00D85C12"/>
    <w:rsid w:val="00D85C82"/>
    <w:rsid w:val="00D85D97"/>
    <w:rsid w:val="00D85DD5"/>
    <w:rsid w:val="00D864F0"/>
    <w:rsid w:val="00D865B8"/>
    <w:rsid w:val="00D86AAC"/>
    <w:rsid w:val="00D86AF3"/>
    <w:rsid w:val="00D870A5"/>
    <w:rsid w:val="00D8710E"/>
    <w:rsid w:val="00D871C9"/>
    <w:rsid w:val="00D871D9"/>
    <w:rsid w:val="00D8798D"/>
    <w:rsid w:val="00D87C16"/>
    <w:rsid w:val="00D87E7C"/>
    <w:rsid w:val="00D87E97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D0E"/>
    <w:rsid w:val="00D90D69"/>
    <w:rsid w:val="00D90FED"/>
    <w:rsid w:val="00D90FF5"/>
    <w:rsid w:val="00D910BD"/>
    <w:rsid w:val="00D910CB"/>
    <w:rsid w:val="00D91220"/>
    <w:rsid w:val="00D913A3"/>
    <w:rsid w:val="00D9173C"/>
    <w:rsid w:val="00D917D4"/>
    <w:rsid w:val="00D9196E"/>
    <w:rsid w:val="00D919AB"/>
    <w:rsid w:val="00D919C9"/>
    <w:rsid w:val="00D91AEA"/>
    <w:rsid w:val="00D91CA9"/>
    <w:rsid w:val="00D91E32"/>
    <w:rsid w:val="00D9211A"/>
    <w:rsid w:val="00D9243B"/>
    <w:rsid w:val="00D92587"/>
    <w:rsid w:val="00D92692"/>
    <w:rsid w:val="00D929BB"/>
    <w:rsid w:val="00D929C4"/>
    <w:rsid w:val="00D92AB6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C40"/>
    <w:rsid w:val="00D94D2A"/>
    <w:rsid w:val="00D94F2B"/>
    <w:rsid w:val="00D950BF"/>
    <w:rsid w:val="00D95368"/>
    <w:rsid w:val="00D955B0"/>
    <w:rsid w:val="00D9599C"/>
    <w:rsid w:val="00D959AE"/>
    <w:rsid w:val="00D95A76"/>
    <w:rsid w:val="00D95EC4"/>
    <w:rsid w:val="00D960FB"/>
    <w:rsid w:val="00D96302"/>
    <w:rsid w:val="00D9689F"/>
    <w:rsid w:val="00D96CBD"/>
    <w:rsid w:val="00D96DBD"/>
    <w:rsid w:val="00D96DF5"/>
    <w:rsid w:val="00D96F16"/>
    <w:rsid w:val="00D96FE8"/>
    <w:rsid w:val="00D970DF"/>
    <w:rsid w:val="00D9710E"/>
    <w:rsid w:val="00D972DE"/>
    <w:rsid w:val="00D97314"/>
    <w:rsid w:val="00D97790"/>
    <w:rsid w:val="00D977D4"/>
    <w:rsid w:val="00D97B45"/>
    <w:rsid w:val="00D97C16"/>
    <w:rsid w:val="00D97C38"/>
    <w:rsid w:val="00D97D5F"/>
    <w:rsid w:val="00D97ED2"/>
    <w:rsid w:val="00DA01BE"/>
    <w:rsid w:val="00DA0367"/>
    <w:rsid w:val="00DA0515"/>
    <w:rsid w:val="00DA056F"/>
    <w:rsid w:val="00DA0685"/>
    <w:rsid w:val="00DA0841"/>
    <w:rsid w:val="00DA08F0"/>
    <w:rsid w:val="00DA0CC5"/>
    <w:rsid w:val="00DA0E24"/>
    <w:rsid w:val="00DA0F95"/>
    <w:rsid w:val="00DA1355"/>
    <w:rsid w:val="00DA1410"/>
    <w:rsid w:val="00DA1433"/>
    <w:rsid w:val="00DA155E"/>
    <w:rsid w:val="00DA1567"/>
    <w:rsid w:val="00DA1718"/>
    <w:rsid w:val="00DA1C22"/>
    <w:rsid w:val="00DA1C32"/>
    <w:rsid w:val="00DA1EE0"/>
    <w:rsid w:val="00DA2081"/>
    <w:rsid w:val="00DA20D7"/>
    <w:rsid w:val="00DA2112"/>
    <w:rsid w:val="00DA2167"/>
    <w:rsid w:val="00DA28DE"/>
    <w:rsid w:val="00DA28EB"/>
    <w:rsid w:val="00DA2A8C"/>
    <w:rsid w:val="00DA2D82"/>
    <w:rsid w:val="00DA3107"/>
    <w:rsid w:val="00DA31B7"/>
    <w:rsid w:val="00DA32EE"/>
    <w:rsid w:val="00DA369F"/>
    <w:rsid w:val="00DA3726"/>
    <w:rsid w:val="00DA37F2"/>
    <w:rsid w:val="00DA395C"/>
    <w:rsid w:val="00DA39B4"/>
    <w:rsid w:val="00DA39F1"/>
    <w:rsid w:val="00DA3BB2"/>
    <w:rsid w:val="00DA3FD1"/>
    <w:rsid w:val="00DA407C"/>
    <w:rsid w:val="00DA45CC"/>
    <w:rsid w:val="00DA4692"/>
    <w:rsid w:val="00DA48ED"/>
    <w:rsid w:val="00DA4991"/>
    <w:rsid w:val="00DA4A2B"/>
    <w:rsid w:val="00DA4B13"/>
    <w:rsid w:val="00DA4B63"/>
    <w:rsid w:val="00DA4C21"/>
    <w:rsid w:val="00DA4CCB"/>
    <w:rsid w:val="00DA4DC3"/>
    <w:rsid w:val="00DA4FDF"/>
    <w:rsid w:val="00DA50D7"/>
    <w:rsid w:val="00DA5120"/>
    <w:rsid w:val="00DA5137"/>
    <w:rsid w:val="00DA53AE"/>
    <w:rsid w:val="00DA5464"/>
    <w:rsid w:val="00DA54A2"/>
    <w:rsid w:val="00DA5769"/>
    <w:rsid w:val="00DA578B"/>
    <w:rsid w:val="00DA57BA"/>
    <w:rsid w:val="00DA5840"/>
    <w:rsid w:val="00DA5BB5"/>
    <w:rsid w:val="00DA6DAE"/>
    <w:rsid w:val="00DA6EE7"/>
    <w:rsid w:val="00DA7286"/>
    <w:rsid w:val="00DA7492"/>
    <w:rsid w:val="00DA74C3"/>
    <w:rsid w:val="00DA7895"/>
    <w:rsid w:val="00DA7CF9"/>
    <w:rsid w:val="00DA7D3D"/>
    <w:rsid w:val="00DA7EDD"/>
    <w:rsid w:val="00DA7FA6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B2"/>
    <w:rsid w:val="00DB1D01"/>
    <w:rsid w:val="00DB215F"/>
    <w:rsid w:val="00DB2227"/>
    <w:rsid w:val="00DB242C"/>
    <w:rsid w:val="00DB2431"/>
    <w:rsid w:val="00DB2BFB"/>
    <w:rsid w:val="00DB2E88"/>
    <w:rsid w:val="00DB2EA9"/>
    <w:rsid w:val="00DB2F79"/>
    <w:rsid w:val="00DB3028"/>
    <w:rsid w:val="00DB37C1"/>
    <w:rsid w:val="00DB3832"/>
    <w:rsid w:val="00DB3ACC"/>
    <w:rsid w:val="00DB3ED1"/>
    <w:rsid w:val="00DB3FD7"/>
    <w:rsid w:val="00DB40A0"/>
    <w:rsid w:val="00DB4664"/>
    <w:rsid w:val="00DB47A9"/>
    <w:rsid w:val="00DB49B6"/>
    <w:rsid w:val="00DB4E07"/>
    <w:rsid w:val="00DB4E94"/>
    <w:rsid w:val="00DB500D"/>
    <w:rsid w:val="00DB5133"/>
    <w:rsid w:val="00DB5165"/>
    <w:rsid w:val="00DB5365"/>
    <w:rsid w:val="00DB5508"/>
    <w:rsid w:val="00DB5580"/>
    <w:rsid w:val="00DB5621"/>
    <w:rsid w:val="00DB5751"/>
    <w:rsid w:val="00DB5836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22"/>
    <w:rsid w:val="00DC0942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374"/>
    <w:rsid w:val="00DC270B"/>
    <w:rsid w:val="00DC2893"/>
    <w:rsid w:val="00DC2C5E"/>
    <w:rsid w:val="00DC2D90"/>
    <w:rsid w:val="00DC303D"/>
    <w:rsid w:val="00DC3455"/>
    <w:rsid w:val="00DC34E4"/>
    <w:rsid w:val="00DC35A2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54A"/>
    <w:rsid w:val="00DC4718"/>
    <w:rsid w:val="00DC4866"/>
    <w:rsid w:val="00DC4F99"/>
    <w:rsid w:val="00DC502C"/>
    <w:rsid w:val="00DC522D"/>
    <w:rsid w:val="00DC5323"/>
    <w:rsid w:val="00DC539D"/>
    <w:rsid w:val="00DC5508"/>
    <w:rsid w:val="00DC5651"/>
    <w:rsid w:val="00DC5A75"/>
    <w:rsid w:val="00DC5E68"/>
    <w:rsid w:val="00DC62D7"/>
    <w:rsid w:val="00DC6645"/>
    <w:rsid w:val="00DC682B"/>
    <w:rsid w:val="00DC685D"/>
    <w:rsid w:val="00DC694B"/>
    <w:rsid w:val="00DC6A01"/>
    <w:rsid w:val="00DC6BFC"/>
    <w:rsid w:val="00DC6C8C"/>
    <w:rsid w:val="00DC70B8"/>
    <w:rsid w:val="00DC70F1"/>
    <w:rsid w:val="00DC7282"/>
    <w:rsid w:val="00DC7756"/>
    <w:rsid w:val="00DC7DCC"/>
    <w:rsid w:val="00DC7E2C"/>
    <w:rsid w:val="00DD0572"/>
    <w:rsid w:val="00DD08D1"/>
    <w:rsid w:val="00DD09F1"/>
    <w:rsid w:val="00DD0B5C"/>
    <w:rsid w:val="00DD0B98"/>
    <w:rsid w:val="00DD0C27"/>
    <w:rsid w:val="00DD0C5C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504"/>
    <w:rsid w:val="00DD37DF"/>
    <w:rsid w:val="00DD39F3"/>
    <w:rsid w:val="00DD3D22"/>
    <w:rsid w:val="00DD3EF3"/>
    <w:rsid w:val="00DD4603"/>
    <w:rsid w:val="00DD47DE"/>
    <w:rsid w:val="00DD4B89"/>
    <w:rsid w:val="00DD4BE9"/>
    <w:rsid w:val="00DD4C20"/>
    <w:rsid w:val="00DD4C7B"/>
    <w:rsid w:val="00DD4F6D"/>
    <w:rsid w:val="00DD4F82"/>
    <w:rsid w:val="00DD50E2"/>
    <w:rsid w:val="00DD5272"/>
    <w:rsid w:val="00DD52FB"/>
    <w:rsid w:val="00DD5564"/>
    <w:rsid w:val="00DD5581"/>
    <w:rsid w:val="00DD5984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AC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199F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DAC"/>
    <w:rsid w:val="00DE6F9F"/>
    <w:rsid w:val="00DE70B3"/>
    <w:rsid w:val="00DE74BA"/>
    <w:rsid w:val="00DE7C2A"/>
    <w:rsid w:val="00DE7CA2"/>
    <w:rsid w:val="00DE7CC9"/>
    <w:rsid w:val="00DE7D48"/>
    <w:rsid w:val="00DE7F27"/>
    <w:rsid w:val="00DF00EF"/>
    <w:rsid w:val="00DF014A"/>
    <w:rsid w:val="00DF0307"/>
    <w:rsid w:val="00DF068B"/>
    <w:rsid w:val="00DF0D4B"/>
    <w:rsid w:val="00DF0FE8"/>
    <w:rsid w:val="00DF1217"/>
    <w:rsid w:val="00DF1350"/>
    <w:rsid w:val="00DF138A"/>
    <w:rsid w:val="00DF153A"/>
    <w:rsid w:val="00DF173B"/>
    <w:rsid w:val="00DF176F"/>
    <w:rsid w:val="00DF1888"/>
    <w:rsid w:val="00DF1AF1"/>
    <w:rsid w:val="00DF1B05"/>
    <w:rsid w:val="00DF1C73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1A0"/>
    <w:rsid w:val="00DF3658"/>
    <w:rsid w:val="00DF3782"/>
    <w:rsid w:val="00DF38EA"/>
    <w:rsid w:val="00DF3E13"/>
    <w:rsid w:val="00DF3EEA"/>
    <w:rsid w:val="00DF4038"/>
    <w:rsid w:val="00DF427B"/>
    <w:rsid w:val="00DF4362"/>
    <w:rsid w:val="00DF4382"/>
    <w:rsid w:val="00DF444C"/>
    <w:rsid w:val="00DF487D"/>
    <w:rsid w:val="00DF49FC"/>
    <w:rsid w:val="00DF4DCD"/>
    <w:rsid w:val="00DF4E0C"/>
    <w:rsid w:val="00DF5097"/>
    <w:rsid w:val="00DF50A7"/>
    <w:rsid w:val="00DF510C"/>
    <w:rsid w:val="00DF51A2"/>
    <w:rsid w:val="00DF5776"/>
    <w:rsid w:val="00DF59CB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12"/>
    <w:rsid w:val="00E00075"/>
    <w:rsid w:val="00E0028A"/>
    <w:rsid w:val="00E004A9"/>
    <w:rsid w:val="00E0083E"/>
    <w:rsid w:val="00E00D5C"/>
    <w:rsid w:val="00E00F38"/>
    <w:rsid w:val="00E00F89"/>
    <w:rsid w:val="00E01309"/>
    <w:rsid w:val="00E018CB"/>
    <w:rsid w:val="00E01B8D"/>
    <w:rsid w:val="00E01CE7"/>
    <w:rsid w:val="00E01D1F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3D0"/>
    <w:rsid w:val="00E036FB"/>
    <w:rsid w:val="00E03995"/>
    <w:rsid w:val="00E03A18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4AC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4F3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35"/>
    <w:rsid w:val="00E10863"/>
    <w:rsid w:val="00E10902"/>
    <w:rsid w:val="00E10B64"/>
    <w:rsid w:val="00E10F19"/>
    <w:rsid w:val="00E1106E"/>
    <w:rsid w:val="00E1117F"/>
    <w:rsid w:val="00E11190"/>
    <w:rsid w:val="00E111D6"/>
    <w:rsid w:val="00E111F2"/>
    <w:rsid w:val="00E112DB"/>
    <w:rsid w:val="00E11527"/>
    <w:rsid w:val="00E11850"/>
    <w:rsid w:val="00E11AED"/>
    <w:rsid w:val="00E12043"/>
    <w:rsid w:val="00E12266"/>
    <w:rsid w:val="00E12586"/>
    <w:rsid w:val="00E127CE"/>
    <w:rsid w:val="00E12882"/>
    <w:rsid w:val="00E128D7"/>
    <w:rsid w:val="00E12B17"/>
    <w:rsid w:val="00E12FD8"/>
    <w:rsid w:val="00E13122"/>
    <w:rsid w:val="00E1328C"/>
    <w:rsid w:val="00E1344D"/>
    <w:rsid w:val="00E13714"/>
    <w:rsid w:val="00E137D6"/>
    <w:rsid w:val="00E138FD"/>
    <w:rsid w:val="00E13914"/>
    <w:rsid w:val="00E13980"/>
    <w:rsid w:val="00E13B63"/>
    <w:rsid w:val="00E13C6D"/>
    <w:rsid w:val="00E13CCC"/>
    <w:rsid w:val="00E13FBE"/>
    <w:rsid w:val="00E147BB"/>
    <w:rsid w:val="00E14C63"/>
    <w:rsid w:val="00E14DE4"/>
    <w:rsid w:val="00E150B6"/>
    <w:rsid w:val="00E1516E"/>
    <w:rsid w:val="00E1518C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913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14D9"/>
    <w:rsid w:val="00E216B0"/>
    <w:rsid w:val="00E217ED"/>
    <w:rsid w:val="00E21A08"/>
    <w:rsid w:val="00E21AB0"/>
    <w:rsid w:val="00E21BAE"/>
    <w:rsid w:val="00E21C03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583"/>
    <w:rsid w:val="00E2378C"/>
    <w:rsid w:val="00E238B8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7EF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30204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0AF"/>
    <w:rsid w:val="00E343C3"/>
    <w:rsid w:val="00E345A7"/>
    <w:rsid w:val="00E34800"/>
    <w:rsid w:val="00E34870"/>
    <w:rsid w:val="00E349FD"/>
    <w:rsid w:val="00E34BA2"/>
    <w:rsid w:val="00E34DA2"/>
    <w:rsid w:val="00E34ECE"/>
    <w:rsid w:val="00E34FB1"/>
    <w:rsid w:val="00E35029"/>
    <w:rsid w:val="00E35070"/>
    <w:rsid w:val="00E352AF"/>
    <w:rsid w:val="00E35608"/>
    <w:rsid w:val="00E35619"/>
    <w:rsid w:val="00E35648"/>
    <w:rsid w:val="00E356CF"/>
    <w:rsid w:val="00E35885"/>
    <w:rsid w:val="00E35EC2"/>
    <w:rsid w:val="00E3639E"/>
    <w:rsid w:val="00E363B8"/>
    <w:rsid w:val="00E36454"/>
    <w:rsid w:val="00E36595"/>
    <w:rsid w:val="00E36ABE"/>
    <w:rsid w:val="00E36BA7"/>
    <w:rsid w:val="00E36D93"/>
    <w:rsid w:val="00E36DA6"/>
    <w:rsid w:val="00E37457"/>
    <w:rsid w:val="00E37A9F"/>
    <w:rsid w:val="00E37BC0"/>
    <w:rsid w:val="00E37E05"/>
    <w:rsid w:val="00E37E08"/>
    <w:rsid w:val="00E400C4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7B0"/>
    <w:rsid w:val="00E41876"/>
    <w:rsid w:val="00E418AE"/>
    <w:rsid w:val="00E418B4"/>
    <w:rsid w:val="00E41BE3"/>
    <w:rsid w:val="00E41DFD"/>
    <w:rsid w:val="00E41E92"/>
    <w:rsid w:val="00E42114"/>
    <w:rsid w:val="00E42165"/>
    <w:rsid w:val="00E42236"/>
    <w:rsid w:val="00E423A4"/>
    <w:rsid w:val="00E423A5"/>
    <w:rsid w:val="00E4266F"/>
    <w:rsid w:val="00E426A8"/>
    <w:rsid w:val="00E426FF"/>
    <w:rsid w:val="00E42C27"/>
    <w:rsid w:val="00E42C84"/>
    <w:rsid w:val="00E42D27"/>
    <w:rsid w:val="00E42E6F"/>
    <w:rsid w:val="00E430EE"/>
    <w:rsid w:val="00E430FB"/>
    <w:rsid w:val="00E43561"/>
    <w:rsid w:val="00E4390A"/>
    <w:rsid w:val="00E43A28"/>
    <w:rsid w:val="00E43B9E"/>
    <w:rsid w:val="00E43E90"/>
    <w:rsid w:val="00E4401A"/>
    <w:rsid w:val="00E4401D"/>
    <w:rsid w:val="00E4402A"/>
    <w:rsid w:val="00E4437A"/>
    <w:rsid w:val="00E4459F"/>
    <w:rsid w:val="00E446D0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D5"/>
    <w:rsid w:val="00E45C2E"/>
    <w:rsid w:val="00E45FAE"/>
    <w:rsid w:val="00E45FB2"/>
    <w:rsid w:val="00E467A6"/>
    <w:rsid w:val="00E46873"/>
    <w:rsid w:val="00E46A17"/>
    <w:rsid w:val="00E46DB2"/>
    <w:rsid w:val="00E46FAF"/>
    <w:rsid w:val="00E471EC"/>
    <w:rsid w:val="00E47310"/>
    <w:rsid w:val="00E4750C"/>
    <w:rsid w:val="00E4794D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34C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E3"/>
    <w:rsid w:val="00E55026"/>
    <w:rsid w:val="00E55196"/>
    <w:rsid w:val="00E55327"/>
    <w:rsid w:val="00E554E8"/>
    <w:rsid w:val="00E55867"/>
    <w:rsid w:val="00E559BD"/>
    <w:rsid w:val="00E55AD8"/>
    <w:rsid w:val="00E56173"/>
    <w:rsid w:val="00E561FB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1D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410"/>
    <w:rsid w:val="00E61737"/>
    <w:rsid w:val="00E619EC"/>
    <w:rsid w:val="00E61A11"/>
    <w:rsid w:val="00E61CDF"/>
    <w:rsid w:val="00E61DD8"/>
    <w:rsid w:val="00E61F12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30C2"/>
    <w:rsid w:val="00E63103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012"/>
    <w:rsid w:val="00E653B2"/>
    <w:rsid w:val="00E654C1"/>
    <w:rsid w:val="00E655F3"/>
    <w:rsid w:val="00E65654"/>
    <w:rsid w:val="00E65974"/>
    <w:rsid w:val="00E65BFC"/>
    <w:rsid w:val="00E65C96"/>
    <w:rsid w:val="00E65CC2"/>
    <w:rsid w:val="00E66002"/>
    <w:rsid w:val="00E66451"/>
    <w:rsid w:val="00E664C8"/>
    <w:rsid w:val="00E6651F"/>
    <w:rsid w:val="00E66550"/>
    <w:rsid w:val="00E66827"/>
    <w:rsid w:val="00E66BF4"/>
    <w:rsid w:val="00E66ECF"/>
    <w:rsid w:val="00E66F07"/>
    <w:rsid w:val="00E66FB6"/>
    <w:rsid w:val="00E67000"/>
    <w:rsid w:val="00E67217"/>
    <w:rsid w:val="00E67276"/>
    <w:rsid w:val="00E67626"/>
    <w:rsid w:val="00E67AAE"/>
    <w:rsid w:val="00E67CF4"/>
    <w:rsid w:val="00E67DED"/>
    <w:rsid w:val="00E67E37"/>
    <w:rsid w:val="00E67F13"/>
    <w:rsid w:val="00E67F5D"/>
    <w:rsid w:val="00E703B3"/>
    <w:rsid w:val="00E7058F"/>
    <w:rsid w:val="00E70636"/>
    <w:rsid w:val="00E7076A"/>
    <w:rsid w:val="00E70870"/>
    <w:rsid w:val="00E7092A"/>
    <w:rsid w:val="00E70955"/>
    <w:rsid w:val="00E70AA9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17E"/>
    <w:rsid w:val="00E736D8"/>
    <w:rsid w:val="00E73712"/>
    <w:rsid w:val="00E7393E"/>
    <w:rsid w:val="00E73BC9"/>
    <w:rsid w:val="00E73CAE"/>
    <w:rsid w:val="00E74163"/>
    <w:rsid w:val="00E74179"/>
    <w:rsid w:val="00E741B7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835"/>
    <w:rsid w:val="00E75950"/>
    <w:rsid w:val="00E75E92"/>
    <w:rsid w:val="00E762D0"/>
    <w:rsid w:val="00E76420"/>
    <w:rsid w:val="00E764A8"/>
    <w:rsid w:val="00E767B3"/>
    <w:rsid w:val="00E768A6"/>
    <w:rsid w:val="00E76AA1"/>
    <w:rsid w:val="00E76B06"/>
    <w:rsid w:val="00E76C6D"/>
    <w:rsid w:val="00E76EC8"/>
    <w:rsid w:val="00E77182"/>
    <w:rsid w:val="00E77323"/>
    <w:rsid w:val="00E77372"/>
    <w:rsid w:val="00E779EE"/>
    <w:rsid w:val="00E77A07"/>
    <w:rsid w:val="00E77B3A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900"/>
    <w:rsid w:val="00E80C3B"/>
    <w:rsid w:val="00E80DE9"/>
    <w:rsid w:val="00E80FD1"/>
    <w:rsid w:val="00E8128E"/>
    <w:rsid w:val="00E81353"/>
    <w:rsid w:val="00E81381"/>
    <w:rsid w:val="00E8139A"/>
    <w:rsid w:val="00E81442"/>
    <w:rsid w:val="00E81482"/>
    <w:rsid w:val="00E81590"/>
    <w:rsid w:val="00E8176A"/>
    <w:rsid w:val="00E819CC"/>
    <w:rsid w:val="00E819D0"/>
    <w:rsid w:val="00E819F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1AF"/>
    <w:rsid w:val="00E832D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CD"/>
    <w:rsid w:val="00E847B7"/>
    <w:rsid w:val="00E84910"/>
    <w:rsid w:val="00E8496A"/>
    <w:rsid w:val="00E84AE5"/>
    <w:rsid w:val="00E84B5C"/>
    <w:rsid w:val="00E84E6F"/>
    <w:rsid w:val="00E84F33"/>
    <w:rsid w:val="00E853D3"/>
    <w:rsid w:val="00E8555C"/>
    <w:rsid w:val="00E85851"/>
    <w:rsid w:val="00E859CE"/>
    <w:rsid w:val="00E85D79"/>
    <w:rsid w:val="00E85F3E"/>
    <w:rsid w:val="00E86359"/>
    <w:rsid w:val="00E86456"/>
    <w:rsid w:val="00E868CB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F33"/>
    <w:rsid w:val="00E90019"/>
    <w:rsid w:val="00E90371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269"/>
    <w:rsid w:val="00E91631"/>
    <w:rsid w:val="00E916AC"/>
    <w:rsid w:val="00E917B3"/>
    <w:rsid w:val="00E918AA"/>
    <w:rsid w:val="00E9199D"/>
    <w:rsid w:val="00E919AB"/>
    <w:rsid w:val="00E92103"/>
    <w:rsid w:val="00E92135"/>
    <w:rsid w:val="00E92368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BE"/>
    <w:rsid w:val="00EA1404"/>
    <w:rsid w:val="00EA142C"/>
    <w:rsid w:val="00EA1436"/>
    <w:rsid w:val="00EA1848"/>
    <w:rsid w:val="00EA1E18"/>
    <w:rsid w:val="00EA2427"/>
    <w:rsid w:val="00EA26D1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8C"/>
    <w:rsid w:val="00EA5072"/>
    <w:rsid w:val="00EA530B"/>
    <w:rsid w:val="00EA533F"/>
    <w:rsid w:val="00EA557B"/>
    <w:rsid w:val="00EA55F1"/>
    <w:rsid w:val="00EA5745"/>
    <w:rsid w:val="00EA5941"/>
    <w:rsid w:val="00EA5A06"/>
    <w:rsid w:val="00EA5B46"/>
    <w:rsid w:val="00EA5DC2"/>
    <w:rsid w:val="00EA5F63"/>
    <w:rsid w:val="00EA605C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823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CB2"/>
    <w:rsid w:val="00EB4141"/>
    <w:rsid w:val="00EB43AA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4A9"/>
    <w:rsid w:val="00EB55DF"/>
    <w:rsid w:val="00EB585A"/>
    <w:rsid w:val="00EB5885"/>
    <w:rsid w:val="00EB59EC"/>
    <w:rsid w:val="00EB5A88"/>
    <w:rsid w:val="00EB5A9D"/>
    <w:rsid w:val="00EB5CF9"/>
    <w:rsid w:val="00EB5DA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576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80D"/>
    <w:rsid w:val="00EC1D37"/>
    <w:rsid w:val="00EC1F90"/>
    <w:rsid w:val="00EC2108"/>
    <w:rsid w:val="00EC226F"/>
    <w:rsid w:val="00EC245E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5E7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D4E"/>
    <w:rsid w:val="00ED1F01"/>
    <w:rsid w:val="00ED1F41"/>
    <w:rsid w:val="00ED2275"/>
    <w:rsid w:val="00ED27C9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4B"/>
    <w:rsid w:val="00ED61BF"/>
    <w:rsid w:val="00ED6478"/>
    <w:rsid w:val="00ED6526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6A8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97"/>
    <w:rsid w:val="00EE293A"/>
    <w:rsid w:val="00EE2984"/>
    <w:rsid w:val="00EE2C92"/>
    <w:rsid w:val="00EE3076"/>
    <w:rsid w:val="00EE31D3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BF7"/>
    <w:rsid w:val="00EE4C20"/>
    <w:rsid w:val="00EE4C7B"/>
    <w:rsid w:val="00EE4E41"/>
    <w:rsid w:val="00EE5081"/>
    <w:rsid w:val="00EE54C6"/>
    <w:rsid w:val="00EE553D"/>
    <w:rsid w:val="00EE5650"/>
    <w:rsid w:val="00EE5780"/>
    <w:rsid w:val="00EE5D57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9C6"/>
    <w:rsid w:val="00EF0A9C"/>
    <w:rsid w:val="00EF0ADF"/>
    <w:rsid w:val="00EF0BC5"/>
    <w:rsid w:val="00EF0C32"/>
    <w:rsid w:val="00EF0DAB"/>
    <w:rsid w:val="00EF134B"/>
    <w:rsid w:val="00EF137D"/>
    <w:rsid w:val="00EF1719"/>
    <w:rsid w:val="00EF1AD3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B52"/>
    <w:rsid w:val="00EF3E6D"/>
    <w:rsid w:val="00EF3EAF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C20"/>
    <w:rsid w:val="00EF4E88"/>
    <w:rsid w:val="00EF50A3"/>
    <w:rsid w:val="00EF50D5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3E2"/>
    <w:rsid w:val="00EF6861"/>
    <w:rsid w:val="00EF6938"/>
    <w:rsid w:val="00EF69B5"/>
    <w:rsid w:val="00EF6B33"/>
    <w:rsid w:val="00EF6BF3"/>
    <w:rsid w:val="00EF6C27"/>
    <w:rsid w:val="00EF6E35"/>
    <w:rsid w:val="00EF6EEE"/>
    <w:rsid w:val="00EF6F42"/>
    <w:rsid w:val="00EF6FA7"/>
    <w:rsid w:val="00EF704F"/>
    <w:rsid w:val="00EF7052"/>
    <w:rsid w:val="00EF735C"/>
    <w:rsid w:val="00EF7504"/>
    <w:rsid w:val="00EF77CE"/>
    <w:rsid w:val="00EF78D9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AA3"/>
    <w:rsid w:val="00F00BC0"/>
    <w:rsid w:val="00F00EF1"/>
    <w:rsid w:val="00F00F96"/>
    <w:rsid w:val="00F00FAD"/>
    <w:rsid w:val="00F01029"/>
    <w:rsid w:val="00F018CC"/>
    <w:rsid w:val="00F01C97"/>
    <w:rsid w:val="00F01F6B"/>
    <w:rsid w:val="00F02079"/>
    <w:rsid w:val="00F020AF"/>
    <w:rsid w:val="00F022B6"/>
    <w:rsid w:val="00F0233B"/>
    <w:rsid w:val="00F0245D"/>
    <w:rsid w:val="00F02571"/>
    <w:rsid w:val="00F0264A"/>
    <w:rsid w:val="00F02BD3"/>
    <w:rsid w:val="00F02C3E"/>
    <w:rsid w:val="00F02C5A"/>
    <w:rsid w:val="00F02CAC"/>
    <w:rsid w:val="00F02D36"/>
    <w:rsid w:val="00F02E3A"/>
    <w:rsid w:val="00F03063"/>
    <w:rsid w:val="00F030BC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7EA"/>
    <w:rsid w:val="00F04849"/>
    <w:rsid w:val="00F04916"/>
    <w:rsid w:val="00F04B74"/>
    <w:rsid w:val="00F04B9D"/>
    <w:rsid w:val="00F04D9D"/>
    <w:rsid w:val="00F04DE7"/>
    <w:rsid w:val="00F04FAC"/>
    <w:rsid w:val="00F051A1"/>
    <w:rsid w:val="00F05438"/>
    <w:rsid w:val="00F05669"/>
    <w:rsid w:val="00F05711"/>
    <w:rsid w:val="00F059BD"/>
    <w:rsid w:val="00F05A35"/>
    <w:rsid w:val="00F05A81"/>
    <w:rsid w:val="00F05BB8"/>
    <w:rsid w:val="00F05CA8"/>
    <w:rsid w:val="00F05DC0"/>
    <w:rsid w:val="00F05E5D"/>
    <w:rsid w:val="00F060B0"/>
    <w:rsid w:val="00F0614D"/>
    <w:rsid w:val="00F061A3"/>
    <w:rsid w:val="00F06767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0A7"/>
    <w:rsid w:val="00F12178"/>
    <w:rsid w:val="00F121F6"/>
    <w:rsid w:val="00F122B2"/>
    <w:rsid w:val="00F12566"/>
    <w:rsid w:val="00F1264B"/>
    <w:rsid w:val="00F12D81"/>
    <w:rsid w:val="00F12E4E"/>
    <w:rsid w:val="00F12E94"/>
    <w:rsid w:val="00F12E9D"/>
    <w:rsid w:val="00F12EE1"/>
    <w:rsid w:val="00F12FA5"/>
    <w:rsid w:val="00F13396"/>
    <w:rsid w:val="00F133BB"/>
    <w:rsid w:val="00F13405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14"/>
    <w:rsid w:val="00F13E85"/>
    <w:rsid w:val="00F13FEA"/>
    <w:rsid w:val="00F14293"/>
    <w:rsid w:val="00F14546"/>
    <w:rsid w:val="00F14563"/>
    <w:rsid w:val="00F14572"/>
    <w:rsid w:val="00F1487F"/>
    <w:rsid w:val="00F14CB4"/>
    <w:rsid w:val="00F14D0B"/>
    <w:rsid w:val="00F14D18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83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40E"/>
    <w:rsid w:val="00F2179A"/>
    <w:rsid w:val="00F21966"/>
    <w:rsid w:val="00F2197A"/>
    <w:rsid w:val="00F21AC2"/>
    <w:rsid w:val="00F21AC7"/>
    <w:rsid w:val="00F21B61"/>
    <w:rsid w:val="00F21DFC"/>
    <w:rsid w:val="00F21E89"/>
    <w:rsid w:val="00F21F1D"/>
    <w:rsid w:val="00F2230B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03"/>
    <w:rsid w:val="00F23749"/>
    <w:rsid w:val="00F237F7"/>
    <w:rsid w:val="00F2380C"/>
    <w:rsid w:val="00F23860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1AC"/>
    <w:rsid w:val="00F273CA"/>
    <w:rsid w:val="00F27478"/>
    <w:rsid w:val="00F275AD"/>
    <w:rsid w:val="00F276FB"/>
    <w:rsid w:val="00F2798C"/>
    <w:rsid w:val="00F27A46"/>
    <w:rsid w:val="00F27BD3"/>
    <w:rsid w:val="00F27E39"/>
    <w:rsid w:val="00F3028F"/>
    <w:rsid w:val="00F30525"/>
    <w:rsid w:val="00F30676"/>
    <w:rsid w:val="00F30B02"/>
    <w:rsid w:val="00F30C08"/>
    <w:rsid w:val="00F30D8C"/>
    <w:rsid w:val="00F30DD0"/>
    <w:rsid w:val="00F31266"/>
    <w:rsid w:val="00F312CE"/>
    <w:rsid w:val="00F3162F"/>
    <w:rsid w:val="00F317D0"/>
    <w:rsid w:val="00F31B96"/>
    <w:rsid w:val="00F31E3D"/>
    <w:rsid w:val="00F32038"/>
    <w:rsid w:val="00F3209B"/>
    <w:rsid w:val="00F32120"/>
    <w:rsid w:val="00F32170"/>
    <w:rsid w:val="00F321C0"/>
    <w:rsid w:val="00F3229E"/>
    <w:rsid w:val="00F32367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4D8"/>
    <w:rsid w:val="00F33765"/>
    <w:rsid w:val="00F337CB"/>
    <w:rsid w:val="00F338E5"/>
    <w:rsid w:val="00F33915"/>
    <w:rsid w:val="00F3399E"/>
    <w:rsid w:val="00F33A4F"/>
    <w:rsid w:val="00F33C12"/>
    <w:rsid w:val="00F33DBB"/>
    <w:rsid w:val="00F341E8"/>
    <w:rsid w:val="00F34247"/>
    <w:rsid w:val="00F344A5"/>
    <w:rsid w:val="00F34C19"/>
    <w:rsid w:val="00F34CE7"/>
    <w:rsid w:val="00F350D3"/>
    <w:rsid w:val="00F350ED"/>
    <w:rsid w:val="00F35209"/>
    <w:rsid w:val="00F352A6"/>
    <w:rsid w:val="00F352A9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2A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3"/>
    <w:rsid w:val="00F379FD"/>
    <w:rsid w:val="00F37B6F"/>
    <w:rsid w:val="00F37D61"/>
    <w:rsid w:val="00F40211"/>
    <w:rsid w:val="00F402BF"/>
    <w:rsid w:val="00F403D7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89F"/>
    <w:rsid w:val="00F449C6"/>
    <w:rsid w:val="00F45013"/>
    <w:rsid w:val="00F450D2"/>
    <w:rsid w:val="00F4515D"/>
    <w:rsid w:val="00F452D6"/>
    <w:rsid w:val="00F45393"/>
    <w:rsid w:val="00F454EF"/>
    <w:rsid w:val="00F4561E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48"/>
    <w:rsid w:val="00F46896"/>
    <w:rsid w:val="00F468A9"/>
    <w:rsid w:val="00F46AD1"/>
    <w:rsid w:val="00F46B0A"/>
    <w:rsid w:val="00F46C5B"/>
    <w:rsid w:val="00F46D33"/>
    <w:rsid w:val="00F46ED8"/>
    <w:rsid w:val="00F46FFE"/>
    <w:rsid w:val="00F472E7"/>
    <w:rsid w:val="00F4760C"/>
    <w:rsid w:val="00F47641"/>
    <w:rsid w:val="00F478B9"/>
    <w:rsid w:val="00F47A01"/>
    <w:rsid w:val="00F47A9B"/>
    <w:rsid w:val="00F47BE9"/>
    <w:rsid w:val="00F47C39"/>
    <w:rsid w:val="00F47D40"/>
    <w:rsid w:val="00F47D7D"/>
    <w:rsid w:val="00F50157"/>
    <w:rsid w:val="00F50393"/>
    <w:rsid w:val="00F50407"/>
    <w:rsid w:val="00F5043B"/>
    <w:rsid w:val="00F5067B"/>
    <w:rsid w:val="00F50729"/>
    <w:rsid w:val="00F507BE"/>
    <w:rsid w:val="00F508D1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7D"/>
    <w:rsid w:val="00F546DE"/>
    <w:rsid w:val="00F547F7"/>
    <w:rsid w:val="00F5480E"/>
    <w:rsid w:val="00F548DB"/>
    <w:rsid w:val="00F548E7"/>
    <w:rsid w:val="00F54B85"/>
    <w:rsid w:val="00F54BAB"/>
    <w:rsid w:val="00F54F7E"/>
    <w:rsid w:val="00F55060"/>
    <w:rsid w:val="00F55A0C"/>
    <w:rsid w:val="00F55F1F"/>
    <w:rsid w:val="00F56010"/>
    <w:rsid w:val="00F5616B"/>
    <w:rsid w:val="00F5651F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52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AC5"/>
    <w:rsid w:val="00F60C42"/>
    <w:rsid w:val="00F610A8"/>
    <w:rsid w:val="00F610BD"/>
    <w:rsid w:val="00F61206"/>
    <w:rsid w:val="00F61703"/>
    <w:rsid w:val="00F61BE5"/>
    <w:rsid w:val="00F61EDE"/>
    <w:rsid w:val="00F61F0C"/>
    <w:rsid w:val="00F620C7"/>
    <w:rsid w:val="00F621DF"/>
    <w:rsid w:val="00F623BE"/>
    <w:rsid w:val="00F6242C"/>
    <w:rsid w:val="00F625FD"/>
    <w:rsid w:val="00F62A4E"/>
    <w:rsid w:val="00F62E63"/>
    <w:rsid w:val="00F6304A"/>
    <w:rsid w:val="00F63350"/>
    <w:rsid w:val="00F637E9"/>
    <w:rsid w:val="00F6386E"/>
    <w:rsid w:val="00F639F2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A8"/>
    <w:rsid w:val="00F657C9"/>
    <w:rsid w:val="00F657EC"/>
    <w:rsid w:val="00F6588D"/>
    <w:rsid w:val="00F65968"/>
    <w:rsid w:val="00F65DC4"/>
    <w:rsid w:val="00F65F91"/>
    <w:rsid w:val="00F6606A"/>
    <w:rsid w:val="00F66547"/>
    <w:rsid w:val="00F665CE"/>
    <w:rsid w:val="00F66786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26E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97"/>
    <w:rsid w:val="00F718E8"/>
    <w:rsid w:val="00F71C44"/>
    <w:rsid w:val="00F71CFC"/>
    <w:rsid w:val="00F71F5A"/>
    <w:rsid w:val="00F722F1"/>
    <w:rsid w:val="00F7232F"/>
    <w:rsid w:val="00F72868"/>
    <w:rsid w:val="00F72A08"/>
    <w:rsid w:val="00F72C71"/>
    <w:rsid w:val="00F72C96"/>
    <w:rsid w:val="00F72D34"/>
    <w:rsid w:val="00F72D42"/>
    <w:rsid w:val="00F733E3"/>
    <w:rsid w:val="00F73509"/>
    <w:rsid w:val="00F73544"/>
    <w:rsid w:val="00F7360F"/>
    <w:rsid w:val="00F736E8"/>
    <w:rsid w:val="00F737A9"/>
    <w:rsid w:val="00F737F0"/>
    <w:rsid w:val="00F73A36"/>
    <w:rsid w:val="00F73B99"/>
    <w:rsid w:val="00F73C22"/>
    <w:rsid w:val="00F73F27"/>
    <w:rsid w:val="00F7423B"/>
    <w:rsid w:val="00F742A0"/>
    <w:rsid w:val="00F742EF"/>
    <w:rsid w:val="00F74454"/>
    <w:rsid w:val="00F74677"/>
    <w:rsid w:val="00F746B4"/>
    <w:rsid w:val="00F746CD"/>
    <w:rsid w:val="00F747EC"/>
    <w:rsid w:val="00F7487B"/>
    <w:rsid w:val="00F7490A"/>
    <w:rsid w:val="00F7493A"/>
    <w:rsid w:val="00F74A94"/>
    <w:rsid w:val="00F75399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77F74"/>
    <w:rsid w:val="00F80170"/>
    <w:rsid w:val="00F802E2"/>
    <w:rsid w:val="00F8045D"/>
    <w:rsid w:val="00F804F1"/>
    <w:rsid w:val="00F808FC"/>
    <w:rsid w:val="00F80AE2"/>
    <w:rsid w:val="00F80DFA"/>
    <w:rsid w:val="00F80F13"/>
    <w:rsid w:val="00F8111F"/>
    <w:rsid w:val="00F81225"/>
    <w:rsid w:val="00F8135A"/>
    <w:rsid w:val="00F81390"/>
    <w:rsid w:val="00F8145B"/>
    <w:rsid w:val="00F814B7"/>
    <w:rsid w:val="00F814E0"/>
    <w:rsid w:val="00F818E7"/>
    <w:rsid w:val="00F819C8"/>
    <w:rsid w:val="00F81A60"/>
    <w:rsid w:val="00F81C69"/>
    <w:rsid w:val="00F81D92"/>
    <w:rsid w:val="00F8220D"/>
    <w:rsid w:val="00F82359"/>
    <w:rsid w:val="00F823D3"/>
    <w:rsid w:val="00F8254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B46"/>
    <w:rsid w:val="00F84C80"/>
    <w:rsid w:val="00F84EA2"/>
    <w:rsid w:val="00F84F60"/>
    <w:rsid w:val="00F85154"/>
    <w:rsid w:val="00F853AE"/>
    <w:rsid w:val="00F85798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70"/>
    <w:rsid w:val="00F874A8"/>
    <w:rsid w:val="00F87593"/>
    <w:rsid w:val="00F876C2"/>
    <w:rsid w:val="00F878AE"/>
    <w:rsid w:val="00F8792E"/>
    <w:rsid w:val="00F87BD2"/>
    <w:rsid w:val="00F87C68"/>
    <w:rsid w:val="00F87F6A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9F5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34A"/>
    <w:rsid w:val="00F93712"/>
    <w:rsid w:val="00F93B7C"/>
    <w:rsid w:val="00F93BF8"/>
    <w:rsid w:val="00F93EA0"/>
    <w:rsid w:val="00F94109"/>
    <w:rsid w:val="00F94197"/>
    <w:rsid w:val="00F943A8"/>
    <w:rsid w:val="00F94789"/>
    <w:rsid w:val="00F947EF"/>
    <w:rsid w:val="00F949E0"/>
    <w:rsid w:val="00F94A0B"/>
    <w:rsid w:val="00F94B2D"/>
    <w:rsid w:val="00F94D54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2C6"/>
    <w:rsid w:val="00F9760C"/>
    <w:rsid w:val="00F97696"/>
    <w:rsid w:val="00F97797"/>
    <w:rsid w:val="00F97801"/>
    <w:rsid w:val="00F97857"/>
    <w:rsid w:val="00F97A9B"/>
    <w:rsid w:val="00F97B9B"/>
    <w:rsid w:val="00F97C0B"/>
    <w:rsid w:val="00F97DD8"/>
    <w:rsid w:val="00FA001A"/>
    <w:rsid w:val="00FA006E"/>
    <w:rsid w:val="00FA023C"/>
    <w:rsid w:val="00FA02DE"/>
    <w:rsid w:val="00FA03BA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0F1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E6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B9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4F"/>
    <w:rsid w:val="00FA51F3"/>
    <w:rsid w:val="00FA53BA"/>
    <w:rsid w:val="00FA5548"/>
    <w:rsid w:val="00FA5884"/>
    <w:rsid w:val="00FA5949"/>
    <w:rsid w:val="00FA5981"/>
    <w:rsid w:val="00FA5B4B"/>
    <w:rsid w:val="00FA5D24"/>
    <w:rsid w:val="00FA5D57"/>
    <w:rsid w:val="00FA5D75"/>
    <w:rsid w:val="00FA5DC1"/>
    <w:rsid w:val="00FA5F63"/>
    <w:rsid w:val="00FA6063"/>
    <w:rsid w:val="00FA6196"/>
    <w:rsid w:val="00FA61C5"/>
    <w:rsid w:val="00FA61CE"/>
    <w:rsid w:val="00FA63F1"/>
    <w:rsid w:val="00FA6702"/>
    <w:rsid w:val="00FA6935"/>
    <w:rsid w:val="00FA6DA9"/>
    <w:rsid w:val="00FA7105"/>
    <w:rsid w:val="00FA7157"/>
    <w:rsid w:val="00FA743F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1C"/>
    <w:rsid w:val="00FB26DC"/>
    <w:rsid w:val="00FB2944"/>
    <w:rsid w:val="00FB2A04"/>
    <w:rsid w:val="00FB2C47"/>
    <w:rsid w:val="00FB2EAE"/>
    <w:rsid w:val="00FB2FB5"/>
    <w:rsid w:val="00FB2FBB"/>
    <w:rsid w:val="00FB3238"/>
    <w:rsid w:val="00FB325F"/>
    <w:rsid w:val="00FB3281"/>
    <w:rsid w:val="00FB3356"/>
    <w:rsid w:val="00FB3437"/>
    <w:rsid w:val="00FB3463"/>
    <w:rsid w:val="00FB346D"/>
    <w:rsid w:val="00FB361D"/>
    <w:rsid w:val="00FB386C"/>
    <w:rsid w:val="00FB3899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93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AC9"/>
    <w:rsid w:val="00FB7BBF"/>
    <w:rsid w:val="00FB7D1A"/>
    <w:rsid w:val="00FB7D97"/>
    <w:rsid w:val="00FB7E45"/>
    <w:rsid w:val="00FB7EB7"/>
    <w:rsid w:val="00FB7EC1"/>
    <w:rsid w:val="00FC0078"/>
    <w:rsid w:val="00FC0175"/>
    <w:rsid w:val="00FC02E3"/>
    <w:rsid w:val="00FC02FE"/>
    <w:rsid w:val="00FC0464"/>
    <w:rsid w:val="00FC04DB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B4"/>
    <w:rsid w:val="00FC247D"/>
    <w:rsid w:val="00FC256D"/>
    <w:rsid w:val="00FC2596"/>
    <w:rsid w:val="00FC25B8"/>
    <w:rsid w:val="00FC2982"/>
    <w:rsid w:val="00FC29D9"/>
    <w:rsid w:val="00FC29FE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A4"/>
    <w:rsid w:val="00FC3BBB"/>
    <w:rsid w:val="00FC3CA0"/>
    <w:rsid w:val="00FC3E41"/>
    <w:rsid w:val="00FC3E99"/>
    <w:rsid w:val="00FC4169"/>
    <w:rsid w:val="00FC449E"/>
    <w:rsid w:val="00FC454D"/>
    <w:rsid w:val="00FC4947"/>
    <w:rsid w:val="00FC4A72"/>
    <w:rsid w:val="00FC4A98"/>
    <w:rsid w:val="00FC510E"/>
    <w:rsid w:val="00FC513E"/>
    <w:rsid w:val="00FC5182"/>
    <w:rsid w:val="00FC5807"/>
    <w:rsid w:val="00FC596E"/>
    <w:rsid w:val="00FC598E"/>
    <w:rsid w:val="00FC5A83"/>
    <w:rsid w:val="00FC5BC4"/>
    <w:rsid w:val="00FC5C9E"/>
    <w:rsid w:val="00FC5D13"/>
    <w:rsid w:val="00FC6025"/>
    <w:rsid w:val="00FC626E"/>
    <w:rsid w:val="00FC63EB"/>
    <w:rsid w:val="00FC6573"/>
    <w:rsid w:val="00FC6661"/>
    <w:rsid w:val="00FC68AB"/>
    <w:rsid w:val="00FC6A97"/>
    <w:rsid w:val="00FC6DD9"/>
    <w:rsid w:val="00FC731F"/>
    <w:rsid w:val="00FC74E0"/>
    <w:rsid w:val="00FC7710"/>
    <w:rsid w:val="00FC771A"/>
    <w:rsid w:val="00FC777F"/>
    <w:rsid w:val="00FC77A1"/>
    <w:rsid w:val="00FC79B3"/>
    <w:rsid w:val="00FC7A9E"/>
    <w:rsid w:val="00FC7AD3"/>
    <w:rsid w:val="00FC7BEC"/>
    <w:rsid w:val="00FD002C"/>
    <w:rsid w:val="00FD02C9"/>
    <w:rsid w:val="00FD0300"/>
    <w:rsid w:val="00FD0368"/>
    <w:rsid w:val="00FD086A"/>
    <w:rsid w:val="00FD08D2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46B"/>
    <w:rsid w:val="00FD267C"/>
    <w:rsid w:val="00FD281A"/>
    <w:rsid w:val="00FD2BC8"/>
    <w:rsid w:val="00FD2CD0"/>
    <w:rsid w:val="00FD2D13"/>
    <w:rsid w:val="00FD2E7D"/>
    <w:rsid w:val="00FD2FBD"/>
    <w:rsid w:val="00FD3003"/>
    <w:rsid w:val="00FD358B"/>
    <w:rsid w:val="00FD3AAE"/>
    <w:rsid w:val="00FD4057"/>
    <w:rsid w:val="00FD4633"/>
    <w:rsid w:val="00FD4A56"/>
    <w:rsid w:val="00FD4C1F"/>
    <w:rsid w:val="00FD4D10"/>
    <w:rsid w:val="00FD4EC8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A84"/>
    <w:rsid w:val="00FD6EAB"/>
    <w:rsid w:val="00FD6EDF"/>
    <w:rsid w:val="00FD6FD3"/>
    <w:rsid w:val="00FD7229"/>
    <w:rsid w:val="00FD7248"/>
    <w:rsid w:val="00FD74EB"/>
    <w:rsid w:val="00FD7615"/>
    <w:rsid w:val="00FD78E4"/>
    <w:rsid w:val="00FD78E6"/>
    <w:rsid w:val="00FD79C5"/>
    <w:rsid w:val="00FD7C61"/>
    <w:rsid w:val="00FD7EE3"/>
    <w:rsid w:val="00FD7FDE"/>
    <w:rsid w:val="00FE0074"/>
    <w:rsid w:val="00FE0298"/>
    <w:rsid w:val="00FE02EF"/>
    <w:rsid w:val="00FE0334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3F"/>
    <w:rsid w:val="00FE28EF"/>
    <w:rsid w:val="00FE30A9"/>
    <w:rsid w:val="00FE311D"/>
    <w:rsid w:val="00FE34C3"/>
    <w:rsid w:val="00FE3504"/>
    <w:rsid w:val="00FE3512"/>
    <w:rsid w:val="00FE361E"/>
    <w:rsid w:val="00FE3620"/>
    <w:rsid w:val="00FE3731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88"/>
    <w:rsid w:val="00FE52EA"/>
    <w:rsid w:val="00FE54E3"/>
    <w:rsid w:val="00FE57BD"/>
    <w:rsid w:val="00FE57FD"/>
    <w:rsid w:val="00FE5843"/>
    <w:rsid w:val="00FE5A17"/>
    <w:rsid w:val="00FE5D27"/>
    <w:rsid w:val="00FE5DF9"/>
    <w:rsid w:val="00FE6247"/>
    <w:rsid w:val="00FE62A7"/>
    <w:rsid w:val="00FE6323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9"/>
    <w:rsid w:val="00FF05EE"/>
    <w:rsid w:val="00FF05FF"/>
    <w:rsid w:val="00FF07AF"/>
    <w:rsid w:val="00FF07BF"/>
    <w:rsid w:val="00FF09E9"/>
    <w:rsid w:val="00FF0BAC"/>
    <w:rsid w:val="00FF0EEC"/>
    <w:rsid w:val="00FF0F55"/>
    <w:rsid w:val="00FF127E"/>
    <w:rsid w:val="00FF14B2"/>
    <w:rsid w:val="00FF1508"/>
    <w:rsid w:val="00FF1632"/>
    <w:rsid w:val="00FF1870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4DD4"/>
    <w:rsid w:val="00FF5125"/>
    <w:rsid w:val="00FF53AD"/>
    <w:rsid w:val="00FF542A"/>
    <w:rsid w:val="00FF5493"/>
    <w:rsid w:val="00FF54F3"/>
    <w:rsid w:val="00FF593A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7780A85E-B9B4-48EA-94CF-515C593D4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  <w:style w:type="table" w:customStyle="1" w:styleId="TableGrid6">
    <w:name w:val="Table Grid6"/>
    <w:basedOn w:val="TableNormal"/>
    <w:next w:val="TableGrid"/>
    <w:uiPriority w:val="39"/>
    <w:rsid w:val="00E468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7703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E844CD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844CD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844CD"/>
    <w:rPr>
      <w:rFonts w:ascii="Arial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E844CD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844CD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844CD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844CD"/>
    <w:rPr>
      <w:rFonts w:ascii="Arial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844CD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844CD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844CD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844CD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844CD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844CD"/>
    <w:rPr>
      <w:rFonts w:ascii="Consolas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844CD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44C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cs="Angsana New"/>
      <w:i/>
      <w:iCs/>
      <w:color w:val="4F81BD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44CD"/>
    <w:rPr>
      <w:rFonts w:ascii="Arial" w:hAnsi="Arial" w:cs="Angsana New"/>
      <w:i/>
      <w:iCs/>
      <w:color w:val="4F81BD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E844CD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uiPriority w:val="99"/>
    <w:semiHidden/>
    <w:unhideWhenUsed/>
    <w:rsid w:val="00E844CD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uiPriority w:val="99"/>
    <w:semiHidden/>
    <w:unhideWhenUsed/>
    <w:rsid w:val="00E844CD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uiPriority w:val="99"/>
    <w:semiHidden/>
    <w:unhideWhenUsed/>
    <w:rsid w:val="00E844CD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uiPriority w:val="99"/>
    <w:semiHidden/>
    <w:unhideWhenUsed/>
    <w:rsid w:val="00E844CD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uiPriority w:val="99"/>
    <w:semiHidden/>
    <w:unhideWhenUsed/>
    <w:rsid w:val="00E844CD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uiPriority w:val="99"/>
    <w:semiHidden/>
    <w:unhideWhenUsed/>
    <w:rsid w:val="00E844CD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uiPriority w:val="99"/>
    <w:semiHidden/>
    <w:unhideWhenUsed/>
    <w:rsid w:val="00E844CD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uiPriority w:val="99"/>
    <w:semiHidden/>
    <w:unhideWhenUsed/>
    <w:rsid w:val="00E844CD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uiPriority w:val="99"/>
    <w:semiHidden/>
    <w:unhideWhenUsed/>
    <w:rsid w:val="00E844CD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844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844CD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E844CD"/>
    <w:rPr>
      <w:rFonts w:ascii="Times New Roman" w:hAnsi="Times New Roman" w:cs="Angsana New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844CD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E844CD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E844CD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844CD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844CD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44C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844CD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E844C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844C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E844CD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44CD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0ECCEA-8F7E-4A1F-B76F-519144A0D3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8EADBD-DB99-42C5-B5E0-9DA97936D5F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CD3CE025-FFB3-4DB9-AA20-053E01246F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D899AC-59C2-4EEE-82D6-9E24290B8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2480</TotalTime>
  <Pages>3</Pages>
  <Words>422</Words>
  <Characters>1648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380</cp:revision>
  <cp:lastPrinted>2024-11-06T06:58:00Z</cp:lastPrinted>
  <dcterms:created xsi:type="dcterms:W3CDTF">2023-10-11T00:52:00Z</dcterms:created>
  <dcterms:modified xsi:type="dcterms:W3CDTF">2024-11-13T08:27:00Z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