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732BC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732BC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732BC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3E8626" w14:textId="50DBC852" w:rsidR="00831431" w:rsidRPr="002E088A" w:rsidRDefault="00831431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3CBD4A71" w14:textId="790E9208" w:rsidR="007D2B7F" w:rsidRPr="00732BC3" w:rsidRDefault="00804175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A80F595" w14:textId="51BCA61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ของสินทรัพย์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และหนี้สิน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</w:p>
    <w:p w14:paraId="0D92F540" w14:textId="0E6E06F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การดำรงเงินกองทุน</w:t>
      </w:r>
    </w:p>
    <w:p w14:paraId="6155D605" w14:textId="3FDD103D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เงินลงทุนสุทธิ</w:t>
      </w:r>
    </w:p>
    <w:p w14:paraId="17C14B93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5896009B" w14:textId="0AF4C455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4B546724" w14:textId="7BB39EC0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4D7388C0" w14:textId="14B62611" w:rsidR="00BE1330" w:rsidRPr="00732BC3" w:rsidRDefault="00BE1330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การจ่ายโดยใช้หุ้นเป็นเกณฑ์</w:t>
      </w:r>
    </w:p>
    <w:p w14:paraId="24A3120C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0A4C9435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หนี้สินที่อาจเกิดขึ้นในภายหน้า</w:t>
      </w:r>
    </w:p>
    <w:p w14:paraId="7510B474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D2E340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2F4A3B59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ส่วนงานดำเนินงาน</w:t>
      </w:r>
    </w:p>
    <w:p w14:paraId="0790848B" w14:textId="76584F6F" w:rsidR="0064296C" w:rsidRPr="00E4401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eastAsia="AngsanaNew" w:hAnsiTheme="majorBidi" w:cstheme="majorBidi"/>
          <w:sz w:val="28"/>
          <w:szCs w:val="28"/>
          <w:cs/>
          <w:lang w:eastAsia="en-GB" w:bidi="th-TH"/>
        </w:rPr>
        <w:t>กำไรต่อหุ้น</w:t>
      </w:r>
    </w:p>
    <w:p w14:paraId="2F2E0EA4" w14:textId="77777777" w:rsidR="00E4401D" w:rsidRDefault="00E4401D" w:rsidP="00E4401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0882E5EC" w14:textId="6C30877A" w:rsidR="00E4401D" w:rsidRPr="00194C7F" w:rsidRDefault="00E4401D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</w:t>
      </w:r>
      <w:r w:rsidR="00850A46">
        <w:rPr>
          <w:rFonts w:asciiTheme="majorBidi" w:hAnsiTheme="majorBidi" w:cstheme="majorBidi" w:hint="cs"/>
          <w:sz w:val="28"/>
          <w:szCs w:val="28"/>
          <w:cs/>
          <w:lang w:bidi="th-TH"/>
        </w:rPr>
        <w:t>ภายหลังรอบระยะเวลารายงาน</w:t>
      </w:r>
    </w:p>
    <w:p w14:paraId="6007CD67" w14:textId="20BB4B6E" w:rsidR="00804175" w:rsidRPr="00461B37" w:rsidRDefault="00804175" w:rsidP="00461B3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61B3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32BC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401B2AD3" w:rsidR="00804175" w:rsidRPr="00732BC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47453">
        <w:rPr>
          <w:rFonts w:asciiTheme="majorBidi" w:hAnsiTheme="majorBidi" w:cstheme="majorBidi"/>
          <w:sz w:val="28"/>
          <w:szCs w:val="28"/>
        </w:rPr>
        <w:t xml:space="preserve"> </w:t>
      </w:r>
      <w:r w:rsidR="00850A46">
        <w:rPr>
          <w:rFonts w:asciiTheme="majorBidi" w:hAnsiTheme="majorBidi" w:cstheme="majorBidi"/>
          <w:sz w:val="28"/>
          <w:szCs w:val="28"/>
        </w:rPr>
        <w:t>1</w:t>
      </w:r>
      <w:r w:rsidR="00B54C52">
        <w:rPr>
          <w:rFonts w:asciiTheme="majorBidi" w:hAnsiTheme="majorBidi" w:cstheme="majorBidi"/>
          <w:sz w:val="28"/>
          <w:szCs w:val="28"/>
        </w:rPr>
        <w:t>3</w:t>
      </w:r>
      <w:r w:rsidR="00850A46">
        <w:rPr>
          <w:rFonts w:asciiTheme="majorBidi" w:hAnsiTheme="majorBidi" w:cstheme="majorBidi"/>
          <w:sz w:val="28"/>
          <w:szCs w:val="28"/>
        </w:rPr>
        <w:t xml:space="preserve"> </w:t>
      </w:r>
      <w:r w:rsidR="00850A46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7F3A77" w:rsidRPr="007F3A77">
        <w:rPr>
          <w:rFonts w:asciiTheme="majorBidi" w:hAnsiTheme="majorBidi" w:cstheme="majorBidi"/>
          <w:sz w:val="28"/>
          <w:szCs w:val="28"/>
        </w:rPr>
        <w:t>256</w:t>
      </w:r>
      <w:r w:rsidR="00A764B1">
        <w:rPr>
          <w:rFonts w:asciiTheme="majorBidi" w:hAnsiTheme="majorBidi" w:cstheme="majorBidi"/>
          <w:sz w:val="28"/>
          <w:szCs w:val="28"/>
        </w:rPr>
        <w:t>7</w:t>
      </w:r>
    </w:p>
    <w:p w14:paraId="75C2EBFE" w14:textId="77777777" w:rsidR="00804175" w:rsidRPr="00732BC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B62980" w14:textId="25FE22CC" w:rsidR="00831431" w:rsidRDefault="00831431" w:rsidP="00A67A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ข้อมูลทั่วไป</w:t>
      </w:r>
    </w:p>
    <w:p w14:paraId="6818721E" w14:textId="6B47546F" w:rsidR="00831431" w:rsidRPr="002E088A" w:rsidRDefault="0083143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5848D" w14:textId="5738E2C7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ธนาคารไทยเครดิต จำกัด (มหาชน)</w:t>
      </w:r>
      <w:r w:rsidR="00E864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(</w:t>
      </w:r>
      <w:r w:rsidR="00850A46"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850A46">
        <w:rPr>
          <w:rFonts w:asciiTheme="majorBidi" w:hAnsiTheme="majorBidi" w:cstheme="majorBidi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>) เป็นนิติบุคคลที่จัดตั้งขึ้นในประเทศไทย</w:t>
      </w:r>
      <w:r w:rsidR="00850A46">
        <w:rPr>
          <w:rFonts w:asciiTheme="majorBidi" w:hAnsiTheme="majorBidi" w:cstheme="majorBidi" w:hint="cs"/>
          <w:sz w:val="28"/>
          <w:szCs w:val="28"/>
          <w:cs/>
        </w:rPr>
        <w:t>และจดทะเบียน</w:t>
      </w:r>
      <w:r w:rsidR="00272ED2">
        <w:rPr>
          <w:rFonts w:asciiTheme="majorBidi" w:hAnsiTheme="majorBidi" w:cstheme="majorBidi" w:hint="cs"/>
          <w:sz w:val="28"/>
          <w:szCs w:val="28"/>
          <w:cs/>
        </w:rPr>
        <w:t xml:space="preserve">กับตลาดหลักทรัพย์แห่งประเทศไทยเมื่อวันที่ </w:t>
      </w:r>
      <w:r w:rsidR="00272ED2">
        <w:rPr>
          <w:rFonts w:asciiTheme="majorBidi" w:hAnsiTheme="majorBidi" w:cstheme="majorBidi"/>
          <w:sz w:val="28"/>
          <w:szCs w:val="28"/>
        </w:rPr>
        <w:t xml:space="preserve">9 </w:t>
      </w:r>
      <w:r w:rsidR="00272ED2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272ED2"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สำนักงานใหญ่ตั้งอยู่ที่อาคารไทยประกันชีวิต เลขที่ </w:t>
      </w:r>
      <w:r>
        <w:rPr>
          <w:rFonts w:asciiTheme="majorBidi" w:hAnsiTheme="majorBidi" w:cstheme="majorBidi"/>
          <w:sz w:val="28"/>
          <w:szCs w:val="28"/>
        </w:rPr>
        <w:t xml:space="preserve">123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ถนนรัชดาภิเษก </w:t>
      </w:r>
      <w:r w:rsidR="00272ED2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แขวงดินแดง เขตดินแดง กรุงเทพมหานคร </w:t>
      </w:r>
      <w:r>
        <w:rPr>
          <w:rFonts w:asciiTheme="majorBidi" w:hAnsiTheme="majorBidi" w:cstheme="majorBidi"/>
          <w:sz w:val="28"/>
          <w:szCs w:val="28"/>
        </w:rPr>
        <w:t>10400</w:t>
      </w:r>
    </w:p>
    <w:p w14:paraId="1458FE8D" w14:textId="61DF5446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242E37CA" w:rsidR="00804175" w:rsidRPr="00732BC3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77A5E11C" w:rsidR="00F808FC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bookmarkStart w:id="0" w:name="_Hlk66464858"/>
      <w:r w:rsidRPr="00732BC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34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10284B" w:rsidRPr="00732BC3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9C73F6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9C73F6" w:rsidRPr="00732BC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</w:t>
      </w:r>
      <w:r w:rsidR="00D73712" w:rsidRPr="00732BC3">
        <w:rPr>
          <w:rFonts w:asciiTheme="majorBidi" w:hAnsiTheme="majorBidi" w:cstheme="majorBidi"/>
          <w:sz w:val="28"/>
          <w:szCs w:val="28"/>
          <w:cs/>
        </w:rPr>
        <w:t>หลักทรัพย์ที่เกี่ยวข้อง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>ตลอดจนนำเสนอรายการในงบการเงินตามประกาศธนาคารแห่งประเทศไทยที่ สนส</w:t>
      </w:r>
      <w:r w:rsidR="00CA0187" w:rsidRPr="00732BC3">
        <w:rPr>
          <w:rFonts w:asciiTheme="majorBidi" w:hAnsiTheme="majorBidi" w:cstheme="majorBidi"/>
          <w:sz w:val="28"/>
          <w:szCs w:val="28"/>
        </w:rPr>
        <w:t>.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</w:rPr>
        <w:t>21/2561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BF247A" w:rsidRPr="00732BC3">
        <w:rPr>
          <w:rFonts w:asciiTheme="majorBidi" w:hAnsiTheme="majorBidi" w:cstheme="majorBidi"/>
          <w:sz w:val="28"/>
          <w:szCs w:val="28"/>
        </w:rPr>
        <w:t>31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BF247A" w:rsidRPr="00732BC3">
        <w:rPr>
          <w:rFonts w:asciiTheme="majorBidi" w:hAnsiTheme="majorBidi" w:cstheme="majorBidi"/>
          <w:sz w:val="28"/>
          <w:szCs w:val="28"/>
        </w:rPr>
        <w:t>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CA0187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B9761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="000F336D">
        <w:rPr>
          <w:rFonts w:asciiTheme="majorBidi" w:hAnsiTheme="majorBidi" w:cstheme="majorBidi"/>
          <w:sz w:val="28"/>
          <w:szCs w:val="28"/>
        </w:rPr>
        <w:t xml:space="preserve"> (“</w:t>
      </w:r>
      <w:r w:rsidR="000F336D">
        <w:rPr>
          <w:rFonts w:asciiTheme="majorBidi" w:hAnsiTheme="majorBidi" w:cstheme="majorBidi" w:hint="cs"/>
          <w:sz w:val="28"/>
          <w:szCs w:val="28"/>
          <w:cs/>
        </w:rPr>
        <w:t>กลุ่มธนาคาร</w:t>
      </w:r>
      <w:r w:rsidR="000F336D">
        <w:rPr>
          <w:rFonts w:asciiTheme="majorBidi" w:hAnsiTheme="majorBidi" w:cstheme="majorBidi"/>
          <w:sz w:val="28"/>
          <w:szCs w:val="28"/>
        </w:rPr>
        <w:t xml:space="preserve">”)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3E43C4" w:rsidRPr="00732BC3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05D64" w:rsidRPr="00732BC3">
        <w:rPr>
          <w:rFonts w:asciiTheme="majorBidi" w:eastAsia="Calibri" w:hAnsiTheme="majorBidi" w:cstheme="majorBidi"/>
          <w:sz w:val="28"/>
          <w:szCs w:val="28"/>
        </w:rPr>
        <w:t>256</w:t>
      </w:r>
      <w:r w:rsidR="000F336D">
        <w:rPr>
          <w:rFonts w:asciiTheme="majorBidi" w:eastAsia="Calibri" w:hAnsiTheme="majorBidi" w:cstheme="majorBidi"/>
          <w:sz w:val="28"/>
          <w:szCs w:val="28"/>
        </w:rPr>
        <w:t>6</w:t>
      </w:r>
    </w:p>
    <w:p w14:paraId="096B61A6" w14:textId="77777777" w:rsidR="00F47A9B" w:rsidRDefault="00F47A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D0FC76D" w14:textId="5C80A065" w:rsidR="00AE3703" w:rsidRPr="00AC759D" w:rsidRDefault="00AE3703" w:rsidP="00AE37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7F64">
        <w:rPr>
          <w:rFonts w:asciiTheme="majorBidi" w:hAnsiTheme="majorBidi" w:cstheme="majorBidi" w:hint="cs"/>
          <w:sz w:val="28"/>
          <w:szCs w:val="28"/>
          <w:cs/>
        </w:rPr>
        <w:t>มาตรฐานการรายงานทางการเงินหลายฉบับได้มีการปรับปรุงใหม่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759D">
        <w:rPr>
          <w:rFonts w:asciiTheme="majorBidi" w:hAnsiTheme="majorBidi" w:cstheme="majorBidi"/>
          <w:sz w:val="28"/>
          <w:szCs w:val="28"/>
        </w:rPr>
        <w:t>1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759D">
        <w:rPr>
          <w:rFonts w:asciiTheme="majorBidi" w:hAnsiTheme="majorBidi" w:cstheme="majorBidi"/>
          <w:sz w:val="28"/>
          <w:szCs w:val="28"/>
        </w:rPr>
        <w:t>2567</w:t>
      </w:r>
      <w:r w:rsidR="00AC759D"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การถือปฏิบัติตามมาตรฐานการรายงาน</w:t>
      </w:r>
      <w:r w:rsidR="000A0FB0" w:rsidRPr="00BA7F64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ที่ปรับปรุงใหม่นั้นมีผลให้เกิดการเปลี่ยนแปลงนโยบายการบัญชีของกลุ่มธนาคารในบางเรื่อง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ทั้งนี้การเปลี่ยนแปลงดังกล่าวไม่มีผลกระทบอย่างเป็นสาระสำคัญต่องบการเงิน</w:t>
      </w:r>
      <w:r w:rsidRPr="00AC759D">
        <w:rPr>
          <w:rFonts w:asciiTheme="majorBidi" w:hAnsiTheme="majorBidi" w:cstheme="majorBidi"/>
          <w:sz w:val="28"/>
          <w:szCs w:val="28"/>
          <w:cs/>
        </w:rPr>
        <w:t>ระหว่างกาล</w:t>
      </w:r>
    </w:p>
    <w:p w14:paraId="5CB885A2" w14:textId="77777777" w:rsidR="009365D7" w:rsidRPr="00AC759D" w:rsidRDefault="009365D7" w:rsidP="00443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05893" w14:textId="77777777" w:rsidR="009365D7" w:rsidRPr="00BA7F64" w:rsidRDefault="009365D7" w:rsidP="004432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7F64">
        <w:rPr>
          <w:rFonts w:asciiTheme="majorBidi" w:hAnsiTheme="majorBidi" w:cstheme="majorBidi" w:hint="cs"/>
          <w:sz w:val="28"/>
          <w:szCs w:val="28"/>
          <w:cs/>
        </w:rPr>
        <w:t>นอกจากนี้กลุ่มธนาคาร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ระหว่างกาลนี้ก่อนวันที่มีผลบังคับใช้</w:t>
      </w:r>
    </w:p>
    <w:p w14:paraId="0ACC5502" w14:textId="77777777" w:rsidR="00EF0A9C" w:rsidRPr="00BA7F64" w:rsidRDefault="00EF0A9C" w:rsidP="004432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5F2958" w14:textId="3D53D0C5" w:rsidR="00560486" w:rsidRDefault="00EF0A9C" w:rsidP="00560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BA7F64">
        <w:rPr>
          <w:rFonts w:asciiTheme="majorBidi" w:hAnsiTheme="majorBidi" w:cstheme="majorBidi" w:hint="cs"/>
          <w:sz w:val="28"/>
          <w:szCs w:val="28"/>
          <w:cs/>
        </w:rPr>
        <w:t>กลุ่มธนาคาร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</w:t>
      </w:r>
      <w:r w:rsidRPr="00BA7F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A7F64">
        <w:rPr>
          <w:rFonts w:asciiTheme="majorBidi" w:hAnsiTheme="majorBidi" w:cstheme="majorBidi" w:hint="cs"/>
          <w:sz w:val="28"/>
          <w:szCs w:val="28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="00560486">
        <w:rPr>
          <w:rFonts w:asciiTheme="majorBidi" w:hAnsiTheme="majorBidi" w:cstheme="majorBidi"/>
          <w:sz w:val="28"/>
          <w:szCs w:val="28"/>
        </w:rPr>
        <w:t xml:space="preserve"> </w:t>
      </w:r>
      <w:r w:rsidR="00560486" w:rsidRPr="008C6E3F">
        <w:rPr>
          <w:rFonts w:asciiTheme="majorBidi" w:hAnsiTheme="majorBidi" w:cstheme="majorBidi" w:hint="cs"/>
          <w:sz w:val="28"/>
          <w:szCs w:val="28"/>
          <w:cs/>
        </w:rPr>
        <w:t>ยกเว้นผลกระทบที่อาจเกิดขึ้นจากการถือปฏิบัติตามมาตรฐานการรายงานทางการเงิน</w:t>
      </w:r>
      <w:r w:rsidR="00560486" w:rsidRPr="008C6E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486" w:rsidRPr="008C6E3F">
        <w:rPr>
          <w:rFonts w:asciiTheme="majorBidi" w:hAnsiTheme="majorBidi" w:cstheme="majorBidi" w:hint="cs"/>
          <w:sz w:val="28"/>
          <w:szCs w:val="28"/>
          <w:cs/>
        </w:rPr>
        <w:t>ฉบับที่</w:t>
      </w:r>
      <w:r w:rsidR="00560486" w:rsidRPr="008C6E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486" w:rsidRPr="008C6E3F">
        <w:rPr>
          <w:rFonts w:asciiTheme="majorBidi" w:hAnsiTheme="majorBidi" w:cstheme="majorBidi"/>
          <w:sz w:val="28"/>
          <w:szCs w:val="28"/>
        </w:rPr>
        <w:t xml:space="preserve">17 </w:t>
      </w:r>
      <w:r w:rsidR="00560486" w:rsidRPr="008C6E3F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="00560486" w:rsidRPr="008C6E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486" w:rsidRPr="008C6E3F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สัญญาประกันภัย</w:t>
      </w:r>
      <w:r w:rsidR="00560486" w:rsidRPr="002C2C37">
        <w:rPr>
          <w:szCs w:val="28"/>
          <w:cs/>
        </w:rPr>
        <w:t xml:space="preserve"> เป็นครั้งแรกต่องบการเงิน ซึ่งกลุ่มธนาคารอยู่ระหว่างการประเมินผลกระทบที่อาจเกิดขึ้น</w:t>
      </w:r>
    </w:p>
    <w:p w14:paraId="4328018C" w14:textId="77777777" w:rsidR="009B43EE" w:rsidRDefault="009B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BC971D4" w14:textId="4BF32BAA" w:rsidR="00927A47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>กลุ่</w:t>
      </w:r>
      <w:r w:rsidR="00BF247A" w:rsidRPr="00732BC3">
        <w:rPr>
          <w:rFonts w:asciiTheme="majorBidi" w:eastAsia="Calibri" w:hAnsiTheme="majorBidi" w:cstheme="majorBidi"/>
          <w:sz w:val="28"/>
          <w:szCs w:val="28"/>
          <w:cs/>
        </w:rPr>
        <w:t>มธนาคาร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</w:t>
      </w:r>
      <w:r w:rsidR="003A233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="003A2337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bookmarkStart w:id="1" w:name="_Hlk99203210"/>
      <w:r w:rsidR="00456BC5" w:rsidRPr="00732BC3">
        <w:rPr>
          <w:rFonts w:asciiTheme="majorBidi" w:eastAsia="Calibri" w:hAnsiTheme="majorBidi" w:cstheme="majorBidi"/>
          <w:sz w:val="28"/>
          <w:szCs w:val="28"/>
        </w:rPr>
        <w:t>3</w:t>
      </w:r>
      <w:r w:rsidR="00195790" w:rsidRPr="00732BC3">
        <w:rPr>
          <w:rFonts w:asciiTheme="majorBidi" w:eastAsia="Calibri" w:hAnsiTheme="majorBidi" w:cstheme="majorBidi"/>
          <w:sz w:val="28"/>
          <w:szCs w:val="28"/>
        </w:rPr>
        <w:t>1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bookmarkEnd w:id="1"/>
      <w:r w:rsidR="00205D64" w:rsidRPr="00732BC3">
        <w:rPr>
          <w:rFonts w:asciiTheme="majorBidi" w:eastAsia="Calibri" w:hAnsiTheme="majorBidi" w:cstheme="majorBidi"/>
          <w:sz w:val="28"/>
          <w:szCs w:val="28"/>
        </w:rPr>
        <w:t>256</w:t>
      </w:r>
      <w:r w:rsidR="00FA5D24">
        <w:rPr>
          <w:rFonts w:asciiTheme="majorBidi" w:eastAsia="Calibri" w:hAnsiTheme="majorBidi" w:cstheme="majorBidi"/>
          <w:sz w:val="28"/>
          <w:szCs w:val="28"/>
        </w:rPr>
        <w:t>6</w:t>
      </w:r>
    </w:p>
    <w:p w14:paraId="759F66AE" w14:textId="77777777" w:rsidR="00EF0A9C" w:rsidRPr="00732BC3" w:rsidRDefault="00EF0A9C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186EB" w14:textId="7246B17F" w:rsidR="005173F5" w:rsidRPr="00A67A8E" w:rsidRDefault="004D25B8" w:rsidP="005173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" w:name="_Hlk147845578"/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</w:t>
      </w:r>
      <w:r w:rsidRPr="002E088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และหนี้สิน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bookmarkEnd w:id="2"/>
    </w:p>
    <w:p w14:paraId="4AFF74DF" w14:textId="77777777" w:rsidR="004D25B8" w:rsidRPr="00732BC3" w:rsidRDefault="004D25B8" w:rsidP="004D25B8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453362A2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5F5BAF9A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783DB76" w14:textId="7524A69D" w:rsidR="004D25B8" w:rsidRPr="00732BC3" w:rsidRDefault="004D25B8" w:rsidP="0018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A38926" w14:textId="77777777" w:rsidR="00E46873" w:rsidRPr="00732BC3" w:rsidRDefault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  <w:sectPr w:rsidR="00E46873" w:rsidRPr="00732BC3" w:rsidSect="007648DB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732BC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3354E3" w:rsidRPr="00A962B9" w14:paraId="2CE0D87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3FFAF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3097AC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7526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354E3" w:rsidRPr="00A962B9" w14:paraId="2CE8D64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8DC225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01D714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448F108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F78CD5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1869C64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4E3" w:rsidRPr="00A962B9" w14:paraId="453B005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B705F7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10C437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E85B64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AF820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79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069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090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5320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005A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38A7B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2BD8A8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78F3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721684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A99D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71004C3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3379F8D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4C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56BA953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88483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E466A0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E5F3DE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76D798B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09B83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ECB7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477E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C1D4F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B1462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808F1A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A2BA8C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7F69F9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B55B17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85BF8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431178B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050895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CB2141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4D5B7819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EFC5D5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295A91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028408E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1E567F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5E90B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E2312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85082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9594B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C77CA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A9B120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A0E57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2D76E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5236F07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0B3740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F75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081FE6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AD0F53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3354E3" w:rsidRPr="00A962B9" w14:paraId="436C63F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91B37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427D44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7707C4C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001481A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DBE8D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3DC9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5BFD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3F2BE5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1FDE9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0BC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E8DE00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3D993D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6D086FD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7B7B72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5DF9BBB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50A33B0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11BD2A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4E3" w:rsidRPr="00A962B9" w14:paraId="3CD8E8F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043259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B06C4B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466C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354E3" w:rsidRPr="00A962B9" w14:paraId="5C4D6D7D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86F315C" w14:textId="1D6E7DC1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30 </w:t>
            </w:r>
            <w:r w:rsidR="003E0FB8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>กันยายน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862" w:type="dxa"/>
            <w:vAlign w:val="bottom"/>
          </w:tcPr>
          <w:p w14:paraId="0CC5958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52BB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6BBC2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1D79A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D208C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A7FB8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0697B8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B5C6A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D94081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306F40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CDA29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7E43F98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688CE6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7F235D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2091EC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D7FD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54E3" w:rsidRPr="00A962B9" w14:paraId="5D2251A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16E28D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1A22283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B6E54F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F944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AA73E6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10F4F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93816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D7163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7B393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34F67B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849FAA5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163C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0FCDED3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FCF3D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624030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E9533A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EA8CA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716F03F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2BD4F3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28953829" w14:textId="654A36AC" w:rsidR="000C261B" w:rsidRPr="00831431" w:rsidRDefault="00E6041D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7F98341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1437B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AA58F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50F9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D415B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51924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65793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7E93C5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9BD3A1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694AD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168B11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5F4FF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B8AC98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6635A3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883BE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419A6" w:rsidRPr="00FC33FE" w14:paraId="5433AD8A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AF87FB6" w14:textId="77777777" w:rsidR="001419A6" w:rsidRPr="00831431" w:rsidRDefault="001419A6" w:rsidP="001419A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3A48468E" w14:textId="77777777" w:rsidR="001419A6" w:rsidRPr="00831431" w:rsidRDefault="001419A6" w:rsidP="001419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1C77C79" w14:textId="301B2369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FEDAFD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23FC1F" w14:textId="4ADEF093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7F4D3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8C046E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92E1A1" w14:textId="1A125CAD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E6A604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7BE110" w14:textId="65C00CBE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7F4D3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0475F52A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C4AF146" w14:textId="5EB05864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16D9EE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34E95" w14:textId="13B5D0F5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7F4D3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6DAA324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CB15CF6" w14:textId="4A1E79BD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3B48551C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F5E3DE" w14:textId="411E0B1D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7F4D3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1419A6" w:rsidRPr="00FC33FE" w14:paraId="40239E9E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D956491" w14:textId="77777777" w:rsidR="001419A6" w:rsidRPr="00831431" w:rsidRDefault="001419A6" w:rsidP="001419A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473FFBEC" w14:textId="77777777" w:rsidR="001419A6" w:rsidRPr="00831431" w:rsidRDefault="001419A6" w:rsidP="001419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CB06020" w14:textId="0C974BEB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564B233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3150AB2" w14:textId="39687764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82308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74D7FB" w14:textId="23D32BFD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8E6525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CAEF51" w14:textId="5206DB8C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181" w:type="dxa"/>
          </w:tcPr>
          <w:p w14:paraId="214BDD14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66D1C42" w14:textId="1CE82D2C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E20191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62FF9A" w14:textId="1219BC24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F48E50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C0464F6" w14:textId="5EEC6B98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200" w:type="dxa"/>
          </w:tcPr>
          <w:p w14:paraId="1FA1F94D" w14:textId="77777777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5C0D6" w14:textId="6ADEF329" w:rsidR="001419A6" w:rsidRPr="00831431" w:rsidRDefault="001419A6" w:rsidP="001419A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</w:tr>
      <w:tr w:rsidR="00BD7DCF" w:rsidRPr="00FC33FE" w14:paraId="6FFD15A3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88FB2D" w14:textId="77777777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F18B6C6" w14:textId="77777777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228CA6F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1EACB96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90E300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68F8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04B036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E8D159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B412FB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B49043E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B34AF4A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3591F5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52D4962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650539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8646A2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D50700B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E742DF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D7DCF" w:rsidRPr="00FC33FE" w14:paraId="532FB08A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3409FF" w14:textId="77777777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7670582C" w14:textId="77777777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EF37656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0F9FE0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753E07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D94A84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0C77BA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5A093D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214DDE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0B4F5EC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94B2205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4F801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8AFE33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6E16F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4369A5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C389E67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1CFDA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D7DCF" w:rsidRPr="00FC33FE" w14:paraId="0DF71852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948FDF" w14:textId="77777777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96053E0" w14:textId="32CFAC51" w:rsidR="00BD7DCF" w:rsidRPr="00831431" w:rsidRDefault="00BD7DCF" w:rsidP="00BD7DC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F7E8781" w14:textId="609EA1FB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4210C26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DBCEB2" w14:textId="40B8F406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541AE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580D7" w14:textId="26E0571E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1419A6"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1419A6">
              <w:rPr>
                <w:rFonts w:asciiTheme="majorBidi" w:hAnsiTheme="majorBidi" w:cstheme="majorBidi"/>
                <w:bCs/>
                <w:sz w:val="26"/>
                <w:szCs w:val="26"/>
              </w:rPr>
              <w:t>693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,6</w:t>
            </w:r>
            <w:r w:rsidR="001419A6">
              <w:rPr>
                <w:rFonts w:asciiTheme="majorBidi" w:hAnsiTheme="majorBidi" w:cstheme="majorBidi"/>
                <w:bCs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102C6D4F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6A21D4" w14:textId="02E4F7D6" w:rsidR="00BD7DCF" w:rsidRPr="00831431" w:rsidRDefault="00632A60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693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49</w:t>
            </w:r>
          </w:p>
        </w:tc>
        <w:tc>
          <w:tcPr>
            <w:tcW w:w="181" w:type="dxa"/>
          </w:tcPr>
          <w:p w14:paraId="69A08958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EC1F22C" w14:textId="0160AFB9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746FD5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F2FCCB" w14:textId="186FAFFD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632A60"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632A60">
              <w:rPr>
                <w:rFonts w:asciiTheme="majorBidi" w:hAnsiTheme="majorBidi" w:cstheme="majorBidi"/>
                <w:bCs/>
                <w:sz w:val="26"/>
                <w:szCs w:val="26"/>
              </w:rPr>
              <w:t>954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632A60">
              <w:rPr>
                <w:rFonts w:asciiTheme="majorBidi" w:hAnsiTheme="majorBidi" w:cstheme="majorBidi"/>
                <w:bCs/>
                <w:sz w:val="26"/>
                <w:szCs w:val="26"/>
              </w:rPr>
              <w:t>658</w:t>
            </w:r>
          </w:p>
        </w:tc>
        <w:tc>
          <w:tcPr>
            <w:tcW w:w="180" w:type="dxa"/>
          </w:tcPr>
          <w:p w14:paraId="06D8DD5B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8B09066" w14:textId="7DDE468F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8A07691" w14:textId="77777777" w:rsidR="00BD7DCF" w:rsidRPr="00831431" w:rsidRDefault="00BD7DCF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F16686" w14:textId="60AFC436" w:rsidR="00BD7DCF" w:rsidRPr="00831431" w:rsidRDefault="00632A60" w:rsidP="00BD7DC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954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658</w:t>
            </w:r>
          </w:p>
        </w:tc>
      </w:tr>
      <w:tr w:rsidR="00590068" w:rsidRPr="00FC33FE" w14:paraId="26BEFEA3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6CBC28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757B3779" w14:textId="48EFF4B3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C2135" w14:textId="3724B80F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362B8A8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52ED09" w14:textId="16B5DF3C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5C2A3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CD5A4E" w14:textId="512B7A95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  <w:lang w:bidi="th-TH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BA7F6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0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 w:rsidRPr="00BA7F6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64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A7F6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178</w:t>
            </w:r>
          </w:p>
        </w:tc>
        <w:tc>
          <w:tcPr>
            <w:tcW w:w="180" w:type="dxa"/>
          </w:tcPr>
          <w:p w14:paraId="6C0E0447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0C6FC7E" w14:textId="34E8C4AF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FD1E94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0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 w:rsidRPr="00FD1E94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64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FD1E94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178</w:t>
            </w:r>
          </w:p>
        </w:tc>
        <w:tc>
          <w:tcPr>
            <w:tcW w:w="181" w:type="dxa"/>
          </w:tcPr>
          <w:p w14:paraId="1CD172C6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69" w:type="dxa"/>
          </w:tcPr>
          <w:p w14:paraId="2A2CD94B" w14:textId="2963412E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98D10A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298285A" w14:textId="23F43A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590068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0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 w:rsidRPr="00BA7F6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59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A7F6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572</w:t>
            </w:r>
          </w:p>
        </w:tc>
        <w:tc>
          <w:tcPr>
            <w:tcW w:w="180" w:type="dxa"/>
          </w:tcPr>
          <w:p w14:paraId="4250D59E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21FEED5" w14:textId="2305B210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E1A3274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0E5426" w14:textId="161FC706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590068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0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 w:rsidRPr="00FD1E94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59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FD1E94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572</w:t>
            </w:r>
          </w:p>
        </w:tc>
      </w:tr>
      <w:tr w:rsidR="00590068" w:rsidRPr="00FC33FE" w14:paraId="6CFF5679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7E2928E" w14:textId="3FAC0BB4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0A1D26EF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B6B650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0FC55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116CFF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8F51CC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41E3D0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4CD8132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AE244D1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</w:tcPr>
          <w:p w14:paraId="7576BDBF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69" w:type="dxa"/>
          </w:tcPr>
          <w:p w14:paraId="675A2E96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9BA2768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45867E5F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3AAE830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</w:tcPr>
          <w:p w14:paraId="5E9A65EF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0" w:type="dxa"/>
          </w:tcPr>
          <w:p w14:paraId="64455C43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3F15965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</w:tr>
      <w:tr w:rsidR="00590068" w:rsidRPr="00FC33FE" w14:paraId="404FE28E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AA5578C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541C4570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1910402" w14:textId="77777777" w:rsidR="00590068" w:rsidRPr="00BC1A23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5BA0C0A3" w14:textId="43A69F29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0" w:type="dxa"/>
          </w:tcPr>
          <w:p w14:paraId="410B1D1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2678FBC" w14:textId="59FB973C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0208B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156A7C" w14:textId="23E5B5B6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FA3099C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CB49B89" w14:textId="06789C21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FD1E9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1" w:type="dxa"/>
          </w:tcPr>
          <w:p w14:paraId="27BFA5F8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69" w:type="dxa"/>
          </w:tcPr>
          <w:p w14:paraId="39F41B5F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  <w:p w14:paraId="7E4EF4B4" w14:textId="64CAE918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0EA6E3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6B2511ED" w14:textId="428508DF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FD1E9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0" w:type="dxa"/>
          </w:tcPr>
          <w:p w14:paraId="082DAB89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</w:tcPr>
          <w:p w14:paraId="2E5CC113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  <w:p w14:paraId="5B1A52C0" w14:textId="3767B07F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1BE5817E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1FEAD3A0" w14:textId="77777777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  <w:p w14:paraId="4EA58E46" w14:textId="1E220D9B" w:rsidR="00590068" w:rsidRPr="00BA7F6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  <w:r w:rsidRPr="00FD1E9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</w:tr>
      <w:tr w:rsidR="00590068" w:rsidRPr="00A962B9" w14:paraId="42EDF925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83B7BF9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6D0FC13E" w14:textId="69E0F2A9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07553CC" w14:textId="47CC15C2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1C7EB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3628DE" w14:textId="7B6B89F1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CAA63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5669FD" w14:textId="4F068400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</w:t>
            </w: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29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462</w:t>
            </w:r>
          </w:p>
        </w:tc>
        <w:tc>
          <w:tcPr>
            <w:tcW w:w="180" w:type="dxa"/>
          </w:tcPr>
          <w:p w14:paraId="5B2CCDA0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4E3C" w14:textId="389D35A5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</w:t>
            </w:r>
            <w:r w:rsidR="00243DB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29,462</w:t>
            </w:r>
          </w:p>
        </w:tc>
        <w:tc>
          <w:tcPr>
            <w:tcW w:w="181" w:type="dxa"/>
          </w:tcPr>
          <w:p w14:paraId="0B9B4F35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03A5DF2" w14:textId="770A0CED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A3307DF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C1D29F" w14:textId="579ED31D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A0B14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C47FEFE" w14:textId="717E86E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</w:t>
            </w: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59006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247</w:t>
            </w:r>
          </w:p>
        </w:tc>
        <w:tc>
          <w:tcPr>
            <w:tcW w:w="200" w:type="dxa"/>
          </w:tcPr>
          <w:p w14:paraId="610E3282" w14:textId="77777777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49611" w14:textId="60E4F0C2" w:rsidR="00590068" w:rsidRPr="00590068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7F6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2,520,247</w:t>
            </w:r>
          </w:p>
        </w:tc>
      </w:tr>
    </w:tbl>
    <w:p w14:paraId="4F97ED24" w14:textId="12717032" w:rsidR="008579D2" w:rsidRPr="00732BC3" w:rsidRDefault="008579D2">
      <w:pPr>
        <w:rPr>
          <w:rFonts w:asciiTheme="majorBidi" w:hAnsiTheme="majorBidi" w:cstheme="majorBidi"/>
        </w:rPr>
      </w:pPr>
    </w:p>
    <w:p w14:paraId="24E9FA25" w14:textId="5DE1FDF3" w:rsidR="00F2140E" w:rsidRPr="00732BC3" w:rsidRDefault="00F2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FA5D24" w:rsidRPr="00A962B9" w14:paraId="26F773D5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C114D3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ECC163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267D10B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A5D24" w:rsidRPr="00A962B9" w14:paraId="3525E738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E23780F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1C1D4C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740DB854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D65520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3086C0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A5D24" w:rsidRPr="00A962B9" w14:paraId="3B4D436C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A24278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80D8498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9A47C2F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63CDD0F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54F4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CD994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BA70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C432F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E3AA6F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80E3E78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57F396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CA7DB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F457FA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83F80B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6739ABC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2A80773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D6B5FF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A5D24" w:rsidRPr="00A962B9" w14:paraId="38EB45A6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E20650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5BD0420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F824F9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2533A15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1E990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2A1A6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44644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C880E4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D057708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B43D5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2EA1AE09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9E660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56BD4E2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CA58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3D3E50D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AAFE46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8DB1CC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A5D24" w:rsidRPr="00A962B9" w14:paraId="1104B122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4DBBED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D35B152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3FE087D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23C8BA2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99F242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EFBF7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225B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3BE526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76CCAC1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53AB3FE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BC063E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66C7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2D3BE454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B32ED9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0E192DD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7700B0C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08A9F0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FA5D24" w:rsidRPr="00A962B9" w14:paraId="23558732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C0C1F1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812C3D2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02EF4E4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319B689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083E6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4FB6B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213929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179AB9F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5DCA5B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1CCD98A0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664E860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383371D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28A2D2BF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97B9F1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6693D81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50D5481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13C5A00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A5D24" w:rsidRPr="00A962B9" w14:paraId="57DAD159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33050C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F986E7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5D2823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A5D24" w:rsidRPr="00A962B9" w14:paraId="411D190F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09E1AD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BC1A2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31 </w:t>
            </w:r>
            <w:r w:rsidRPr="00BC1A2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ธันวาคม </w:t>
            </w:r>
            <w:r w:rsidRPr="00BC1A2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BC1A2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4C78D6A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2D01DC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1482A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EE48B6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C475E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EC4BC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23ECD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42663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25787C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3016BB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8DED5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7D7642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29C01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5BB651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120D27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369C7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A962B9" w14:paraId="3C8084B7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457309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6FF0BA8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131599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D46A95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ADAF38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BE4D1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9FBE9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0C91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0FE7A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336B92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569CB9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B3F8B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15A037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543A46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F07CC4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934A21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3B7EE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71756249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97032A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5054FAA7" w14:textId="7C90F9C8" w:rsidR="00FA5D24" w:rsidRPr="00BC1A23" w:rsidRDefault="00BC1A23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6720B06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C1C7A8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951A0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13828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83AA6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2BC7D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9F62D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A9EE91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D6114E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6B8F2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60801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F153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17F0DB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23F158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9BE4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5DD08B4B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F48891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5CBF6FCC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30D36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2AFEA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77CCD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F955B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59A3E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F1694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61720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1" w:type="dxa"/>
          </w:tcPr>
          <w:p w14:paraId="5F608C9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5FFA94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0E93E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4D408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0" w:type="dxa"/>
          </w:tcPr>
          <w:p w14:paraId="7CB1C16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A54788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59FFE2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E5D95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</w:tr>
      <w:tr w:rsidR="00FA5D24" w:rsidRPr="00FC33FE" w14:paraId="67EAEE37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47C932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5A2680B5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224806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D5F222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5ACE14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4ADE0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344A5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15EF3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86B62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1" w:type="dxa"/>
          </w:tcPr>
          <w:p w14:paraId="6B0686E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712C9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C9A34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68AD58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72F89D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45C7F47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200" w:type="dxa"/>
          </w:tcPr>
          <w:p w14:paraId="22FA60A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59F3C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</w:tr>
      <w:tr w:rsidR="00FA5D24" w:rsidRPr="00FC33FE" w14:paraId="48316B58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AC19FCE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11C63E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932368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62415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727DB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4D31F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82A6D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46D22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FA0D4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EDBF2B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6FC6BB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BC4B2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E9B050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1DE2A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18CB7B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E71F22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2AA7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1FF38F30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AEFF4F3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5294C9EB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1132CB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A6407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004F27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D6D77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158D7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E194E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1B41D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BBA4ED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56F779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04C458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15470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52CDB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AA5D6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9CD877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D3AF2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1E929608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DC8EF5D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0093B534" w14:textId="65487D1B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D9B4D6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9F452A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D1318B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A74A9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E477B8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0" w:type="dxa"/>
          </w:tcPr>
          <w:p w14:paraId="33D1758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97ACC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1" w:type="dxa"/>
          </w:tcPr>
          <w:p w14:paraId="26CBAF6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F15A25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02CBB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4DDDC3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116,590,731</w:t>
            </w:r>
          </w:p>
        </w:tc>
        <w:tc>
          <w:tcPr>
            <w:tcW w:w="180" w:type="dxa"/>
          </w:tcPr>
          <w:p w14:paraId="004130C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FF7DDF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430C1223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20B37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116,590,731</w:t>
            </w:r>
          </w:p>
        </w:tc>
      </w:tr>
      <w:tr w:rsidR="00FA5D24" w:rsidRPr="00FC33FE" w14:paraId="77FFCD0B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8927FA7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27382633" w14:textId="28F46820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01E482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4C38B1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BABEC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369E1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5B5CC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0" w:type="dxa"/>
          </w:tcPr>
          <w:p w14:paraId="19030D4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20D4C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1" w:type="dxa"/>
          </w:tcPr>
          <w:p w14:paraId="778F9F6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BE3D6DD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B6B40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2253EE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  <w:tc>
          <w:tcPr>
            <w:tcW w:w="180" w:type="dxa"/>
          </w:tcPr>
          <w:p w14:paraId="79EB970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E0F048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12E507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D2BF3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</w:tr>
      <w:tr w:rsidR="00FA5D24" w:rsidRPr="00FC33FE" w14:paraId="23F06DE2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B6A1FA6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862" w:type="dxa"/>
            <w:vAlign w:val="bottom"/>
          </w:tcPr>
          <w:p w14:paraId="214CF880" w14:textId="434B5C01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0E60E2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B8FAB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76A8C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34B40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6EB481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38474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137B3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B6A893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11F624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09AFA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AA3A71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4E74B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DFD25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C9623C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E896D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26A8FD8C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9B44985" w14:textId="71465716" w:rsidR="00FA5D24" w:rsidRPr="00BC1A23" w:rsidRDefault="00BC1A23" w:rsidP="003B46E5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74756C06" w14:textId="40FE9432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33"/>
                <w:lang w:val="en-US" w:bidi="th-TH"/>
              </w:rPr>
            </w:pPr>
          </w:p>
        </w:tc>
        <w:tc>
          <w:tcPr>
            <w:tcW w:w="1205" w:type="dxa"/>
          </w:tcPr>
          <w:p w14:paraId="57BE13E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320F146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078DD0AB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8AD42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A10E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266FF8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65ABE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803F8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021278C3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AF8C69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7EAA5B2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7700AA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61676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0BC7C41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9BB5824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73311B1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DEA370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DB50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09268AD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152,106</w:t>
            </w:r>
          </w:p>
        </w:tc>
      </w:tr>
      <w:tr w:rsidR="00FA5D24" w:rsidRPr="00A962B9" w14:paraId="3832773F" w14:textId="77777777" w:rsidTr="003B46E5">
        <w:trPr>
          <w:cantSplit/>
          <w:trHeight w:val="219"/>
        </w:trPr>
        <w:tc>
          <w:tcPr>
            <w:tcW w:w="3056" w:type="dxa"/>
            <w:shd w:val="clear" w:color="auto" w:fill="auto"/>
            <w:vAlign w:val="bottom"/>
          </w:tcPr>
          <w:p w14:paraId="3C13BA7A" w14:textId="77777777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5BE5B342" w14:textId="3D157E09" w:rsidR="00FA5D24" w:rsidRPr="00BC1A23" w:rsidRDefault="00FA5D24" w:rsidP="003B46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61ADC1F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7B4F6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8A105F7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6ECAB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64B81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47F6EE6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2480B1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7E69E4A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F750EF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CCEEBC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8EF4836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B21602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1033520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  <w:tc>
          <w:tcPr>
            <w:tcW w:w="200" w:type="dxa"/>
          </w:tcPr>
          <w:p w14:paraId="1319E3C5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43B98E" w14:textId="77777777" w:rsidR="00FA5D24" w:rsidRPr="00BC1A23" w:rsidRDefault="00FA5D24" w:rsidP="003B46E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C1A2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</w:tr>
    </w:tbl>
    <w:p w14:paraId="41D84013" w14:textId="50F6A14E" w:rsidR="00FA5D24" w:rsidRDefault="00FA5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9A7BCC" w:rsidRPr="00A962B9" w14:paraId="1B13353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5E0F2FE" w14:textId="6D89E9AC" w:rsidR="009A7BCC" w:rsidRPr="00831431" w:rsidRDefault="004D25B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62" w:type="dxa"/>
            <w:vAlign w:val="bottom"/>
          </w:tcPr>
          <w:p w14:paraId="21D69B8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119EFD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A7BCC" w:rsidRPr="00A962B9" w14:paraId="4E833310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AEC7F1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DD3F9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78224D7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7039A8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04C69CA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A7BCC" w:rsidRPr="00A962B9" w14:paraId="0CC8370B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A4ACDF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2CD79A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FC15A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B148B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203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1E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AD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E0349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4D93A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A25C2C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5AF5CE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8D1F9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8015A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EDD31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0CC798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3EF2C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F590F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3B7825D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7F4618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754DA12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E2B2D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198AED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1BF36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9CE8A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583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D4E9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07E8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871231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75B25B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C2651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2AE445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80443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DC531C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1312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3C72F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83103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B4F84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49A86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3152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7A2AE9B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B55932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FB58D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8C453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D4814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144F5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D7D21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47AE0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054BC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B38E0F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A5A9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6E13037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77C7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3489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D201A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11189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8D717A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2EB3404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2DB6B39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515B8F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5021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0F09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6EA3E5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36781D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68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C64543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000B19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35A959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CDD47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100AC4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813903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190607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7BCC" w:rsidRPr="00A962B9" w14:paraId="37E66D5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595917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5FA9E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AAC1D2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A7BCC" w:rsidRPr="00A962B9" w14:paraId="53C59EF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DFD108D" w14:textId="1055AC73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3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0 </w:t>
            </w:r>
            <w:r w:rsidR="00DD3EF3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>กันยายน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862" w:type="dxa"/>
            <w:vAlign w:val="bottom"/>
          </w:tcPr>
          <w:p w14:paraId="1070AD5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DB5C9D4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C95D8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DD526A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AF894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31F0F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F5DF7D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B9B3F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0CF9BC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796E2C1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85BCF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AF01B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15C8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BA6ECAC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26F9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0F6C9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A7BCC" w:rsidRPr="00A962B9" w14:paraId="26AECC5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F6F657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4F95090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388609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EE0474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32DA53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27147A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4977B2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81A64D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D5D27B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9F891EC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002F16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F336F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C904699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11D2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DF7EBD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1E3618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0E250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1932794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8FFACE5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6398C107" w14:textId="73EF88F2" w:rsidR="000C261B" w:rsidRPr="00831431" w:rsidRDefault="00BC1A23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763222B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6A223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EAF751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C2CD15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6807D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00B7A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92CD5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0DBB77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19AFD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7C792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403B5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1233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521C29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1DB4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5881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90068" w:rsidRPr="00FC33FE" w14:paraId="5FA3B33C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064597D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64C9D412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DD99134" w14:textId="1235D684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A4497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A412D5" w14:textId="021FDA2E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1257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7347B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9375F3" w14:textId="7ECAD2FB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20BAC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AA336C" w14:textId="1B01C505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1257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1" w:type="dxa"/>
          </w:tcPr>
          <w:p w14:paraId="3383628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2674934" w14:textId="7807336E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703544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B868B0" w14:textId="2DF00E09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1257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339512DC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901638D" w14:textId="6FDB5B73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550C10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BC94C1" w14:textId="6D57491B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="001257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590068" w:rsidRPr="00FC33FE" w14:paraId="3E88FFC7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620000E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4AEEB35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5822D17" w14:textId="195413CC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E08A73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D03DD59" w14:textId="44775532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4F562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A9FB0D" w14:textId="099057BE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1017C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72AAC4" w14:textId="46A29488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181" w:type="dxa"/>
          </w:tcPr>
          <w:p w14:paraId="070E0E4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1477C6F" w14:textId="13291449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E7D8DB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23B5C" w14:textId="29FBE706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9C13C3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7AEE36D" w14:textId="5ABA6432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  <w:tc>
          <w:tcPr>
            <w:tcW w:w="180" w:type="dxa"/>
          </w:tcPr>
          <w:p w14:paraId="4B57A04B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D32F6" w14:textId="338B8CF3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48</w:t>
            </w:r>
          </w:p>
        </w:tc>
      </w:tr>
      <w:tr w:rsidR="00590068" w:rsidRPr="00FC33FE" w14:paraId="479987A0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8C94B3D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D5823BF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960464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740CB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18D84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2D985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3A5A88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B00932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5D8B53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B69F8F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113F17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2324C4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046586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BB68A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1A994DA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C010B0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D1133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90068" w:rsidRPr="00FC33FE" w14:paraId="3C535BC2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F4E482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38EF31D5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B5793B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CABD6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D1F8A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F3D1AD4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63AE9BF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25F6B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778CE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9651E0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73E07E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C0F69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2C0CD02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9858A9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322738F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BB8115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7DE8A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90068" w:rsidRPr="00FC33FE" w14:paraId="1507AE09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4F3FC70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7F284227" w14:textId="3CCB5B38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67EE0D5" w14:textId="14DD6720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C841F3A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3AEB15D" w14:textId="0CCA064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D70698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24A57A" w14:textId="68350BB6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926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077</w:t>
            </w:r>
          </w:p>
        </w:tc>
        <w:tc>
          <w:tcPr>
            <w:tcW w:w="180" w:type="dxa"/>
          </w:tcPr>
          <w:p w14:paraId="73ECEBE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2A155" w14:textId="28E3E9C9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926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077</w:t>
            </w:r>
          </w:p>
        </w:tc>
        <w:tc>
          <w:tcPr>
            <w:tcW w:w="181" w:type="dxa"/>
          </w:tcPr>
          <w:p w14:paraId="42941E82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76338E4" w14:textId="5886EA59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8A709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E7B65" w14:textId="7F6DBD4E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6,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187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087</w:t>
            </w:r>
          </w:p>
        </w:tc>
        <w:tc>
          <w:tcPr>
            <w:tcW w:w="180" w:type="dxa"/>
          </w:tcPr>
          <w:p w14:paraId="5CA0950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782F8E1" w14:textId="0A130BE6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928B7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FCD86E" w14:textId="69803CDC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187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087</w:t>
            </w:r>
          </w:p>
        </w:tc>
      </w:tr>
      <w:tr w:rsidR="00590068" w:rsidRPr="00FC33FE" w14:paraId="35FB947D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2AC39FA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04391A32" w14:textId="58BC9991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DAE92A2" w14:textId="2BC462A1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D3C199B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5AF3776" w14:textId="280872C3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EF6FC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9FEAD3" w14:textId="69AB928D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64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178</w:t>
            </w:r>
          </w:p>
        </w:tc>
        <w:tc>
          <w:tcPr>
            <w:tcW w:w="180" w:type="dxa"/>
          </w:tcPr>
          <w:p w14:paraId="43009012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A3E034" w14:textId="2E10376B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,7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64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178</w:t>
            </w:r>
          </w:p>
        </w:tc>
        <w:tc>
          <w:tcPr>
            <w:tcW w:w="181" w:type="dxa"/>
          </w:tcPr>
          <w:p w14:paraId="34DCE05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964A76" w14:textId="3DE9666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B34BD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7128B5" w14:textId="1A8DB01B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759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572</w:t>
            </w:r>
          </w:p>
        </w:tc>
        <w:tc>
          <w:tcPr>
            <w:tcW w:w="180" w:type="dxa"/>
          </w:tcPr>
          <w:p w14:paraId="1D338B0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D69A5AB" w14:textId="2C5DE0B0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058350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8B6703" w14:textId="3DAD5324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759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572</w:t>
            </w:r>
          </w:p>
        </w:tc>
      </w:tr>
      <w:tr w:rsidR="00590068" w:rsidRPr="00FC33FE" w14:paraId="7E721C81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9ACBC97" w14:textId="1C7C2B7C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C1A2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02CBC01B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D9577B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1E924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1DDB23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0B93D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339C7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B06304A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77488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62764A0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04C1D7A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39283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0E8601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BC1F0A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24FF88B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2BC1C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B589B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90068" w:rsidRPr="00FC33FE" w14:paraId="055E216E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ABC8303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br/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2CFAF790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AFBA6C0" w14:textId="77777777" w:rsidR="00590068" w:rsidRPr="00FA5D2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32F81153" w14:textId="698C5669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="00590068"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0" w:type="dxa"/>
          </w:tcPr>
          <w:p w14:paraId="71BD77F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B01E44" w14:textId="6456CCB5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85E0F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13F112" w14:textId="70F81AAF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13FFC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475C23" w14:textId="4ECD7BEB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1" w:type="dxa"/>
          </w:tcPr>
          <w:p w14:paraId="38A6A06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FAAD9F0" w14:textId="77777777" w:rsidR="00590068" w:rsidRPr="00FA5D2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B655D25" w14:textId="2877752D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B355B2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CEB4DE1" w14:textId="7360C83A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  <w:tc>
          <w:tcPr>
            <w:tcW w:w="180" w:type="dxa"/>
          </w:tcPr>
          <w:p w14:paraId="2A177DC4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83C62A9" w14:textId="77777777" w:rsidR="00590068" w:rsidRPr="00FA5D2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240978D" w14:textId="5FA1AD88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302E3C6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8B26D4" w14:textId="77777777" w:rsidR="00590068" w:rsidRPr="00FA5D24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00E8FDD2" w14:textId="4BD60B13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318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449</w:t>
            </w:r>
          </w:p>
        </w:tc>
      </w:tr>
      <w:tr w:rsidR="00590068" w:rsidRPr="004B1732" w14:paraId="0E557020" w14:textId="77777777" w:rsidTr="00BA7F6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F7C544F" w14:textId="77777777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2FBB0675" w14:textId="2CF8AD5A" w:rsidR="00590068" w:rsidRPr="00831431" w:rsidRDefault="00590068" w:rsidP="0059006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4F39357" w14:textId="33318A39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F684C77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4A6598" w14:textId="0E908B32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28558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65152C" w14:textId="32E5A785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29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="00445617" w:rsidRPr="00BA7F64">
              <w:rPr>
                <w:rFonts w:asciiTheme="majorBidi" w:hAnsiTheme="majorBidi" w:cstheme="majorBidi"/>
                <w:bCs/>
                <w:sz w:val="26"/>
                <w:szCs w:val="26"/>
              </w:rPr>
              <w:t>462</w:t>
            </w:r>
          </w:p>
        </w:tc>
        <w:tc>
          <w:tcPr>
            <w:tcW w:w="180" w:type="dxa"/>
          </w:tcPr>
          <w:p w14:paraId="72EA149E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25F739" w14:textId="5D64E18F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29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FD1E94">
              <w:rPr>
                <w:rFonts w:asciiTheme="majorBidi" w:hAnsiTheme="majorBidi" w:cstheme="majorBidi"/>
                <w:bCs/>
                <w:sz w:val="26"/>
                <w:szCs w:val="26"/>
              </w:rPr>
              <w:t>462</w:t>
            </w:r>
          </w:p>
        </w:tc>
        <w:tc>
          <w:tcPr>
            <w:tcW w:w="181" w:type="dxa"/>
          </w:tcPr>
          <w:p w14:paraId="608A0911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8AB655" w14:textId="49FCA8E8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9699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47B3C81" w14:textId="7CE8A3DE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D014D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1B791AE" w14:textId="4499AA18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445617">
              <w:rPr>
                <w:rFonts w:asciiTheme="majorBidi" w:hAnsiTheme="majorBidi" w:cstheme="majorBidi"/>
                <w:bCs/>
                <w:sz w:val="26"/>
                <w:szCs w:val="26"/>
              </w:rPr>
              <w:t>247</w:t>
            </w:r>
          </w:p>
        </w:tc>
        <w:tc>
          <w:tcPr>
            <w:tcW w:w="180" w:type="dxa"/>
          </w:tcPr>
          <w:p w14:paraId="0A5CAE95" w14:textId="77777777" w:rsidR="00590068" w:rsidRPr="00831431" w:rsidRDefault="00590068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252F6" w14:textId="29974C3E" w:rsidR="00590068" w:rsidRPr="00831431" w:rsidRDefault="00445617" w:rsidP="0059006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247</w:t>
            </w:r>
          </w:p>
        </w:tc>
      </w:tr>
    </w:tbl>
    <w:p w14:paraId="43296FFA" w14:textId="77777777" w:rsidR="00F2140E" w:rsidRPr="00732BC3" w:rsidRDefault="00F2140E">
      <w:pPr>
        <w:rPr>
          <w:rFonts w:asciiTheme="majorBidi" w:hAnsiTheme="majorBidi" w:cstheme="majorBidi"/>
        </w:rPr>
      </w:pPr>
    </w:p>
    <w:p w14:paraId="2C3FCEC7" w14:textId="77777777" w:rsidR="00F2140E" w:rsidRPr="00732BC3" w:rsidRDefault="00F2140E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FA5D24" w:rsidRPr="00A962B9" w14:paraId="64C80B83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15A212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9B6831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19D03D3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A5D24" w:rsidRPr="00A962B9" w14:paraId="5EA47F27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96E9FD1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53F5FF1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1F484AA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365E4E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670C51A1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A5D24" w:rsidRPr="00A962B9" w14:paraId="5C3DB424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7AEEA0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C563B0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32480B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A6AFD9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06A0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109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860D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3813F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62B64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5F6DF6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AE5AC63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134BB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774CD87D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A1CE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36D3E6E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DA74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16F83B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A5D24" w:rsidRPr="00A962B9" w14:paraId="54A0C1CB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634B89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F999DA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34280C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59538CF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552BF0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76982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B8D84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04E052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C2835C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DA31ABB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5456E2B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3A059B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99F73B7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26F4F8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32909E7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1D1DC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50CBC4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A5D24" w:rsidRPr="00A962B9" w14:paraId="72034EEE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637713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7FE6CF3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6A65B54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770A7011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7A321C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E158C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7A6C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E6519A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795BF8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6E2AB03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0C778A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6D0527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646B5227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3B89B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7B1F32B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EA166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D6B8CC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A5D24" w:rsidRPr="00A962B9" w14:paraId="3F3BAADE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F7EE9C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9898AB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0C9CA47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705D61D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97F1FF7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FA1CAD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2AD97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10E4673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557A3E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E37E4B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14DBD0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E59CE7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2652C76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50B7C2C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34B7633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A67286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285B9F4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A5D24" w:rsidRPr="00A962B9" w14:paraId="618EBF12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F16EFB2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DF672D4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52A00FE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A5D24" w:rsidRPr="00A962B9" w14:paraId="6E3F9FBC" w14:textId="77777777" w:rsidTr="003B46E5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C45118C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31 </w:t>
            </w:r>
            <w:r w:rsidRP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FA5D24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40BEF2F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87ABB2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76B8CF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40B642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0DFB2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687F2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E2C44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917C3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45807E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033F74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A2D1E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55CA7E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A2EA5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B05E59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46FE1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8DD56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A962B9" w14:paraId="0CCBA198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9DFE3AA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3D2DA7AE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B869D8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655D2F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58ABA1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123AA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1165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A2391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74A6A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B2B492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6A19B1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C7468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7E970F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9FE8A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2EAE4E7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04798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B8060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FC33FE" w14:paraId="241FE337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B030B7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3EDC1732" w14:textId="79BD921A" w:rsidR="00FA5D24" w:rsidRPr="00FA5D24" w:rsidRDefault="00BC1A23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1C72A4E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52D975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14123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0B9C9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82901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DE904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51F06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80558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E5D887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549ED9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02C8CF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82830F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8EBB37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50FBD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D9C9D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005DAA" w14:paraId="115CC8E5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65C86B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56A96DED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CEB0DB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79FF8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34D5E1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A1ECBE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8238D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CA5BC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2ECCE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1" w:type="dxa"/>
          </w:tcPr>
          <w:p w14:paraId="2478D42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A6FA22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7AC7EA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F84516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0" w:type="dxa"/>
          </w:tcPr>
          <w:p w14:paraId="423453E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83C39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F48A8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2EF8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</w:tr>
      <w:tr w:rsidR="00FA5D24" w:rsidRPr="0091600F" w14:paraId="491C3BDD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F93B669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50C99CFB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19823E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4A6ED4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2EA714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085D2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EA690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CBEC7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3A55B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1" w:type="dxa"/>
          </w:tcPr>
          <w:p w14:paraId="4BF601F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7B6A0C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42944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40865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6FC51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9E9411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0" w:type="dxa"/>
          </w:tcPr>
          <w:p w14:paraId="54724C7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EB836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</w:tr>
      <w:tr w:rsidR="00FA5D24" w:rsidRPr="00FC33FE" w14:paraId="50DF56F6" w14:textId="77777777" w:rsidTr="00FA5D24">
        <w:trPr>
          <w:cantSplit/>
          <w:trHeight w:val="60"/>
        </w:trPr>
        <w:tc>
          <w:tcPr>
            <w:tcW w:w="3056" w:type="dxa"/>
            <w:shd w:val="clear" w:color="auto" w:fill="auto"/>
            <w:vAlign w:val="bottom"/>
          </w:tcPr>
          <w:p w14:paraId="5B317163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2D7D69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D4FD00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EC2B0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43AA17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509BC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74395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0C9A77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2A2B5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3CC86E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860733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318F7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5AFF0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F5E3F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83663D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9A0763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E4BAC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BB139A" w14:paraId="5C6EE663" w14:textId="77777777" w:rsidTr="00FA5D24">
        <w:trPr>
          <w:cantSplit/>
          <w:trHeight w:val="60"/>
        </w:trPr>
        <w:tc>
          <w:tcPr>
            <w:tcW w:w="3056" w:type="dxa"/>
            <w:shd w:val="clear" w:color="auto" w:fill="auto"/>
            <w:vAlign w:val="bottom"/>
          </w:tcPr>
          <w:p w14:paraId="23180B50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</w:tcPr>
          <w:p w14:paraId="6C76BDC6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25B3A3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0D5D97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03FFD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79FC7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D777F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22EA1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7A811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AB827C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25DBBD7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00377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755D147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EE70EA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51299BB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46C7A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A65BF7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A5D24" w:rsidRPr="00FC33FE" w14:paraId="32338A70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589399C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1C73E0C1" w14:textId="2257EEEC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481FFB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A3CD54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ACE893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072D1F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FED68D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117,017,345</w:t>
            </w:r>
          </w:p>
        </w:tc>
        <w:tc>
          <w:tcPr>
            <w:tcW w:w="180" w:type="dxa"/>
          </w:tcPr>
          <w:p w14:paraId="41DCBD5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59021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117,017,345</w:t>
            </w:r>
          </w:p>
        </w:tc>
        <w:tc>
          <w:tcPr>
            <w:tcW w:w="181" w:type="dxa"/>
          </w:tcPr>
          <w:p w14:paraId="0DB1B80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5EE64B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9AE82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2C9A73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116,846,462</w:t>
            </w:r>
          </w:p>
        </w:tc>
        <w:tc>
          <w:tcPr>
            <w:tcW w:w="180" w:type="dxa"/>
          </w:tcPr>
          <w:p w14:paraId="7D21C56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39EA5A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46028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DB255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116,846,462</w:t>
            </w:r>
          </w:p>
        </w:tc>
      </w:tr>
      <w:tr w:rsidR="00FA5D24" w:rsidRPr="00FC33FE" w14:paraId="34BC1CE7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E52C7BF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48C5DB27" w14:textId="22758E08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9754F3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46DE2D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6A3A8A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8A972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D6077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0" w:type="dxa"/>
          </w:tcPr>
          <w:p w14:paraId="07E8441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89EC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1" w:type="dxa"/>
          </w:tcPr>
          <w:p w14:paraId="384077F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C46E46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B5C4B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648BD9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  <w:tc>
          <w:tcPr>
            <w:tcW w:w="180" w:type="dxa"/>
          </w:tcPr>
          <w:p w14:paraId="0F9EB95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738931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6F054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2AA30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</w:tr>
      <w:tr w:rsidR="00FA5D24" w:rsidRPr="00A03715" w14:paraId="56671CDF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FADA4F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862" w:type="dxa"/>
            <w:vAlign w:val="bottom"/>
          </w:tcPr>
          <w:p w14:paraId="339E1915" w14:textId="12D68886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334F87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2C01A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D4783F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B9F361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EBA8A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B2491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ACE3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9B5421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B50B6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2435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D5EDFF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BC2BB6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489C52D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237FBD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E849E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A5D24" w:rsidRPr="00A03715" w14:paraId="2112C824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CCB7293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33F749E5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0DA9D8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4DD9F48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3D86802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BEF89AC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81711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3DC3E8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5752E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133E0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55408164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6B0BF2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5A2359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AEF272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3BD73E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76137CD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4A938D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4AF6904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0AF85E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72DE6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12D8C539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152,106</w:t>
            </w:r>
          </w:p>
        </w:tc>
      </w:tr>
      <w:tr w:rsidR="00FA5D24" w:rsidRPr="004B1732" w14:paraId="1BCDBA1E" w14:textId="77777777" w:rsidTr="003B46E5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894DBE7" w14:textId="77777777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31C50A0E" w14:textId="4B403852" w:rsidR="00FA5D24" w:rsidRPr="00FA5D24" w:rsidRDefault="00FA5D24" w:rsidP="00FA5D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F1F8C75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85C486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751B662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CEC53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6F986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6335A83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82294F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48777671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07B67A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F02F9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D5EF327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A2C83B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5E84798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  <w:tc>
          <w:tcPr>
            <w:tcW w:w="180" w:type="dxa"/>
          </w:tcPr>
          <w:p w14:paraId="0B0F42A0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7BB4A3" w14:textId="77777777" w:rsidR="00FA5D24" w:rsidRPr="00FA5D24" w:rsidRDefault="00FA5D24" w:rsidP="00FA5D2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FA5D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</w:tr>
    </w:tbl>
    <w:p w14:paraId="55249F41" w14:textId="51F4D965" w:rsidR="00F2140E" w:rsidRPr="00732BC3" w:rsidRDefault="00F2140E">
      <w:pPr>
        <w:rPr>
          <w:rFonts w:asciiTheme="majorBidi" w:hAnsiTheme="majorBidi" w:cstheme="majorBidi"/>
        </w:rPr>
      </w:pPr>
    </w:p>
    <w:p w14:paraId="3944EB9B" w14:textId="77777777" w:rsidR="00F2140E" w:rsidRPr="00732BC3" w:rsidRDefault="00F2140E">
      <w:pPr>
        <w:rPr>
          <w:rFonts w:asciiTheme="majorBidi" w:hAnsiTheme="majorBidi" w:cstheme="majorBidi"/>
        </w:rPr>
      </w:pPr>
    </w:p>
    <w:p w14:paraId="579E2AFD" w14:textId="2D7EA312" w:rsidR="00E46873" w:rsidRPr="00732BC3" w:rsidRDefault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</w:p>
    <w:p w14:paraId="6C3BE2BB" w14:textId="77777777" w:rsidR="00E46873" w:rsidRPr="00732BC3" w:rsidRDefault="00E46873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  <w:sectPr w:rsidR="00E46873" w:rsidRPr="00732BC3" w:rsidSect="008579D2">
          <w:headerReference w:type="default" r:id="rId13"/>
          <w:footerReference w:type="default" r:id="rId1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E4588F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D264EC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1A8E030" w14:textId="662E4E0A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ของเครื่องมือทางการเงินที่วัดมูลค่าด้วยมูลค่ายุติธรรมในงบฐานะการเงิน </w:t>
      </w:r>
    </w:p>
    <w:p w14:paraId="56AD7E9B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E46873" w:rsidRPr="00732BC3" w14:paraId="0C8B8204" w14:textId="77777777" w:rsidTr="001D15D8">
        <w:tc>
          <w:tcPr>
            <w:tcW w:w="2610" w:type="dxa"/>
          </w:tcPr>
          <w:p w14:paraId="58DEF319" w14:textId="77777777" w:rsidR="00E46873" w:rsidRPr="00732BC3" w:rsidRDefault="00E46873" w:rsidP="001D15D8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7C20EA68" w14:textId="77777777" w:rsidR="00E46873" w:rsidRPr="00732BC3" w:rsidRDefault="00E46873" w:rsidP="001D15D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15CDA04E" w14:textId="77777777" w:rsidR="00E46873" w:rsidRPr="00732BC3" w:rsidRDefault="00E46873" w:rsidP="001D15D8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6873" w:rsidRPr="00732BC3" w14:paraId="439A9F17" w14:textId="77777777" w:rsidTr="00D72461">
        <w:tc>
          <w:tcPr>
            <w:tcW w:w="2610" w:type="dxa"/>
          </w:tcPr>
          <w:p w14:paraId="0D1B76D1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71A9E3D9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1D96F751" w14:textId="77777777" w:rsidR="00E46873" w:rsidRPr="00732BC3" w:rsidRDefault="00E46873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1DD605D5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36AA7301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440AB0CC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692D6E3B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0EEAAB6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BBE12FD" w14:textId="111C8BAB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732BC3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25EB50D3" w14:textId="5473EE01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921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81"/>
        <w:gridCol w:w="1300"/>
        <w:gridCol w:w="258"/>
        <w:gridCol w:w="1272"/>
      </w:tblGrid>
      <w:tr w:rsidR="00EE31D3" w:rsidRPr="00732BC3" w14:paraId="6FD61A65" w14:textId="77777777" w:rsidTr="00DD4C20">
        <w:trPr>
          <w:tblHeader/>
        </w:trPr>
        <w:tc>
          <w:tcPr>
            <w:tcW w:w="6381" w:type="dxa"/>
          </w:tcPr>
          <w:p w14:paraId="1033ABBA" w14:textId="7777777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2E8DE135" w14:textId="77777777" w:rsidR="00EE31D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รวมและ</w:t>
            </w:r>
          </w:p>
          <w:p w14:paraId="294FA768" w14:textId="5E8A12C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EE31D3" w:rsidRPr="00732BC3" w14:paraId="10E3FDD5" w14:textId="77777777" w:rsidTr="00DD4C20">
        <w:trPr>
          <w:tblHeader/>
        </w:trPr>
        <w:tc>
          <w:tcPr>
            <w:tcW w:w="6381" w:type="dxa"/>
          </w:tcPr>
          <w:p w14:paraId="2B5A68AE" w14:textId="50E4F7ED" w:rsidR="00EE31D3" w:rsidRPr="00732BC3" w:rsidRDefault="00AD5FA7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66EA996" w14:textId="5A51A87E" w:rsidR="00EE31D3" w:rsidRPr="00732BC3" w:rsidRDefault="007A0225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258" w:type="dxa"/>
            <w:vAlign w:val="bottom"/>
          </w:tcPr>
          <w:p w14:paraId="1E6CB92F" w14:textId="77777777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C0903CF" w14:textId="34A1D063" w:rsidR="00EE31D3" w:rsidRPr="00732BC3" w:rsidRDefault="007A0225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EE31D3" w:rsidRPr="00732BC3" w14:paraId="5C176EE2" w14:textId="77777777" w:rsidTr="00DD4C20">
        <w:trPr>
          <w:tblHeader/>
        </w:trPr>
        <w:tc>
          <w:tcPr>
            <w:tcW w:w="6381" w:type="dxa"/>
          </w:tcPr>
          <w:p w14:paraId="158DA1DC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587215A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A0225" w:rsidRPr="00732BC3" w14:paraId="0A384BB1" w14:textId="77777777" w:rsidTr="00DD4C20">
        <w:tc>
          <w:tcPr>
            <w:tcW w:w="6381" w:type="dxa"/>
          </w:tcPr>
          <w:p w14:paraId="0A05B13E" w14:textId="0F85251F" w:rsidR="007A0225" w:rsidRPr="00732BC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00" w:type="dxa"/>
          </w:tcPr>
          <w:p w14:paraId="176D4289" w14:textId="5473ADBF" w:rsidR="007A0225" w:rsidRPr="001B6CE8" w:rsidRDefault="00590068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2,464</w:t>
            </w:r>
          </w:p>
        </w:tc>
        <w:tc>
          <w:tcPr>
            <w:tcW w:w="258" w:type="dxa"/>
          </w:tcPr>
          <w:p w14:paraId="559E3F49" w14:textId="77777777" w:rsidR="007A0225" w:rsidRPr="00732BC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</w:tcPr>
          <w:p w14:paraId="32EEB23B" w14:textId="03DB641D" w:rsidR="007A0225" w:rsidRPr="00EE31D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2,441</w:t>
            </w:r>
          </w:p>
        </w:tc>
      </w:tr>
      <w:tr w:rsidR="007A0225" w:rsidRPr="00732BC3" w14:paraId="330D8045" w14:textId="77777777" w:rsidTr="00DD4C20">
        <w:tc>
          <w:tcPr>
            <w:tcW w:w="6381" w:type="dxa"/>
          </w:tcPr>
          <w:p w14:paraId="2CBC7901" w14:textId="2AA3A024" w:rsidR="007A0225" w:rsidRPr="00732BC3" w:rsidRDefault="00594917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="007A0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7ADB93" w14:textId="356335CD" w:rsidR="007A0225" w:rsidRPr="002F0CE0" w:rsidRDefault="00590068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(16)</w:t>
            </w:r>
          </w:p>
        </w:tc>
        <w:tc>
          <w:tcPr>
            <w:tcW w:w="258" w:type="dxa"/>
          </w:tcPr>
          <w:p w14:paraId="654689CA" w14:textId="77777777" w:rsidR="007A0225" w:rsidRPr="00732BC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210018" w14:textId="13AEE9AE" w:rsidR="007A0225" w:rsidRPr="00732BC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7</w:t>
            </w:r>
          </w:p>
        </w:tc>
      </w:tr>
      <w:tr w:rsidR="007A0225" w:rsidRPr="00732BC3" w14:paraId="6E3EBB23" w14:textId="77777777" w:rsidTr="00DD4C20">
        <w:tc>
          <w:tcPr>
            <w:tcW w:w="6381" w:type="dxa"/>
          </w:tcPr>
          <w:p w14:paraId="27FEB1F5" w14:textId="2FEAF31D" w:rsidR="007A0225" w:rsidRPr="00874FEC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x-none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0FDC424" w14:textId="2DD600F9" w:rsidR="007A0225" w:rsidRPr="00EE31D3" w:rsidRDefault="00590068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2,448</w:t>
            </w:r>
          </w:p>
        </w:tc>
        <w:tc>
          <w:tcPr>
            <w:tcW w:w="258" w:type="dxa"/>
          </w:tcPr>
          <w:p w14:paraId="525A8580" w14:textId="77777777" w:rsidR="007A0225" w:rsidRPr="00EE31D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5C0530B" w14:textId="27628BF5" w:rsidR="007A0225" w:rsidRPr="00EE31D3" w:rsidRDefault="007A0225" w:rsidP="007A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2,448</w:t>
            </w:r>
          </w:p>
        </w:tc>
      </w:tr>
    </w:tbl>
    <w:p w14:paraId="497CCDAF" w14:textId="22FD06CA" w:rsidR="0016271A" w:rsidRDefault="0016271A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C34920B" w14:textId="4DED8637" w:rsidR="001954B9" w:rsidRPr="00831431" w:rsidRDefault="00860A15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>ในระหว่างงวด</w:t>
      </w:r>
      <w:r w:rsidR="00AB4A0A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 xml:space="preserve">เก้าเดือนสิ้นสุดวันที่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30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กันยายน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2567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และ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2566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กลุ่มธนาคารไม่มีการเปลี่ยนแปลงวิธีการและข้อสมมติในการประมาณมูลค่ายุติธรรมของสินทรัพย์ทางการเงินและหนี้สินทางการเงิน และไม่มีการโอนระหว่างระดับ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1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และ ระดับ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2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>ของลำดับชั้นมูลค่ายุติธรรม</w:t>
      </w:r>
    </w:p>
    <w:p w14:paraId="54258506" w14:textId="77777777" w:rsidR="00E46873" w:rsidRPr="00732BC3" w:rsidRDefault="00E46873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7ADA28E" w14:textId="41FC2C66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การดำรง</w:t>
      </w:r>
      <w:r w:rsidR="00534E0C">
        <w:rPr>
          <w:rFonts w:asciiTheme="majorBidi" w:hAnsiTheme="majorBidi" w:cstheme="majorBidi" w:hint="cs"/>
          <w:sz w:val="28"/>
          <w:szCs w:val="28"/>
          <w:u w:val="none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กองทุน</w:t>
      </w:r>
    </w:p>
    <w:p w14:paraId="23EE30B2" w14:textId="77777777" w:rsidR="00D31D7C" w:rsidRPr="00732BC3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66004584" w14:textId="5BBDB3B4" w:rsidR="00A12937" w:rsidRDefault="00D31D7C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>วัต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ถุประสงค์ของธนาคารในการบริหารทุน</w:t>
      </w:r>
      <w:r w:rsidR="00665659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คือ</w:t>
      </w:r>
      <w:r w:rsidR="00515684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การ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A222F5F" w14:textId="77777777" w:rsidR="00A12937" w:rsidRPr="00732BC3" w:rsidRDefault="00A1293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B0EF817" w14:textId="77777777" w:rsidR="00D31D7C" w:rsidRPr="00732BC3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0D445615" w14:textId="1EAD949F" w:rsidR="002B4147" w:rsidRDefault="00D31D7C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lastRenderedPageBreak/>
        <w:t>ธนาคารมีการดำรงเงินกองทุนตามกฎหมายตามพระราชบัญญัติธุรกิจสถาบันการเงิน พ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.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ศ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. 2551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="00AD5FA7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30 </w:t>
      </w:r>
      <w:r w:rsidR="00AD5FA7"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กันยายน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256</w:t>
      </w:r>
      <w:r w:rsidR="007A0225">
        <w:rPr>
          <w:rFonts w:asciiTheme="majorBidi" w:eastAsia="MS Mincho" w:hAnsiTheme="majorBidi" w:cstheme="majorBidi"/>
          <w:sz w:val="28"/>
          <w:szCs w:val="28"/>
          <w:lang w:val="en-GB" w:eastAsia="th-TH"/>
        </w:rPr>
        <w:t>7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และ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ธันวาคม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256</w:t>
      </w:r>
      <w:r w:rsidR="007A0225">
        <w:rPr>
          <w:rFonts w:asciiTheme="majorBidi" w:eastAsia="MS Mincho" w:hAnsiTheme="majorBidi" w:cstheme="majorBidi"/>
          <w:sz w:val="28"/>
          <w:szCs w:val="28"/>
          <w:lang w:val="en-GB" w:eastAsia="th-TH"/>
        </w:rPr>
        <w:t>6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จำแนกได้ดังนี้</w:t>
      </w:r>
    </w:p>
    <w:p w14:paraId="14D24B70" w14:textId="499562FE" w:rsidR="007C6363" w:rsidRDefault="007C6363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7A0225" w:rsidRPr="007A0225" w14:paraId="0D5B9FDC" w14:textId="77777777" w:rsidTr="003B46E5">
        <w:trPr>
          <w:tblHeader/>
        </w:trPr>
        <w:tc>
          <w:tcPr>
            <w:tcW w:w="5531" w:type="dxa"/>
          </w:tcPr>
          <w:p w14:paraId="570D746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3A37E511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A0225" w:rsidRPr="007A0225" w14:paraId="05E88AAC" w14:textId="77777777" w:rsidTr="003B46E5">
        <w:trPr>
          <w:tblHeader/>
        </w:trPr>
        <w:tc>
          <w:tcPr>
            <w:tcW w:w="5531" w:type="dxa"/>
          </w:tcPr>
          <w:p w14:paraId="0F1076DE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05ACE21E" w14:textId="1BA7B0E2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258" w:type="dxa"/>
            <w:vAlign w:val="bottom"/>
          </w:tcPr>
          <w:p w14:paraId="546B469B" w14:textId="77777777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32807A82" w14:textId="77777777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7A0225" w:rsidRPr="007A0225" w14:paraId="5F9AEE12" w14:textId="77777777" w:rsidTr="003B46E5">
        <w:trPr>
          <w:tblHeader/>
        </w:trPr>
        <w:tc>
          <w:tcPr>
            <w:tcW w:w="5531" w:type="dxa"/>
          </w:tcPr>
          <w:p w14:paraId="451C99DD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754781A8" w14:textId="77777777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2567</w:t>
            </w:r>
          </w:p>
        </w:tc>
        <w:tc>
          <w:tcPr>
            <w:tcW w:w="258" w:type="dxa"/>
            <w:vAlign w:val="bottom"/>
          </w:tcPr>
          <w:p w14:paraId="53460A15" w14:textId="77777777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40FDB1CD" w14:textId="77777777" w:rsidR="007A0225" w:rsidRPr="007A0225" w:rsidRDefault="007A0225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2566</w:t>
            </w:r>
          </w:p>
        </w:tc>
      </w:tr>
      <w:tr w:rsidR="007A0225" w:rsidRPr="007A0225" w14:paraId="0B53D01C" w14:textId="77777777" w:rsidTr="003B46E5">
        <w:trPr>
          <w:tblHeader/>
        </w:trPr>
        <w:tc>
          <w:tcPr>
            <w:tcW w:w="5531" w:type="dxa"/>
          </w:tcPr>
          <w:p w14:paraId="55AC184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62B6F2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eastAsia="th-TH"/>
              </w:rPr>
              <w:t>(</w:t>
            </w: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A0225" w:rsidRPr="007A0225" w14:paraId="4D2F4BA6" w14:textId="77777777" w:rsidTr="003B46E5">
        <w:tc>
          <w:tcPr>
            <w:tcW w:w="5531" w:type="dxa"/>
            <w:vAlign w:val="bottom"/>
          </w:tcPr>
          <w:p w14:paraId="29638AB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6ACCEEA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52EBB57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79E40F8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7A0225" w:rsidRPr="007A0225" w14:paraId="049848A2" w14:textId="77777777" w:rsidTr="003B46E5">
        <w:tc>
          <w:tcPr>
            <w:tcW w:w="5531" w:type="dxa"/>
          </w:tcPr>
          <w:p w14:paraId="2A760C2D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</w:tcPr>
          <w:p w14:paraId="0DBDF14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4ADD8C2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05694D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5712D47F" w14:textId="77777777" w:rsidTr="003B46E5">
        <w:tc>
          <w:tcPr>
            <w:tcW w:w="5531" w:type="dxa"/>
          </w:tcPr>
          <w:p w14:paraId="61272A7E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36961418" w14:textId="4E79C09D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6,164,096</w:t>
            </w:r>
          </w:p>
        </w:tc>
        <w:tc>
          <w:tcPr>
            <w:tcW w:w="258" w:type="dxa"/>
          </w:tcPr>
          <w:p w14:paraId="368D9AE9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717CAD5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5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822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917</w:t>
            </w:r>
          </w:p>
        </w:tc>
      </w:tr>
      <w:tr w:rsidR="007A0225" w:rsidRPr="007A0225" w14:paraId="0BCE0784" w14:textId="77777777" w:rsidTr="003B46E5">
        <w:tc>
          <w:tcPr>
            <w:tcW w:w="5531" w:type="dxa"/>
          </w:tcPr>
          <w:p w14:paraId="086EE993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22037349" w14:textId="53E35822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2,266,638</w:t>
            </w:r>
          </w:p>
        </w:tc>
        <w:tc>
          <w:tcPr>
            <w:tcW w:w="258" w:type="dxa"/>
          </w:tcPr>
          <w:p w14:paraId="796A8AE9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7601338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733,333</w:t>
            </w:r>
          </w:p>
        </w:tc>
      </w:tr>
      <w:tr w:rsidR="007A0225" w:rsidRPr="007A0225" w14:paraId="538BD075" w14:textId="77777777" w:rsidTr="003B46E5">
        <w:tc>
          <w:tcPr>
            <w:tcW w:w="5531" w:type="dxa"/>
          </w:tcPr>
          <w:p w14:paraId="7A0300F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6048A512" w14:textId="60F90F4E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569,398</w:t>
            </w:r>
          </w:p>
        </w:tc>
        <w:tc>
          <w:tcPr>
            <w:tcW w:w="258" w:type="dxa"/>
          </w:tcPr>
          <w:p w14:paraId="5DF19D4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92C4CD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569,398</w:t>
            </w:r>
          </w:p>
        </w:tc>
      </w:tr>
      <w:tr w:rsidR="007A0225" w:rsidRPr="007A0225" w14:paraId="3606269B" w14:textId="77777777" w:rsidTr="003B46E5">
        <w:tc>
          <w:tcPr>
            <w:tcW w:w="5531" w:type="dxa"/>
          </w:tcPr>
          <w:p w14:paraId="35C8ECE0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78341514" w14:textId="5FDAE146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11,942,179</w:t>
            </w:r>
          </w:p>
        </w:tc>
        <w:tc>
          <w:tcPr>
            <w:tcW w:w="258" w:type="dxa"/>
          </w:tcPr>
          <w:p w14:paraId="011999F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E33D88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8,906,545</w:t>
            </w:r>
          </w:p>
        </w:tc>
      </w:tr>
      <w:tr w:rsidR="007A0225" w:rsidRPr="007A0225" w14:paraId="415C5265" w14:textId="77777777" w:rsidTr="003B46E5">
        <w:tc>
          <w:tcPr>
            <w:tcW w:w="5531" w:type="dxa"/>
          </w:tcPr>
          <w:p w14:paraId="2503E7C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1DF33C7" w14:textId="3093B90A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5,500</w:t>
            </w:r>
          </w:p>
        </w:tc>
        <w:tc>
          <w:tcPr>
            <w:tcW w:w="258" w:type="dxa"/>
          </w:tcPr>
          <w:p w14:paraId="0AD23083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C9BD58D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(26,593)</w:t>
            </w:r>
          </w:p>
        </w:tc>
      </w:tr>
      <w:tr w:rsidR="007A0225" w:rsidRPr="007A0225" w14:paraId="5AD138E3" w14:textId="77777777" w:rsidTr="003B46E5">
        <w:tc>
          <w:tcPr>
            <w:tcW w:w="5531" w:type="dxa"/>
          </w:tcPr>
          <w:p w14:paraId="0DD1D42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1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5C5498A" w14:textId="4B667172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(458,41</w:t>
            </w:r>
            <w:r w:rsidR="00E61A1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58" w:type="dxa"/>
          </w:tcPr>
          <w:p w14:paraId="3CA31DC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8B96129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(574,204)</w:t>
            </w:r>
          </w:p>
        </w:tc>
      </w:tr>
      <w:tr w:rsidR="007A0225" w:rsidRPr="007A0225" w14:paraId="2F8E2359" w14:textId="77777777" w:rsidTr="003B46E5">
        <w:tc>
          <w:tcPr>
            <w:tcW w:w="5531" w:type="dxa"/>
          </w:tcPr>
          <w:p w14:paraId="278031E3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C0687A2" w14:textId="341B035F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20,489,39</w:t>
            </w:r>
            <w:r w:rsidR="00E61A11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58" w:type="dxa"/>
          </w:tcPr>
          <w:p w14:paraId="218E5E9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DCEBF4F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15,431,396</w:t>
            </w:r>
          </w:p>
        </w:tc>
      </w:tr>
      <w:tr w:rsidR="007A0225" w:rsidRPr="007A0225" w14:paraId="22210B8B" w14:textId="77777777" w:rsidTr="003B46E5">
        <w:tc>
          <w:tcPr>
            <w:tcW w:w="5531" w:type="dxa"/>
          </w:tcPr>
          <w:p w14:paraId="7AEEEBA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AD3CCE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A685C0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09EAB5E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278E9B9C" w14:textId="77777777" w:rsidTr="003B46E5">
        <w:tc>
          <w:tcPr>
            <w:tcW w:w="5531" w:type="dxa"/>
          </w:tcPr>
          <w:p w14:paraId="68C4978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58F6138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7358C53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2F92A34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3BD0DC3B" w14:textId="77777777" w:rsidTr="003B46E5">
        <w:tc>
          <w:tcPr>
            <w:tcW w:w="5531" w:type="dxa"/>
          </w:tcPr>
          <w:p w14:paraId="24F467B8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4F3BD296" w14:textId="06263225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861,062</w:t>
            </w:r>
          </w:p>
        </w:tc>
        <w:tc>
          <w:tcPr>
            <w:tcW w:w="258" w:type="dxa"/>
          </w:tcPr>
          <w:p w14:paraId="450AAF0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5E9F7B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861,062</w:t>
            </w:r>
          </w:p>
        </w:tc>
      </w:tr>
      <w:tr w:rsidR="007A0225" w:rsidRPr="007A0225" w14:paraId="74D5E719" w14:textId="77777777" w:rsidTr="003B46E5">
        <w:tc>
          <w:tcPr>
            <w:tcW w:w="5531" w:type="dxa"/>
            <w:vAlign w:val="bottom"/>
          </w:tcPr>
          <w:p w14:paraId="569D987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6EF6060" w14:textId="10E0E486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21,350,4</w:t>
            </w:r>
            <w:r w:rsidR="0014549B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61</w:t>
            </w:r>
          </w:p>
        </w:tc>
        <w:tc>
          <w:tcPr>
            <w:tcW w:w="258" w:type="dxa"/>
          </w:tcPr>
          <w:p w14:paraId="58513DD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3FBDF111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16,292,458</w:t>
            </w:r>
          </w:p>
        </w:tc>
      </w:tr>
      <w:tr w:rsidR="007A0225" w:rsidRPr="007A0225" w14:paraId="626B6187" w14:textId="77777777" w:rsidTr="003B46E5">
        <w:tc>
          <w:tcPr>
            <w:tcW w:w="5531" w:type="dxa"/>
            <w:vAlign w:val="bottom"/>
          </w:tcPr>
          <w:p w14:paraId="4D0FA6B0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6C7A8A79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341F2A4F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AA6F75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7BD15DE2" w14:textId="77777777" w:rsidTr="003B46E5">
        <w:tc>
          <w:tcPr>
            <w:tcW w:w="5531" w:type="dxa"/>
            <w:vAlign w:val="bottom"/>
          </w:tcPr>
          <w:p w14:paraId="32365FE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เงินกองทุนชั้นที่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 w:eastAsia="th-TH"/>
              </w:rPr>
              <w:t xml:space="preserve"> 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6B098F1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8C30FFD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E494463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13424D50" w14:textId="77777777" w:rsidTr="003B46E5">
        <w:tc>
          <w:tcPr>
            <w:tcW w:w="5531" w:type="dxa"/>
          </w:tcPr>
          <w:p w14:paraId="2A0B91B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18E25255" w14:textId="7C2B3842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3D7D3E7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8D29F9F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1,700,000</w:t>
            </w:r>
          </w:p>
        </w:tc>
      </w:tr>
      <w:tr w:rsidR="007A0225" w:rsidRPr="007A0225" w14:paraId="47A3066C" w14:textId="77777777" w:rsidTr="003B46E5">
        <w:tc>
          <w:tcPr>
            <w:tcW w:w="5531" w:type="dxa"/>
          </w:tcPr>
          <w:p w14:paraId="719CB28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379D54A" w14:textId="1EABB423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1,363,87</w:t>
            </w:r>
            <w:r w:rsidR="0064747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58" w:type="dxa"/>
          </w:tcPr>
          <w:p w14:paraId="13F82F42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339B35F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1,219,299</w:t>
            </w:r>
          </w:p>
        </w:tc>
      </w:tr>
      <w:tr w:rsidR="007A0225" w:rsidRPr="007A0225" w14:paraId="3BDC3FF4" w14:textId="77777777" w:rsidTr="003B46E5">
        <w:tc>
          <w:tcPr>
            <w:tcW w:w="5531" w:type="dxa"/>
          </w:tcPr>
          <w:p w14:paraId="543A3EF1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98D77FE" w14:textId="3C2A52D2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3,063,87</w:t>
            </w:r>
            <w:r w:rsidR="00647479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58" w:type="dxa"/>
          </w:tcPr>
          <w:p w14:paraId="23414050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194D0C4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2,919,299</w:t>
            </w:r>
          </w:p>
        </w:tc>
      </w:tr>
      <w:tr w:rsidR="007A0225" w:rsidRPr="007A0225" w14:paraId="7B793EBD" w14:textId="77777777" w:rsidTr="003B46E5">
        <w:trPr>
          <w:trHeight w:val="85"/>
        </w:trPr>
        <w:tc>
          <w:tcPr>
            <w:tcW w:w="5531" w:type="dxa"/>
          </w:tcPr>
          <w:p w14:paraId="0B8E56C6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EA3A951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7A37BE5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75D4B038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6F42B6EE" w14:textId="77777777" w:rsidTr="003B46E5">
        <w:tc>
          <w:tcPr>
            <w:tcW w:w="5531" w:type="dxa"/>
          </w:tcPr>
          <w:p w14:paraId="7568D62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51ECECB0" w14:textId="3EB80D4B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 w:eastAsia="th-TH"/>
              </w:rPr>
              <w:t>24,414,33</w:t>
            </w:r>
            <w:r w:rsidR="00647479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258" w:type="dxa"/>
          </w:tcPr>
          <w:p w14:paraId="0940F747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1C5B2261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19,211,757</w:t>
            </w:r>
          </w:p>
        </w:tc>
      </w:tr>
      <w:tr w:rsidR="007A0225" w:rsidRPr="007A0225" w14:paraId="361CAC15" w14:textId="77777777" w:rsidTr="003B46E5">
        <w:tc>
          <w:tcPr>
            <w:tcW w:w="5531" w:type="dxa"/>
          </w:tcPr>
          <w:p w14:paraId="6D70C48A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1A30DA8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5F3CDC70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3CE19BA4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7A0225" w:rsidRPr="007A0225" w14:paraId="24F9FE76" w14:textId="77777777" w:rsidTr="003B46E5">
        <w:tc>
          <w:tcPr>
            <w:tcW w:w="5531" w:type="dxa"/>
          </w:tcPr>
          <w:p w14:paraId="050282BD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4C5E4FB8" w14:textId="16FFDAA2" w:rsidR="007A0225" w:rsidRPr="007A0225" w:rsidRDefault="00A9799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132,0</w:t>
            </w:r>
            <w:r w:rsidR="009A228B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77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,</w:t>
            </w:r>
            <w:r w:rsidR="009A228B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0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7</w:t>
            </w:r>
            <w:r w:rsidR="009A228B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58" w:type="dxa"/>
          </w:tcPr>
          <w:p w14:paraId="5925357C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381C89E" w14:textId="77777777" w:rsidR="007A0225" w:rsidRPr="007A0225" w:rsidRDefault="007A0225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118,002,561</w:t>
            </w:r>
          </w:p>
        </w:tc>
      </w:tr>
    </w:tbl>
    <w:p w14:paraId="2E64906A" w14:textId="71D04585" w:rsidR="00877E21" w:rsidRPr="00732BC3" w:rsidRDefault="00877E2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059BD" w:rsidRPr="00732BC3" w14:paraId="4EC317C7" w14:textId="77777777" w:rsidTr="007C6363">
        <w:tc>
          <w:tcPr>
            <w:tcW w:w="5571" w:type="dxa"/>
            <w:vAlign w:val="center"/>
          </w:tcPr>
          <w:p w14:paraId="2FCEC078" w14:textId="009091DF" w:rsidR="00F059BD" w:rsidRPr="00DA50D7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A9489" w14:textId="77777777" w:rsidR="00F059BD" w:rsidRPr="00DA50D7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75E1168C" w14:textId="77777777" w:rsidR="00F059BD" w:rsidRPr="00DA50D7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5D186C50" w14:textId="77777777" w:rsidR="00AD5FA7" w:rsidRPr="00DA50D7" w:rsidRDefault="00AD5FA7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50D7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กันยายน</w:t>
            </w:r>
            <w:r w:rsidRPr="00DA50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</w:p>
          <w:p w14:paraId="227A1C69" w14:textId="5A8F0B6E" w:rsidR="00F059BD" w:rsidRPr="00DA50D7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A50D7" w:rsidRPr="00DA50D7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170" w:type="dxa"/>
            <w:vAlign w:val="bottom"/>
          </w:tcPr>
          <w:p w14:paraId="41A0BEC3" w14:textId="3DC86124" w:rsidR="00F059BD" w:rsidRPr="00DA50D7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DA50D7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A50D7" w:rsidRPr="00DA50D7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F059BD" w:rsidRPr="00732BC3" w14:paraId="231AE491" w14:textId="77777777" w:rsidTr="007C6363">
        <w:tc>
          <w:tcPr>
            <w:tcW w:w="5571" w:type="dxa"/>
            <w:vAlign w:val="center"/>
          </w:tcPr>
          <w:p w14:paraId="2D741E70" w14:textId="77777777" w:rsidR="00F059BD" w:rsidRPr="00DA50D7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AC06CCD" w14:textId="77777777" w:rsidR="00F059BD" w:rsidRPr="00DA50D7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A50D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DA50D7" w:rsidRPr="00732BC3" w14:paraId="15B35448" w14:textId="77777777" w:rsidTr="00516A50">
        <w:tc>
          <w:tcPr>
            <w:tcW w:w="5571" w:type="dxa"/>
            <w:vAlign w:val="center"/>
          </w:tcPr>
          <w:p w14:paraId="59BF5E53" w14:textId="77777777" w:rsidR="00DA50D7" w:rsidRPr="00DA50D7" w:rsidRDefault="00DA50D7" w:rsidP="00DA50D7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1D927337" w14:textId="77777777" w:rsidR="00DA50D7" w:rsidRPr="00DA50D7" w:rsidRDefault="00DA50D7" w:rsidP="00DA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165ACF63" w14:textId="11A5B415" w:rsidR="00DA50D7" w:rsidRPr="00DA50D7" w:rsidRDefault="00A97998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18.4</w:t>
            </w:r>
            <w:r w:rsidR="009A22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4D2CA9A" w14:textId="5D310565" w:rsidR="00DA50D7" w:rsidRPr="00DA50D7" w:rsidRDefault="00DA50D7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16.28</w:t>
            </w:r>
          </w:p>
        </w:tc>
      </w:tr>
      <w:tr w:rsidR="00DA50D7" w:rsidRPr="00732BC3" w14:paraId="5E8A1C79" w14:textId="77777777" w:rsidTr="00516A50">
        <w:tc>
          <w:tcPr>
            <w:tcW w:w="5571" w:type="dxa"/>
            <w:vAlign w:val="center"/>
          </w:tcPr>
          <w:p w14:paraId="1BB51BEF" w14:textId="77777777" w:rsidR="00DA50D7" w:rsidRPr="00DA50D7" w:rsidRDefault="00DA50D7" w:rsidP="00DA50D7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DFD6822" w14:textId="77777777" w:rsidR="00DA50D7" w:rsidRPr="00DA50D7" w:rsidRDefault="00DA50D7" w:rsidP="00DA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4D909EB1" w14:textId="356192D5" w:rsidR="00DA50D7" w:rsidRPr="00DA50D7" w:rsidRDefault="00A97998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16.17</w:t>
            </w:r>
          </w:p>
        </w:tc>
        <w:tc>
          <w:tcPr>
            <w:tcW w:w="1170" w:type="dxa"/>
          </w:tcPr>
          <w:p w14:paraId="4024CAEF" w14:textId="32E76BD2" w:rsidR="00DA50D7" w:rsidRPr="00DA50D7" w:rsidRDefault="00DA50D7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13.81</w:t>
            </w:r>
          </w:p>
        </w:tc>
      </w:tr>
      <w:tr w:rsidR="00DA50D7" w:rsidRPr="00732BC3" w14:paraId="364BABA6" w14:textId="77777777" w:rsidTr="00516A50">
        <w:tc>
          <w:tcPr>
            <w:tcW w:w="5571" w:type="dxa"/>
            <w:vAlign w:val="center"/>
          </w:tcPr>
          <w:p w14:paraId="73732C24" w14:textId="77777777" w:rsidR="00DA50D7" w:rsidRPr="00DA50D7" w:rsidRDefault="00DA50D7" w:rsidP="00DA50D7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24714748" w14:textId="77777777" w:rsidR="00DA50D7" w:rsidRPr="00DA50D7" w:rsidRDefault="00DA50D7" w:rsidP="00DA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28C865B5" w14:textId="77777777" w:rsidR="00DA50D7" w:rsidRPr="00DA50D7" w:rsidRDefault="00DA50D7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F28E59" w14:textId="33BC1FAA" w:rsidR="00DA50D7" w:rsidRPr="00DA50D7" w:rsidRDefault="00DA50D7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0D7" w:rsidRPr="00732BC3" w14:paraId="078A36F0" w14:textId="77777777" w:rsidTr="00516A50">
        <w:tc>
          <w:tcPr>
            <w:tcW w:w="5571" w:type="dxa"/>
            <w:vAlign w:val="center"/>
          </w:tcPr>
          <w:p w14:paraId="1004C571" w14:textId="77777777" w:rsidR="00DA50D7" w:rsidRPr="00DA50D7" w:rsidRDefault="00DA50D7" w:rsidP="00DA50D7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2173421" w14:textId="77777777" w:rsidR="00DA50D7" w:rsidRPr="00DA50D7" w:rsidRDefault="00DA50D7" w:rsidP="00DA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6F3792AD" w14:textId="47350469" w:rsidR="00DA50D7" w:rsidRPr="00DA50D7" w:rsidRDefault="00A97998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15.5</w:t>
            </w:r>
            <w:r w:rsidR="009A22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202FBFF" w14:textId="7320286F" w:rsidR="00DA50D7" w:rsidRPr="00DA50D7" w:rsidRDefault="00DA50D7" w:rsidP="00DA50D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13.08</w:t>
            </w:r>
          </w:p>
        </w:tc>
      </w:tr>
    </w:tbl>
    <w:p w14:paraId="6CBD1ACC" w14:textId="77777777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DBA07D6" w14:textId="72D0E40A" w:rsidR="00D31D7C" w:rsidRPr="00DA50D7" w:rsidRDefault="00D31D7C" w:rsidP="00DA5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A50D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85AFF" w:rsidRPr="00DA50D7">
        <w:rPr>
          <w:rFonts w:ascii="Angsana New" w:hAnsi="Angsana New" w:cs="Angsana New"/>
          <w:sz w:val="28"/>
          <w:szCs w:val="28"/>
        </w:rPr>
        <w:t xml:space="preserve">30 </w:t>
      </w:r>
      <w:r w:rsidR="00985AFF" w:rsidRPr="00DA50D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DA50D7">
        <w:rPr>
          <w:rFonts w:ascii="Angsana New" w:hAnsi="Angsana New" w:cs="Angsana New"/>
          <w:sz w:val="28"/>
          <w:szCs w:val="28"/>
        </w:rPr>
        <w:t>2567</w:t>
      </w:r>
      <w:r w:rsidRPr="00DA50D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A50D7">
        <w:rPr>
          <w:rFonts w:ascii="Angsana New" w:hAnsi="Angsana New" w:cs="Angsana New"/>
          <w:sz w:val="28"/>
          <w:szCs w:val="28"/>
        </w:rPr>
        <w:t xml:space="preserve">31 </w:t>
      </w:r>
      <w:r w:rsidRPr="00DA50D7">
        <w:rPr>
          <w:rFonts w:ascii="Angsana New" w:hAnsi="Angsana New" w:cs="Angsana New"/>
          <w:sz w:val="28"/>
          <w:szCs w:val="28"/>
          <w:cs/>
        </w:rPr>
        <w:t>ธันวาคม</w:t>
      </w:r>
      <w:r w:rsidRPr="00DA50D7">
        <w:rPr>
          <w:rFonts w:ascii="Angsana New" w:hAnsi="Angsana New" w:cs="Angsana New"/>
          <w:sz w:val="28"/>
          <w:szCs w:val="28"/>
        </w:rPr>
        <w:t xml:space="preserve"> 256</w:t>
      </w:r>
      <w:r w:rsidR="00DA50D7">
        <w:rPr>
          <w:rFonts w:ascii="Angsana New" w:hAnsi="Angsana New" w:cs="Angsana New"/>
          <w:sz w:val="28"/>
          <w:szCs w:val="28"/>
        </w:rPr>
        <w:t>6</w:t>
      </w:r>
      <w:r w:rsidRPr="00DA50D7">
        <w:rPr>
          <w:rFonts w:ascii="Angsana New" w:hAnsi="Angsana New" w:cs="Angsana New"/>
          <w:sz w:val="28"/>
          <w:szCs w:val="28"/>
        </w:rPr>
        <w:t xml:space="preserve"> </w:t>
      </w:r>
      <w:r w:rsidRPr="00DA50D7">
        <w:rPr>
          <w:rFonts w:ascii="Angsana New" w:hAnsi="Angsana New" w:cs="Angsana New"/>
          <w:sz w:val="28"/>
          <w:szCs w:val="28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42BD5731" w14:textId="760B930D" w:rsidR="002B52E6" w:rsidRPr="00B70D84" w:rsidRDefault="002B52E6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DAA4121" w14:textId="77777777" w:rsidR="00D31D7C" w:rsidRPr="00FB2FBB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2FB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การบริหารจัดการเงินกองทุน</w:t>
      </w:r>
    </w:p>
    <w:p w14:paraId="379177AA" w14:textId="77777777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A88527" w14:textId="77777777" w:rsidR="00D31D7C" w:rsidRPr="00FB2FBB" w:rsidRDefault="00D31D7C" w:rsidP="00D31D7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FB2FBB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Pr="00FB2FBB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0254A0C8" w14:textId="175F603D" w:rsidR="00CE5ED6" w:rsidRPr="00B70D84" w:rsidRDefault="00CE5ED6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49C5C17" w14:textId="40411E5F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เงินลงทุนสุทธิ</w:t>
      </w:r>
    </w:p>
    <w:p w14:paraId="4C512FF4" w14:textId="597FA289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563BE9" w:rsidRPr="00563BE9" w14:paraId="20652ACC" w14:textId="77777777" w:rsidTr="003B46E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2B5A5E81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4E8572D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563BE9" w:rsidRPr="00563BE9" w14:paraId="7A8652EB" w14:textId="77777777" w:rsidTr="003B46E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4279898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15D9CE" w14:textId="536FDFFB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</w:t>
            </w:r>
            <w:r w:rsidRPr="00563BE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0751A4D5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22D2F8E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563B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563BE9" w:rsidRPr="00563BE9" w14:paraId="4711390A" w14:textId="77777777" w:rsidTr="003B46E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E27F6A3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2D8908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3EECC21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B19C7C3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63BE9" w:rsidRPr="00563BE9" w14:paraId="5C58CCD8" w14:textId="77777777" w:rsidTr="003B46E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AC60D1F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1AF24BF6" w14:textId="77777777" w:rsidR="00563BE9" w:rsidRPr="00563BE9" w:rsidRDefault="00563BE9" w:rsidP="003B46E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3BE9" w:rsidRPr="00563BE9" w14:paraId="610C8BCA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5B76850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9A9D7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6582B5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E543F48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563BE9" w:rsidRPr="00563BE9" w14:paraId="02FAED18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95BAE08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304718" w14:textId="284AFE83" w:rsidR="00563BE9" w:rsidRPr="002A3B24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3,104,978</w:t>
            </w:r>
          </w:p>
        </w:tc>
        <w:tc>
          <w:tcPr>
            <w:tcW w:w="180" w:type="dxa"/>
          </w:tcPr>
          <w:p w14:paraId="10242390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574F57F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63B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971</w:t>
            </w: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63B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603</w:t>
            </w:r>
          </w:p>
        </w:tc>
      </w:tr>
      <w:tr w:rsidR="00563BE9" w:rsidRPr="00563BE9" w14:paraId="78E05D4A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F667108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B2C68" w14:textId="74A3FA66" w:rsidR="00563BE9" w:rsidRPr="00563BE9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22,138</w:t>
            </w:r>
          </w:p>
        </w:tc>
        <w:tc>
          <w:tcPr>
            <w:tcW w:w="180" w:type="dxa"/>
          </w:tcPr>
          <w:p w14:paraId="6FB35CEF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F011DC8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19,679</w:t>
            </w:r>
          </w:p>
        </w:tc>
      </w:tr>
      <w:tr w:rsidR="00563BE9" w:rsidRPr="00563BE9" w14:paraId="47C8937B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267E5B4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141D" w14:textId="5BAA1761" w:rsidR="00563BE9" w:rsidRPr="00563BE9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3,127,116</w:t>
            </w:r>
          </w:p>
        </w:tc>
        <w:tc>
          <w:tcPr>
            <w:tcW w:w="180" w:type="dxa"/>
          </w:tcPr>
          <w:p w14:paraId="26E481B1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1F2C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563B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63B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991</w:t>
            </w:r>
            <w:r w:rsidRPr="00563B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63BE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</w:p>
        </w:tc>
      </w:tr>
      <w:tr w:rsidR="00563BE9" w:rsidRPr="00563BE9" w14:paraId="579E02FA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4CEADDF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13C33" w14:textId="7A12C405" w:rsidR="00563BE9" w:rsidRPr="002A3B24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(16,617)</w:t>
            </w:r>
          </w:p>
        </w:tc>
        <w:tc>
          <w:tcPr>
            <w:tcW w:w="180" w:type="dxa"/>
          </w:tcPr>
          <w:p w14:paraId="3C9F317E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23A74C2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(18,775)</w:t>
            </w:r>
          </w:p>
        </w:tc>
      </w:tr>
      <w:tr w:rsidR="00563BE9" w:rsidRPr="00563BE9" w14:paraId="5FA006B8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3E51C1E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488EE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B61116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FBA7825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563BE9" w:rsidRPr="00563BE9" w14:paraId="7A60163D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92EB49C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br/>
              <w:t xml:space="preserve">  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39080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B5172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4505F2C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563BE9" w:rsidRPr="00563BE9" w14:paraId="3C8F209E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3421AA5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0508C7" w14:textId="065E6615" w:rsidR="00563BE9" w:rsidRPr="00563BE9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2,448</w:t>
            </w:r>
          </w:p>
        </w:tc>
        <w:tc>
          <w:tcPr>
            <w:tcW w:w="180" w:type="dxa"/>
          </w:tcPr>
          <w:p w14:paraId="1E2E9628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C434A87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  <w:lang w:bidi="th-TH"/>
              </w:rPr>
              <w:t>2,464</w:t>
            </w:r>
          </w:p>
        </w:tc>
      </w:tr>
      <w:tr w:rsidR="00563BE9" w:rsidRPr="00563BE9" w14:paraId="2122EF11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9E325BD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BA36A" w14:textId="5EE50752" w:rsidR="00563BE9" w:rsidRPr="00563BE9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2,448</w:t>
            </w:r>
          </w:p>
        </w:tc>
        <w:tc>
          <w:tcPr>
            <w:tcW w:w="180" w:type="dxa"/>
          </w:tcPr>
          <w:p w14:paraId="77291EF4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63CF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2,464</w:t>
            </w:r>
          </w:p>
        </w:tc>
      </w:tr>
      <w:tr w:rsidR="00563BE9" w:rsidRPr="00563BE9" w14:paraId="20A39663" w14:textId="77777777" w:rsidTr="003B46E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43A242F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0414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284769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1486050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</w:tr>
      <w:tr w:rsidR="00563BE9" w:rsidRPr="00563BE9" w14:paraId="09E27F78" w14:textId="77777777" w:rsidTr="003B46E5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3ECD05B8" w14:textId="77777777" w:rsidR="00563BE9" w:rsidRPr="00563BE9" w:rsidRDefault="00563BE9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12EB2" w14:textId="55FB9D62" w:rsidR="00563BE9" w:rsidRPr="00563BE9" w:rsidRDefault="002A3B24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3,129,564</w:t>
            </w:r>
          </w:p>
        </w:tc>
        <w:tc>
          <w:tcPr>
            <w:tcW w:w="180" w:type="dxa"/>
          </w:tcPr>
          <w:p w14:paraId="5D494E1C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0467424" w14:textId="77777777" w:rsidR="00563BE9" w:rsidRPr="00563BE9" w:rsidRDefault="00563BE9" w:rsidP="003B46E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2,993,746</w:t>
            </w:r>
          </w:p>
        </w:tc>
      </w:tr>
    </w:tbl>
    <w:p w14:paraId="3B761525" w14:textId="23CA5EE4" w:rsidR="00D31D7C" w:rsidRDefault="00D31D7C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85AFF" w:rsidRPr="00A67A8E">
        <w:rPr>
          <w:rFonts w:asciiTheme="majorBidi" w:hAnsiTheme="majorBidi" w:cstheme="majorBidi"/>
          <w:sz w:val="28"/>
          <w:szCs w:val="28"/>
        </w:rPr>
        <w:t xml:space="preserve">30 </w:t>
      </w:r>
      <w:r w:rsidR="00985AFF" w:rsidRPr="00A67A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A67A8E">
        <w:rPr>
          <w:rFonts w:asciiTheme="majorBidi" w:hAnsiTheme="majorBidi" w:cstheme="majorBidi"/>
          <w:sz w:val="28"/>
          <w:szCs w:val="28"/>
        </w:rPr>
        <w:t>256</w:t>
      </w:r>
      <w:r w:rsidR="00E400C4">
        <w:rPr>
          <w:rFonts w:asciiTheme="majorBidi" w:hAnsiTheme="majorBidi" w:cstheme="majorBidi"/>
          <w:sz w:val="28"/>
          <w:szCs w:val="28"/>
        </w:rPr>
        <w:t>7</w:t>
      </w:r>
      <w:r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67A8E">
        <w:rPr>
          <w:rFonts w:asciiTheme="majorBidi" w:hAnsiTheme="majorBidi" w:cstheme="majorBidi"/>
          <w:sz w:val="28"/>
          <w:szCs w:val="28"/>
        </w:rPr>
        <w:t xml:space="preserve"> 256</w:t>
      </w:r>
      <w:r w:rsidR="00E400C4">
        <w:rPr>
          <w:rFonts w:asciiTheme="majorBidi" w:hAnsiTheme="majorBidi" w:cstheme="majorBidi"/>
          <w:sz w:val="28"/>
          <w:szCs w:val="28"/>
        </w:rPr>
        <w:t>6</w:t>
      </w:r>
      <w:r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A67A8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A4991" w:rsidRPr="00FB7EB7">
        <w:rPr>
          <w:rFonts w:asciiTheme="majorBidi" w:hAnsiTheme="majorBidi" w:cstheme="majorBidi"/>
          <w:sz w:val="28"/>
          <w:szCs w:val="28"/>
        </w:rPr>
        <w:t>1</w:t>
      </w:r>
      <w:r w:rsidR="00E36595">
        <w:rPr>
          <w:rFonts w:asciiTheme="majorBidi" w:hAnsiTheme="majorBidi" w:cstheme="majorBidi"/>
          <w:sz w:val="28"/>
          <w:szCs w:val="28"/>
        </w:rPr>
        <w:t>0</w:t>
      </w:r>
    </w:p>
    <w:p w14:paraId="5C8CED5F" w14:textId="77777777" w:rsidR="00F352A9" w:rsidRPr="00FB7EB7" w:rsidRDefault="00F352A9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30E00" w14:textId="58E8E440" w:rsidR="00012D2D" w:rsidRDefault="00D31D7C" w:rsidP="0001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85AF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85AF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FB7EB7">
        <w:rPr>
          <w:rFonts w:asciiTheme="majorBidi" w:hAnsiTheme="majorBidi" w:cstheme="majorBidi"/>
          <w:bCs/>
          <w:sz w:val="28"/>
          <w:szCs w:val="28"/>
        </w:rPr>
        <w:t>256</w:t>
      </w:r>
      <w:r w:rsidR="00E400C4">
        <w:rPr>
          <w:rFonts w:asciiTheme="majorBidi" w:hAnsiTheme="majorBidi" w:cstheme="majorBidi"/>
          <w:bCs/>
          <w:sz w:val="28"/>
          <w:szCs w:val="28"/>
        </w:rPr>
        <w:t>7</w:t>
      </w:r>
      <w:r w:rsidRPr="00FB7EB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FB7EB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31 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cs/>
          <w:lang w:eastAsia="en-GB"/>
        </w:rPr>
        <w:t>ธันวาคม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 256</w:t>
      </w:r>
      <w:r w:rsidR="00E400C4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>6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 </w:t>
      </w:r>
      <w:r w:rsidRPr="00FB7EB7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>ธนาคารไม่มีเงินลงทุนในกิจการที่กลุ่มธนาคารถือหุ้นตั้งแต่ร้อยละ</w:t>
      </w:r>
      <w:r w:rsidR="00390A4F">
        <w:rPr>
          <w:rFonts w:asciiTheme="majorBidi" w:hAnsiTheme="majorBidi" w:cstheme="majorBidi"/>
          <w:sz w:val="28"/>
          <w:szCs w:val="28"/>
        </w:rPr>
        <w:t xml:space="preserve"> 10</w:t>
      </w:r>
      <w:r w:rsidR="004D45DF">
        <w:rPr>
          <w:rFonts w:asciiTheme="majorBidi" w:hAnsiTheme="majorBidi" w:cstheme="majorBidi"/>
          <w:sz w:val="28"/>
          <w:szCs w:val="28"/>
        </w:rPr>
        <w:t xml:space="preserve"> </w:t>
      </w:r>
      <w:r w:rsidRPr="00FB7EB7">
        <w:rPr>
          <w:rFonts w:asciiTheme="majorBidi" w:hAnsiTheme="majorBidi" w:cstheme="majorBidi"/>
          <w:sz w:val="28"/>
          <w:szCs w:val="28"/>
          <w:cs/>
        </w:rPr>
        <w:t>ขึ้นไปของทุนชำระแล้วของกิจการ</w:t>
      </w:r>
    </w:p>
    <w:p w14:paraId="7B8BA8C3" w14:textId="0B09E680" w:rsidR="00722696" w:rsidRDefault="00722696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6B3814FB" w14:textId="516A5938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เงินให้สินเชื่อแก่ลูกหนี้และดอกเบี้ยค้างรับสุทธิ</w:t>
      </w:r>
    </w:p>
    <w:p w14:paraId="68264DFF" w14:textId="77777777" w:rsidR="00D31D7C" w:rsidRPr="00FB7EB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94C3B" w14:textId="5D2C733B" w:rsidR="00C45131" w:rsidRPr="00732BC3" w:rsidRDefault="00E36595" w:rsidP="00E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F4D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B414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  <w:t>จำแนกตาม</w:t>
      </w:r>
      <w:r w:rsidR="00C45131">
        <w:rPr>
          <w:rFonts w:asciiTheme="majorBidi" w:hAnsiTheme="majorBidi" w:cstheme="majorBidi" w:hint="cs"/>
          <w:b/>
          <w:bCs/>
          <w:sz w:val="28"/>
          <w:szCs w:val="28"/>
          <w:cs/>
          <w:lang w:eastAsia="en-GB"/>
        </w:rPr>
        <w:t>ประเภทเงินให้สินเชื่อ</w:t>
      </w:r>
    </w:p>
    <w:p w14:paraId="12F9E7D9" w14:textId="7E9013A1" w:rsidR="00D31D7C" w:rsidRPr="000F62F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0F443E" w:rsidRPr="000F443E" w14:paraId="18A0E07F" w14:textId="77777777" w:rsidTr="003B46E5">
        <w:tc>
          <w:tcPr>
            <w:tcW w:w="6030" w:type="dxa"/>
          </w:tcPr>
          <w:p w14:paraId="106D830D" w14:textId="77777777" w:rsidR="000F443E" w:rsidRPr="000F443E" w:rsidRDefault="000F443E" w:rsidP="003B46E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4493C73" w14:textId="77777777" w:rsidR="000F443E" w:rsidRPr="000F443E" w:rsidRDefault="000F443E" w:rsidP="003B46E5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F443E" w:rsidRPr="000F443E" w14:paraId="2D5660CC" w14:textId="77777777" w:rsidTr="003B46E5">
        <w:tc>
          <w:tcPr>
            <w:tcW w:w="6030" w:type="dxa"/>
          </w:tcPr>
          <w:p w14:paraId="6ED11E02" w14:textId="77777777" w:rsidR="000F443E" w:rsidRPr="000F443E" w:rsidRDefault="000F443E" w:rsidP="003B46E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7792391" w14:textId="77777777" w:rsidR="000F443E" w:rsidRPr="000F443E" w:rsidRDefault="000F443E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0F443E" w:rsidRPr="000F443E" w14:paraId="5EDF07A3" w14:textId="77777777" w:rsidTr="003B46E5">
        <w:trPr>
          <w:trHeight w:val="227"/>
        </w:trPr>
        <w:tc>
          <w:tcPr>
            <w:tcW w:w="6030" w:type="dxa"/>
          </w:tcPr>
          <w:p w14:paraId="65CC33E5" w14:textId="77777777" w:rsidR="000F443E" w:rsidRPr="000F443E" w:rsidRDefault="000F443E" w:rsidP="003B46E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FC476" w14:textId="295FAE5B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30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ยน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3A50CEC4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918FE42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F443E" w:rsidRPr="000F443E" w14:paraId="0E0D4DBA" w14:textId="77777777" w:rsidTr="003B46E5">
        <w:trPr>
          <w:trHeight w:val="227"/>
        </w:trPr>
        <w:tc>
          <w:tcPr>
            <w:tcW w:w="6030" w:type="dxa"/>
          </w:tcPr>
          <w:p w14:paraId="2D34D401" w14:textId="77777777" w:rsidR="000F443E" w:rsidRPr="000F443E" w:rsidRDefault="000F443E" w:rsidP="003B46E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5F165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04FA9107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1B9A6B26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2566</w:t>
            </w:r>
          </w:p>
        </w:tc>
      </w:tr>
      <w:tr w:rsidR="000F443E" w:rsidRPr="000F443E" w14:paraId="40AF4A8E" w14:textId="77777777" w:rsidTr="003B46E5">
        <w:tc>
          <w:tcPr>
            <w:tcW w:w="6030" w:type="dxa"/>
          </w:tcPr>
          <w:p w14:paraId="2F6B7F89" w14:textId="77777777" w:rsidR="000F443E" w:rsidRPr="000F443E" w:rsidRDefault="000F443E" w:rsidP="003B46E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086FA1" w14:textId="77777777" w:rsidR="000F443E" w:rsidRPr="000F443E" w:rsidRDefault="000F443E" w:rsidP="003B46E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0F443E" w:rsidRPr="000F443E" w14:paraId="68C3701A" w14:textId="77777777" w:rsidTr="003B46E5">
        <w:tc>
          <w:tcPr>
            <w:tcW w:w="6030" w:type="dxa"/>
            <w:vAlign w:val="bottom"/>
          </w:tcPr>
          <w:p w14:paraId="1FCC05FA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10DF9DF" w14:textId="5F1AF273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592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253</w:t>
            </w:r>
          </w:p>
        </w:tc>
        <w:tc>
          <w:tcPr>
            <w:tcW w:w="270" w:type="dxa"/>
          </w:tcPr>
          <w:p w14:paraId="4037C6BD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6D01BB3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2,484,071</w:t>
            </w:r>
          </w:p>
        </w:tc>
      </w:tr>
      <w:tr w:rsidR="000F443E" w:rsidRPr="000F443E" w14:paraId="1179A138" w14:textId="77777777" w:rsidTr="003B46E5">
        <w:tc>
          <w:tcPr>
            <w:tcW w:w="6030" w:type="dxa"/>
            <w:vAlign w:val="bottom"/>
          </w:tcPr>
          <w:p w14:paraId="2CB079A0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0936C359" w14:textId="3394F813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149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475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14F0E71B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8DEAC01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139,966,852</w:t>
            </w:r>
          </w:p>
        </w:tc>
      </w:tr>
      <w:tr w:rsidR="000F443E" w:rsidRPr="000F443E" w14:paraId="20CA8C98" w14:textId="77777777" w:rsidTr="003B46E5">
        <w:tc>
          <w:tcPr>
            <w:tcW w:w="6030" w:type="dxa"/>
            <w:vAlign w:val="bottom"/>
          </w:tcPr>
          <w:p w14:paraId="022AA8C1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998AB90" w14:textId="381AC6E4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538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441</w:t>
            </w:r>
          </w:p>
        </w:tc>
        <w:tc>
          <w:tcPr>
            <w:tcW w:w="270" w:type="dxa"/>
          </w:tcPr>
          <w:p w14:paraId="30FA76AD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3A7A0A5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117,634</w:t>
            </w:r>
          </w:p>
        </w:tc>
      </w:tr>
      <w:tr w:rsidR="000F443E" w:rsidRPr="000F443E" w14:paraId="261374F7" w14:textId="77777777" w:rsidTr="003B46E5">
        <w:tc>
          <w:tcPr>
            <w:tcW w:w="6030" w:type="dxa"/>
            <w:vAlign w:val="bottom"/>
          </w:tcPr>
          <w:p w14:paraId="158074F8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40816" w14:textId="5ED6C108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997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891</w:t>
            </w:r>
          </w:p>
        </w:tc>
        <w:tc>
          <w:tcPr>
            <w:tcW w:w="270" w:type="dxa"/>
          </w:tcPr>
          <w:p w14:paraId="27872476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8F13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1,587,980</w:t>
            </w:r>
          </w:p>
        </w:tc>
      </w:tr>
      <w:tr w:rsidR="000F443E" w:rsidRPr="000F443E" w14:paraId="545BC9CF" w14:textId="77777777" w:rsidTr="003B46E5">
        <w:tc>
          <w:tcPr>
            <w:tcW w:w="6030" w:type="dxa"/>
            <w:vAlign w:val="bottom"/>
          </w:tcPr>
          <w:p w14:paraId="537AEFE3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1AE3C" w14:textId="50313CE6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157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604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0E95F450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A639A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  <w:tr w:rsidR="000F443E" w:rsidRPr="000F443E" w14:paraId="2C4248C5" w14:textId="77777777" w:rsidTr="003B46E5">
        <w:tc>
          <w:tcPr>
            <w:tcW w:w="6030" w:type="dxa"/>
            <w:vAlign w:val="bottom"/>
          </w:tcPr>
          <w:p w14:paraId="6059F33F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5D5AB0C" w14:textId="552F78B7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862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210FF288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BD818F4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5,897,242</w:t>
            </w:r>
          </w:p>
        </w:tc>
      </w:tr>
      <w:tr w:rsidR="000F443E" w:rsidRPr="000F443E" w14:paraId="23E370CF" w14:textId="77777777" w:rsidTr="003B46E5">
        <w:tc>
          <w:tcPr>
            <w:tcW w:w="6030" w:type="dxa"/>
            <w:vAlign w:val="bottom"/>
          </w:tcPr>
          <w:p w14:paraId="05EE786C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288E8C52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A9EB65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4B87814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F443E" w:rsidRPr="000F443E" w14:paraId="37BC7360" w14:textId="77777777" w:rsidTr="003B46E5">
        <w:tc>
          <w:tcPr>
            <w:tcW w:w="6030" w:type="dxa"/>
            <w:vAlign w:val="bottom"/>
          </w:tcPr>
          <w:p w14:paraId="676B6AFF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1EF4A283" w14:textId="7DB54DF3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164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466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2A0B4851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DE22545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</w:tr>
      <w:tr w:rsidR="000F443E" w:rsidRPr="000F443E" w14:paraId="5183EBE3" w14:textId="77777777" w:rsidTr="003B46E5">
        <w:tc>
          <w:tcPr>
            <w:tcW w:w="6030" w:type="dxa"/>
            <w:vAlign w:val="bottom"/>
          </w:tcPr>
          <w:p w14:paraId="53A30343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115EE" w14:textId="05BFE287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413</w:t>
            </w:r>
            <w:r w:rsidRPr="003010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763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731737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E64F5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(9,873,179)</w:t>
            </w:r>
          </w:p>
        </w:tc>
      </w:tr>
      <w:tr w:rsidR="000F443E" w:rsidRPr="000F443E" w14:paraId="28E20241" w14:textId="77777777" w:rsidTr="003B46E5">
        <w:tc>
          <w:tcPr>
            <w:tcW w:w="6030" w:type="dxa"/>
            <w:vAlign w:val="bottom"/>
          </w:tcPr>
          <w:p w14:paraId="4CFD37FC" w14:textId="77777777" w:rsidR="000F443E" w:rsidRPr="000F443E" w:rsidRDefault="000F443E" w:rsidP="003B46E5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599431" w14:textId="091C47FD" w:rsidR="000F443E" w:rsidRPr="000F443E" w:rsidRDefault="00301017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154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052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6C96E6E0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41FB9" w14:textId="77777777" w:rsidR="000F443E" w:rsidRPr="000F443E" w:rsidRDefault="000F443E" w:rsidP="003B46E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140,180,600</w:t>
            </w:r>
          </w:p>
        </w:tc>
      </w:tr>
    </w:tbl>
    <w:p w14:paraId="5AE60396" w14:textId="77777777" w:rsidR="00A12937" w:rsidRPr="00732BC3" w:rsidRDefault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0391C" w14:textId="3C6EA50D" w:rsidR="002B4147" w:rsidRPr="00732BC3" w:rsidRDefault="000F62F7" w:rsidP="002B41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6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</w:t>
      </w:r>
      <w:r w:rsidR="007E7F30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</w:t>
      </w:r>
      <w:r w:rsidR="00A6537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ถิ่นที่อยู่ของลูกหนี้</w:t>
      </w:r>
    </w:p>
    <w:p w14:paraId="5AD19BEE" w14:textId="033ECE55" w:rsidR="00D31D7C" w:rsidRPr="000F62F7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2"/>
          <w:szCs w:val="22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336A1630" w14:textId="77777777" w:rsidTr="00D05718">
        <w:tc>
          <w:tcPr>
            <w:tcW w:w="6030" w:type="dxa"/>
          </w:tcPr>
          <w:p w14:paraId="43AB1AB3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62C0FE2" w14:textId="77777777" w:rsidR="00E00D5C" w:rsidRPr="000F443E" w:rsidRDefault="00E00D5C">
            <w:pPr>
              <w:spacing w:line="38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F44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67DC9224" w14:textId="77777777" w:rsidTr="00D05718">
        <w:tc>
          <w:tcPr>
            <w:tcW w:w="6030" w:type="dxa"/>
          </w:tcPr>
          <w:p w14:paraId="07E1F50D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829D63" w14:textId="77777777" w:rsidR="00E00D5C" w:rsidRPr="000F443E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4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0D5C" w:rsidRPr="00732BC3" w14:paraId="0CD6861E" w14:textId="77777777" w:rsidTr="00D05718">
        <w:tc>
          <w:tcPr>
            <w:tcW w:w="6030" w:type="dxa"/>
          </w:tcPr>
          <w:p w14:paraId="13DF4B3F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566409" w14:textId="78C000F3" w:rsidR="00E00D5C" w:rsidRPr="000F443E" w:rsidRDefault="00985AF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 w:rsidRPr="000F443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548974C" w14:textId="77777777" w:rsidR="00E00D5C" w:rsidRPr="000F443E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CE0F2FB" w14:textId="77777777" w:rsidR="00E00D5C" w:rsidRPr="000F443E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443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0D5C" w:rsidRPr="00732BC3" w14:paraId="32281CDB" w14:textId="77777777" w:rsidTr="00D05718">
        <w:tc>
          <w:tcPr>
            <w:tcW w:w="6030" w:type="dxa"/>
          </w:tcPr>
          <w:p w14:paraId="1CE3D4FD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6EA834" w14:textId="2E06243F" w:rsidR="00E00D5C" w:rsidRPr="000F443E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443E" w:rsidRPr="000F443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0F37B8DF" w14:textId="77777777" w:rsidR="00E00D5C" w:rsidRPr="000F443E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7BBFEBA" w14:textId="52CF58A9" w:rsidR="00E00D5C" w:rsidRPr="000F443E" w:rsidRDefault="000F44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</w:tr>
      <w:tr w:rsidR="00E00D5C" w:rsidRPr="00732BC3" w14:paraId="10316057" w14:textId="77777777" w:rsidTr="00D05718">
        <w:tc>
          <w:tcPr>
            <w:tcW w:w="6030" w:type="dxa"/>
          </w:tcPr>
          <w:p w14:paraId="47E7DDFE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3C2A59" w14:textId="77777777" w:rsidR="00E00D5C" w:rsidRPr="000F443E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0F443E" w:rsidRPr="00732BC3" w14:paraId="21D0C402" w14:textId="77777777" w:rsidTr="00D05718">
        <w:tc>
          <w:tcPr>
            <w:tcW w:w="6030" w:type="dxa"/>
          </w:tcPr>
          <w:p w14:paraId="5149B26F" w14:textId="77777777" w:rsidR="000F443E" w:rsidRPr="000F443E" w:rsidRDefault="000F443E" w:rsidP="000F443E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44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134F3B72" w14:textId="66BC273A" w:rsidR="000F443E" w:rsidRPr="000F443E" w:rsidRDefault="00301017" w:rsidP="000F443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101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157</w:t>
            </w:r>
            <w:r w:rsidRPr="003010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604</w:t>
            </w:r>
            <w:r w:rsidRPr="003010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61A84633" w14:textId="77777777" w:rsidR="000F443E" w:rsidRPr="000F443E" w:rsidRDefault="000F443E" w:rsidP="000F443E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99FECD" w14:textId="2F2518A1" w:rsidR="000F443E" w:rsidRPr="000F443E" w:rsidRDefault="000F443E" w:rsidP="000F443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443E">
              <w:rPr>
                <w:rFonts w:asciiTheme="majorBidi" w:hAnsiTheme="majorBidi"/>
                <w:sz w:val="28"/>
                <w:szCs w:val="28"/>
                <w:lang w:val="en-US" w:bidi="th-TH"/>
              </w:rPr>
              <w:t>144,156,537</w:t>
            </w:r>
          </w:p>
        </w:tc>
      </w:tr>
      <w:tr w:rsidR="000F443E" w:rsidRPr="00732BC3" w14:paraId="3CAE236C" w14:textId="77777777" w:rsidTr="00D05718">
        <w:tc>
          <w:tcPr>
            <w:tcW w:w="6030" w:type="dxa"/>
          </w:tcPr>
          <w:p w14:paraId="60FC49C8" w14:textId="77777777" w:rsidR="000F443E" w:rsidRPr="000F443E" w:rsidRDefault="000F443E" w:rsidP="000F443E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43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49A75B51" w14:textId="47A04D3B" w:rsidR="000F443E" w:rsidRPr="000F443E" w:rsidRDefault="00301017" w:rsidP="000F443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010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157</w:t>
            </w:r>
            <w:r w:rsidRPr="003010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604</w:t>
            </w:r>
            <w:r w:rsidRPr="003010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10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34670E37" w14:textId="77777777" w:rsidR="000F443E" w:rsidRPr="000F443E" w:rsidRDefault="000F443E" w:rsidP="000F443E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0991B03" w14:textId="3D2EAA03" w:rsidR="000F443E" w:rsidRPr="000F443E" w:rsidRDefault="000F443E" w:rsidP="000F443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443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</w:tbl>
    <w:p w14:paraId="3EDCAF41" w14:textId="0035E9A5" w:rsidR="00C45131" w:rsidRPr="00732BC3" w:rsidRDefault="000F62F7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bookmarkStart w:id="3" w:name="_Hlk148346310"/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.3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จำแนกตามประเภทการจัดชั้น</w:t>
      </w:r>
    </w:p>
    <w:bookmarkEnd w:id="3"/>
    <w:p w14:paraId="4F8B130A" w14:textId="546CE833" w:rsidR="00D31D7C" w:rsidRPr="00901965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B5500A" w:rsidRPr="00B5500A" w14:paraId="0DFD6185" w14:textId="77777777" w:rsidTr="003B46E5">
        <w:trPr>
          <w:trHeight w:val="181"/>
        </w:trPr>
        <w:tc>
          <w:tcPr>
            <w:tcW w:w="6030" w:type="dxa"/>
          </w:tcPr>
          <w:p w14:paraId="020980B8" w14:textId="77777777" w:rsidR="00B5500A" w:rsidRPr="00B5500A" w:rsidRDefault="00B5500A" w:rsidP="003B46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419BB862" w14:textId="77777777" w:rsidR="00B5500A" w:rsidRPr="00B5500A" w:rsidRDefault="00B5500A" w:rsidP="003B46E5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50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B5500A" w14:paraId="6E20B771" w14:textId="77777777" w:rsidTr="003B46E5">
        <w:trPr>
          <w:trHeight w:val="181"/>
        </w:trPr>
        <w:tc>
          <w:tcPr>
            <w:tcW w:w="6030" w:type="dxa"/>
          </w:tcPr>
          <w:p w14:paraId="4C92F499" w14:textId="77777777" w:rsidR="00B5500A" w:rsidRPr="00B5500A" w:rsidRDefault="00B5500A" w:rsidP="003B46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3CBE5DC9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550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5500A" w:rsidRPr="00B5500A" w14:paraId="21A163C7" w14:textId="77777777" w:rsidTr="003B46E5">
        <w:trPr>
          <w:trHeight w:val="181"/>
        </w:trPr>
        <w:tc>
          <w:tcPr>
            <w:tcW w:w="6030" w:type="dxa"/>
          </w:tcPr>
          <w:p w14:paraId="782A5891" w14:textId="77777777" w:rsidR="00B5500A" w:rsidRPr="00B5500A" w:rsidRDefault="00B5500A" w:rsidP="003B46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94AFE2" w14:textId="66C56D34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B5500A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30</w:t>
            </w:r>
            <w:r w:rsidRPr="00B5500A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กันยา</w:t>
            </w:r>
            <w:r w:rsidRPr="00B5500A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ยน</w:t>
            </w:r>
            <w:r w:rsidRPr="00B5500A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622C38A8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58670C7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5500A" w:rsidRPr="00B5500A" w14:paraId="1941E0F1" w14:textId="77777777" w:rsidTr="003B46E5">
        <w:trPr>
          <w:trHeight w:val="181"/>
        </w:trPr>
        <w:tc>
          <w:tcPr>
            <w:tcW w:w="6030" w:type="dxa"/>
          </w:tcPr>
          <w:p w14:paraId="477D88D5" w14:textId="77777777" w:rsidR="00B5500A" w:rsidRPr="00B5500A" w:rsidRDefault="00B5500A" w:rsidP="003B46E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72E6B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5500A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66BC8CF2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6A780417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B5500A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B5500A" w:rsidRPr="00B5500A" w14:paraId="1517F530" w14:textId="77777777" w:rsidTr="003B46E5">
        <w:trPr>
          <w:trHeight w:val="181"/>
        </w:trPr>
        <w:tc>
          <w:tcPr>
            <w:tcW w:w="6030" w:type="dxa"/>
            <w:vAlign w:val="bottom"/>
          </w:tcPr>
          <w:p w14:paraId="0F5F3753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2DA205A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5500A" w:rsidRPr="00B5500A" w14:paraId="408AD943" w14:textId="77777777" w:rsidTr="003B46E5">
        <w:trPr>
          <w:trHeight w:val="181"/>
        </w:trPr>
        <w:tc>
          <w:tcPr>
            <w:tcW w:w="6030" w:type="dxa"/>
            <w:vAlign w:val="center"/>
          </w:tcPr>
          <w:p w14:paraId="5325F9C5" w14:textId="77777777" w:rsidR="00B5500A" w:rsidRPr="00B5500A" w:rsidRDefault="00B5500A" w:rsidP="003B46E5">
            <w:pPr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550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</w:t>
            </w:r>
          </w:p>
        </w:tc>
        <w:tc>
          <w:tcPr>
            <w:tcW w:w="1440" w:type="dxa"/>
            <w:vAlign w:val="bottom"/>
          </w:tcPr>
          <w:p w14:paraId="72EBD168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5BCD70A0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73668F0D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B5500A" w:rsidRPr="00B5500A" w14:paraId="54A540D6" w14:textId="77777777" w:rsidTr="003B46E5">
        <w:trPr>
          <w:trHeight w:val="181"/>
        </w:trPr>
        <w:tc>
          <w:tcPr>
            <w:tcW w:w="6030" w:type="dxa"/>
            <w:vAlign w:val="center"/>
          </w:tcPr>
          <w:p w14:paraId="29BDBCC7" w14:textId="77777777" w:rsidR="00B5500A" w:rsidRPr="00B5500A" w:rsidRDefault="00B5500A" w:rsidP="003B46E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6EFFE52C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A07C2BE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46C6D34E" w14:textId="77777777" w:rsidR="00B5500A" w:rsidRPr="00B5500A" w:rsidRDefault="00B5500A" w:rsidP="003B46E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B5500A" w:rsidRPr="00B5500A" w14:paraId="7F7A271B" w14:textId="77777777" w:rsidTr="003B46E5">
        <w:trPr>
          <w:trHeight w:val="181"/>
        </w:trPr>
        <w:tc>
          <w:tcPr>
            <w:tcW w:w="6030" w:type="dxa"/>
          </w:tcPr>
          <w:p w14:paraId="62B521FD" w14:textId="77777777" w:rsidR="00B5500A" w:rsidRPr="00B5500A" w:rsidRDefault="00B5500A" w:rsidP="003B46E5">
            <w:pPr>
              <w:spacing w:line="240" w:lineRule="auto"/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 (</w:t>
            </w:r>
            <w:r w:rsidRPr="00B5500A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440" w:type="dxa"/>
            <w:vAlign w:val="bottom"/>
          </w:tcPr>
          <w:p w14:paraId="59E5D55A" w14:textId="01FD1DF8" w:rsidR="00B5500A" w:rsidRPr="00B5500A" w:rsidRDefault="00181F3C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140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134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198</w:t>
            </w:r>
          </w:p>
        </w:tc>
        <w:tc>
          <w:tcPr>
            <w:tcW w:w="270" w:type="dxa"/>
            <w:vAlign w:val="bottom"/>
          </w:tcPr>
          <w:p w14:paraId="6136D3DB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0F6A638F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128,753,559</w:t>
            </w:r>
          </w:p>
        </w:tc>
      </w:tr>
      <w:tr w:rsidR="00B5500A" w:rsidRPr="00B5500A" w14:paraId="474E780F" w14:textId="77777777" w:rsidTr="003B46E5">
        <w:trPr>
          <w:trHeight w:val="181"/>
        </w:trPr>
        <w:tc>
          <w:tcPr>
            <w:tcW w:w="6030" w:type="dxa"/>
          </w:tcPr>
          <w:p w14:paraId="0C3B45ED" w14:textId="77777777" w:rsidR="00B5500A" w:rsidRPr="00B5500A" w:rsidRDefault="00B5500A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58F6462D" w14:textId="3DDA4B1D" w:rsidR="00B5500A" w:rsidRPr="00B5500A" w:rsidRDefault="00181F3C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178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137</w:t>
            </w:r>
          </w:p>
        </w:tc>
        <w:tc>
          <w:tcPr>
            <w:tcW w:w="270" w:type="dxa"/>
            <w:vAlign w:val="bottom"/>
          </w:tcPr>
          <w:p w14:paraId="7AEF0536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3EA7D2CA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14,262,677</w:t>
            </w:r>
          </w:p>
        </w:tc>
      </w:tr>
      <w:tr w:rsidR="00B5500A" w:rsidRPr="00B5500A" w14:paraId="730EFA52" w14:textId="77777777" w:rsidTr="003B46E5">
        <w:trPr>
          <w:trHeight w:val="181"/>
        </w:trPr>
        <w:tc>
          <w:tcPr>
            <w:tcW w:w="6030" w:type="dxa"/>
          </w:tcPr>
          <w:p w14:paraId="2860A7C6" w14:textId="77777777" w:rsidR="00B5500A" w:rsidRPr="00B5500A" w:rsidRDefault="00B5500A" w:rsidP="003B46E5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1F1125FB" w14:textId="273791D6" w:rsidR="00B5500A" w:rsidRPr="00B5500A" w:rsidRDefault="00181F3C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154</w:t>
            </w:r>
            <w:r w:rsidRPr="00181F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357</w:t>
            </w:r>
          </w:p>
        </w:tc>
        <w:tc>
          <w:tcPr>
            <w:tcW w:w="270" w:type="dxa"/>
          </w:tcPr>
          <w:p w14:paraId="6FEAD9DC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1FB4B84C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7,037,543</w:t>
            </w:r>
          </w:p>
        </w:tc>
      </w:tr>
      <w:tr w:rsidR="00B5500A" w:rsidRPr="00B5500A" w14:paraId="5CA2A856" w14:textId="77777777" w:rsidTr="003B46E5">
        <w:trPr>
          <w:trHeight w:val="181"/>
        </w:trPr>
        <w:tc>
          <w:tcPr>
            <w:tcW w:w="6030" w:type="dxa"/>
          </w:tcPr>
          <w:p w14:paraId="20A61D44" w14:textId="77777777" w:rsidR="00B5500A" w:rsidRPr="00B5500A" w:rsidRDefault="00B5500A" w:rsidP="003B46E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1FBD8EC0" w14:textId="7E9D1A94" w:rsidR="00B5500A" w:rsidRPr="00B5500A" w:rsidRDefault="00181F3C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81F3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164</w:t>
            </w:r>
            <w:r w:rsidRPr="00181F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466</w:t>
            </w:r>
            <w:r w:rsidRPr="00181F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1F3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461A1572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71B58B01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</w:tr>
    </w:tbl>
    <w:p w14:paraId="631D9C7E" w14:textId="77777777" w:rsidR="00B5500A" w:rsidRDefault="00B5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35"/>
        </w:rPr>
      </w:pPr>
    </w:p>
    <w:p w14:paraId="639DBF48" w14:textId="513F7524" w:rsidR="00C45131" w:rsidRPr="00732BC3" w:rsidRDefault="000F62F7" w:rsidP="00C45131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35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732BC3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0B6637C6" w14:textId="77777777" w:rsidR="00D31D7C" w:rsidRPr="00901965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238B8">
        <w:rPr>
          <w:rFonts w:asciiTheme="majorBidi" w:hAnsiTheme="majorBidi" w:cstheme="majorBidi"/>
          <w:sz w:val="28"/>
          <w:szCs w:val="28"/>
        </w:rPr>
        <w:tab/>
      </w:r>
    </w:p>
    <w:p w14:paraId="6B766066" w14:textId="740D734F" w:rsidR="00D31D7C" w:rsidRPr="00A67A8E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="Angsana New" w:hAnsi="Angsana New" w:cs="Angsana New"/>
          <w:sz w:val="28"/>
          <w:szCs w:val="28"/>
        </w:rPr>
      </w:pPr>
      <w:r w:rsidRPr="00A67A8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85AFF" w:rsidRPr="00BD057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 w:rsidRPr="00BD057F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85AFF" w:rsidRPr="00A67A8E">
        <w:rPr>
          <w:rFonts w:ascii="Angsana New" w:hAnsi="Angsana New" w:cs="Angsana New"/>
          <w:sz w:val="28"/>
          <w:szCs w:val="28"/>
          <w:cs/>
        </w:rPr>
        <w:t xml:space="preserve"> </w:t>
      </w:r>
      <w:r w:rsidR="00B31567" w:rsidRPr="00A67A8E">
        <w:rPr>
          <w:rFonts w:ascii="Angsana New" w:hAnsi="Angsana New" w:cs="Angsana New"/>
          <w:sz w:val="28"/>
          <w:szCs w:val="28"/>
        </w:rPr>
        <w:t>256</w:t>
      </w:r>
      <w:r w:rsidR="00B5500A">
        <w:rPr>
          <w:rFonts w:ascii="Angsana New" w:hAnsi="Angsana New" w:cs="Angsana New"/>
          <w:sz w:val="28"/>
          <w:szCs w:val="28"/>
        </w:rPr>
        <w:t>7</w:t>
      </w:r>
      <w:r w:rsidR="00B31567" w:rsidRPr="00A67A8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31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cs/>
          <w:lang w:eastAsia="en-GB"/>
        </w:rPr>
        <w:t>ธันวาคม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256</w:t>
      </w:r>
      <w:r w:rsidR="00B5500A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>6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</w:t>
      </w:r>
      <w:r w:rsidRPr="00A67A8E">
        <w:rPr>
          <w:rFonts w:ascii="Angsana New" w:eastAsia="Cordia New" w:hAnsi="Angsana New" w:cs="Angsana New"/>
          <w:sz w:val="28"/>
          <w:szCs w:val="28"/>
          <w:cs/>
        </w:rPr>
        <w:t>กลุ่ม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ธนาคารมีเงินให้สินเชื่อที่มีการด้อยค่าด้านเครดิตตาม </w:t>
      </w:r>
      <w:r w:rsidRPr="00A67A8E">
        <w:rPr>
          <w:rFonts w:ascii="Angsana New" w:hAnsi="Angsana New" w:cs="Angsana New"/>
          <w:sz w:val="28"/>
          <w:szCs w:val="28"/>
        </w:rPr>
        <w:t xml:space="preserve">TFRS </w:t>
      </w:r>
      <w:r w:rsidR="00BD057F" w:rsidRPr="00A67A8E">
        <w:rPr>
          <w:rFonts w:ascii="Angsana New" w:hAnsi="Angsana New" w:cs="Angsana New"/>
          <w:sz w:val="28"/>
          <w:szCs w:val="28"/>
        </w:rPr>
        <w:t>9</w:t>
      </w:r>
      <w:r w:rsidRPr="00A67A8E">
        <w:rPr>
          <w:rFonts w:ascii="Angsana New" w:hAnsi="Angsana New" w:cs="Angsana New"/>
          <w:sz w:val="28"/>
          <w:szCs w:val="28"/>
        </w:rPr>
        <w:t xml:space="preserve"> </w:t>
      </w:r>
      <w:r w:rsidR="00BB0234" w:rsidRPr="00A67A8E">
        <w:rPr>
          <w:rFonts w:ascii="Angsana New" w:hAnsi="Angsana New" w:cs="Angsana New"/>
          <w:sz w:val="28"/>
          <w:szCs w:val="28"/>
          <w:cs/>
        </w:rPr>
        <w:br/>
      </w:r>
      <w:r w:rsidRPr="00A67A8E">
        <w:rPr>
          <w:rFonts w:ascii="Angsana New" w:hAnsi="Angsana New" w:cs="Angsana New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7FA03243" w14:textId="2F0FDA3F" w:rsidR="00686449" w:rsidRPr="00901965" w:rsidRDefault="00686449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B5500A" w:rsidRPr="0049568E" w14:paraId="28C7FF6F" w14:textId="77777777" w:rsidTr="003B46E5">
        <w:trPr>
          <w:cantSplit/>
          <w:tblHeader/>
        </w:trPr>
        <w:tc>
          <w:tcPr>
            <w:tcW w:w="5823" w:type="dxa"/>
          </w:tcPr>
          <w:p w14:paraId="1033EFF3" w14:textId="77777777" w:rsidR="00B5500A" w:rsidRPr="00B5500A" w:rsidRDefault="00B5500A" w:rsidP="003B46E5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388F912" w14:textId="77777777" w:rsidR="00B5500A" w:rsidRPr="00B5500A" w:rsidRDefault="00B5500A" w:rsidP="003B46E5">
            <w:pPr>
              <w:spacing w:line="240" w:lineRule="auto"/>
              <w:ind w:right="-108" w:hanging="108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49568E" w14:paraId="3C5BE539" w14:textId="77777777" w:rsidTr="003B46E5">
        <w:trPr>
          <w:cantSplit/>
          <w:tblHeader/>
        </w:trPr>
        <w:tc>
          <w:tcPr>
            <w:tcW w:w="5823" w:type="dxa"/>
          </w:tcPr>
          <w:p w14:paraId="1B9EFB46" w14:textId="77777777" w:rsidR="00B5500A" w:rsidRPr="00B5500A" w:rsidRDefault="00B5500A" w:rsidP="003B46E5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D1A7DE1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5500A" w:rsidRPr="00A962B9" w14:paraId="154723B0" w14:textId="77777777" w:rsidTr="003B46E5">
        <w:trPr>
          <w:cantSplit/>
          <w:tblHeader/>
        </w:trPr>
        <w:tc>
          <w:tcPr>
            <w:tcW w:w="5823" w:type="dxa"/>
          </w:tcPr>
          <w:p w14:paraId="2C75964C" w14:textId="77777777" w:rsidR="00B5500A" w:rsidRPr="00B5500A" w:rsidRDefault="00B5500A" w:rsidP="003B46E5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3613AC3D" w14:textId="34C51ED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30</w:t>
            </w:r>
            <w:r w:rsidRPr="00B5500A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กันยา</w:t>
            </w:r>
            <w:r w:rsidRPr="00B5500A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ยน</w:t>
            </w:r>
            <w:r w:rsidRPr="00B5500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88" w:type="dxa"/>
          </w:tcPr>
          <w:p w14:paraId="2BC376B4" w14:textId="7777777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04ADA95E" w14:textId="7777777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5500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500A" w:rsidRPr="00A962B9" w14:paraId="5CED76CA" w14:textId="77777777" w:rsidTr="003B46E5">
        <w:trPr>
          <w:cantSplit/>
          <w:tblHeader/>
        </w:trPr>
        <w:tc>
          <w:tcPr>
            <w:tcW w:w="5823" w:type="dxa"/>
          </w:tcPr>
          <w:p w14:paraId="6530D4AD" w14:textId="77777777" w:rsidR="00B5500A" w:rsidRPr="00B5500A" w:rsidRDefault="00B5500A" w:rsidP="003B46E5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D5BE477" w14:textId="7777777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88" w:type="dxa"/>
          </w:tcPr>
          <w:p w14:paraId="6958671E" w14:textId="7777777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78EB72" w14:textId="77777777" w:rsidR="00B5500A" w:rsidRPr="00B5500A" w:rsidRDefault="00B5500A" w:rsidP="003B46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2566</w:t>
            </w:r>
          </w:p>
        </w:tc>
      </w:tr>
      <w:tr w:rsidR="00B5500A" w:rsidRPr="00A962B9" w14:paraId="06FC0631" w14:textId="77777777" w:rsidTr="003B46E5">
        <w:trPr>
          <w:cantSplit/>
        </w:trPr>
        <w:tc>
          <w:tcPr>
            <w:tcW w:w="5823" w:type="dxa"/>
          </w:tcPr>
          <w:p w14:paraId="1D33903B" w14:textId="77777777" w:rsidR="00B5500A" w:rsidRPr="00B5500A" w:rsidRDefault="00B5500A" w:rsidP="003B46E5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B5500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E30F702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780DDD2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5CA8FD0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500A" w:rsidRPr="00082BEC" w14:paraId="658EA725" w14:textId="77777777" w:rsidTr="003B46E5">
        <w:trPr>
          <w:cantSplit/>
        </w:trPr>
        <w:tc>
          <w:tcPr>
            <w:tcW w:w="5823" w:type="dxa"/>
          </w:tcPr>
          <w:p w14:paraId="0D86414C" w14:textId="77777777" w:rsidR="00B5500A" w:rsidRPr="00B5500A" w:rsidRDefault="00B5500A" w:rsidP="003B46E5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5500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283BCA0" w14:textId="0DC0AB5A" w:rsidR="00B5500A" w:rsidRPr="00B5500A" w:rsidRDefault="00181F3C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F3C">
              <w:rPr>
                <w:rFonts w:ascii="Angsana New" w:hAnsi="Angsana New" w:cs="Angsana New"/>
                <w:sz w:val="28"/>
                <w:szCs w:val="28"/>
                <w:lang w:val="en-US"/>
              </w:rPr>
              <w:t>7,098,473</w:t>
            </w:r>
          </w:p>
        </w:tc>
        <w:tc>
          <w:tcPr>
            <w:tcW w:w="288" w:type="dxa"/>
          </w:tcPr>
          <w:p w14:paraId="42E832EC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0F657AE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lang w:val="en-US"/>
              </w:rPr>
              <w:t>6,115,555</w:t>
            </w:r>
          </w:p>
        </w:tc>
      </w:tr>
      <w:tr w:rsidR="00B5500A" w:rsidRPr="00082BEC" w14:paraId="31D5EB37" w14:textId="77777777" w:rsidTr="003B46E5">
        <w:trPr>
          <w:cantSplit/>
        </w:trPr>
        <w:tc>
          <w:tcPr>
            <w:tcW w:w="5823" w:type="dxa"/>
          </w:tcPr>
          <w:p w14:paraId="2CAF16BA" w14:textId="77777777" w:rsidR="00B5500A" w:rsidRPr="00B5500A" w:rsidRDefault="00B5500A" w:rsidP="003B46E5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เงินให้สินเชื่อรวม </w:t>
            </w:r>
            <w:r w:rsidRPr="00B5500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5407A0B5" w14:textId="1825AAB5" w:rsidR="00B5500A" w:rsidRPr="00B5500A" w:rsidRDefault="00181F3C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F3C">
              <w:rPr>
                <w:rFonts w:ascii="Angsana New" w:hAnsi="Angsana New" w:cs="Angsana New"/>
                <w:sz w:val="28"/>
                <w:szCs w:val="28"/>
                <w:lang w:val="en-US"/>
              </w:rPr>
              <w:t>157,604,493</w:t>
            </w:r>
          </w:p>
        </w:tc>
        <w:tc>
          <w:tcPr>
            <w:tcW w:w="288" w:type="dxa"/>
          </w:tcPr>
          <w:p w14:paraId="43AD1001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14BBE71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lang w:val="en-US"/>
              </w:rPr>
              <w:t>144,156,537</w:t>
            </w:r>
          </w:p>
        </w:tc>
      </w:tr>
      <w:tr w:rsidR="00B5500A" w:rsidRPr="00082BEC" w14:paraId="5C7C028D" w14:textId="77777777" w:rsidTr="003B46E5">
        <w:trPr>
          <w:cantSplit/>
        </w:trPr>
        <w:tc>
          <w:tcPr>
            <w:tcW w:w="5823" w:type="dxa"/>
          </w:tcPr>
          <w:p w14:paraId="76AD619D" w14:textId="77777777" w:rsidR="00B5500A" w:rsidRPr="00B5500A" w:rsidRDefault="00B5500A" w:rsidP="003B46E5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5500A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7486AC8F" w14:textId="61D7088F" w:rsidR="00B5500A" w:rsidRPr="00B5500A" w:rsidRDefault="00181F3C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1F3C">
              <w:rPr>
                <w:rFonts w:ascii="Angsana New" w:hAnsi="Angsana New" w:cs="Angsana New"/>
                <w:sz w:val="28"/>
                <w:szCs w:val="28"/>
                <w:lang w:val="en-US"/>
              </w:rPr>
              <w:t>4.50</w:t>
            </w:r>
          </w:p>
        </w:tc>
        <w:tc>
          <w:tcPr>
            <w:tcW w:w="288" w:type="dxa"/>
          </w:tcPr>
          <w:p w14:paraId="6D96D2C5" w14:textId="77777777" w:rsidR="00B5500A" w:rsidRPr="00B5500A" w:rsidRDefault="00B5500A" w:rsidP="003B46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E20D444" w14:textId="77777777" w:rsidR="00B5500A" w:rsidRPr="00B5500A" w:rsidRDefault="00B5500A" w:rsidP="003B46E5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lang w:val="en-US"/>
              </w:rPr>
              <w:t>4.24</w:t>
            </w:r>
          </w:p>
        </w:tc>
      </w:tr>
    </w:tbl>
    <w:p w14:paraId="589CA8E3" w14:textId="77777777" w:rsidR="001D2E8E" w:rsidRDefault="001D2E8E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</w:p>
    <w:p w14:paraId="487BDB88" w14:textId="1C84DF58" w:rsidR="00686449" w:rsidRPr="00D05718" w:rsidRDefault="00C45131" w:rsidP="00BA2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ในระหว่างงวดเก้าเดือนสิ้นสุดวันที่ </w:t>
      </w:r>
      <w:r>
        <w:rPr>
          <w:rFonts w:asciiTheme="majorBidi" w:eastAsia="Angsana New" w:hAnsiTheme="majorBidi" w:cstheme="majorBidi"/>
          <w:sz w:val="28"/>
          <w:szCs w:val="28"/>
        </w:rPr>
        <w:t xml:space="preserve">30 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eastAsia="Angsana New" w:hAnsiTheme="majorBidi" w:cstheme="majorBidi"/>
          <w:sz w:val="28"/>
          <w:szCs w:val="28"/>
        </w:rPr>
        <w:t>256</w:t>
      </w:r>
      <w:r w:rsidR="00317230">
        <w:rPr>
          <w:rFonts w:asciiTheme="majorBidi" w:eastAsia="Angsana New" w:hAnsiTheme="majorBidi" w:cstheme="majorBidi"/>
          <w:sz w:val="28"/>
          <w:szCs w:val="28"/>
        </w:rPr>
        <w:t>7</w:t>
      </w:r>
      <w:r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กลุ่มธนาคาร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>มีการ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โอนขาย</w:t>
      </w:r>
      <w:r w:rsidR="00796337">
        <w:rPr>
          <w:rFonts w:asciiTheme="majorBidi" w:eastAsia="Angsana New" w:hAnsiTheme="majorBidi" w:cstheme="majorBidi" w:hint="cs"/>
          <w:sz w:val="28"/>
          <w:szCs w:val="28"/>
          <w:cs/>
        </w:rPr>
        <w:t>เงินให้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สินเชื่อที่มีการด้อยค่าด้านเครดิตให้กับ</w:t>
      </w:r>
      <w:r w:rsidR="00163095" w:rsidRPr="00377A74">
        <w:rPr>
          <w:rFonts w:asciiTheme="majorBidi" w:eastAsia="Angsana New" w:hAnsiTheme="majorBidi" w:cstheme="majorBidi" w:hint="cs"/>
          <w:sz w:val="28"/>
          <w:szCs w:val="28"/>
          <w:cs/>
        </w:rPr>
        <w:t>บุคคลภายนอก</w:t>
      </w:r>
      <w:r w:rsidRPr="00377A74">
        <w:rPr>
          <w:rFonts w:asciiTheme="majorBidi" w:eastAsia="Angsana New" w:hAnsiTheme="majorBidi" w:cstheme="majorBidi" w:hint="cs"/>
          <w:sz w:val="28"/>
          <w:szCs w:val="28"/>
          <w:cs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 xml:space="preserve">โดยมีมูลค่าตามบัญชีสุทธิจำนวน </w:t>
      </w:r>
      <w:bookmarkStart w:id="4" w:name="_Hlk180154966"/>
      <w:r w:rsidR="00181F3C">
        <w:rPr>
          <w:rFonts w:asciiTheme="majorBidi" w:eastAsia="Angsana New" w:hAnsiTheme="majorBidi" w:cstheme="majorBidi"/>
          <w:sz w:val="28"/>
          <w:szCs w:val="28"/>
        </w:rPr>
        <w:t>662.6</w:t>
      </w:r>
      <w:bookmarkEnd w:id="4"/>
      <w:r w:rsidRPr="00377A74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>ล้านบาท</w:t>
      </w:r>
      <w:r w:rsidRPr="00377A74" w:rsidDel="00C45131">
        <w:rPr>
          <w:rFonts w:asciiTheme="majorBidi" w:eastAsia="Angsana New" w:hAnsiTheme="majorBidi" w:cstheme="majorBidi"/>
          <w:sz w:val="28"/>
          <w:szCs w:val="28"/>
          <w:cs/>
        </w:rPr>
        <w:t xml:space="preserve"> 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>(256</w:t>
      </w:r>
      <w:r w:rsidR="00114C68">
        <w:rPr>
          <w:rFonts w:asciiTheme="majorBidi" w:eastAsia="Angsana New" w:hAnsiTheme="majorBidi" w:cstheme="majorBidi"/>
          <w:i/>
          <w:iCs/>
          <w:sz w:val="28"/>
          <w:szCs w:val="28"/>
        </w:rPr>
        <w:t>6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: </w:t>
      </w:r>
      <w:r w:rsidR="00317230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508.4 </w:t>
      </w:r>
      <w:r w:rsidR="00317230">
        <w:rPr>
          <w:rFonts w:asciiTheme="majorBidi" w:eastAsia="Angsana New" w:hAnsiTheme="majorBidi" w:cstheme="majorBidi" w:hint="cs"/>
          <w:i/>
          <w:iCs/>
          <w:sz w:val="28"/>
          <w:szCs w:val="28"/>
          <w:cs/>
        </w:rPr>
        <w:t>ล้านบาท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>)</w:t>
      </w:r>
    </w:p>
    <w:p w14:paraId="140E6B5A" w14:textId="06A7BDDE" w:rsidR="0057284E" w:rsidRPr="00901B79" w:rsidRDefault="00572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5BFC3CF9" w14:textId="77777777" w:rsidR="00317230" w:rsidRDefault="00317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11877CE" w14:textId="3431ED79" w:rsidR="00C45131" w:rsidRPr="00D05718" w:rsidRDefault="00486D04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2A4B64" w:rsidRDefault="00D31D7C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  <w:bookmarkStart w:id="5" w:name="_Hlk4113502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D31D7C" w:rsidRPr="00D05718" w14:paraId="3E1B6B65" w14:textId="77777777" w:rsidTr="00901B79">
        <w:trPr>
          <w:trHeight w:val="360"/>
        </w:trPr>
        <w:tc>
          <w:tcPr>
            <w:tcW w:w="5850" w:type="dxa"/>
          </w:tcPr>
          <w:p w14:paraId="10B15A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EE8A553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D31D7C" w:rsidRPr="00D05718" w14:paraId="1AFE9F71" w14:textId="77777777" w:rsidTr="00901B79">
        <w:trPr>
          <w:trHeight w:val="360"/>
        </w:trPr>
        <w:tc>
          <w:tcPr>
            <w:tcW w:w="5850" w:type="dxa"/>
          </w:tcPr>
          <w:p w14:paraId="3CF3E0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2F7798A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B31567" w:rsidRPr="00D05718" w14:paraId="075B93DC" w14:textId="77777777" w:rsidTr="00901B79">
        <w:trPr>
          <w:trHeight w:val="360"/>
        </w:trPr>
        <w:tc>
          <w:tcPr>
            <w:tcW w:w="5850" w:type="dxa"/>
          </w:tcPr>
          <w:p w14:paraId="353772B7" w14:textId="724A8361" w:rsidR="00B31567" w:rsidRPr="00D05718" w:rsidRDefault="00B31567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85A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D2E8E"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85A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1D2E8E"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5A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B38A6F4" w14:textId="539D0E41" w:rsidR="00EA530B" w:rsidRPr="00D05718" w:rsidRDefault="00843AF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2567</w:t>
            </w:r>
          </w:p>
        </w:tc>
        <w:tc>
          <w:tcPr>
            <w:tcW w:w="360" w:type="dxa"/>
            <w:vAlign w:val="bottom"/>
          </w:tcPr>
          <w:p w14:paraId="3769BBA1" w14:textId="77777777" w:rsidR="00B31567" w:rsidRPr="00D05718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E4FD2EC" w14:textId="47A8A29E" w:rsidR="00EA530B" w:rsidRPr="00D05718" w:rsidRDefault="00843AF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</w:tr>
      <w:tr w:rsidR="00D31D7C" w:rsidRPr="00D05718" w14:paraId="3B5D76D6" w14:textId="77777777" w:rsidTr="00901B79">
        <w:trPr>
          <w:trHeight w:val="360"/>
        </w:trPr>
        <w:tc>
          <w:tcPr>
            <w:tcW w:w="5850" w:type="dxa"/>
          </w:tcPr>
          <w:p w14:paraId="5F441698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2239D7C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4329" w:rsidRPr="00D05718" w14:paraId="3F9E6D84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3FF08FC5" w14:textId="3530B377" w:rsidR="007B4329" w:rsidRPr="00D05718" w:rsidRDefault="007B4329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0AC84226" w14:textId="77777777" w:rsidR="007B4329" w:rsidRPr="00D05718" w:rsidRDefault="007B4329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43AFC" w:rsidRPr="00D05718" w14:paraId="5E619140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111FDFBB" w14:textId="345E3C07" w:rsidR="00843AFC" w:rsidRPr="00D05718" w:rsidRDefault="00843AFC" w:rsidP="0084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89264F1" w14:textId="5BD0E4CD" w:rsidR="00843AFC" w:rsidRPr="00D05718" w:rsidRDefault="00DA45CC" w:rsidP="00843AFC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45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11,231,111</w:t>
            </w:r>
          </w:p>
        </w:tc>
        <w:tc>
          <w:tcPr>
            <w:tcW w:w="360" w:type="dxa"/>
            <w:vAlign w:val="bottom"/>
          </w:tcPr>
          <w:p w14:paraId="23376458" w14:textId="77777777" w:rsidR="00843AFC" w:rsidRPr="00D05718" w:rsidRDefault="00843AFC" w:rsidP="00843AFC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D6B81B" w14:textId="3986BFF4" w:rsidR="00843AFC" w:rsidRPr="00D05718" w:rsidRDefault="00366626" w:rsidP="00843AFC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6,239,224</w:t>
            </w:r>
          </w:p>
        </w:tc>
      </w:tr>
      <w:tr w:rsidR="00843AFC" w:rsidRPr="00D05718" w14:paraId="55B0F948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444A3988" w14:textId="00A0F506" w:rsidR="00843AFC" w:rsidRPr="00D05718" w:rsidRDefault="00843AFC" w:rsidP="0084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5250F6C8" w14:textId="1FDBE9BB" w:rsidR="00843AFC" w:rsidRPr="00D05718" w:rsidRDefault="00DA45CC" w:rsidP="00843AFC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A45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65,779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07182AF4" w14:textId="77777777" w:rsidR="00843AFC" w:rsidRPr="00D05718" w:rsidRDefault="00843AFC" w:rsidP="00843AFC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8DEC59" w14:textId="5F149E94" w:rsidR="00843AFC" w:rsidRPr="00D05718" w:rsidRDefault="00843AFC" w:rsidP="00843AFC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66626">
              <w:rPr>
                <w:rFonts w:ascii="Angsana New" w:hAnsi="Angsana New" w:cs="Angsana New"/>
                <w:sz w:val="28"/>
                <w:szCs w:val="28"/>
                <w:lang w:val="en-US"/>
              </w:rPr>
              <w:t>8,090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D3ECB31" w14:textId="77777777" w:rsidR="00A57559" w:rsidRPr="002A4B64" w:rsidRDefault="00A57559" w:rsidP="00A57559">
      <w:pPr>
        <w:tabs>
          <w:tab w:val="clear" w:pos="680"/>
          <w:tab w:val="clear" w:pos="907"/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78F90CDE" w14:textId="7A18CF32" w:rsidR="002D5D52" w:rsidRPr="00732BC3" w:rsidRDefault="002E7D70" w:rsidP="0000483E">
      <w:pPr>
        <w:pStyle w:val="ListParagraph"/>
        <w:numPr>
          <w:ilvl w:val="0"/>
          <w:numId w:val="1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t>เงินให้สินเชื่อแก่ลูกหนี้สุทธิ</w:t>
      </w:r>
      <w:r w:rsidR="00FA6702">
        <w:rPr>
          <w:rFonts w:asciiTheme="majorBidi" w:hAnsiTheme="majorBidi" w:cstheme="majorBidi" w:hint="cs"/>
          <w:cs/>
        </w:rPr>
        <w:t>จาก</w:t>
      </w:r>
      <w:r w:rsidRPr="00732BC3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D6E69D4" w14:textId="77777777" w:rsidR="00C17AB7" w:rsidRPr="00843AFC" w:rsidRDefault="00C17AB7" w:rsidP="00A12937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ind w:left="1080"/>
        <w:rPr>
          <w:rFonts w:ascii="Angsana New" w:hAnsi="Angsana New"/>
          <w:sz w:val="30"/>
          <w:szCs w:val="30"/>
        </w:rPr>
      </w:pPr>
    </w:p>
    <w:bookmarkEnd w:id="5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1D2E8E" w:rsidRPr="00732BC3" w14:paraId="575B52C8" w14:textId="77777777" w:rsidTr="00901B79">
        <w:tc>
          <w:tcPr>
            <w:tcW w:w="5850" w:type="dxa"/>
          </w:tcPr>
          <w:p w14:paraId="59345FC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94AD85D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1D2E8E" w:rsidRPr="00732BC3" w14:paraId="605E4228" w14:textId="77777777" w:rsidTr="00901B79">
        <w:tc>
          <w:tcPr>
            <w:tcW w:w="5850" w:type="dxa"/>
          </w:tcPr>
          <w:p w14:paraId="6583AB2E" w14:textId="1D05D656" w:rsidR="001D2E8E" w:rsidRPr="00732BC3" w:rsidRDefault="006D1629" w:rsidP="006D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2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3330" w:type="dxa"/>
            <w:gridSpan w:val="3"/>
            <w:vAlign w:val="bottom"/>
          </w:tcPr>
          <w:p w14:paraId="074AEC77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1D2E8E" w:rsidRPr="00732BC3" w14:paraId="598799C0" w14:textId="77777777" w:rsidTr="00901B79">
        <w:tc>
          <w:tcPr>
            <w:tcW w:w="5850" w:type="dxa"/>
          </w:tcPr>
          <w:p w14:paraId="1B1CE9D3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F430FB4" w14:textId="3EF181F9" w:rsidR="001D2E8E" w:rsidRPr="00732BC3" w:rsidRDefault="00985AF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14:paraId="0ABE543F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2B29EEC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D2E8E" w:rsidRPr="00732BC3" w14:paraId="582B75DD" w14:textId="77777777" w:rsidTr="00901B79">
        <w:tc>
          <w:tcPr>
            <w:tcW w:w="5850" w:type="dxa"/>
          </w:tcPr>
          <w:p w14:paraId="422248A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84AB3DE" w14:textId="4258AEE3" w:rsidR="001D2E8E" w:rsidRPr="00732BC3" w:rsidRDefault="00843AFC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360" w:type="dxa"/>
          </w:tcPr>
          <w:p w14:paraId="24E32D2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A4730E4" w14:textId="5ECE7939" w:rsidR="001D2E8E" w:rsidRPr="00732BC3" w:rsidRDefault="00843AF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</w:tr>
      <w:tr w:rsidR="001D2E8E" w:rsidRPr="00732BC3" w14:paraId="63E21E2F" w14:textId="77777777" w:rsidTr="00901B79">
        <w:tc>
          <w:tcPr>
            <w:tcW w:w="5850" w:type="dxa"/>
          </w:tcPr>
          <w:p w14:paraId="165593BA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C11046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E8E" w:rsidRPr="00732BC3" w14:paraId="329D9C84" w14:textId="77777777" w:rsidTr="00901B79">
        <w:tc>
          <w:tcPr>
            <w:tcW w:w="5850" w:type="dxa"/>
            <w:vAlign w:val="bottom"/>
          </w:tcPr>
          <w:p w14:paraId="74ACD13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24E2B9D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8FF5F9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80212F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1AC4CAB8" w14:textId="77777777" w:rsidTr="00901B79">
        <w:tc>
          <w:tcPr>
            <w:tcW w:w="5850" w:type="dxa"/>
            <w:vAlign w:val="bottom"/>
          </w:tcPr>
          <w:p w14:paraId="638A3C2F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933B4CF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FAC4BF4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EAB8EA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5F0E04F2" w14:textId="77777777" w:rsidTr="00901B79">
        <w:tc>
          <w:tcPr>
            <w:tcW w:w="5850" w:type="dxa"/>
            <w:vAlign w:val="bottom"/>
          </w:tcPr>
          <w:p w14:paraId="0AA1A2EE" w14:textId="701EB28A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="005912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งวด</w:t>
            </w:r>
            <w:r w:rsidR="0036662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5F42CC5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3667721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CF506AD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7B4772A3" w14:textId="77777777" w:rsidTr="00901B79">
        <w:tc>
          <w:tcPr>
            <w:tcW w:w="5850" w:type="dxa"/>
            <w:vAlign w:val="bottom"/>
          </w:tcPr>
          <w:p w14:paraId="37E0998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3E6F5D56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15C7F0A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827175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608533A7" w14:textId="77777777" w:rsidTr="00901B79">
        <w:tc>
          <w:tcPr>
            <w:tcW w:w="5850" w:type="dxa"/>
            <w:vAlign w:val="bottom"/>
          </w:tcPr>
          <w:p w14:paraId="7F05CEF2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CE1244F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43AB110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A7556E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43AFC" w:rsidRPr="00732BC3" w14:paraId="66C3AC9C" w14:textId="77777777" w:rsidTr="00901B79">
        <w:tc>
          <w:tcPr>
            <w:tcW w:w="5850" w:type="dxa"/>
            <w:vAlign w:val="bottom"/>
          </w:tcPr>
          <w:p w14:paraId="711B6D93" w14:textId="77777777" w:rsidR="00843AFC" w:rsidRPr="00732BC3" w:rsidRDefault="00843AFC" w:rsidP="0084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44478D6C" w14:textId="37FF20FF" w:rsidR="00843AFC" w:rsidRPr="00A67A8E" w:rsidRDefault="00DA45CC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45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2,548,751</w:t>
            </w:r>
          </w:p>
        </w:tc>
        <w:tc>
          <w:tcPr>
            <w:tcW w:w="360" w:type="dxa"/>
          </w:tcPr>
          <w:p w14:paraId="08094D2B" w14:textId="77777777" w:rsidR="00843AFC" w:rsidRPr="00732BC3" w:rsidRDefault="00843AFC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2116F" w14:textId="1480AD94" w:rsidR="00843AFC" w:rsidRPr="00732BC3" w:rsidRDefault="00366626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990,465</w:t>
            </w:r>
          </w:p>
        </w:tc>
      </w:tr>
    </w:tbl>
    <w:p w14:paraId="31B64107" w14:textId="77777777" w:rsidR="000F6531" w:rsidRPr="00732BC3" w:rsidRDefault="000F6531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sectPr w:rsidR="000F6531" w:rsidRPr="00732BC3" w:rsidSect="008579D2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B7C87" w14:textId="4F3F15D3" w:rsidR="00C45131" w:rsidRPr="00732BC3" w:rsidRDefault="00366626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lastRenderedPageBreak/>
        <w:t>6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.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</w:rPr>
        <w:t>6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ab/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2B761309" w14:textId="3FE3FE70" w:rsidR="000F6531" w:rsidRPr="00E417B0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207F0218" w14:textId="77777777" w:rsidTr="00124644">
        <w:tc>
          <w:tcPr>
            <w:tcW w:w="1249" w:type="pct"/>
          </w:tcPr>
          <w:p w14:paraId="5543EA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97C4C1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0ED3B5E2" w14:textId="77777777" w:rsidTr="00124644">
        <w:tc>
          <w:tcPr>
            <w:tcW w:w="1249" w:type="pct"/>
          </w:tcPr>
          <w:p w14:paraId="438004F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14C7FE8" w14:textId="45491696" w:rsidR="00124644" w:rsidRPr="00732BC3" w:rsidRDefault="00985AFF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24644"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843AF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124644" w:rsidRPr="00732BC3" w14:paraId="02ADE427" w14:textId="77777777" w:rsidTr="00124644">
        <w:tc>
          <w:tcPr>
            <w:tcW w:w="1249" w:type="pct"/>
          </w:tcPr>
          <w:p w14:paraId="6AF5675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38A059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063AD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70D2088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DA5B8A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9A8CD4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BD91AD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52E7FE27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90DF9C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1835334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BFDADD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E02288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13D8C7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E5E4C9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A5F5196" w14:textId="77777777" w:rsidTr="00124644">
        <w:tc>
          <w:tcPr>
            <w:tcW w:w="1249" w:type="pct"/>
          </w:tcPr>
          <w:p w14:paraId="641659C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87FD8B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BA949F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8870A4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A3252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40D4582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D47937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2DF1CD6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06265C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49E6557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4695A2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8B3315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7823B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54FF8A0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FE2C3EB" w14:textId="77777777" w:rsidTr="00124644">
        <w:tc>
          <w:tcPr>
            <w:tcW w:w="1249" w:type="pct"/>
          </w:tcPr>
          <w:p w14:paraId="65C9CAE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97A9B0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F990B9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6D5F843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60075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7305D0C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127ED3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3C3249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05F08F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8E71B2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50AA9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5520DB2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83BA5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09143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3B14D4DA" w14:textId="77777777" w:rsidTr="00124644">
        <w:tc>
          <w:tcPr>
            <w:tcW w:w="1249" w:type="pct"/>
          </w:tcPr>
          <w:p w14:paraId="3983144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74AD655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C0279" w:rsidRPr="00732BC3" w14:paraId="38E7DF25" w14:textId="77777777" w:rsidTr="00124644">
        <w:tc>
          <w:tcPr>
            <w:tcW w:w="1249" w:type="pct"/>
          </w:tcPr>
          <w:p w14:paraId="293695E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E2259B3" w14:textId="26F2A593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</w:rPr>
              <w:t>587,698</w:t>
            </w:r>
          </w:p>
        </w:tc>
        <w:tc>
          <w:tcPr>
            <w:tcW w:w="85" w:type="pct"/>
          </w:tcPr>
          <w:p w14:paraId="76D7EF2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4FDD3A7" w14:textId="7BA3950E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492,976</w:t>
            </w:r>
          </w:p>
        </w:tc>
        <w:tc>
          <w:tcPr>
            <w:tcW w:w="85" w:type="pct"/>
          </w:tcPr>
          <w:p w14:paraId="28AD818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34E623F" w14:textId="1FB8FF42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404,366</w:t>
            </w:r>
          </w:p>
        </w:tc>
        <w:tc>
          <w:tcPr>
            <w:tcW w:w="85" w:type="pct"/>
          </w:tcPr>
          <w:p w14:paraId="111BD4B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73BB60EA" w14:textId="616A8F82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288,221</w:t>
            </w:r>
          </w:p>
        </w:tc>
        <w:tc>
          <w:tcPr>
            <w:tcW w:w="85" w:type="pct"/>
          </w:tcPr>
          <w:p w14:paraId="7681F04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1ECF7EA" w14:textId="2E9E74ED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150,752</w:t>
            </w:r>
          </w:p>
        </w:tc>
        <w:tc>
          <w:tcPr>
            <w:tcW w:w="85" w:type="pct"/>
          </w:tcPr>
          <w:p w14:paraId="2AEFB78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960A90F" w14:textId="3FE4A12B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73,878</w:t>
            </w:r>
          </w:p>
        </w:tc>
        <w:tc>
          <w:tcPr>
            <w:tcW w:w="85" w:type="pct"/>
          </w:tcPr>
          <w:p w14:paraId="1C42775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CE85A95" w14:textId="20F9C85B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1,997,891</w:t>
            </w:r>
          </w:p>
        </w:tc>
      </w:tr>
      <w:tr w:rsidR="007C0279" w:rsidRPr="00732BC3" w14:paraId="77053529" w14:textId="77777777" w:rsidTr="00124644">
        <w:tc>
          <w:tcPr>
            <w:tcW w:w="1249" w:type="pct"/>
          </w:tcPr>
          <w:p w14:paraId="3268603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3EF1CB" w14:textId="103227C9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85" w:type="pct"/>
          </w:tcPr>
          <w:p w14:paraId="2ECEE93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2D5AF1B" w14:textId="07894F97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-   </w:t>
            </w:r>
          </w:p>
        </w:tc>
        <w:tc>
          <w:tcPr>
            <w:tcW w:w="85" w:type="pct"/>
          </w:tcPr>
          <w:p w14:paraId="6AAB8DA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26525C4" w14:textId="663555E8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-   </w:t>
            </w:r>
          </w:p>
        </w:tc>
        <w:tc>
          <w:tcPr>
            <w:tcW w:w="85" w:type="pct"/>
          </w:tcPr>
          <w:p w14:paraId="0D66A69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611FF9E" w14:textId="20FA94CA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-   </w:t>
            </w:r>
          </w:p>
        </w:tc>
        <w:tc>
          <w:tcPr>
            <w:tcW w:w="85" w:type="pct"/>
          </w:tcPr>
          <w:p w14:paraId="6B88278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161BC7C" w14:textId="54AF0FA6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-   </w:t>
            </w:r>
          </w:p>
        </w:tc>
        <w:tc>
          <w:tcPr>
            <w:tcW w:w="85" w:type="pct"/>
          </w:tcPr>
          <w:p w14:paraId="7D88DBD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6672F3D" w14:textId="7CB99B82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-   </w:t>
            </w:r>
          </w:p>
        </w:tc>
        <w:tc>
          <w:tcPr>
            <w:tcW w:w="85" w:type="pct"/>
          </w:tcPr>
          <w:p w14:paraId="3F8BE02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422D2FD" w14:textId="71F75E94" w:rsidR="007C0279" w:rsidRPr="00732BC3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-   </w:t>
            </w:r>
          </w:p>
        </w:tc>
      </w:tr>
      <w:tr w:rsidR="007C0279" w:rsidRPr="00732BC3" w14:paraId="03503265" w14:textId="77777777" w:rsidTr="00124644">
        <w:tc>
          <w:tcPr>
            <w:tcW w:w="1249" w:type="pct"/>
          </w:tcPr>
          <w:p w14:paraId="1DD54C7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E38B1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65A94C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C0A06A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7AD501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EE74BA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A4E9E8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523D4B1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AA3609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8BE70D4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CFB50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04396C6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4BFC01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DDEB19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B924EC" w:rsidRPr="00732BC3" w14:paraId="235A7911" w14:textId="77777777" w:rsidTr="00124644">
        <w:tc>
          <w:tcPr>
            <w:tcW w:w="1249" w:type="pct"/>
          </w:tcPr>
          <w:p w14:paraId="36AA112D" w14:textId="77777777" w:rsidR="00B924EC" w:rsidRPr="00732BC3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561C5F0" w14:textId="1DFF00E3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587,698</w:t>
            </w:r>
          </w:p>
        </w:tc>
        <w:tc>
          <w:tcPr>
            <w:tcW w:w="85" w:type="pct"/>
          </w:tcPr>
          <w:p w14:paraId="02F369D3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F2F6AC4" w14:textId="5AD1C520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492,976</w:t>
            </w:r>
          </w:p>
        </w:tc>
        <w:tc>
          <w:tcPr>
            <w:tcW w:w="85" w:type="pct"/>
          </w:tcPr>
          <w:p w14:paraId="691FB400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04949D5" w14:textId="3C845376" w:rsidR="00B924EC" w:rsidRPr="00BA7F64" w:rsidDel="003E022C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404,366</w:t>
            </w:r>
          </w:p>
        </w:tc>
        <w:tc>
          <w:tcPr>
            <w:tcW w:w="85" w:type="pct"/>
          </w:tcPr>
          <w:p w14:paraId="16A21E17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64690430" w14:textId="3B82B2DB" w:rsidR="00B924EC" w:rsidRPr="00BA7F64" w:rsidDel="003E022C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288,221</w:t>
            </w:r>
          </w:p>
        </w:tc>
        <w:tc>
          <w:tcPr>
            <w:tcW w:w="85" w:type="pct"/>
          </w:tcPr>
          <w:p w14:paraId="2BD2979C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90F167C" w14:textId="20143EFF" w:rsidR="00B924EC" w:rsidRPr="00BA7F64" w:rsidDel="003E022C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150,752</w:t>
            </w:r>
          </w:p>
        </w:tc>
        <w:tc>
          <w:tcPr>
            <w:tcW w:w="85" w:type="pct"/>
          </w:tcPr>
          <w:p w14:paraId="62DE7294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ADE8850" w14:textId="43C18265" w:rsidR="00B924EC" w:rsidRPr="00BA7F64" w:rsidDel="003E022C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73,878</w:t>
            </w:r>
          </w:p>
        </w:tc>
        <w:tc>
          <w:tcPr>
            <w:tcW w:w="85" w:type="pct"/>
          </w:tcPr>
          <w:p w14:paraId="162011CC" w14:textId="77777777" w:rsidR="00B924EC" w:rsidRPr="00BA7F64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</w:tcPr>
          <w:p w14:paraId="67578371" w14:textId="71B43AA6" w:rsidR="00B924EC" w:rsidRPr="00BA7F64" w:rsidDel="003E022C" w:rsidRDefault="00B924EC" w:rsidP="00B9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A7F64">
              <w:rPr>
                <w:rFonts w:asciiTheme="majorBidi" w:hAnsiTheme="majorBidi" w:cstheme="majorBidi"/>
                <w:sz w:val="28"/>
                <w:szCs w:val="28"/>
              </w:rPr>
              <w:t>1,997,891</w:t>
            </w:r>
          </w:p>
        </w:tc>
      </w:tr>
      <w:tr w:rsidR="007C0279" w:rsidRPr="00732BC3" w14:paraId="2B6B3F47" w14:textId="77777777" w:rsidTr="00124644">
        <w:tc>
          <w:tcPr>
            <w:tcW w:w="1249" w:type="pct"/>
          </w:tcPr>
          <w:p w14:paraId="60E354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C1C262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EF07F2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B4BFF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DA1FBA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A3FD96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E845D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56FB0EE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876E6B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047EDD6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20115F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EB51C4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150B48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CE86B5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0279" w:rsidRPr="00732BC3" w14:paraId="52158C9D" w14:textId="77777777" w:rsidTr="00124644">
        <w:tc>
          <w:tcPr>
            <w:tcW w:w="1249" w:type="pct"/>
          </w:tcPr>
          <w:p w14:paraId="4C6749B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318360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80A738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63FED0B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99F2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49E7699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DCB68C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0F80663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BDE8C2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33B44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6934F6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7C59FDA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65DF3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163032B2" w14:textId="6858CD90" w:rsidR="007C0279" w:rsidRPr="00BA7F64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B924EC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25,073</w:t>
            </w:r>
          </w:p>
        </w:tc>
      </w:tr>
      <w:tr w:rsidR="007C0279" w:rsidRPr="00732BC3" w14:paraId="739CFB12" w14:textId="77777777" w:rsidTr="00124644">
        <w:tc>
          <w:tcPr>
            <w:tcW w:w="1249" w:type="pct"/>
          </w:tcPr>
          <w:p w14:paraId="1FC034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BAA3D8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D0764F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BA554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A65E84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028B8A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E5AE8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40A2A46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A899AF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C0A11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93EEE7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E4EDA7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21EF60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28D0F6E8" w14:textId="77777777" w:rsidR="007C0279" w:rsidRPr="00BA7F64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</w:tr>
      <w:tr w:rsidR="007C0279" w:rsidRPr="00732BC3" w14:paraId="46EBE250" w14:textId="77777777" w:rsidTr="00124644">
        <w:tc>
          <w:tcPr>
            <w:tcW w:w="1249" w:type="pct"/>
          </w:tcPr>
          <w:p w14:paraId="6858C4B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08099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5096FD5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4B82D5D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552790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7F9551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42F8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2B34CAB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50F2E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7383FC8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97CD5F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5291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4E2F74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36446E" w14:textId="1DF4A437" w:rsidR="007C0279" w:rsidRPr="00BA7F64" w:rsidRDefault="00B924EC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(</w:t>
            </w:r>
            <w:r w:rsidR="006122FF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47,295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)</w:t>
            </w:r>
          </w:p>
        </w:tc>
      </w:tr>
      <w:tr w:rsidR="007C0279" w:rsidRPr="00732BC3" w14:paraId="1042F352" w14:textId="77777777" w:rsidTr="00124644">
        <w:tc>
          <w:tcPr>
            <w:tcW w:w="1249" w:type="pct"/>
          </w:tcPr>
          <w:p w14:paraId="6255F34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6639B7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64F79C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31FE6E9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8E5D8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49FFB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88E43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44C9D6F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E48C71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90B169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96DCEF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4AA5B4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767BD84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0BD1" w14:textId="4D4CA680" w:rsidR="007C0279" w:rsidRPr="00BA7F64" w:rsidRDefault="006122FF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F6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1,975,669</w:t>
            </w:r>
          </w:p>
        </w:tc>
      </w:tr>
    </w:tbl>
    <w:p w14:paraId="28A4D858" w14:textId="29F09271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D2EBE37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54E12B" w14:textId="77777777" w:rsidR="00124644" w:rsidRPr="00732BC3" w:rsidRDefault="00124644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p w14:paraId="7CB17E93" w14:textId="77777777" w:rsidR="009E5A5A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  <w:r w:rsidRPr="00732BC3">
        <w:rPr>
          <w:rFonts w:asciiTheme="majorBidi" w:hAnsiTheme="majorBidi" w:cstheme="majorBidi"/>
          <w:sz w:val="2"/>
          <w:szCs w:val="2"/>
          <w:cs/>
          <w:lang w:val="en-GB"/>
        </w:rPr>
        <w:lastRenderedPageBreak/>
        <w:t>ฃ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239"/>
        <w:gridCol w:w="1294"/>
        <w:gridCol w:w="239"/>
        <w:gridCol w:w="1340"/>
        <w:gridCol w:w="239"/>
        <w:gridCol w:w="1297"/>
        <w:gridCol w:w="239"/>
        <w:gridCol w:w="1385"/>
        <w:gridCol w:w="239"/>
        <w:gridCol w:w="1294"/>
        <w:gridCol w:w="239"/>
        <w:gridCol w:w="1322"/>
      </w:tblGrid>
      <w:tr w:rsidR="009E5A5A" w:rsidRPr="00A962B9" w14:paraId="1AB59992" w14:textId="77777777" w:rsidTr="003B46E5">
        <w:tc>
          <w:tcPr>
            <w:tcW w:w="1233" w:type="pct"/>
          </w:tcPr>
          <w:p w14:paraId="4051CE3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1D60840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9E5A5A" w:rsidRPr="00A962B9" w14:paraId="6042101F" w14:textId="77777777" w:rsidTr="003B46E5">
        <w:tc>
          <w:tcPr>
            <w:tcW w:w="1233" w:type="pct"/>
          </w:tcPr>
          <w:p w14:paraId="43D1432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4E09926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31 </w:t>
            </w:r>
            <w:r w:rsidRPr="009E5A5A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9E5A5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2566</w:t>
            </w:r>
          </w:p>
        </w:tc>
      </w:tr>
      <w:tr w:rsidR="009E5A5A" w:rsidRPr="00A962B9" w14:paraId="5F36F82D" w14:textId="77777777" w:rsidTr="003B46E5">
        <w:tc>
          <w:tcPr>
            <w:tcW w:w="1233" w:type="pct"/>
          </w:tcPr>
          <w:p w14:paraId="6171508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4" w:type="pct"/>
          </w:tcPr>
          <w:p w14:paraId="532B07A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34D1B63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6C480AF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22D954F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069C3F7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33AE47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6" w:type="pct"/>
          </w:tcPr>
          <w:p w14:paraId="755B59D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4C93225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7" w:type="pct"/>
          </w:tcPr>
          <w:p w14:paraId="4399402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693E8B6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1F77D97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84" w:type="pct"/>
          </w:tcPr>
          <w:p w14:paraId="53DDC62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7E06A00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</w:tr>
      <w:tr w:rsidR="009E5A5A" w:rsidRPr="00A962B9" w14:paraId="33DFA3A9" w14:textId="77777777" w:rsidTr="003B46E5">
        <w:tc>
          <w:tcPr>
            <w:tcW w:w="1233" w:type="pct"/>
          </w:tcPr>
          <w:p w14:paraId="5ADBAE1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38B276B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181BDA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595466D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15FAE78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592001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2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D19389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B9D877F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3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563F04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76057EC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4BDE625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2D6FF57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B2940E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38ABDA3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</w:tr>
      <w:tr w:rsidR="009E5A5A" w:rsidRPr="00A962B9" w14:paraId="12DD8F13" w14:textId="77777777" w:rsidTr="003B46E5">
        <w:tc>
          <w:tcPr>
            <w:tcW w:w="1233" w:type="pct"/>
          </w:tcPr>
          <w:p w14:paraId="259653E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131D7FA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DB75FD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2EE3C49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2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2F8E16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0EB96B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3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900C45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D7A093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4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3DC140E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39E3AC4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E5592EF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63F2C4E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379735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154BAAA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9E5A5A" w:rsidRPr="00A962B9" w14:paraId="50D24EC5" w14:textId="77777777" w:rsidTr="003B46E5">
        <w:tc>
          <w:tcPr>
            <w:tcW w:w="1233" w:type="pct"/>
          </w:tcPr>
          <w:p w14:paraId="58C6824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67" w:type="pct"/>
            <w:gridSpan w:val="13"/>
          </w:tcPr>
          <w:p w14:paraId="528198D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E5A5A" w:rsidRPr="00A962B9" w14:paraId="63E00D6F" w14:textId="77777777" w:rsidTr="003B46E5">
        <w:tc>
          <w:tcPr>
            <w:tcW w:w="1233" w:type="pct"/>
          </w:tcPr>
          <w:p w14:paraId="2F24B86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74" w:type="pct"/>
          </w:tcPr>
          <w:p w14:paraId="2EC3234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521,266</w:t>
            </w:r>
          </w:p>
        </w:tc>
        <w:tc>
          <w:tcPr>
            <w:tcW w:w="84" w:type="pct"/>
          </w:tcPr>
          <w:p w14:paraId="0F2D4F2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58428EB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426,119</w:t>
            </w:r>
          </w:p>
        </w:tc>
        <w:tc>
          <w:tcPr>
            <w:tcW w:w="84" w:type="pct"/>
          </w:tcPr>
          <w:p w14:paraId="0C6AE75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7C3ABA8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302,743</w:t>
            </w:r>
          </w:p>
        </w:tc>
        <w:tc>
          <w:tcPr>
            <w:tcW w:w="84" w:type="pct"/>
          </w:tcPr>
          <w:p w14:paraId="7413459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22612BF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207,466</w:t>
            </w:r>
          </w:p>
        </w:tc>
        <w:tc>
          <w:tcPr>
            <w:tcW w:w="84" w:type="pct"/>
          </w:tcPr>
          <w:p w14:paraId="04DF62B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08D9E53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96,081</w:t>
            </w:r>
          </w:p>
        </w:tc>
        <w:tc>
          <w:tcPr>
            <w:tcW w:w="84" w:type="pct"/>
          </w:tcPr>
          <w:p w14:paraId="2A3C0CD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CC51FA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34,305</w:t>
            </w:r>
          </w:p>
        </w:tc>
        <w:tc>
          <w:tcPr>
            <w:tcW w:w="84" w:type="pct"/>
          </w:tcPr>
          <w:p w14:paraId="115BD5B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0B234A2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1,587,980</w:t>
            </w:r>
          </w:p>
        </w:tc>
      </w:tr>
      <w:tr w:rsidR="009E5A5A" w:rsidRPr="00A962B9" w14:paraId="3C9BA110" w14:textId="77777777" w:rsidTr="003B46E5">
        <w:tc>
          <w:tcPr>
            <w:tcW w:w="1233" w:type="pct"/>
          </w:tcPr>
          <w:p w14:paraId="25704AA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5FED58D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F75037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712FF9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6EE50EE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6479070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120FC5C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2223CA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767DADB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E7DC6D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4A41AE4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4C7858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84" w:type="pct"/>
          </w:tcPr>
          <w:p w14:paraId="055B4F1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1AF4CE5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</w:tr>
      <w:tr w:rsidR="009E5A5A" w:rsidRPr="00A962B9" w14:paraId="2326073B" w14:textId="77777777" w:rsidTr="003B46E5">
        <w:tc>
          <w:tcPr>
            <w:tcW w:w="1233" w:type="pct"/>
          </w:tcPr>
          <w:p w14:paraId="397EC00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E997E8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197941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5F187BF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9595FB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4B9E246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6A2A556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51AE5D8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3F08DB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E79CE98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01F775A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0D68AE95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3FE3EB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BB96A0B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</w:tr>
      <w:tr w:rsidR="009E5A5A" w:rsidRPr="00A962B9" w14:paraId="5D7D1A88" w14:textId="77777777" w:rsidTr="003B46E5">
        <w:tc>
          <w:tcPr>
            <w:tcW w:w="1233" w:type="pct"/>
          </w:tcPr>
          <w:p w14:paraId="04F0371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0E7EC40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521,266</w:t>
            </w:r>
          </w:p>
        </w:tc>
        <w:tc>
          <w:tcPr>
            <w:tcW w:w="84" w:type="pct"/>
          </w:tcPr>
          <w:p w14:paraId="3033036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30157AF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426,119</w:t>
            </w:r>
          </w:p>
        </w:tc>
        <w:tc>
          <w:tcPr>
            <w:tcW w:w="84" w:type="pct"/>
          </w:tcPr>
          <w:p w14:paraId="431BA16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160B2145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302,743</w:t>
            </w:r>
          </w:p>
        </w:tc>
        <w:tc>
          <w:tcPr>
            <w:tcW w:w="84" w:type="pct"/>
          </w:tcPr>
          <w:p w14:paraId="4408006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</w:tcPr>
          <w:p w14:paraId="02051D75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207,466</w:t>
            </w:r>
          </w:p>
        </w:tc>
        <w:tc>
          <w:tcPr>
            <w:tcW w:w="84" w:type="pct"/>
          </w:tcPr>
          <w:p w14:paraId="1947CC6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14:paraId="7279360D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96,081</w:t>
            </w:r>
          </w:p>
        </w:tc>
        <w:tc>
          <w:tcPr>
            <w:tcW w:w="84" w:type="pct"/>
          </w:tcPr>
          <w:p w14:paraId="2F1B8F2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4F4EA8F3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hAnsi="Angsana New" w:cs="Angsana New"/>
                <w:sz w:val="28"/>
                <w:szCs w:val="28"/>
              </w:rPr>
              <w:t>34,305</w:t>
            </w:r>
          </w:p>
        </w:tc>
        <w:tc>
          <w:tcPr>
            <w:tcW w:w="84" w:type="pct"/>
          </w:tcPr>
          <w:p w14:paraId="17B4427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9661D40" w14:textId="77777777" w:rsidR="009E5A5A" w:rsidRPr="009E5A5A" w:rsidDel="003E022C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1,587,980</w:t>
            </w:r>
          </w:p>
        </w:tc>
      </w:tr>
      <w:tr w:rsidR="009E5A5A" w:rsidRPr="00A962B9" w14:paraId="75DC4116" w14:textId="77777777" w:rsidTr="003B46E5">
        <w:tc>
          <w:tcPr>
            <w:tcW w:w="1233" w:type="pct"/>
          </w:tcPr>
          <w:p w14:paraId="236FBE0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74" w:type="pct"/>
          </w:tcPr>
          <w:p w14:paraId="10D9FE9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1608BDD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6868034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9518AC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4846275F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6614625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1CCCE31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B30C78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1963DF5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77BB6C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020475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15D93E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E008AD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9E5A5A" w:rsidRPr="00A962B9" w14:paraId="400BF434" w14:textId="77777777" w:rsidTr="003B46E5">
        <w:tc>
          <w:tcPr>
            <w:tcW w:w="1233" w:type="pct"/>
          </w:tcPr>
          <w:p w14:paraId="1DB9D7A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  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74" w:type="pct"/>
          </w:tcPr>
          <w:p w14:paraId="7D93532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7EAA49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1FB8F40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576426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74DD3F8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6DC0CE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22E76CA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23403D1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274E0A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8DAD76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E85A25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7B1D85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7CC581A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25,808</w:t>
            </w:r>
          </w:p>
        </w:tc>
      </w:tr>
      <w:tr w:rsidR="009E5A5A" w:rsidRPr="00A962B9" w14:paraId="118EA707" w14:textId="77777777" w:rsidTr="003B46E5">
        <w:tc>
          <w:tcPr>
            <w:tcW w:w="1233" w:type="pct"/>
          </w:tcPr>
          <w:p w14:paraId="25A4579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74" w:type="pct"/>
          </w:tcPr>
          <w:p w14:paraId="2CC0260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27E9D0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2E5BC76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1FD7F6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450E5D9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329B11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017B988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D9705FF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25CE061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BCD834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632984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E08D94D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54851BF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</w:tr>
      <w:tr w:rsidR="009E5A5A" w:rsidRPr="00A962B9" w14:paraId="421A1C39" w14:textId="77777777" w:rsidTr="003B46E5">
        <w:trPr>
          <w:trHeight w:val="71"/>
        </w:trPr>
        <w:tc>
          <w:tcPr>
            <w:tcW w:w="1233" w:type="pct"/>
          </w:tcPr>
          <w:p w14:paraId="28AA784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  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74" w:type="pct"/>
          </w:tcPr>
          <w:p w14:paraId="2ED53999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50F7B7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DFFAE96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4D9991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3AD2F71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A5D671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7C480F3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37C2CC8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DCEEE43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697790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C0BB32C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7E59BD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6E976C14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(42,772)</w:t>
            </w:r>
          </w:p>
        </w:tc>
      </w:tr>
      <w:tr w:rsidR="009E5A5A" w:rsidRPr="00A962B9" w14:paraId="424FF7BB" w14:textId="77777777" w:rsidTr="003B46E5">
        <w:tc>
          <w:tcPr>
            <w:tcW w:w="1233" w:type="pct"/>
          </w:tcPr>
          <w:p w14:paraId="7EB9925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74" w:type="pct"/>
          </w:tcPr>
          <w:p w14:paraId="3030196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404C545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B4BB2F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321CA9A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10A47CC7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1153985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6" w:type="pct"/>
          </w:tcPr>
          <w:p w14:paraId="4F08F8DB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63FD7EE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7" w:type="pct"/>
          </w:tcPr>
          <w:p w14:paraId="7A4B8E4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3F9E9C00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2D3943A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</w:tcPr>
          <w:p w14:paraId="49EA41F2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0C8B1" w14:textId="77777777" w:rsidR="009E5A5A" w:rsidRPr="009E5A5A" w:rsidRDefault="009E5A5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9E5A5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  <w:t>1,571,016</w:t>
            </w:r>
          </w:p>
        </w:tc>
      </w:tr>
    </w:tbl>
    <w:p w14:paraId="65B1896B" w14:textId="71BD0D3B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p w14:paraId="66F1C2D5" w14:textId="77777777" w:rsidR="000F6531" w:rsidRPr="00732BC3" w:rsidRDefault="000F6531" w:rsidP="000F6531">
      <w:pPr>
        <w:rPr>
          <w:rFonts w:asciiTheme="majorBidi" w:hAnsiTheme="majorBidi" w:cstheme="majorBidi"/>
        </w:rPr>
      </w:pPr>
    </w:p>
    <w:p w14:paraId="57F81D99" w14:textId="68C02CC9" w:rsidR="000F6531" w:rsidRPr="00732BC3" w:rsidRDefault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7A1A1D" w14:textId="77777777" w:rsidR="000F6531" w:rsidRPr="00732BC3" w:rsidRDefault="000F653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0F6531" w:rsidRPr="00732BC3" w:rsidSect="008579D2">
          <w:headerReference w:type="default" r:id="rId17"/>
          <w:footerReference w:type="default" r:id="rId18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8A4961" w14:textId="5AC8D760" w:rsidR="00C45131" w:rsidRPr="00555726" w:rsidRDefault="00C45131" w:rsidP="00C451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</w:p>
    <w:p w14:paraId="15CC34E5" w14:textId="0C8B9F9E" w:rsidR="00C52D8B" w:rsidRPr="00732BC3" w:rsidRDefault="00C52D8B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3364FDF" w14:textId="77777777">
        <w:trPr>
          <w:tblHeader/>
        </w:trPr>
        <w:tc>
          <w:tcPr>
            <w:tcW w:w="3222" w:type="dxa"/>
            <w:vAlign w:val="bottom"/>
          </w:tcPr>
          <w:p w14:paraId="6AA70F6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6075A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0AE7A5C0" w14:textId="77777777">
        <w:trPr>
          <w:tblHeader/>
        </w:trPr>
        <w:tc>
          <w:tcPr>
            <w:tcW w:w="3222" w:type="dxa"/>
            <w:vAlign w:val="bottom"/>
          </w:tcPr>
          <w:p w14:paraId="55A2C13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DBB625" w14:textId="6F002A47" w:rsidR="00124644" w:rsidRPr="00732BC3" w:rsidRDefault="00985AF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 </w:t>
            </w:r>
            <w:r w:rsidR="00124644" w:rsidRPr="00732BC3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</w:t>
            </w:r>
            <w:r w:rsidR="00E868CB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124644" w:rsidRPr="00732BC3" w14:paraId="06AED1FA" w14:textId="77777777">
        <w:trPr>
          <w:tblHeader/>
        </w:trPr>
        <w:tc>
          <w:tcPr>
            <w:tcW w:w="3222" w:type="dxa"/>
            <w:vAlign w:val="bottom"/>
          </w:tcPr>
          <w:p w14:paraId="73CE775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50E1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CBB295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2E521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310018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816F1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33CBA5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BC4599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4D02A954" w14:textId="77777777">
        <w:trPr>
          <w:tblHeader/>
        </w:trPr>
        <w:tc>
          <w:tcPr>
            <w:tcW w:w="3222" w:type="dxa"/>
            <w:vAlign w:val="bottom"/>
          </w:tcPr>
          <w:p w14:paraId="7BBA138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8CD6C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217450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F65F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6B6D74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F6E450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B86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4C47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50B168F" w14:textId="77777777">
        <w:trPr>
          <w:tblHeader/>
        </w:trPr>
        <w:tc>
          <w:tcPr>
            <w:tcW w:w="3222" w:type="dxa"/>
            <w:vAlign w:val="bottom"/>
          </w:tcPr>
          <w:p w14:paraId="7A26E50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2C9A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37B38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D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25659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A13D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D085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932B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3D3FB2C" w14:textId="77777777">
        <w:trPr>
          <w:tblHeader/>
        </w:trPr>
        <w:tc>
          <w:tcPr>
            <w:tcW w:w="3222" w:type="dxa"/>
            <w:vAlign w:val="bottom"/>
          </w:tcPr>
          <w:p w14:paraId="656D266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66BE3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B9D2A4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6C239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A9E0F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B2673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32E784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C8363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CB727F8" w14:textId="77777777">
        <w:trPr>
          <w:tblHeader/>
        </w:trPr>
        <w:tc>
          <w:tcPr>
            <w:tcW w:w="3222" w:type="dxa"/>
            <w:vAlign w:val="bottom"/>
          </w:tcPr>
          <w:p w14:paraId="3657AD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98FB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3E66F9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498F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A7D787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A83A90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7F7462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C431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64430E84" w14:textId="77777777">
        <w:trPr>
          <w:tblHeader/>
        </w:trPr>
        <w:tc>
          <w:tcPr>
            <w:tcW w:w="3222" w:type="dxa"/>
            <w:vAlign w:val="bottom"/>
          </w:tcPr>
          <w:p w14:paraId="398521A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3698F6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3AEA2E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B6A6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1CE08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2DDA9D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CC8F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023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643EFBE" w14:textId="77777777">
        <w:trPr>
          <w:tblHeader/>
        </w:trPr>
        <w:tc>
          <w:tcPr>
            <w:tcW w:w="3222" w:type="dxa"/>
            <w:vAlign w:val="bottom"/>
          </w:tcPr>
          <w:p w14:paraId="7B90C7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7DDC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72DE" w:rsidRPr="00732BC3" w14:paraId="4BEA5D10" w14:textId="77777777">
        <w:tc>
          <w:tcPr>
            <w:tcW w:w="3222" w:type="dxa"/>
            <w:vAlign w:val="bottom"/>
          </w:tcPr>
          <w:p w14:paraId="7750F4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7BD364F" w14:textId="07363A18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6" w:type="dxa"/>
            <w:vAlign w:val="bottom"/>
          </w:tcPr>
          <w:p w14:paraId="30D970B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9AE9" w14:textId="109C5225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7D4973D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BADAA7" w14:textId="1CB99B47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16,586</w:t>
            </w:r>
          </w:p>
        </w:tc>
        <w:tc>
          <w:tcPr>
            <w:tcW w:w="180" w:type="dxa"/>
            <w:vAlign w:val="bottom"/>
          </w:tcPr>
          <w:p w14:paraId="4862E3D4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B0779" w14:textId="6156B694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16,617</w:t>
            </w:r>
          </w:p>
        </w:tc>
      </w:tr>
      <w:tr w:rsidR="00B272DE" w:rsidRPr="00732BC3" w14:paraId="4A36415A" w14:textId="77777777">
        <w:tc>
          <w:tcPr>
            <w:tcW w:w="3222" w:type="dxa"/>
            <w:vAlign w:val="bottom"/>
          </w:tcPr>
          <w:p w14:paraId="7900F9D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57C99F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82ABCA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3D6B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4A0FCF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F15DC2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AAF1F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11AD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2DE" w:rsidRPr="00732BC3" w14:paraId="0C8AB834" w14:textId="77777777">
        <w:tc>
          <w:tcPr>
            <w:tcW w:w="3222" w:type="dxa"/>
            <w:vAlign w:val="bottom"/>
          </w:tcPr>
          <w:p w14:paraId="1E75F9F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F03D552" w14:textId="5C011D43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2,479,831</w:t>
            </w:r>
          </w:p>
        </w:tc>
        <w:tc>
          <w:tcPr>
            <w:tcW w:w="136" w:type="dxa"/>
            <w:vAlign w:val="bottom"/>
          </w:tcPr>
          <w:p w14:paraId="411B7B0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4BF6B6" w14:textId="15862840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3,021,861</w:t>
            </w:r>
          </w:p>
        </w:tc>
        <w:tc>
          <w:tcPr>
            <w:tcW w:w="136" w:type="dxa"/>
            <w:vAlign w:val="bottom"/>
          </w:tcPr>
          <w:p w14:paraId="3B449A4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1DF80CA" w14:textId="66A49F76" w:rsidR="00B272DE" w:rsidRPr="00732BC3" w:rsidRDefault="00F66786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F66786">
              <w:rPr>
                <w:rFonts w:asciiTheme="majorBidi" w:hAnsiTheme="majorBidi" w:cstheme="majorBidi"/>
                <w:sz w:val="26"/>
                <w:szCs w:val="26"/>
              </w:rPr>
              <w:t>4,912,071</w:t>
            </w:r>
          </w:p>
        </w:tc>
        <w:tc>
          <w:tcPr>
            <w:tcW w:w="180" w:type="dxa"/>
            <w:vAlign w:val="bottom"/>
          </w:tcPr>
          <w:p w14:paraId="065CADE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88608" w14:textId="5BAE294D" w:rsidR="00B272DE" w:rsidRPr="00732BC3" w:rsidRDefault="00F66786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6786">
              <w:rPr>
                <w:rFonts w:asciiTheme="majorBidi" w:hAnsiTheme="majorBidi" w:cstheme="majorBidi"/>
                <w:sz w:val="26"/>
                <w:szCs w:val="26"/>
              </w:rPr>
              <w:t>10,413,763</w:t>
            </w:r>
          </w:p>
        </w:tc>
      </w:tr>
      <w:tr w:rsidR="00B272DE" w:rsidRPr="00732BC3" w14:paraId="06068385" w14:textId="77777777">
        <w:tc>
          <w:tcPr>
            <w:tcW w:w="3222" w:type="dxa"/>
            <w:vAlign w:val="bottom"/>
          </w:tcPr>
          <w:p w14:paraId="40C9477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4C71F8F" w14:textId="67C83991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2,386</w:t>
            </w:r>
          </w:p>
        </w:tc>
        <w:tc>
          <w:tcPr>
            <w:tcW w:w="136" w:type="dxa"/>
            <w:vAlign w:val="bottom"/>
          </w:tcPr>
          <w:p w14:paraId="6612726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D0315" w14:textId="701E6590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17,730</w:t>
            </w:r>
          </w:p>
        </w:tc>
        <w:tc>
          <w:tcPr>
            <w:tcW w:w="136" w:type="dxa"/>
            <w:vAlign w:val="bottom"/>
          </w:tcPr>
          <w:p w14:paraId="2A2C390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D93EFA5" w14:textId="4090FEBB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19,084</w:t>
            </w:r>
          </w:p>
        </w:tc>
        <w:tc>
          <w:tcPr>
            <w:tcW w:w="180" w:type="dxa"/>
            <w:vAlign w:val="bottom"/>
          </w:tcPr>
          <w:p w14:paraId="2F5D78B1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BD992" w14:textId="62AD8E61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39,200</w:t>
            </w:r>
          </w:p>
        </w:tc>
      </w:tr>
      <w:tr w:rsidR="00B272DE" w:rsidRPr="00732BC3" w14:paraId="1BCCB360" w14:textId="77777777">
        <w:tc>
          <w:tcPr>
            <w:tcW w:w="3222" w:type="dxa"/>
            <w:vAlign w:val="bottom"/>
          </w:tcPr>
          <w:p w14:paraId="42F031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13B16194" w14:textId="5C1709D4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36" w:type="dxa"/>
            <w:vAlign w:val="bottom"/>
          </w:tcPr>
          <w:p w14:paraId="16F9218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87C81" w14:textId="1CB5B1F8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136" w:type="dxa"/>
            <w:vAlign w:val="bottom"/>
          </w:tcPr>
          <w:p w14:paraId="051D44B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EE30BCF" w14:textId="1AB60F88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180" w:type="dxa"/>
            <w:vAlign w:val="bottom"/>
          </w:tcPr>
          <w:p w14:paraId="7748D56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0662D" w14:textId="0A46A888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sz w:val="26"/>
                <w:szCs w:val="26"/>
              </w:rPr>
              <w:t>1,953</w:t>
            </w:r>
          </w:p>
        </w:tc>
      </w:tr>
      <w:tr w:rsidR="00B272DE" w:rsidRPr="00732BC3" w14:paraId="72E707DA" w14:textId="77777777">
        <w:tc>
          <w:tcPr>
            <w:tcW w:w="3222" w:type="dxa"/>
            <w:vAlign w:val="bottom"/>
          </w:tcPr>
          <w:p w14:paraId="752035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B0FDE" w14:textId="607BFEA1" w:rsidR="00B272DE" w:rsidRPr="00732BC3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924EC">
              <w:rPr>
                <w:rFonts w:asciiTheme="majorBidi" w:hAnsiTheme="majorBidi" w:cstheme="majorBidi"/>
                <w:b/>
                <w:sz w:val="26"/>
                <w:szCs w:val="26"/>
              </w:rPr>
              <w:t>2,483,241</w:t>
            </w:r>
          </w:p>
        </w:tc>
        <w:tc>
          <w:tcPr>
            <w:tcW w:w="136" w:type="dxa"/>
            <w:vAlign w:val="bottom"/>
          </w:tcPr>
          <w:p w14:paraId="765CA11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C1F41" w14:textId="33C5DE8E" w:rsidR="00B272DE" w:rsidRPr="002F3AE6" w:rsidRDefault="00B924E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924EC">
              <w:rPr>
                <w:rFonts w:asciiTheme="majorBidi" w:hAnsiTheme="majorBidi" w:cstheme="majorBidi"/>
                <w:b/>
                <w:sz w:val="26"/>
                <w:szCs w:val="26"/>
              </w:rPr>
              <w:t>3,039,919</w:t>
            </w:r>
          </w:p>
        </w:tc>
        <w:tc>
          <w:tcPr>
            <w:tcW w:w="136" w:type="dxa"/>
            <w:vAlign w:val="bottom"/>
          </w:tcPr>
          <w:p w14:paraId="3267FA3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2EFA" w14:textId="778D1429" w:rsidR="00B272DE" w:rsidRPr="00732BC3" w:rsidRDefault="00F66786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6786">
              <w:rPr>
                <w:rFonts w:asciiTheme="majorBidi" w:hAnsiTheme="majorBidi" w:cstheme="majorBidi"/>
                <w:b/>
                <w:sz w:val="26"/>
                <w:szCs w:val="26"/>
              </w:rPr>
              <w:t>4,948,373</w:t>
            </w:r>
          </w:p>
        </w:tc>
        <w:tc>
          <w:tcPr>
            <w:tcW w:w="180" w:type="dxa"/>
            <w:vAlign w:val="bottom"/>
          </w:tcPr>
          <w:p w14:paraId="7AD21797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F5D6" w14:textId="5DE2EEC8" w:rsidR="00B272DE" w:rsidRPr="00732BC3" w:rsidRDefault="00F66786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6786">
              <w:rPr>
                <w:rFonts w:asciiTheme="majorBidi" w:hAnsiTheme="majorBidi" w:cstheme="majorBidi"/>
                <w:b/>
                <w:sz w:val="26"/>
                <w:szCs w:val="26"/>
              </w:rPr>
              <w:t>10,471,533</w:t>
            </w:r>
          </w:p>
        </w:tc>
      </w:tr>
    </w:tbl>
    <w:p w14:paraId="551390CE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E868CB" w:rsidRPr="00E868CB" w14:paraId="15B2BF1B" w14:textId="77777777" w:rsidTr="003B46E5">
        <w:trPr>
          <w:tblHeader/>
        </w:trPr>
        <w:tc>
          <w:tcPr>
            <w:tcW w:w="3222" w:type="dxa"/>
            <w:vAlign w:val="bottom"/>
          </w:tcPr>
          <w:p w14:paraId="7ED2D27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8E21E56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E868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E868CB" w:rsidRPr="00E868CB" w14:paraId="782568BC" w14:textId="77777777" w:rsidTr="003B46E5">
        <w:trPr>
          <w:tblHeader/>
        </w:trPr>
        <w:tc>
          <w:tcPr>
            <w:tcW w:w="3222" w:type="dxa"/>
            <w:vAlign w:val="bottom"/>
          </w:tcPr>
          <w:p w14:paraId="055A3E03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209AC57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E868CB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2566</w:t>
            </w:r>
          </w:p>
        </w:tc>
      </w:tr>
      <w:tr w:rsidR="00E868CB" w:rsidRPr="00E868CB" w14:paraId="62F41461" w14:textId="77777777" w:rsidTr="003B46E5">
        <w:trPr>
          <w:tblHeader/>
        </w:trPr>
        <w:tc>
          <w:tcPr>
            <w:tcW w:w="3222" w:type="dxa"/>
            <w:vAlign w:val="bottom"/>
          </w:tcPr>
          <w:p w14:paraId="4E2FDA20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CCFD1C6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BAF4BBB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9249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6FE9996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5707A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CE5F2C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926075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E868CB" w:rsidRPr="00E868CB" w14:paraId="396BDEF9" w14:textId="77777777" w:rsidTr="003B46E5">
        <w:trPr>
          <w:tblHeader/>
        </w:trPr>
        <w:tc>
          <w:tcPr>
            <w:tcW w:w="3222" w:type="dxa"/>
            <w:vAlign w:val="bottom"/>
          </w:tcPr>
          <w:p w14:paraId="48BEB889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7BA3DC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1EE1E01B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F1E3C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E17C701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3A37B9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787D2F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677121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6961E1F0" w14:textId="77777777" w:rsidTr="003B46E5">
        <w:trPr>
          <w:tblHeader/>
        </w:trPr>
        <w:tc>
          <w:tcPr>
            <w:tcW w:w="3222" w:type="dxa"/>
            <w:vAlign w:val="bottom"/>
          </w:tcPr>
          <w:p w14:paraId="7A55C414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7503A5C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BDBC871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57BE7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C8F39A4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DA3118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3E571A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458090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7EBEA324" w14:textId="77777777" w:rsidTr="003B46E5">
        <w:trPr>
          <w:tblHeader/>
        </w:trPr>
        <w:tc>
          <w:tcPr>
            <w:tcW w:w="3222" w:type="dxa"/>
            <w:vAlign w:val="bottom"/>
          </w:tcPr>
          <w:p w14:paraId="6B2594EB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BCEE852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BB3497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160C22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0DC4D4A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8E010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8CA27A9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604832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50532F4D" w14:textId="77777777" w:rsidTr="003B46E5">
        <w:trPr>
          <w:tblHeader/>
        </w:trPr>
        <w:tc>
          <w:tcPr>
            <w:tcW w:w="3222" w:type="dxa"/>
            <w:vAlign w:val="bottom"/>
          </w:tcPr>
          <w:p w14:paraId="72859B61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A6C97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B8B52AA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F105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0527F24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E4886F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552C3A6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28690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1CFC599F" w14:textId="77777777" w:rsidTr="003B46E5">
        <w:trPr>
          <w:tblHeader/>
        </w:trPr>
        <w:tc>
          <w:tcPr>
            <w:tcW w:w="3222" w:type="dxa"/>
            <w:vAlign w:val="bottom"/>
          </w:tcPr>
          <w:p w14:paraId="224A886C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605CD8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BD69A7E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1AD50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C92B239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C1E94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BBE06ED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1CB945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68CB" w:rsidRPr="00E868CB" w14:paraId="580D17E0" w14:textId="77777777" w:rsidTr="003B46E5">
        <w:trPr>
          <w:tblHeader/>
        </w:trPr>
        <w:tc>
          <w:tcPr>
            <w:tcW w:w="3222" w:type="dxa"/>
            <w:vAlign w:val="bottom"/>
          </w:tcPr>
          <w:p w14:paraId="1806DC2A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A3901F6" w14:textId="77777777" w:rsidR="00E868CB" w:rsidRPr="00E868CB" w:rsidRDefault="00E868CB" w:rsidP="003B46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868CB" w:rsidRPr="00E868CB" w14:paraId="2099CDDA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0959E098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5809D021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0B82629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C5A0D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08E7647E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006D8FE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E868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745</w:t>
            </w:r>
          </w:p>
        </w:tc>
        <w:tc>
          <w:tcPr>
            <w:tcW w:w="180" w:type="dxa"/>
            <w:vAlign w:val="bottom"/>
          </w:tcPr>
          <w:p w14:paraId="11BF49FD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862DD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18,775</w:t>
            </w:r>
          </w:p>
        </w:tc>
      </w:tr>
      <w:tr w:rsidR="00E868CB" w:rsidRPr="00E868CB" w14:paraId="5E20762E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477AECF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51E10E6D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1F357DF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ECB8C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E5382EA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4D228AB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6F03E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F5C8AD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5D18C03A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1E629AAE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47D4C221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 xml:space="preserve"> 3,173,672 </w:t>
            </w:r>
          </w:p>
        </w:tc>
        <w:tc>
          <w:tcPr>
            <w:tcW w:w="136" w:type="dxa"/>
            <w:vAlign w:val="bottom"/>
          </w:tcPr>
          <w:p w14:paraId="48283950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2B9D4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 xml:space="preserve"> 2,383,74</w:t>
            </w: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6" w:type="dxa"/>
            <w:vAlign w:val="bottom"/>
          </w:tcPr>
          <w:p w14:paraId="063DD097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C77E6E2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4,315,766</w:t>
            </w:r>
          </w:p>
        </w:tc>
        <w:tc>
          <w:tcPr>
            <w:tcW w:w="180" w:type="dxa"/>
            <w:vAlign w:val="bottom"/>
          </w:tcPr>
          <w:p w14:paraId="6EE11E27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EA4E5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9,873,179</w:t>
            </w:r>
          </w:p>
        </w:tc>
      </w:tr>
      <w:tr w:rsidR="00E868CB" w:rsidRPr="00E868CB" w14:paraId="55B52330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1993658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46AA1068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 xml:space="preserve"> 1,993 </w:t>
            </w:r>
          </w:p>
        </w:tc>
        <w:tc>
          <w:tcPr>
            <w:tcW w:w="136" w:type="dxa"/>
            <w:vAlign w:val="bottom"/>
          </w:tcPr>
          <w:p w14:paraId="05443A01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1F22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 xml:space="preserve"> 8,318 </w:t>
            </w:r>
          </w:p>
        </w:tc>
        <w:tc>
          <w:tcPr>
            <w:tcW w:w="136" w:type="dxa"/>
            <w:vAlign w:val="bottom"/>
          </w:tcPr>
          <w:p w14:paraId="1F62DDEB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EE83280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13,963</w:t>
            </w:r>
          </w:p>
        </w:tc>
        <w:tc>
          <w:tcPr>
            <w:tcW w:w="180" w:type="dxa"/>
            <w:vAlign w:val="bottom"/>
          </w:tcPr>
          <w:p w14:paraId="1CE61FD6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60053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24,274</w:t>
            </w:r>
          </w:p>
        </w:tc>
      </w:tr>
      <w:tr w:rsidR="00E868CB" w:rsidRPr="00E868CB" w14:paraId="700DE98F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2113CD38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0FB49C96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868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</w:tcPr>
          <w:p w14:paraId="1EE7E5A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623C97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E868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</w:tcPr>
          <w:p w14:paraId="70BB4F89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E71D1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0" w:type="dxa"/>
          </w:tcPr>
          <w:p w14:paraId="295347BB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F3A500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</w:rPr>
              <w:t>1,856</w:t>
            </w:r>
          </w:p>
        </w:tc>
      </w:tr>
      <w:tr w:rsidR="00E868CB" w:rsidRPr="00E868CB" w14:paraId="1E39154C" w14:textId="77777777" w:rsidTr="003B46E5">
        <w:trPr>
          <w:trHeight w:val="360"/>
        </w:trPr>
        <w:tc>
          <w:tcPr>
            <w:tcW w:w="3222" w:type="dxa"/>
            <w:vAlign w:val="bottom"/>
          </w:tcPr>
          <w:p w14:paraId="60C5F6D4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868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B01CD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b/>
                <w:sz w:val="26"/>
                <w:szCs w:val="26"/>
              </w:rPr>
              <w:t>3,177,421</w:t>
            </w:r>
          </w:p>
        </w:tc>
        <w:tc>
          <w:tcPr>
            <w:tcW w:w="136" w:type="dxa"/>
            <w:vAlign w:val="bottom"/>
          </w:tcPr>
          <w:p w14:paraId="46A0E6B2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BF109C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2,392,179 </w:t>
            </w:r>
          </w:p>
        </w:tc>
        <w:tc>
          <w:tcPr>
            <w:tcW w:w="136" w:type="dxa"/>
            <w:vAlign w:val="bottom"/>
          </w:tcPr>
          <w:p w14:paraId="2DECF14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060D7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b/>
                <w:sz w:val="26"/>
                <w:szCs w:val="26"/>
              </w:rPr>
              <w:t>4,348,484</w:t>
            </w:r>
          </w:p>
        </w:tc>
        <w:tc>
          <w:tcPr>
            <w:tcW w:w="180" w:type="dxa"/>
            <w:vAlign w:val="bottom"/>
          </w:tcPr>
          <w:p w14:paraId="21C01F94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833D3" w14:textId="77777777" w:rsidR="00E868CB" w:rsidRPr="00E868CB" w:rsidRDefault="00E868CB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b/>
                <w:sz w:val="26"/>
                <w:szCs w:val="26"/>
              </w:rPr>
              <w:t>9,918,084</w:t>
            </w:r>
          </w:p>
        </w:tc>
      </w:tr>
    </w:tbl>
    <w:p w14:paraId="4DF722B9" w14:textId="1CFBF9DC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7555B" w14:textId="2C67EDD6" w:rsidR="000F6531" w:rsidRPr="00732BC3" w:rsidRDefault="000F653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35"/>
        </w:rPr>
      </w:pPr>
      <w:bookmarkStart w:id="6" w:name="_Hlk43678263"/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ของเงินให้สินเชื่อแก่ลูก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t>หนี้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และดอกเบี้ยค้างรับและรายได้ดอกเบี้ยที่ยังไม่ถึงกำหนดชำระสำหรับงวด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เก้าเดือนสิ้นสุดวันที่ </w:t>
      </w:r>
      <w:r w:rsidR="00985AF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E46873" w:rsidRPr="00732BC3">
        <w:rPr>
          <w:rFonts w:asciiTheme="majorBidi" w:hAnsiTheme="majorBidi" w:cstheme="majorBidi"/>
          <w:sz w:val="28"/>
          <w:szCs w:val="28"/>
        </w:rPr>
        <w:t>256</w:t>
      </w:r>
      <w:r w:rsidR="00E868CB">
        <w:rPr>
          <w:rFonts w:asciiTheme="majorBidi" w:hAnsiTheme="majorBidi" w:cstheme="majorBidi"/>
          <w:sz w:val="28"/>
          <w:szCs w:val="28"/>
        </w:rPr>
        <w:t>7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82393" w:rsidRPr="00732BC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br/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256</w:t>
      </w:r>
      <w:r w:rsidR="00E868CB">
        <w:rPr>
          <w:rFonts w:asciiTheme="majorBidi" w:hAnsiTheme="majorBidi" w:cstheme="majorBidi"/>
          <w:sz w:val="28"/>
          <w:szCs w:val="28"/>
        </w:rPr>
        <w:t>6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53283D1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532"/>
        <w:gridCol w:w="1530"/>
        <w:gridCol w:w="1530"/>
      </w:tblGrid>
      <w:tr w:rsidR="000F6531" w:rsidRPr="00732BC3" w14:paraId="7AED47C4" w14:textId="77777777" w:rsidTr="009E5ABC">
        <w:trPr>
          <w:tblHeader/>
        </w:trPr>
        <w:tc>
          <w:tcPr>
            <w:tcW w:w="3240" w:type="dxa"/>
          </w:tcPr>
          <w:p w14:paraId="7DF790C9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1D7A6123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0F6531" w:rsidRPr="00732BC3" w14:paraId="6CE23C46" w14:textId="77777777" w:rsidTr="009E5ABC">
        <w:trPr>
          <w:tblHeader/>
        </w:trPr>
        <w:tc>
          <w:tcPr>
            <w:tcW w:w="3240" w:type="dxa"/>
          </w:tcPr>
          <w:p w14:paraId="5B383162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9877B0B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15CB6521" w14:textId="6D8835CD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ที่ไม่มีการเพิ่มขึ้น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2" w:type="dxa"/>
          </w:tcPr>
          <w:p w14:paraId="0F93C8CF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6F36560" w14:textId="338B5882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ที่มีการเพิ่มขึ้น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42BB17A0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284EB2B" w14:textId="1E8620E1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ที่มีการด้อยค่า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530" w:type="dxa"/>
            <w:vAlign w:val="bottom"/>
          </w:tcPr>
          <w:p w14:paraId="303E9B8D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  <w:t>รวม</w:t>
            </w:r>
          </w:p>
        </w:tc>
      </w:tr>
      <w:tr w:rsidR="000F6531" w:rsidRPr="00732BC3" w14:paraId="2CD14859" w14:textId="77777777" w:rsidTr="009E5ABC">
        <w:trPr>
          <w:tblHeader/>
        </w:trPr>
        <w:tc>
          <w:tcPr>
            <w:tcW w:w="3240" w:type="dxa"/>
          </w:tcPr>
          <w:p w14:paraId="3E2F3148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38267B5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F6531" w:rsidRPr="00732BC3" w14:paraId="5141F1AA" w14:textId="77777777" w:rsidTr="009E5ABC">
        <w:trPr>
          <w:trHeight w:val="20"/>
        </w:trPr>
        <w:tc>
          <w:tcPr>
            <w:tcW w:w="3240" w:type="dxa"/>
            <w:vAlign w:val="bottom"/>
          </w:tcPr>
          <w:p w14:paraId="54384AF5" w14:textId="3E2C3CE9" w:rsidR="000F6531" w:rsidRPr="00732BC3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เงินให้สินเชื่อแก่ลูก</w:t>
            </w:r>
            <w:r w:rsidR="009D6475"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หนี้</w:t>
            </w: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และดอกเบี้ยค้างรับ</w:t>
            </w:r>
          </w:p>
          <w:p w14:paraId="0EA08D85" w14:textId="77777777" w:rsidR="000F6531" w:rsidRPr="00732BC3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  <w:t xml:space="preserve">   </w:t>
            </w: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4061EC1A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2" w:type="dxa"/>
          </w:tcPr>
          <w:p w14:paraId="07AB718C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</w:tcPr>
          <w:p w14:paraId="572FC201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E327867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44F47" w:rsidRPr="00732BC3" w14:paraId="26FF5C17" w14:textId="77777777" w:rsidTr="006D5AFB">
        <w:trPr>
          <w:trHeight w:val="20"/>
        </w:trPr>
        <w:tc>
          <w:tcPr>
            <w:tcW w:w="3240" w:type="dxa"/>
          </w:tcPr>
          <w:p w14:paraId="461AF37D" w14:textId="0170EB1A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 มกราคม 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12FBCC71" w14:textId="2A331FB3" w:rsidR="00044F47" w:rsidRPr="00044F47" w:rsidRDefault="00044F4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044F4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3,718,879</w:t>
            </w:r>
          </w:p>
        </w:tc>
        <w:tc>
          <w:tcPr>
            <w:tcW w:w="1532" w:type="dxa"/>
          </w:tcPr>
          <w:p w14:paraId="60DED035" w14:textId="0653D9D7" w:rsidR="00044F47" w:rsidRPr="00044F47" w:rsidRDefault="00044F4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044F47">
              <w:rPr>
                <w:rFonts w:asciiTheme="majorBidi" w:hAnsiTheme="majorBidi" w:cstheme="majorBidi"/>
                <w:sz w:val="25"/>
                <w:szCs w:val="25"/>
              </w:rPr>
              <w:t>1,497,299</w:t>
            </w:r>
          </w:p>
        </w:tc>
        <w:tc>
          <w:tcPr>
            <w:tcW w:w="1530" w:type="dxa"/>
          </w:tcPr>
          <w:p w14:paraId="5EE67431" w14:textId="59D8CF57" w:rsidR="00044F47" w:rsidRPr="00044F47" w:rsidRDefault="00044F4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044F47">
              <w:rPr>
                <w:rFonts w:asciiTheme="majorBidi" w:hAnsiTheme="majorBidi" w:cstheme="majorBidi"/>
                <w:sz w:val="25"/>
                <w:szCs w:val="25"/>
              </w:rPr>
              <w:t>3,180,459</w:t>
            </w:r>
          </w:p>
        </w:tc>
        <w:tc>
          <w:tcPr>
            <w:tcW w:w="1530" w:type="dxa"/>
            <w:vAlign w:val="bottom"/>
          </w:tcPr>
          <w:p w14:paraId="4A046E11" w14:textId="6D972C52" w:rsidR="00044F47" w:rsidRPr="00044F47" w:rsidRDefault="00044F4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044F47">
              <w:rPr>
                <w:rFonts w:asciiTheme="majorBidi" w:hAnsiTheme="majorBidi" w:cstheme="majorBidi"/>
                <w:sz w:val="25"/>
                <w:szCs w:val="25"/>
              </w:rPr>
              <w:t>8,396,637</w:t>
            </w:r>
          </w:p>
        </w:tc>
      </w:tr>
      <w:tr w:rsidR="00044F47" w:rsidRPr="00732BC3" w14:paraId="6EAF04CA" w14:textId="77777777" w:rsidTr="006D5AFB">
        <w:trPr>
          <w:trHeight w:val="20"/>
        </w:trPr>
        <w:tc>
          <w:tcPr>
            <w:tcW w:w="3240" w:type="dxa"/>
          </w:tcPr>
          <w:p w14:paraId="2D7CB6FF" w14:textId="6809E4C4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48529E8" w14:textId="265811D3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(74,082)</w:t>
            </w:r>
          </w:p>
        </w:tc>
        <w:tc>
          <w:tcPr>
            <w:tcW w:w="1532" w:type="dxa"/>
          </w:tcPr>
          <w:p w14:paraId="23A577E2" w14:textId="6745176B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(563,610)</w:t>
            </w:r>
          </w:p>
        </w:tc>
        <w:tc>
          <w:tcPr>
            <w:tcW w:w="1530" w:type="dxa"/>
          </w:tcPr>
          <w:p w14:paraId="1DF4E156" w14:textId="368B8FCC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637,692</w:t>
            </w:r>
          </w:p>
        </w:tc>
        <w:tc>
          <w:tcPr>
            <w:tcW w:w="1530" w:type="dxa"/>
            <w:vAlign w:val="bottom"/>
          </w:tcPr>
          <w:p w14:paraId="5675579D" w14:textId="23185D4E" w:rsidR="00044F47" w:rsidRPr="00732BC3" w:rsidRDefault="00986F4E" w:rsidP="003037F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44F47" w:rsidRPr="00732BC3" w14:paraId="4035CADF" w14:textId="77777777" w:rsidTr="006D5AFB">
        <w:trPr>
          <w:trHeight w:val="20"/>
        </w:trPr>
        <w:tc>
          <w:tcPr>
            <w:tcW w:w="3240" w:type="dxa"/>
          </w:tcPr>
          <w:p w14:paraId="4B57A2A8" w14:textId="55E66F20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C07E8CF" w14:textId="0438E065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(1,198,493)</w:t>
            </w:r>
          </w:p>
        </w:tc>
        <w:tc>
          <w:tcPr>
            <w:tcW w:w="1532" w:type="dxa"/>
            <w:vAlign w:val="bottom"/>
          </w:tcPr>
          <w:p w14:paraId="567B4EF9" w14:textId="155A0D26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1,025,040</w:t>
            </w:r>
          </w:p>
        </w:tc>
        <w:tc>
          <w:tcPr>
            <w:tcW w:w="1530" w:type="dxa"/>
            <w:vAlign w:val="bottom"/>
          </w:tcPr>
          <w:p w14:paraId="53919760" w14:textId="74224814" w:rsidR="00044F47" w:rsidRPr="00732BC3" w:rsidRDefault="00986F4E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3,045</w:t>
            </w:r>
            <w:r w:rsidR="00C1114F">
              <w:rPr>
                <w:rFonts w:asciiTheme="majorBidi" w:hAnsiTheme="majorBidi" w:cstheme="majorBidi"/>
                <w:sz w:val="25"/>
                <w:szCs w:val="25"/>
              </w:rPr>
              <w:t>,753</w:t>
            </w:r>
          </w:p>
        </w:tc>
        <w:tc>
          <w:tcPr>
            <w:tcW w:w="1530" w:type="dxa"/>
            <w:vAlign w:val="bottom"/>
          </w:tcPr>
          <w:p w14:paraId="13690D74" w14:textId="7ED46CD5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2,872,300</w:t>
            </w:r>
          </w:p>
        </w:tc>
      </w:tr>
      <w:tr w:rsidR="00044F47" w:rsidRPr="00732BC3" w14:paraId="5EFD0DF3" w14:textId="77777777" w:rsidTr="006D5AFB">
        <w:trPr>
          <w:trHeight w:val="20"/>
        </w:trPr>
        <w:tc>
          <w:tcPr>
            <w:tcW w:w="3240" w:type="dxa"/>
          </w:tcPr>
          <w:p w14:paraId="6AB49B89" w14:textId="186C7F87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DBFBE66" w14:textId="101A92AE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896,367</w:t>
            </w:r>
          </w:p>
        </w:tc>
        <w:tc>
          <w:tcPr>
            <w:tcW w:w="1532" w:type="dxa"/>
          </w:tcPr>
          <w:p w14:paraId="2FF80A8D" w14:textId="76C4D22B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851,741</w:t>
            </w:r>
          </w:p>
        </w:tc>
        <w:tc>
          <w:tcPr>
            <w:tcW w:w="1530" w:type="dxa"/>
          </w:tcPr>
          <w:p w14:paraId="59B97F3D" w14:textId="434B7459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524,868</w:t>
            </w:r>
          </w:p>
        </w:tc>
        <w:tc>
          <w:tcPr>
            <w:tcW w:w="1530" w:type="dxa"/>
            <w:vAlign w:val="bottom"/>
          </w:tcPr>
          <w:p w14:paraId="3C5333F5" w14:textId="72772E6E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2,272,976</w:t>
            </w:r>
          </w:p>
        </w:tc>
      </w:tr>
      <w:tr w:rsidR="00044F47" w:rsidRPr="00732BC3" w14:paraId="2271A7D3" w14:textId="77777777" w:rsidTr="006D5AFB">
        <w:trPr>
          <w:trHeight w:val="20"/>
        </w:trPr>
        <w:tc>
          <w:tcPr>
            <w:tcW w:w="3240" w:type="dxa"/>
          </w:tcPr>
          <w:p w14:paraId="2D0D1C37" w14:textId="2DE5B616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B0023E6" w14:textId="02FC4148" w:rsidR="00044F47" w:rsidRPr="00E111F2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(168,999)</w:t>
            </w:r>
          </w:p>
        </w:tc>
        <w:tc>
          <w:tcPr>
            <w:tcW w:w="1532" w:type="dxa"/>
          </w:tcPr>
          <w:p w14:paraId="7F6E180D" w14:textId="4B84BA3D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(426,729)</w:t>
            </w:r>
          </w:p>
        </w:tc>
        <w:tc>
          <w:tcPr>
            <w:tcW w:w="1530" w:type="dxa"/>
          </w:tcPr>
          <w:p w14:paraId="3D9DA156" w14:textId="62822FE9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(1,625,280)</w:t>
            </w:r>
          </w:p>
        </w:tc>
        <w:tc>
          <w:tcPr>
            <w:tcW w:w="1530" w:type="dxa"/>
            <w:vAlign w:val="bottom"/>
          </w:tcPr>
          <w:p w14:paraId="63432865" w14:textId="1E4B2504" w:rsidR="00044F47" w:rsidRPr="00732BC3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(2,221,008)</w:t>
            </w:r>
          </w:p>
        </w:tc>
      </w:tr>
      <w:tr w:rsidR="00044F47" w:rsidRPr="00732BC3" w14:paraId="7A9B5346" w14:textId="77777777" w:rsidTr="006D5AFB">
        <w:trPr>
          <w:trHeight w:val="20"/>
        </w:trPr>
        <w:tc>
          <w:tcPr>
            <w:tcW w:w="3240" w:type="dxa"/>
          </w:tcPr>
          <w:p w14:paraId="69E0F653" w14:textId="0DAC81AD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center"/>
          </w:tcPr>
          <w:p w14:paraId="7656B9BF" w14:textId="43D7D754" w:rsidR="00044F47" w:rsidRPr="00732BC3" w:rsidRDefault="00C1114F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32" w:type="dxa"/>
            <w:vAlign w:val="center"/>
          </w:tcPr>
          <w:p w14:paraId="7820CE4B" w14:textId="4A6C994A" w:rsidR="00044F47" w:rsidRPr="00732BC3" w:rsidRDefault="00C1114F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center"/>
          </w:tcPr>
          <w:p w14:paraId="1D970178" w14:textId="208164EB" w:rsidR="00044F47" w:rsidRPr="00732BC3" w:rsidRDefault="00C1114F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(1,447,726)</w:t>
            </w:r>
          </w:p>
        </w:tc>
        <w:tc>
          <w:tcPr>
            <w:tcW w:w="1530" w:type="dxa"/>
            <w:vAlign w:val="center"/>
          </w:tcPr>
          <w:p w14:paraId="45201390" w14:textId="072E7CA4" w:rsidR="00044F47" w:rsidRPr="00732BC3" w:rsidRDefault="00C1114F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(1,447,726)</w:t>
            </w:r>
          </w:p>
        </w:tc>
      </w:tr>
      <w:tr w:rsidR="00044F47" w:rsidRPr="00732BC3" w14:paraId="2D0B1C90" w14:textId="77777777" w:rsidTr="00A67A8E">
        <w:trPr>
          <w:trHeight w:val="20"/>
        </w:trPr>
        <w:tc>
          <w:tcPr>
            <w:tcW w:w="3240" w:type="dxa"/>
          </w:tcPr>
          <w:p w14:paraId="33D6AE13" w14:textId="04D2E16B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 256</w:t>
            </w:r>
            <w:r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6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4DE0DC4E" w14:textId="0DB53FD9" w:rsidR="00044F47" w:rsidRPr="00302F5C" w:rsidRDefault="00C1114F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02F5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3,173</w:t>
            </w:r>
            <w:r w:rsidR="00302F5C" w:rsidRPr="00302F5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,672</w:t>
            </w:r>
          </w:p>
        </w:tc>
        <w:tc>
          <w:tcPr>
            <w:tcW w:w="1532" w:type="dxa"/>
          </w:tcPr>
          <w:p w14:paraId="4670682A" w14:textId="131964FC" w:rsidR="00044F47" w:rsidRPr="00302F5C" w:rsidRDefault="00302F5C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02F5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2,383,741</w:t>
            </w:r>
          </w:p>
        </w:tc>
        <w:tc>
          <w:tcPr>
            <w:tcW w:w="1530" w:type="dxa"/>
          </w:tcPr>
          <w:p w14:paraId="6158E634" w14:textId="76F2F151" w:rsidR="00044F47" w:rsidRPr="00302F5C" w:rsidRDefault="00302F5C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02F5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4,315,766</w:t>
            </w:r>
          </w:p>
        </w:tc>
        <w:tc>
          <w:tcPr>
            <w:tcW w:w="1530" w:type="dxa"/>
            <w:vAlign w:val="bottom"/>
          </w:tcPr>
          <w:p w14:paraId="2A8435A7" w14:textId="580243BA" w:rsidR="00044F47" w:rsidRPr="00302F5C" w:rsidRDefault="00302F5C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02F5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9,873,179</w:t>
            </w:r>
          </w:p>
        </w:tc>
      </w:tr>
      <w:tr w:rsidR="00044F47" w:rsidRPr="00732BC3" w14:paraId="44343082" w14:textId="77777777" w:rsidTr="00A67A8E">
        <w:trPr>
          <w:trHeight w:val="20"/>
        </w:trPr>
        <w:tc>
          <w:tcPr>
            <w:tcW w:w="3240" w:type="dxa"/>
          </w:tcPr>
          <w:p w14:paraId="13586BDF" w14:textId="05AF32DC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22F14CA" w14:textId="19D7D49A" w:rsidR="00044F47" w:rsidRPr="00732BC3" w:rsidRDefault="00F6678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6678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170,723</w:t>
            </w:r>
          </w:p>
        </w:tc>
        <w:tc>
          <w:tcPr>
            <w:tcW w:w="1532" w:type="dxa"/>
          </w:tcPr>
          <w:p w14:paraId="233D6DDD" w14:textId="31E50D9C" w:rsidR="00044F47" w:rsidRPr="0087261B" w:rsidRDefault="00F66786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6678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(1,088,220)</w:t>
            </w:r>
          </w:p>
        </w:tc>
        <w:tc>
          <w:tcPr>
            <w:tcW w:w="1530" w:type="dxa"/>
          </w:tcPr>
          <w:p w14:paraId="06AC8105" w14:textId="49EBB2D5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917,497</w:t>
            </w:r>
          </w:p>
        </w:tc>
        <w:tc>
          <w:tcPr>
            <w:tcW w:w="1530" w:type="dxa"/>
            <w:vAlign w:val="bottom"/>
          </w:tcPr>
          <w:p w14:paraId="22DE461B" w14:textId="58082085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44F47" w:rsidRPr="00732BC3" w14:paraId="625363BF" w14:textId="77777777" w:rsidTr="00A67A8E">
        <w:trPr>
          <w:trHeight w:val="20"/>
        </w:trPr>
        <w:tc>
          <w:tcPr>
            <w:tcW w:w="3240" w:type="dxa"/>
          </w:tcPr>
          <w:p w14:paraId="1E539270" w14:textId="77777777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725892A" w14:textId="7AD3C760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(1,426,422)</w:t>
            </w:r>
          </w:p>
        </w:tc>
        <w:tc>
          <w:tcPr>
            <w:tcW w:w="1532" w:type="dxa"/>
            <w:vAlign w:val="bottom"/>
          </w:tcPr>
          <w:p w14:paraId="460BC5C2" w14:textId="0898775C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1,415,198</w:t>
            </w:r>
          </w:p>
        </w:tc>
        <w:tc>
          <w:tcPr>
            <w:tcW w:w="1530" w:type="dxa"/>
            <w:vAlign w:val="bottom"/>
          </w:tcPr>
          <w:p w14:paraId="4CAE717A" w14:textId="1B608604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1,893,202</w:t>
            </w:r>
          </w:p>
        </w:tc>
        <w:tc>
          <w:tcPr>
            <w:tcW w:w="1530" w:type="dxa"/>
            <w:vAlign w:val="bottom"/>
          </w:tcPr>
          <w:p w14:paraId="5B443288" w14:textId="3B6E812D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1,881,978</w:t>
            </w:r>
          </w:p>
        </w:tc>
      </w:tr>
      <w:tr w:rsidR="00044F47" w:rsidRPr="00732BC3" w14:paraId="3857184F" w14:textId="77777777" w:rsidTr="00A67A8E">
        <w:trPr>
          <w:trHeight w:val="20"/>
        </w:trPr>
        <w:tc>
          <w:tcPr>
            <w:tcW w:w="3240" w:type="dxa"/>
          </w:tcPr>
          <w:p w14:paraId="34267625" w14:textId="77777777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28F4887" w14:textId="620AD50D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706,606</w:t>
            </w:r>
          </w:p>
        </w:tc>
        <w:tc>
          <w:tcPr>
            <w:tcW w:w="1532" w:type="dxa"/>
          </w:tcPr>
          <w:p w14:paraId="0DDE29C7" w14:textId="6AC72124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1,113,473</w:t>
            </w:r>
          </w:p>
        </w:tc>
        <w:tc>
          <w:tcPr>
            <w:tcW w:w="1530" w:type="dxa"/>
          </w:tcPr>
          <w:p w14:paraId="1EF57CC1" w14:textId="2618BEE7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757,369</w:t>
            </w:r>
          </w:p>
        </w:tc>
        <w:tc>
          <w:tcPr>
            <w:tcW w:w="1530" w:type="dxa"/>
            <w:vAlign w:val="bottom"/>
          </w:tcPr>
          <w:p w14:paraId="4ABFBA33" w14:textId="706B2982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2,577,448</w:t>
            </w:r>
          </w:p>
        </w:tc>
      </w:tr>
      <w:tr w:rsidR="00044F47" w:rsidRPr="00732BC3" w14:paraId="624C1A60" w14:textId="77777777" w:rsidTr="00A67A8E">
        <w:trPr>
          <w:trHeight w:val="20"/>
        </w:trPr>
        <w:tc>
          <w:tcPr>
            <w:tcW w:w="3240" w:type="dxa"/>
          </w:tcPr>
          <w:p w14:paraId="004C6A1E" w14:textId="77777777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0E8FA518" w14:textId="394568C2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(144,748)</w:t>
            </w:r>
          </w:p>
        </w:tc>
        <w:tc>
          <w:tcPr>
            <w:tcW w:w="1532" w:type="dxa"/>
          </w:tcPr>
          <w:p w14:paraId="37BD32EE" w14:textId="68BEEFF3" w:rsidR="00044F47" w:rsidRPr="00A67A8E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(802,331)</w:t>
            </w:r>
          </w:p>
        </w:tc>
        <w:tc>
          <w:tcPr>
            <w:tcW w:w="1530" w:type="dxa"/>
          </w:tcPr>
          <w:p w14:paraId="7057B8EB" w14:textId="4F197A96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(1,800,429)</w:t>
            </w:r>
          </w:p>
        </w:tc>
        <w:tc>
          <w:tcPr>
            <w:tcW w:w="1530" w:type="dxa"/>
            <w:vAlign w:val="bottom"/>
          </w:tcPr>
          <w:p w14:paraId="705E0754" w14:textId="79073FE9" w:rsidR="00044F47" w:rsidRPr="00732BC3" w:rsidRDefault="00B30EDA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(2,747,508)</w:t>
            </w:r>
          </w:p>
        </w:tc>
      </w:tr>
      <w:tr w:rsidR="00044F47" w:rsidRPr="00732BC3" w14:paraId="6FB486FB" w14:textId="77777777" w:rsidTr="00A67A8E">
        <w:trPr>
          <w:trHeight w:val="20"/>
        </w:trPr>
        <w:tc>
          <w:tcPr>
            <w:tcW w:w="3240" w:type="dxa"/>
            <w:vAlign w:val="center"/>
          </w:tcPr>
          <w:p w14:paraId="1C9CAE44" w14:textId="77777777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center"/>
          </w:tcPr>
          <w:p w14:paraId="41D634EE" w14:textId="242CFDFF" w:rsidR="00044F47" w:rsidRPr="00732BC3" w:rsidRDefault="00B30EDA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-   </w:t>
            </w:r>
          </w:p>
        </w:tc>
        <w:tc>
          <w:tcPr>
            <w:tcW w:w="1532" w:type="dxa"/>
            <w:vAlign w:val="center"/>
          </w:tcPr>
          <w:p w14:paraId="51B95A36" w14:textId="37E18059" w:rsidR="00044F47" w:rsidRPr="00732BC3" w:rsidRDefault="00B30EDA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 xml:space="preserve">-   </w:t>
            </w:r>
          </w:p>
        </w:tc>
        <w:tc>
          <w:tcPr>
            <w:tcW w:w="1530" w:type="dxa"/>
            <w:vAlign w:val="center"/>
          </w:tcPr>
          <w:p w14:paraId="4EC6BBF5" w14:textId="4C72BAAF" w:rsidR="00044F47" w:rsidRPr="00732BC3" w:rsidRDefault="00B30EDA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</w:rPr>
              <w:t>(1,171,334)</w:t>
            </w:r>
          </w:p>
        </w:tc>
        <w:tc>
          <w:tcPr>
            <w:tcW w:w="1530" w:type="dxa"/>
            <w:vAlign w:val="center"/>
          </w:tcPr>
          <w:p w14:paraId="392586E3" w14:textId="4339730E" w:rsidR="00044F47" w:rsidRPr="0087261B" w:rsidRDefault="00B30EDA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0ED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(1,171,334)</w:t>
            </w:r>
          </w:p>
        </w:tc>
      </w:tr>
      <w:tr w:rsidR="00044F47" w:rsidRPr="00732BC3" w14:paraId="286F423B" w14:textId="77777777" w:rsidTr="00A67A8E">
        <w:trPr>
          <w:trHeight w:val="20"/>
        </w:trPr>
        <w:tc>
          <w:tcPr>
            <w:tcW w:w="3240" w:type="dxa"/>
          </w:tcPr>
          <w:p w14:paraId="7BAB4730" w14:textId="0FE30B5D" w:rsidR="00044F47" w:rsidRPr="00732BC3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985AF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985A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2206E2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2206E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30 </w:t>
            </w:r>
            <w:r w:rsidRPr="002206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F746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74D6EDF3" w14:textId="4EF0F666" w:rsidR="00044F47" w:rsidRPr="00732BC3" w:rsidRDefault="00B30EDA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B30ED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2,479,831</w:t>
            </w:r>
          </w:p>
        </w:tc>
        <w:tc>
          <w:tcPr>
            <w:tcW w:w="1532" w:type="dxa"/>
          </w:tcPr>
          <w:p w14:paraId="74738AAB" w14:textId="722BCF5D" w:rsidR="00044F47" w:rsidRPr="00732BC3" w:rsidRDefault="00B30EDA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3,021,861</w:t>
            </w:r>
          </w:p>
        </w:tc>
        <w:tc>
          <w:tcPr>
            <w:tcW w:w="1530" w:type="dxa"/>
          </w:tcPr>
          <w:p w14:paraId="0F9BCB05" w14:textId="4D599F0A" w:rsidR="00044F47" w:rsidRPr="00732BC3" w:rsidRDefault="00B30EDA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4,912,071</w:t>
            </w:r>
          </w:p>
        </w:tc>
        <w:tc>
          <w:tcPr>
            <w:tcW w:w="1530" w:type="dxa"/>
            <w:vAlign w:val="bottom"/>
          </w:tcPr>
          <w:p w14:paraId="66C82CE5" w14:textId="759C76B3" w:rsidR="00044F47" w:rsidRPr="0087261B" w:rsidRDefault="00B30EDA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D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10,413,763</w:t>
            </w:r>
          </w:p>
        </w:tc>
      </w:tr>
    </w:tbl>
    <w:p w14:paraId="4CB4041B" w14:textId="77777777" w:rsidR="00C45131" w:rsidRDefault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7688D70" w14:textId="77777777" w:rsidR="00E868CB" w:rsidRDefault="00E86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A8B2704" w14:textId="1A471345" w:rsidR="00665881" w:rsidRPr="0055572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ทุนเรือนหุ้น</w:t>
      </w:r>
    </w:p>
    <w:p w14:paraId="60CD9D61" w14:textId="0EAF33BF" w:rsidR="00D72461" w:rsidRDefault="00D72461" w:rsidP="00D72461">
      <w:pPr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0430BA" w:rsidRPr="000430BA" w14:paraId="724BE4EC" w14:textId="77777777" w:rsidTr="003B46E5">
        <w:trPr>
          <w:tblHeader/>
        </w:trPr>
        <w:tc>
          <w:tcPr>
            <w:tcW w:w="2430" w:type="dxa"/>
          </w:tcPr>
          <w:p w14:paraId="143B11AA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 w:cs="Angsana New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39216074" w14:textId="77777777" w:rsidR="000430BA" w:rsidRPr="000430BA" w:rsidRDefault="000430BA" w:rsidP="003B46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eastAsiaTheme="minorHAnsi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507E16BC" w14:textId="77777777" w:rsidR="000430BA" w:rsidRPr="000430BA" w:rsidRDefault="000430BA" w:rsidP="003B46E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273" w:type="dxa"/>
          </w:tcPr>
          <w:p w14:paraId="103B06E9" w14:textId="77777777" w:rsidR="000430BA" w:rsidRPr="000430BA" w:rsidRDefault="000430BA" w:rsidP="003B46E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4384DF9A" w14:textId="77777777" w:rsidR="000430BA" w:rsidRPr="000430BA" w:rsidRDefault="000430BA" w:rsidP="003B46E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5B82F14F" w14:textId="77777777" w:rsidR="000430BA" w:rsidRPr="000430BA" w:rsidRDefault="000430BA" w:rsidP="003B46E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49703FC9" w14:textId="77777777" w:rsidR="000430BA" w:rsidRPr="000430BA" w:rsidRDefault="000430BA" w:rsidP="003B46E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0430BA" w:rsidRPr="000430BA" w14:paraId="22396361" w14:textId="77777777" w:rsidTr="003B46E5">
        <w:trPr>
          <w:tblHeader/>
        </w:trPr>
        <w:tc>
          <w:tcPr>
            <w:tcW w:w="2430" w:type="dxa"/>
          </w:tcPr>
          <w:p w14:paraId="649A28F2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0921A575" w14:textId="77777777" w:rsidR="000430BA" w:rsidRPr="000430BA" w:rsidRDefault="000430BA" w:rsidP="003B46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6AD52F4D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0F8486DA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6A35FFA2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349CCAA9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7E1782F1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670757AD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1FBB7911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76204642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4F343DF3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0430BA" w:rsidRPr="000430BA" w14:paraId="44237C19" w14:textId="77777777" w:rsidTr="003B46E5">
        <w:trPr>
          <w:tblHeader/>
        </w:trPr>
        <w:tc>
          <w:tcPr>
            <w:tcW w:w="2430" w:type="dxa"/>
          </w:tcPr>
          <w:p w14:paraId="0EA63A63" w14:textId="77777777" w:rsidR="000430BA" w:rsidRPr="000430BA" w:rsidRDefault="000430BA" w:rsidP="003B46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1A1A99A5" w14:textId="77777777" w:rsidR="000430BA" w:rsidRPr="000430BA" w:rsidRDefault="000430BA" w:rsidP="003B46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</w:pP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098512D5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51301838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3D1E07F1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30BA" w:rsidRPr="000430BA" w14:paraId="55650CA9" w14:textId="77777777" w:rsidTr="003B46E5">
        <w:tc>
          <w:tcPr>
            <w:tcW w:w="2430" w:type="dxa"/>
            <w:hideMark/>
          </w:tcPr>
          <w:p w14:paraId="205C92DE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0430BA">
              <w:rPr>
                <w:rFonts w:ascii="Angsana New" w:hAnsi="Angsana New" w:cs="Angsana New"/>
                <w:sz w:val="26"/>
                <w:szCs w:val="26"/>
                <w:lang w:eastAsia="en-GB"/>
              </w:rPr>
              <w:t xml:space="preserve">1 </w:t>
            </w: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มกราคม</w:t>
            </w:r>
            <w:r w:rsidRPr="000430BA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 xml:space="preserve"> 256</w:t>
            </w: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6</w:t>
            </w:r>
          </w:p>
        </w:tc>
        <w:tc>
          <w:tcPr>
            <w:tcW w:w="720" w:type="dxa"/>
          </w:tcPr>
          <w:p w14:paraId="1A7B0294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C1E9684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3C815358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48672784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3863D6E9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693867F5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3F90E80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74AE1EF0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E5C03E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470CE975" w14:textId="77777777" w:rsidR="000430BA" w:rsidRPr="000430BA" w:rsidRDefault="000430BA" w:rsidP="003B46E5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</w:tr>
      <w:tr w:rsidR="000430BA" w:rsidRPr="000430BA" w14:paraId="6C5E0A24" w14:textId="77777777" w:rsidTr="003B46E5">
        <w:tc>
          <w:tcPr>
            <w:tcW w:w="2430" w:type="dxa"/>
            <w:hideMark/>
          </w:tcPr>
          <w:p w14:paraId="20A3A376" w14:textId="77777777" w:rsidR="000430BA" w:rsidRPr="003B5877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A7F64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40C2A734" w14:textId="77777777" w:rsidR="000430BA" w:rsidRPr="002C7BAE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  <w:r w:rsidRPr="002C7B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</w:tcPr>
          <w:p w14:paraId="06955EB8" w14:textId="77777777" w:rsidR="000430BA" w:rsidRPr="002C7BAE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rtl/>
                <w:cs/>
                <w:lang w:val="en-US" w:eastAsia="en-GB"/>
              </w:rPr>
            </w:pPr>
            <w:r w:rsidRPr="002C7BA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2B5F70BE" w14:textId="77777777" w:rsidR="000430BA" w:rsidRPr="002C7BAE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0774EFD6" w14:textId="77777777" w:rsidR="000430BA" w:rsidRPr="002C7BAE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rtl/>
                <w:cs/>
                <w:lang w:val="en-US" w:eastAsia="en-GB"/>
              </w:rPr>
            </w:pPr>
            <w:r w:rsidRPr="002C7BA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</w:tcPr>
          <w:p w14:paraId="2C218ACF" w14:textId="77777777" w:rsidR="000430BA" w:rsidRPr="002C7BAE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1DD6E52B" w14:textId="77777777" w:rsidR="000430BA" w:rsidRPr="002C7BAE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C7BA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58225E6A" w14:textId="77777777" w:rsidR="000430BA" w:rsidRPr="002C7BAE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398CE066" w14:textId="77777777" w:rsidR="000430BA" w:rsidRPr="002C7BAE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C7BAE"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  <w:t>5</w:t>
            </w:r>
            <w:r w:rsidRPr="002C7BA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</w:tcPr>
          <w:p w14:paraId="6C89855D" w14:textId="77777777" w:rsidR="000430BA" w:rsidRPr="002C7BAE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72CE3898" w14:textId="77777777" w:rsidR="000430BA" w:rsidRPr="002C7BAE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7BA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430BA" w:rsidRPr="000430BA" w14:paraId="322944CB" w14:textId="77777777" w:rsidTr="003B46E5">
        <w:tc>
          <w:tcPr>
            <w:tcW w:w="2430" w:type="dxa"/>
          </w:tcPr>
          <w:p w14:paraId="6EB7E8B5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20675BAC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3488F6" w14:textId="77777777" w:rsidR="000430BA" w:rsidRPr="000430BA" w:rsidRDefault="000430BA" w:rsidP="003B46E5">
            <w:pPr>
              <w:pStyle w:val="acctfourfigures"/>
              <w:spacing w:line="240" w:lineRule="atLeast"/>
              <w:ind w:right="-290"/>
              <w:rPr>
                <w:rFonts w:ascii="Angsana New" w:hAnsi="Angsana New" w:cs="Angsana New"/>
                <w:sz w:val="26"/>
                <w:szCs w:val="26"/>
                <w:rtl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(74,750)</w:t>
            </w:r>
          </w:p>
        </w:tc>
        <w:tc>
          <w:tcPr>
            <w:tcW w:w="262" w:type="dxa"/>
          </w:tcPr>
          <w:p w14:paraId="5277170A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DBBB406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rtl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 xml:space="preserve">(747,500) </w:t>
            </w:r>
          </w:p>
        </w:tc>
        <w:tc>
          <w:tcPr>
            <w:tcW w:w="273" w:type="dxa"/>
          </w:tcPr>
          <w:p w14:paraId="64F61867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0131988" w14:textId="51B257F2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07C768C0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0A4846" w14:textId="7D4324C9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D835397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22A7724" w14:textId="13E71E18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</w:tr>
      <w:tr w:rsidR="000430BA" w:rsidRPr="000430BA" w14:paraId="569F39D3" w14:textId="77777777" w:rsidTr="003B46E5">
        <w:tc>
          <w:tcPr>
            <w:tcW w:w="2430" w:type="dxa"/>
          </w:tcPr>
          <w:p w14:paraId="7440F9BC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7BB997E8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058DCE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621DC850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B9A92E9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6402B30F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69C2C0D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4052D440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A579CF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1B3EDCE2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5AC860B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430BA" w:rsidRPr="000430BA" w14:paraId="0FA32B23" w14:textId="77777777" w:rsidTr="003B46E5">
        <w:tc>
          <w:tcPr>
            <w:tcW w:w="2430" w:type="dxa"/>
          </w:tcPr>
          <w:p w14:paraId="357A27B9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การเปลี่ยนแปลงมูลค่าต่อหุ้น</w:t>
            </w:r>
          </w:p>
        </w:tc>
        <w:tc>
          <w:tcPr>
            <w:tcW w:w="720" w:type="dxa"/>
          </w:tcPr>
          <w:p w14:paraId="2A52B668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2C7139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3E006F7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1C05D27" w14:textId="247A47ED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3BC27ADC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EF00DA9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4A48C7AA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20923B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61" w:type="dxa"/>
          </w:tcPr>
          <w:p w14:paraId="2D96DA98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F4CC80C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0430BA" w:rsidRPr="000430BA" w14:paraId="3B2EB750" w14:textId="77777777" w:rsidTr="003B46E5">
        <w:tc>
          <w:tcPr>
            <w:tcW w:w="2430" w:type="dxa"/>
          </w:tcPr>
          <w:p w14:paraId="01BA88BA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6C1C0516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BFBB5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22F409B9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725D62D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51963943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B1FB308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</w:tcPr>
          <w:p w14:paraId="5A23FEC4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F17C45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18393F75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7441D8E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430BA" w:rsidRPr="000430BA" w14:paraId="199CE280" w14:textId="77777777" w:rsidTr="003B46E5">
        <w:tc>
          <w:tcPr>
            <w:tcW w:w="2430" w:type="dxa"/>
          </w:tcPr>
          <w:p w14:paraId="0A3B5307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20ECFAA7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89A9B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64,705</w:t>
            </w:r>
          </w:p>
        </w:tc>
        <w:tc>
          <w:tcPr>
            <w:tcW w:w="262" w:type="dxa"/>
          </w:tcPr>
          <w:p w14:paraId="68300027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482BBD3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323,529</w:t>
            </w:r>
          </w:p>
        </w:tc>
        <w:tc>
          <w:tcPr>
            <w:tcW w:w="273" w:type="dxa"/>
          </w:tcPr>
          <w:p w14:paraId="766C5774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563FA1F" w14:textId="02261456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577F5033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4A5AB" w14:textId="09E6D46D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0C47599" w14:textId="77777777" w:rsidR="000430BA" w:rsidRPr="000430BA" w:rsidRDefault="000430BA" w:rsidP="003B46E5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BE05EAC" w14:textId="77702161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</w:tr>
      <w:tr w:rsidR="000430BA" w:rsidRPr="000430BA" w14:paraId="229E40C9" w14:textId="77777777" w:rsidTr="003B46E5">
        <w:tc>
          <w:tcPr>
            <w:tcW w:w="2430" w:type="dxa"/>
          </w:tcPr>
          <w:p w14:paraId="32A9FF46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</w:p>
          <w:p w14:paraId="3EB2F1CD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71F32959" w14:textId="77777777" w:rsidR="000430BA" w:rsidRPr="000430BA" w:rsidRDefault="000430BA" w:rsidP="003B46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8864068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</w:tcPr>
          <w:p w14:paraId="7161A008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49455355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39ACA9C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645B7745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B7F8A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2589313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B0EED63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26B5AC43" w14:textId="77777777" w:rsidR="000430BA" w:rsidRPr="000430BA" w:rsidRDefault="000430BA" w:rsidP="003B46E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</w:tr>
      <w:tr w:rsidR="000430BA" w:rsidRPr="000430BA" w14:paraId="7B45D0E0" w14:textId="77777777" w:rsidTr="003B46E5">
        <w:tc>
          <w:tcPr>
            <w:tcW w:w="2430" w:type="dxa"/>
          </w:tcPr>
          <w:p w14:paraId="2C282C92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1C42B6CE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6BC78A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1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234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839</w:t>
            </w:r>
          </w:p>
        </w:tc>
        <w:tc>
          <w:tcPr>
            <w:tcW w:w="262" w:type="dxa"/>
          </w:tcPr>
          <w:p w14:paraId="2FD2D6A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468145CB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174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85F4C0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AF43C67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164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BDF410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48EFF0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929BA3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10D94C0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430BA" w:rsidRPr="000430BA" w14:paraId="0A3DC45C" w14:textId="77777777" w:rsidTr="003B46E5">
        <w:tc>
          <w:tcPr>
            <w:tcW w:w="2430" w:type="dxa"/>
          </w:tcPr>
          <w:p w14:paraId="406B0DA6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65F75EE9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010708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68779772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4EF9CC9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2A0D46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84C298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lang w:eastAsia="en-GB"/>
              </w:rPr>
              <w:t>6</w:t>
            </w:r>
            <w:r w:rsidRPr="000430BA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4</w:t>
            </w:r>
            <w:r w:rsidRPr="000430BA">
              <w:rPr>
                <w:rFonts w:ascii="Angsana New" w:hAnsi="Angsana New" w:cs="Angsana New"/>
                <w:sz w:val="26"/>
                <w:szCs w:val="26"/>
                <w:lang w:eastAsia="en-GB"/>
              </w:rPr>
              <w:t>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1AD28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BCA93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323</w:t>
            </w:r>
            <w:r w:rsidRPr="000430BA">
              <w:rPr>
                <w:rFonts w:ascii="Angsana New" w:hAnsi="Angsana New" w:cs="Angsana New"/>
                <w:sz w:val="26"/>
                <w:szCs w:val="26"/>
                <w:lang w:eastAsia="en-GB"/>
              </w:rPr>
              <w:t>,529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8B40948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1DD4DD62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1</w:t>
            </w:r>
            <w:r w:rsidRPr="000430BA">
              <w:rPr>
                <w:rFonts w:ascii="Angsana New" w:hAnsi="Angsana New" w:cs="Angsana New"/>
                <w:sz w:val="26"/>
                <w:szCs w:val="26"/>
                <w:lang w:eastAsia="en-GB"/>
              </w:rPr>
              <w:t>,5</w:t>
            </w:r>
            <w:r w:rsidRPr="000430BA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09,919</w:t>
            </w:r>
          </w:p>
        </w:tc>
      </w:tr>
      <w:tr w:rsidR="000430BA" w:rsidRPr="000430BA" w14:paraId="60BADF72" w14:textId="77777777" w:rsidTr="003B46E5">
        <w:tc>
          <w:tcPr>
            <w:tcW w:w="2430" w:type="dxa"/>
          </w:tcPr>
          <w:p w14:paraId="7EA2A308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720" w:type="dxa"/>
          </w:tcPr>
          <w:p w14:paraId="40557127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8E2B9C4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1CFD4A74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E0B19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430BA"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79C9872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7D91297F" w14:textId="1260061E" w:rsidR="000430BA" w:rsidRPr="00BA7F64" w:rsidRDefault="002A3B24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1F668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186C4A2" w14:textId="1B2AF2B9" w:rsidR="000430BA" w:rsidRPr="002A3B24" w:rsidRDefault="002A3B24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,650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7A322DF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7219BED5" w14:textId="0DFA8A3B" w:rsidR="000430BA" w:rsidRPr="002A3B24" w:rsidRDefault="002A3B24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,54</w:t>
            </w:r>
            <w:r w:rsidR="005621EE">
              <w:rPr>
                <w:rFonts w:ascii="Angsana New" w:hAnsi="Angsana New" w:cs="Angsana New"/>
                <w:sz w:val="26"/>
                <w:szCs w:val="26"/>
                <w:lang w:eastAsia="en-GB"/>
              </w:rPr>
              <w:t>6</w:t>
            </w:r>
          </w:p>
        </w:tc>
      </w:tr>
      <w:tr w:rsidR="000430BA" w:rsidRPr="000430BA" w14:paraId="201C6AE7" w14:textId="77777777" w:rsidTr="003B46E5">
        <w:tc>
          <w:tcPr>
            <w:tcW w:w="2430" w:type="dxa"/>
          </w:tcPr>
          <w:p w14:paraId="7C1B122B" w14:textId="3A430E6B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กันยา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ยน 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35950231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081F45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2" w:type="dxa"/>
          </w:tcPr>
          <w:p w14:paraId="04873541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52129FF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F8F4D5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2796426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DDCFB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9935D2D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56A78F1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0AE771D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</w:tr>
      <w:tr w:rsidR="000430BA" w:rsidRPr="000430BA" w14:paraId="548306C2" w14:textId="77777777" w:rsidTr="003B46E5">
        <w:tc>
          <w:tcPr>
            <w:tcW w:w="2430" w:type="dxa"/>
          </w:tcPr>
          <w:p w14:paraId="7D3DF1D0" w14:textId="77777777" w:rsidR="000430BA" w:rsidRPr="000430BA" w:rsidRDefault="000430BA" w:rsidP="003B46E5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4C72A6DB" w14:textId="77777777" w:rsidR="000430BA" w:rsidRPr="000430BA" w:rsidRDefault="000430BA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</w:pPr>
            <w:r w:rsidRPr="000430BA"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7807C8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234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839</w:t>
            </w:r>
          </w:p>
        </w:tc>
        <w:tc>
          <w:tcPr>
            <w:tcW w:w="262" w:type="dxa"/>
            <w:vAlign w:val="bottom"/>
          </w:tcPr>
          <w:p w14:paraId="48CF76E5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1116F7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174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0430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CAAF186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</w:tcPr>
          <w:p w14:paraId="25007BD2" w14:textId="43A55696" w:rsidR="000430BA" w:rsidRPr="00BA7F64" w:rsidRDefault="002A3B24" w:rsidP="003B46E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,232,819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AEE79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8BB60DD" w14:textId="785B0D45" w:rsidR="000430BA" w:rsidRPr="00BA7F64" w:rsidRDefault="002A3B24" w:rsidP="003B46E5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,164,09</w:t>
            </w:r>
            <w:r w:rsidR="005621EE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77FCE03" w14:textId="77777777" w:rsidR="000430BA" w:rsidRPr="000430BA" w:rsidRDefault="000430BA" w:rsidP="003B46E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4D0F06C1" w14:textId="52BA1E24" w:rsidR="000430BA" w:rsidRPr="00BA7F64" w:rsidRDefault="002A3B24" w:rsidP="003B46E5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,310,70</w:t>
            </w:r>
            <w:r w:rsidR="005621EE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4</w:t>
            </w:r>
          </w:p>
        </w:tc>
      </w:tr>
    </w:tbl>
    <w:p w14:paraId="41A728DA" w14:textId="77777777" w:rsidR="000430BA" w:rsidRPr="000430BA" w:rsidRDefault="000430BA" w:rsidP="000430B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430BA">
        <w:rPr>
          <w:rFonts w:asciiTheme="majorBidi" w:hAnsiTheme="majorBidi" w:cstheme="majorBidi"/>
          <w:sz w:val="28"/>
          <w:szCs w:val="28"/>
        </w:rPr>
        <w:br/>
      </w:r>
      <w:r w:rsidRPr="000430B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การเสนอขายหุ้นแก่ประชาชนทั่วไปเป็นครั้งแรก</w:t>
      </w:r>
    </w:p>
    <w:p w14:paraId="44D70E02" w14:textId="77777777" w:rsidR="000430BA" w:rsidRPr="000430BA" w:rsidRDefault="000430BA" w:rsidP="0004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9414244" w14:textId="77777777" w:rsidR="000430BA" w:rsidRPr="000430BA" w:rsidRDefault="000430BA" w:rsidP="0004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0BA">
        <w:rPr>
          <w:rFonts w:asciiTheme="majorBidi" w:hAnsiTheme="majorBidi" w:cstheme="majorBidi"/>
          <w:sz w:val="28"/>
          <w:szCs w:val="28"/>
          <w:cs/>
        </w:rPr>
        <w:t xml:space="preserve">เมื่อเดือนมกราคม </w:t>
      </w:r>
      <w:r w:rsidRPr="000430BA">
        <w:rPr>
          <w:rFonts w:asciiTheme="majorBidi" w:hAnsiTheme="majorBidi" w:cstheme="majorBidi"/>
          <w:sz w:val="28"/>
          <w:szCs w:val="28"/>
        </w:rPr>
        <w:t>2567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ธนาคารได้เสนอขายหุ้นสามัญแก่ประชาชนทั่วไปเป็นครั้งแรกจำนวน </w:t>
      </w:r>
      <w:r w:rsidRPr="000430BA">
        <w:rPr>
          <w:rFonts w:asciiTheme="majorBidi" w:hAnsiTheme="majorBidi" w:cstheme="majorBidi"/>
          <w:sz w:val="28"/>
          <w:szCs w:val="28"/>
        </w:rPr>
        <w:t xml:space="preserve">64.7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ล้านหุ้น โดยเสนอขายในราคาหุ้นละ </w:t>
      </w:r>
      <w:r w:rsidRPr="000430BA">
        <w:rPr>
          <w:rFonts w:asciiTheme="majorBidi" w:hAnsiTheme="majorBidi" w:cstheme="majorBidi"/>
          <w:sz w:val="28"/>
          <w:szCs w:val="28"/>
        </w:rPr>
        <w:t>29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บาท (มูลค่าที่ตราไว้ </w:t>
      </w:r>
      <w:r w:rsidRPr="000430BA">
        <w:rPr>
          <w:rFonts w:asciiTheme="majorBidi" w:hAnsiTheme="majorBidi" w:cstheme="majorBidi"/>
          <w:sz w:val="28"/>
          <w:szCs w:val="28"/>
        </w:rPr>
        <w:t xml:space="preserve">5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บาท และส่วนเกินมูลค่าหุ้นสามัญ </w:t>
      </w:r>
      <w:r w:rsidRPr="000430BA">
        <w:rPr>
          <w:rFonts w:asciiTheme="majorBidi" w:hAnsiTheme="majorBidi" w:cstheme="majorBidi"/>
          <w:sz w:val="28"/>
          <w:szCs w:val="28"/>
        </w:rPr>
        <w:t>24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บาท) ธนาคารได้รับเงินจากการขายหุ้นสามัญที่ออกเป็นจำนวนเงินรวม </w:t>
      </w:r>
      <w:r w:rsidRPr="000430BA">
        <w:rPr>
          <w:rFonts w:asciiTheme="majorBidi" w:hAnsiTheme="majorBidi" w:cstheme="majorBidi"/>
          <w:sz w:val="28"/>
          <w:szCs w:val="28"/>
        </w:rPr>
        <w:t xml:space="preserve">1,876.5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ทั้งนี้ธนาคารได้จดทะเบียนเพิ่มทุนที่ออกและชำระแล้วกับกระทรวงพาณิชย์เมื่อวันที่ </w:t>
      </w:r>
      <w:r w:rsidRPr="000430BA">
        <w:rPr>
          <w:rFonts w:asciiTheme="majorBidi" w:hAnsiTheme="majorBidi" w:cstheme="majorBidi"/>
          <w:sz w:val="28"/>
          <w:szCs w:val="28"/>
        </w:rPr>
        <w:t xml:space="preserve">7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0430BA">
        <w:rPr>
          <w:rFonts w:asciiTheme="majorBidi" w:hAnsiTheme="majorBidi" w:cstheme="majorBidi"/>
          <w:sz w:val="28"/>
          <w:szCs w:val="28"/>
        </w:rPr>
        <w:t>2567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และหุ้นของธนาคารเริ่มการซื้อขายในตลาดหลักทรัพย์แห่งประเทศไทย </w:t>
      </w:r>
      <w:r w:rsidRPr="000430BA">
        <w:rPr>
          <w:rFonts w:asciiTheme="majorBidi" w:hAnsiTheme="majorBidi" w:cstheme="majorBidi"/>
          <w:sz w:val="28"/>
          <w:szCs w:val="28"/>
        </w:rPr>
        <w:t xml:space="preserve">(SET)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0430BA">
        <w:rPr>
          <w:rFonts w:asciiTheme="majorBidi" w:hAnsiTheme="majorBidi" w:cstheme="majorBidi"/>
          <w:sz w:val="28"/>
          <w:szCs w:val="28"/>
          <w:cs/>
        </w:rPr>
        <w:br/>
      </w:r>
      <w:r w:rsidRPr="000430BA">
        <w:rPr>
          <w:rFonts w:asciiTheme="majorBidi" w:hAnsiTheme="majorBidi" w:cstheme="majorBidi"/>
          <w:sz w:val="28"/>
          <w:szCs w:val="28"/>
        </w:rPr>
        <w:t>9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0430BA">
        <w:rPr>
          <w:rFonts w:asciiTheme="majorBidi" w:hAnsiTheme="majorBidi" w:cstheme="majorBidi"/>
          <w:sz w:val="28"/>
          <w:szCs w:val="28"/>
        </w:rPr>
        <w:t>2567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 ค่าใช้จ่ายที่เกี่ยวข้องโดยตรงกับการเสนอขายหุ้นจำนวน </w:t>
      </w:r>
      <w:r w:rsidRPr="000430BA">
        <w:rPr>
          <w:rFonts w:asciiTheme="majorBidi" w:hAnsiTheme="majorBidi" w:cstheme="majorBidi"/>
          <w:sz w:val="28"/>
          <w:szCs w:val="28"/>
        </w:rPr>
        <w:t>43</w:t>
      </w:r>
      <w:r w:rsidRPr="000430BA">
        <w:rPr>
          <w:rFonts w:asciiTheme="majorBidi" w:hAnsiTheme="majorBidi" w:cstheme="majorBidi"/>
          <w:sz w:val="28"/>
          <w:szCs w:val="28"/>
          <w:cs/>
        </w:rPr>
        <w:t>.</w:t>
      </w:r>
      <w:r w:rsidRPr="000430BA">
        <w:rPr>
          <w:rFonts w:asciiTheme="majorBidi" w:hAnsiTheme="majorBidi" w:cstheme="majorBidi"/>
          <w:sz w:val="28"/>
          <w:szCs w:val="28"/>
        </w:rPr>
        <w:t xml:space="preserve">1 </w:t>
      </w:r>
      <w:r w:rsidRPr="000430BA">
        <w:rPr>
          <w:rFonts w:asciiTheme="majorBidi" w:hAnsiTheme="majorBidi" w:cstheme="majorBidi"/>
          <w:sz w:val="28"/>
          <w:szCs w:val="28"/>
          <w:cs/>
        </w:rPr>
        <w:t xml:space="preserve">ล้านบาท แสดงหักจากส่วนเกินมูลค่าหุ้นที่ได้รับจากการเสนอขายหุ้นแก่ผู้ลงทุน ทำให้ส่วนเกินมูลค่าหุ้นมีจำนวนเพิ่มขึ้นสุทธิ </w:t>
      </w:r>
      <w:r w:rsidRPr="000430BA">
        <w:rPr>
          <w:rFonts w:asciiTheme="majorBidi" w:hAnsiTheme="majorBidi" w:cstheme="majorBidi"/>
          <w:sz w:val="28"/>
          <w:szCs w:val="28"/>
        </w:rPr>
        <w:t xml:space="preserve">1,509.9 </w:t>
      </w:r>
      <w:r w:rsidRPr="000430BA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F5F06C3" w14:textId="1DA926D1" w:rsidR="00F047EA" w:rsidRDefault="00F0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87773C" w14:textId="54F2E802" w:rsidR="00062D07" w:rsidRPr="00350860" w:rsidRDefault="00350860" w:rsidP="00894EF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i/>
          <w:iCs/>
          <w:sz w:val="28"/>
          <w:szCs w:val="28"/>
          <w:lang w:eastAsia="en-GB"/>
        </w:rPr>
      </w:pPr>
      <w:r w:rsidRPr="00350860">
        <w:rPr>
          <w:rFonts w:asciiTheme="majorBidi" w:hAnsiTheme="majorBidi" w:cs="Angsana New" w:hint="cs"/>
          <w:sz w:val="28"/>
          <w:szCs w:val="28"/>
          <w:u w:val="none"/>
          <w:cs/>
        </w:rPr>
        <w:lastRenderedPageBreak/>
        <w:t>การจ่ายโดยใช้หุ้นเป็นเกณฑ์</w:t>
      </w:r>
    </w:p>
    <w:p w14:paraId="657A8F38" w14:textId="7EE739B2" w:rsidR="00C46B66" w:rsidRPr="00BA7F64" w:rsidRDefault="00C46B66" w:rsidP="00F8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7C4B86EE" w14:textId="049B936B" w:rsidR="004E0EC8" w:rsidRPr="00BA7F64" w:rsidRDefault="00F85798" w:rsidP="00F8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en-GB"/>
        </w:rPr>
      </w:pPr>
      <w:r w:rsidRPr="00BA7F6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en-GB"/>
        </w:rPr>
        <w:t>การใช้สิทธิซื้อหุ้น</w:t>
      </w:r>
    </w:p>
    <w:p w14:paraId="4B31ACD2" w14:textId="77777777" w:rsidR="004E0EC8" w:rsidRDefault="004E0EC8" w:rsidP="00BA7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</w:p>
    <w:p w14:paraId="4A2B01AE" w14:textId="587AE1CF" w:rsidR="001D3851" w:rsidRDefault="00EF3EAF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28"/>
          <w:szCs w:val="28"/>
          <w:lang w:val="en-US" w:eastAsia="en-GB" w:bidi="th-TH"/>
        </w:rPr>
      </w:pP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วันที่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29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มีนาคม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สิทธิซื้อหุ้นของธนาคารตามข้อตกลงการจ่ายโดยใช้หุ้นเป็นเกณฑ์โครงการ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Management Stock Option Program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ที่ได้รับอนุมัติในการประชุมวิสามัญผู้ถือหุ้นของธนาคาร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เมื่อวันที่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7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ธันวาคม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2565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จำนวนรวมทั้งสิ้น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2.775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ล้านหน่วย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ถูกใช้สิทธิจำนวน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0.5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ล้านหน่วย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ในราคาหน่วยละ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23.25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บาท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ตามข้อกำหนดและเงื่อนไขของสิทธิซื้อหุ้นดังกล่าว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โดยธนาคารได้รับชำระค่าหุ้นจำนวน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11.6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ล้านบาท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และธนาคารได้จดทะเบียนเปลี่ยนแปลงทุนที่ออกและชำระแล้วกับกระทรวงพาณิชย์เมื่อวันที่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</w:t>
      </w:r>
      <w:r w:rsidRPr="00EF3EAF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EF3EA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เมษายน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</w:p>
    <w:p w14:paraId="0C4A66C2" w14:textId="77777777" w:rsidR="00B935BD" w:rsidRDefault="00B935BD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28"/>
          <w:szCs w:val="28"/>
          <w:lang w:val="en-US" w:eastAsia="en-GB" w:bidi="th-TH"/>
        </w:rPr>
      </w:pPr>
    </w:p>
    <w:p w14:paraId="715D7976" w14:textId="4F33B495" w:rsidR="002F031C" w:rsidRPr="00607EC3" w:rsidRDefault="00607EC3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28"/>
          <w:szCs w:val="28"/>
          <w:lang w:val="en-US" w:eastAsia="en-GB" w:bidi="th-TH"/>
        </w:rPr>
      </w:pP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วันที่</w:t>
      </w:r>
      <w:r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28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มิถุนายน</w:t>
      </w:r>
      <w:r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สิทธิซื้อหุ้นของธนาคารข้างต้นถูกใช้สิทธิเพิ่มเติมจำนวน</w:t>
      </w:r>
      <w:r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1.27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ล้านหน่วย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ในราคาหน่วยละ</w:t>
      </w:r>
      <w:r w:rsidR="00B13A3D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23.25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บาท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ตามข้อกำหนดและเงื่อนไขของสิทธิซื้อหุ้นดังกล่าว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โดยธนาคารได้รับชำระค่าหุ้นจำนวน</w:t>
      </w:r>
      <w:r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29.4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ล้านบาท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="00A86B2F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และ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ธนาคารได้จดทะเบียนเปลี่ยนแปลงทุนที่ออกและชำระแล้วกับกระทรวงพาณิชย์เมื่อวันที่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กรกฎาคม</w:t>
      </w:r>
      <w:r w:rsidR="00A86B2F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</w:p>
    <w:p w14:paraId="44932BAE" w14:textId="77777777" w:rsidR="002F031C" w:rsidRDefault="002F031C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</w:p>
    <w:p w14:paraId="0197ACE7" w14:textId="58C3B15E" w:rsidR="00607EC3" w:rsidRDefault="00607EC3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วันที่</w:t>
      </w:r>
      <w:r w:rsidR="003F695C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30 </w:t>
      </w:r>
      <w:r w:rsidR="003F695C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กันยายน</w:t>
      </w:r>
      <w:r w:rsidR="003F695C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สิทธิซื้อหุ้นของธนาคารข้างต้นถูกใช้สิทธิเพิ่มเติมจำนวน</w:t>
      </w:r>
      <w:r w:rsidR="00626034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0.91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ล้านหน่วย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ในราคาหน่วยละ</w:t>
      </w:r>
      <w:r w:rsidR="00626034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23.25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บาท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ตามข้อกำหนดและเงื่อนไขของสิทธิซื้อหุ้นดังกล่าว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โดยธนาคารได้รับชำระค่าหุ้นจำนวน</w:t>
      </w:r>
      <w:r w:rsidR="00496A38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</w:t>
      </w:r>
      <w:r w:rsidR="007D6AF9">
        <w:rPr>
          <w:rFonts w:asciiTheme="majorBidi" w:hAnsiTheme="majorBidi" w:cs="Angsana New"/>
          <w:sz w:val="28"/>
          <w:szCs w:val="28"/>
          <w:lang w:val="en-US" w:eastAsia="en-GB" w:bidi="th-TH"/>
        </w:rPr>
        <w:t>21</w:t>
      </w:r>
      <w:r w:rsidR="00496A38">
        <w:rPr>
          <w:rFonts w:asciiTheme="majorBidi" w:hAnsiTheme="majorBidi" w:cs="Angsana New"/>
          <w:sz w:val="28"/>
          <w:szCs w:val="28"/>
          <w:lang w:val="en-US" w:eastAsia="en-GB" w:bidi="th-TH"/>
        </w:rPr>
        <w:t>.2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ล้านบาท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ซึ่งรับรู้เป็นส่วนได้เสีย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-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ทุนอื่น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ธนาคารได้จดทะเบียนเปลี่ยนแปลงทุนที่ออกและชำระแล้วกับกระทรวงพาณิชย์เมื่อวันที่</w:t>
      </w:r>
      <w:r w:rsidR="00496A38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="00496A38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ตุลาคม</w:t>
      </w:r>
      <w:r w:rsidR="00876177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2567</w:t>
      </w:r>
      <w:r w:rsidRPr="00607EC3">
        <w:rPr>
          <w:rFonts w:asciiTheme="majorBidi" w:hAnsiTheme="majorBidi" w:cs="Angsana New"/>
          <w:sz w:val="28"/>
          <w:szCs w:val="28"/>
          <w:cs/>
          <w:lang w:val="en-US" w:eastAsia="en-GB" w:bidi="th-TH"/>
        </w:rPr>
        <w:t xml:space="preserve"> </w:t>
      </w:r>
      <w:r w:rsidRPr="00607EC3">
        <w:rPr>
          <w:rFonts w:asciiTheme="majorBidi" w:hAnsiTheme="majorBidi" w:cs="Angsana New" w:hint="cs"/>
          <w:sz w:val="28"/>
          <w:szCs w:val="28"/>
          <w:cs/>
          <w:lang w:val="en-US" w:eastAsia="en-GB" w:bidi="th-TH"/>
        </w:rPr>
        <w:t>ตามที่กล่าวในหมายเหตุข้อ</w:t>
      </w:r>
      <w:r w:rsidR="00876177">
        <w:rPr>
          <w:rFonts w:asciiTheme="majorBidi" w:hAnsiTheme="majorBidi" w:cs="Angsana New"/>
          <w:sz w:val="28"/>
          <w:szCs w:val="28"/>
          <w:lang w:val="en-US" w:eastAsia="en-GB" w:bidi="th-TH"/>
        </w:rPr>
        <w:t xml:space="preserve"> 17</w:t>
      </w:r>
    </w:p>
    <w:p w14:paraId="0C39D1D6" w14:textId="77777777" w:rsidR="00607EC3" w:rsidRPr="001D3851" w:rsidRDefault="00607EC3" w:rsidP="001D3851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</w:p>
    <w:p w14:paraId="5F9A408E" w14:textId="37F10AC7" w:rsidR="00914CDA" w:rsidRDefault="00914CDA" w:rsidP="00EF3EAF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รายการเคลื่อนไหวของ</w:t>
      </w:r>
      <w:r w:rsidR="00FC247D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จำนวนสิทธิซื้อหุ้นคงเหลือ และราคาใช้สิทธิ</w:t>
      </w:r>
      <w:r w:rsidR="00F508D1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ที่เกี่ยวข้อง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แสดงได้ดังนี้</w:t>
      </w:r>
    </w:p>
    <w:p w14:paraId="0CFE90D1" w14:textId="650E503D" w:rsidR="00C46B66" w:rsidRPr="00BA7F64" w:rsidRDefault="00C46B66" w:rsidP="00BA7F64">
      <w:pPr>
        <w:pStyle w:val="index"/>
        <w:tabs>
          <w:tab w:val="clear" w:pos="1134"/>
        </w:tabs>
        <w:spacing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 w:eastAsia="en-GB" w:bidi="th-TH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14CDA" w:rsidRPr="00E417B0" w14:paraId="08AFE7FF" w14:textId="77777777">
        <w:tc>
          <w:tcPr>
            <w:tcW w:w="5580" w:type="dxa"/>
          </w:tcPr>
          <w:p w14:paraId="4DFC4E10" w14:textId="77777777" w:rsidR="00914CDA" w:rsidRPr="00B644BA" w:rsidRDefault="00914CD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34B9E91" w14:textId="1958B158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70" w:type="dxa"/>
            <w:vAlign w:val="bottom"/>
          </w:tcPr>
          <w:p w14:paraId="670F09F3" w14:textId="77777777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46FD90FC" w14:textId="219025EE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จำนวนหน่วย</w:t>
            </w:r>
          </w:p>
        </w:tc>
      </w:tr>
      <w:tr w:rsidR="00914CDA" w:rsidRPr="00E417B0" w14:paraId="3A169C65" w14:textId="77777777" w:rsidTr="003E60D6">
        <w:tc>
          <w:tcPr>
            <w:tcW w:w="5580" w:type="dxa"/>
          </w:tcPr>
          <w:p w14:paraId="5F63C9F2" w14:textId="77777777" w:rsidR="00914CDA" w:rsidRPr="00B644BA" w:rsidRDefault="00914CD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12473E7B" w14:textId="1CCFA8EF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B644B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cs/>
              </w:rPr>
              <w:t>(บาท</w:t>
            </w:r>
            <w:r w:rsidR="00B035F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644B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</w:rPr>
              <w:t>/</w:t>
            </w:r>
            <w:r w:rsidR="00B035F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644B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cs/>
              </w:rPr>
              <w:t>หน่วย)</w:t>
            </w:r>
          </w:p>
        </w:tc>
        <w:tc>
          <w:tcPr>
            <w:tcW w:w="270" w:type="dxa"/>
            <w:vAlign w:val="bottom"/>
          </w:tcPr>
          <w:p w14:paraId="5234A7EF" w14:textId="77777777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491B5EF4" w14:textId="0F4E13F2" w:rsidR="00914CDA" w:rsidRPr="00B644B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B644B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(พันหน่วย)</w:t>
            </w:r>
          </w:p>
        </w:tc>
      </w:tr>
      <w:tr w:rsidR="00B644BA" w:rsidRPr="00E417B0" w14:paraId="4831C40A" w14:textId="77777777" w:rsidTr="003E60D6">
        <w:tc>
          <w:tcPr>
            <w:tcW w:w="5580" w:type="dxa"/>
          </w:tcPr>
          <w:p w14:paraId="13A783CA" w14:textId="2EB14DA2" w:rsidR="00B644BA" w:rsidRPr="00B644BA" w:rsidRDefault="00B644BA" w:rsidP="00B644BA">
            <w:pPr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B644BA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B644B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1 </w:t>
            </w:r>
            <w:r w:rsidRPr="00B644BA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B644B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256</w:t>
            </w:r>
            <w:r w:rsidR="001E21F6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638" w:type="dxa"/>
            <w:vAlign w:val="bottom"/>
          </w:tcPr>
          <w:p w14:paraId="1C779927" w14:textId="521BBEF4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23.25</w:t>
            </w:r>
          </w:p>
        </w:tc>
        <w:tc>
          <w:tcPr>
            <w:tcW w:w="270" w:type="dxa"/>
          </w:tcPr>
          <w:p w14:paraId="333B2C8F" w14:textId="77777777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0029370E" w14:textId="0D797474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2,775</w:t>
            </w:r>
          </w:p>
        </w:tc>
      </w:tr>
      <w:tr w:rsidR="00B644BA" w:rsidRPr="00E417B0" w14:paraId="2D5B87D6" w14:textId="77777777" w:rsidTr="003E60D6">
        <w:tc>
          <w:tcPr>
            <w:tcW w:w="5580" w:type="dxa"/>
            <w:vAlign w:val="bottom"/>
          </w:tcPr>
          <w:p w14:paraId="5CFE6987" w14:textId="324A1932" w:rsidR="00B644BA" w:rsidRPr="00B644BA" w:rsidRDefault="00B644BA" w:rsidP="00B644BA">
            <w:pPr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และ 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38" w:type="dxa"/>
            <w:vAlign w:val="bottom"/>
          </w:tcPr>
          <w:p w14:paraId="27235588" w14:textId="07754981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23.25</w:t>
            </w:r>
          </w:p>
        </w:tc>
        <w:tc>
          <w:tcPr>
            <w:tcW w:w="270" w:type="dxa"/>
          </w:tcPr>
          <w:p w14:paraId="1195150E" w14:textId="77777777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1F557AFA" w14:textId="399198A7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2,775</w:t>
            </w:r>
          </w:p>
        </w:tc>
      </w:tr>
      <w:tr w:rsidR="00B644BA" w:rsidRPr="00E417B0" w14:paraId="245553A6" w14:textId="77777777" w:rsidTr="00130428">
        <w:tc>
          <w:tcPr>
            <w:tcW w:w="5580" w:type="dxa"/>
            <w:vAlign w:val="bottom"/>
          </w:tcPr>
          <w:p w14:paraId="383A9711" w14:textId="4CC4E0D0" w:rsidR="00B644BA" w:rsidRPr="00B644BA" w:rsidRDefault="00B644BA" w:rsidP="00B644BA">
            <w:pPr>
              <w:tabs>
                <w:tab w:val="clear" w:pos="227"/>
              </w:tabs>
              <w:spacing w:line="240" w:lineRule="auto"/>
              <w:ind w:hanging="18"/>
              <w:rPr>
                <w:rFonts w:ascii="Angsana New" w:eastAsia="AngsanaNew" w:hAnsi="Angsana New" w:cs="Angsana New"/>
                <w:spacing w:val="-4"/>
                <w:sz w:val="28"/>
                <w:szCs w:val="28"/>
                <w:lang w:eastAsia="en-GB"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การใช้สิทธิซื้อหุ้น</w:t>
            </w:r>
          </w:p>
        </w:tc>
        <w:tc>
          <w:tcPr>
            <w:tcW w:w="1638" w:type="dxa"/>
            <w:vAlign w:val="bottom"/>
          </w:tcPr>
          <w:p w14:paraId="3AC22A76" w14:textId="219A20C0" w:rsidR="00B644BA" w:rsidRPr="00B644BA" w:rsidRDefault="00B644BA" w:rsidP="00B644B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45E3CF0D" w14:textId="77777777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4F8B0BED" w14:textId="1A75A8C2" w:rsidR="00B644BA" w:rsidRPr="00B644BA" w:rsidRDefault="00B644BA" w:rsidP="00B644BA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(</w:t>
            </w:r>
            <w:r w:rsidR="005A006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</w:t>
            </w: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="005A006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67</w:t>
            </w: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B644BA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B644BA" w:rsidRPr="00E417B0" w14:paraId="05E8A6D3" w14:textId="77777777" w:rsidTr="00914CDA">
        <w:tc>
          <w:tcPr>
            <w:tcW w:w="5580" w:type="dxa"/>
          </w:tcPr>
          <w:p w14:paraId="08A3ACF0" w14:textId="2ECBE6A6" w:rsidR="00B644BA" w:rsidRPr="00B644BA" w:rsidRDefault="00B644BA" w:rsidP="00B644BA">
            <w:pPr>
              <w:tabs>
                <w:tab w:val="clear" w:pos="227"/>
              </w:tabs>
              <w:spacing w:line="240" w:lineRule="auto"/>
              <w:ind w:hanging="18"/>
              <w:rPr>
                <w:rFonts w:ascii="Angsana New" w:eastAsia="AngsanaNew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B644BA">
              <w:rPr>
                <w:rFonts w:ascii="Angsana New" w:eastAsia="AngsanaNew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</w:t>
            </w:r>
            <w:r w:rsidRPr="00B644BA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B644B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B644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B644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B644BA"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/>
              </w:rPr>
              <w:t>256</w:t>
            </w:r>
            <w:r w:rsidRPr="00B644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 w:eastAsia="en-GB"/>
              </w:rPr>
              <w:t>7</w:t>
            </w:r>
          </w:p>
        </w:tc>
        <w:tc>
          <w:tcPr>
            <w:tcW w:w="1638" w:type="dxa"/>
            <w:vAlign w:val="bottom"/>
          </w:tcPr>
          <w:p w14:paraId="0A2E1E80" w14:textId="312944EB" w:rsidR="00B644BA" w:rsidRPr="00B644BA" w:rsidRDefault="00B644BA" w:rsidP="00B644B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2654C787" w14:textId="77777777" w:rsidR="00B644BA" w:rsidRPr="00B644BA" w:rsidRDefault="00B644BA" w:rsidP="00B6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75445" w14:textId="435D9274" w:rsidR="00B644BA" w:rsidRPr="00B644BA" w:rsidRDefault="005A0068" w:rsidP="00B644BA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  <w:t>10</w:t>
            </w:r>
            <w:r w:rsidR="00B644BA" w:rsidRPr="00B644B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>0</w:t>
            </w:r>
          </w:p>
        </w:tc>
      </w:tr>
    </w:tbl>
    <w:p w14:paraId="75F24AE8" w14:textId="77777777" w:rsidR="00F23503" w:rsidRPr="00F85798" w:rsidRDefault="00F23503" w:rsidP="00F23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0A2EB4F5" w14:textId="383641E4" w:rsidR="00F23503" w:rsidRPr="00F23503" w:rsidRDefault="00F23503" w:rsidP="00F23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ณ วันที่ </w:t>
      </w:r>
      <w:bookmarkStart w:id="7" w:name="_Hlk72162322"/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30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กันยา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ยน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2567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และ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>31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ธันวาคม</w:t>
      </w:r>
      <w:r w:rsidRPr="00F23503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>2566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</w:t>
      </w:r>
      <w:bookmarkEnd w:id="7"/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3CE0E3D6" w14:textId="57AD5831" w:rsidR="004E0EC8" w:rsidRPr="00BA7F64" w:rsidRDefault="004E0EC8" w:rsidP="00BA7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F23503" w:rsidRPr="00F23503" w14:paraId="390C95BB" w14:textId="77777777" w:rsidTr="00DB75BB">
        <w:trPr>
          <w:trHeight w:val="137"/>
        </w:trPr>
        <w:tc>
          <w:tcPr>
            <w:tcW w:w="4519" w:type="dxa"/>
            <w:vAlign w:val="bottom"/>
          </w:tcPr>
          <w:p w14:paraId="1A915180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53F05D49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4737A5CA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3CE02248" w14:textId="2843E790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7F6EF8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67" w:type="dxa"/>
            <w:vAlign w:val="bottom"/>
          </w:tcPr>
          <w:p w14:paraId="7D8FED35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58C0E48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23503" w:rsidRPr="00F23503" w14:paraId="6243F148" w14:textId="77777777" w:rsidTr="00DB75BB">
        <w:trPr>
          <w:trHeight w:val="137"/>
        </w:trPr>
        <w:tc>
          <w:tcPr>
            <w:tcW w:w="4519" w:type="dxa"/>
            <w:vAlign w:val="bottom"/>
          </w:tcPr>
          <w:p w14:paraId="32D8FBE7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4944A602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69A17370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1D69249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7" w:type="dxa"/>
            <w:vAlign w:val="bottom"/>
          </w:tcPr>
          <w:p w14:paraId="4FB6EB5C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3770178B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F23503" w:rsidRPr="00F23503" w14:paraId="336DDCCE" w14:textId="77777777" w:rsidTr="00DB75BB">
        <w:trPr>
          <w:trHeight w:val="137"/>
        </w:trPr>
        <w:tc>
          <w:tcPr>
            <w:tcW w:w="4519" w:type="dxa"/>
            <w:vAlign w:val="bottom"/>
          </w:tcPr>
          <w:p w14:paraId="638C436D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1703987F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บาท 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 xml:space="preserve">/ 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7FFE0930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4FB37A76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พันหน่วย</w:t>
            </w:r>
            <w:r w:rsidRPr="00F2350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F23503" w:rsidRPr="00F23503" w14:paraId="05A7E31B" w14:textId="77777777" w:rsidTr="00DB75BB">
        <w:trPr>
          <w:trHeight w:val="137"/>
        </w:trPr>
        <w:tc>
          <w:tcPr>
            <w:tcW w:w="4519" w:type="dxa"/>
            <w:vAlign w:val="bottom"/>
          </w:tcPr>
          <w:p w14:paraId="18BC9FCF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วันหมดอายุการใช้สิทธิ </w:t>
            </w:r>
          </w:p>
        </w:tc>
        <w:tc>
          <w:tcPr>
            <w:tcW w:w="1381" w:type="dxa"/>
            <w:vAlign w:val="bottom"/>
          </w:tcPr>
          <w:p w14:paraId="174B7AEE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45B7AED0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32BA3DCD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DE1ABF4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58E783F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23503" w:rsidRPr="00F23503" w14:paraId="3DFB8D48" w14:textId="77777777" w:rsidTr="00DB75BB">
        <w:trPr>
          <w:trHeight w:val="137"/>
        </w:trPr>
        <w:tc>
          <w:tcPr>
            <w:tcW w:w="4519" w:type="dxa"/>
            <w:vAlign w:val="bottom"/>
          </w:tcPr>
          <w:p w14:paraId="14C02A99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1" w:type="dxa"/>
            <w:vAlign w:val="bottom"/>
          </w:tcPr>
          <w:p w14:paraId="2B2EF45E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3618A3F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0017366" w14:textId="1B2C6C76" w:rsidR="00F23503" w:rsidRPr="00F23503" w:rsidRDefault="007F6EF8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7" w:type="dxa"/>
            <w:vAlign w:val="bottom"/>
          </w:tcPr>
          <w:p w14:paraId="22B4C1BC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B790D2F" w14:textId="77777777" w:rsidR="00F23503" w:rsidRPr="00F23503" w:rsidRDefault="00F23503" w:rsidP="00DB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235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2,775</w:t>
            </w:r>
          </w:p>
        </w:tc>
      </w:tr>
    </w:tbl>
    <w:p w14:paraId="067F77E1" w14:textId="4BE96A9D" w:rsidR="00F23503" w:rsidRPr="00F23503" w:rsidRDefault="00F23503" w:rsidP="00F23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F23503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lastRenderedPageBreak/>
        <w:t xml:space="preserve">ณ วันที่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30 </w:t>
      </w:r>
      <w:r w:rsidR="006672BB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กันยายน</w:t>
      </w:r>
      <w:r w:rsidRPr="00F235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2567 </w:t>
      </w:r>
      <w:r w:rsidRPr="00F23503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สิทธิซื้อหุ้นสามัญจำนวน </w:t>
      </w:r>
      <w:r w:rsidR="006056C9">
        <w:rPr>
          <w:rFonts w:asciiTheme="majorBidi" w:eastAsia="Times New Roman" w:hAnsiTheme="majorBidi" w:cstheme="majorBidi"/>
          <w:sz w:val="28"/>
          <w:szCs w:val="28"/>
        </w:rPr>
        <w:t xml:space="preserve">0.1 </w:t>
      </w:r>
      <w:r w:rsidRPr="00F235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ล้</w:t>
      </w:r>
      <w:r w:rsidRPr="00F23503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านหน่วย มีอายุคงเหลือ </w:t>
      </w:r>
      <w:r w:rsidR="002A3B24">
        <w:rPr>
          <w:rFonts w:asciiTheme="majorBidi" w:eastAsia="Times New Roman" w:hAnsiTheme="majorBidi" w:cstheme="majorBidi"/>
          <w:sz w:val="28"/>
          <w:szCs w:val="28"/>
          <w:lang w:val="en-GB"/>
        </w:rPr>
        <w:t>0.19</w:t>
      </w:r>
      <w:r w:rsidRPr="00F23503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 ปี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(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31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ธันวาคม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2566: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สิทธิซื้อ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br/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หุ้นสามัญจำนวน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2.775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ล้านหน่วย มีอายุคงเหลือ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>0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.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94 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ปี</w:t>
      </w:r>
      <w:r w:rsidRPr="00F23503">
        <w:rPr>
          <w:rFonts w:asciiTheme="majorBidi" w:eastAsia="Times New Roman" w:hAnsiTheme="majorBidi" w:cstheme="majorBidi"/>
          <w:i/>
          <w:iCs/>
          <w:sz w:val="28"/>
          <w:szCs w:val="28"/>
        </w:rPr>
        <w:t>)</w:t>
      </w:r>
    </w:p>
    <w:p w14:paraId="3F56C9B8" w14:textId="54ABE3FF" w:rsidR="00BB25AC" w:rsidRDefault="00BB2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</w:pPr>
    </w:p>
    <w:p w14:paraId="04CE34D8" w14:textId="5A982A03" w:rsidR="00665881" w:rsidRPr="007C004E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7C004E">
        <w:rPr>
          <w:rFonts w:asciiTheme="majorBidi" w:hAnsiTheme="majorBidi" w:cs="Angsana New" w:hint="cs"/>
          <w:sz w:val="28"/>
          <w:szCs w:val="28"/>
          <w:u w:val="none"/>
          <w:cs/>
        </w:rPr>
        <w:t>สินทรัพย์ที่มีภาระผูกพันและข้อจำกัด</w:t>
      </w:r>
    </w:p>
    <w:p w14:paraId="003188BF" w14:textId="436A643E" w:rsidR="00D72461" w:rsidRPr="00F85798" w:rsidRDefault="00D72461" w:rsidP="00C46B66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C85F93" w:rsidRPr="007C004E" w14:paraId="1E86CCC1" w14:textId="77777777">
        <w:tc>
          <w:tcPr>
            <w:tcW w:w="5580" w:type="dxa"/>
          </w:tcPr>
          <w:p w14:paraId="222972D6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B275223" w14:textId="77777777" w:rsidR="00C85F93" w:rsidRPr="007C004E" w:rsidRDefault="00C85F93" w:rsidP="00E417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85F93" w:rsidRPr="007C004E" w14:paraId="73196D5E" w14:textId="77777777">
        <w:tc>
          <w:tcPr>
            <w:tcW w:w="5580" w:type="dxa"/>
          </w:tcPr>
          <w:p w14:paraId="3469B8E5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56E6E62F" w14:textId="77777777" w:rsidR="00C85F93" w:rsidRPr="007C004E" w:rsidRDefault="00C85F93" w:rsidP="00E417B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</w:pPr>
            <w:r w:rsidRPr="007C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7C004E" w14:paraId="33D1984E" w14:textId="77777777">
        <w:tc>
          <w:tcPr>
            <w:tcW w:w="5580" w:type="dxa"/>
          </w:tcPr>
          <w:p w14:paraId="31859640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CE1ECB0" w14:textId="17594A93" w:rsidR="00C85F93" w:rsidRPr="007C004E" w:rsidRDefault="00F21966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7C004E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421B2B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D190495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7C004E" w14:paraId="5C6950AB" w14:textId="77777777">
        <w:tc>
          <w:tcPr>
            <w:tcW w:w="5580" w:type="dxa"/>
          </w:tcPr>
          <w:p w14:paraId="0ACCA974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8D74B2" w14:textId="5360EDED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7C004E"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5C2BB4A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A97CB90" w14:textId="7C85B665" w:rsidR="00C85F93" w:rsidRPr="007C004E" w:rsidRDefault="007C004E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C85F93" w:rsidRPr="007C004E" w14:paraId="75F31578" w14:textId="77777777">
        <w:tc>
          <w:tcPr>
            <w:tcW w:w="5580" w:type="dxa"/>
            <w:hideMark/>
          </w:tcPr>
          <w:p w14:paraId="4F48858A" w14:textId="77777777" w:rsidR="00C85F93" w:rsidRPr="007C004E" w:rsidRDefault="00C85F93" w:rsidP="00E417B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C37DBAC" w14:textId="77777777" w:rsidR="00C85F93" w:rsidRPr="007C004E" w:rsidRDefault="00C85F93" w:rsidP="00E417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7C004E" w14:paraId="5525DE53" w14:textId="77777777">
        <w:tc>
          <w:tcPr>
            <w:tcW w:w="5580" w:type="dxa"/>
            <w:hideMark/>
          </w:tcPr>
          <w:p w14:paraId="098BA172" w14:textId="77777777" w:rsidR="00C85F93" w:rsidRPr="007C004E" w:rsidRDefault="00C85F93" w:rsidP="00E417B0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4CBD47D6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9CA24" w14:textId="77777777" w:rsidR="00C85F93" w:rsidRPr="007C004E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1F4C820D" w14:textId="77777777" w:rsidR="00C85F93" w:rsidRPr="007C004E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04E" w:rsidRPr="007C004E" w14:paraId="45BF6FB5" w14:textId="77777777">
        <w:tc>
          <w:tcPr>
            <w:tcW w:w="5580" w:type="dxa"/>
            <w:hideMark/>
          </w:tcPr>
          <w:p w14:paraId="28CEF96F" w14:textId="77777777" w:rsidR="007C004E" w:rsidRPr="007C004E" w:rsidRDefault="007C004E" w:rsidP="007C004E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  <w:t xml:space="preserve">- 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C004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2743E4A7" w14:textId="415209B4" w:rsidR="007C004E" w:rsidRPr="007C004E" w:rsidRDefault="002A3B24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1,958,620</w:t>
            </w:r>
            <w:r w:rsidR="00B73CCD" w:rsidRPr="007C004E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72A79F86" w14:textId="77777777" w:rsidR="007C004E" w:rsidRPr="007C004E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39FD51D" w14:textId="09773104" w:rsidR="007C004E" w:rsidRPr="007C004E" w:rsidRDefault="007C004E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004E">
              <w:rPr>
                <w:rFonts w:asciiTheme="majorBidi" w:hAnsiTheme="majorBidi"/>
                <w:sz w:val="28"/>
                <w:szCs w:val="28"/>
                <w:lang w:val="en-US" w:bidi="th-TH"/>
              </w:rPr>
              <w:t>1,391,892</w:t>
            </w:r>
            <w:r w:rsidRPr="007C004E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7C004E" w:rsidRPr="007C004E" w14:paraId="1BE30D07" w14:textId="77777777">
        <w:tc>
          <w:tcPr>
            <w:tcW w:w="5580" w:type="dxa"/>
            <w:hideMark/>
          </w:tcPr>
          <w:p w14:paraId="5991233F" w14:textId="77777777" w:rsidR="007C004E" w:rsidRPr="007C004E" w:rsidRDefault="007C004E" w:rsidP="007C004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00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1CA0" w14:textId="0E795683" w:rsidR="007C004E" w:rsidRPr="007C004E" w:rsidRDefault="002A3B24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1,958,620</w:t>
            </w:r>
          </w:p>
        </w:tc>
        <w:tc>
          <w:tcPr>
            <w:tcW w:w="270" w:type="dxa"/>
          </w:tcPr>
          <w:p w14:paraId="5C10FFD0" w14:textId="77777777" w:rsidR="007C004E" w:rsidRPr="007C004E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B8AA" w14:textId="632F86BA" w:rsidR="007C004E" w:rsidRPr="007C004E" w:rsidRDefault="007C004E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04E">
              <w:rPr>
                <w:rFonts w:asciiTheme="majorBidi" w:hAnsiTheme="majorBidi"/>
                <w:b/>
                <w:bCs/>
                <w:sz w:val="28"/>
                <w:szCs w:val="28"/>
              </w:rPr>
              <w:t>1,391,892</w:t>
            </w:r>
          </w:p>
        </w:tc>
      </w:tr>
    </w:tbl>
    <w:p w14:paraId="639468A0" w14:textId="4F7EB49D" w:rsidR="00C85F93" w:rsidRPr="00BA7F64" w:rsidRDefault="00C85F93" w:rsidP="004961E9">
      <w:pPr>
        <w:spacing w:line="240" w:lineRule="auto"/>
        <w:ind w:right="-25"/>
        <w:jc w:val="thaiDistribute"/>
        <w:rPr>
          <w:rFonts w:asciiTheme="majorBidi" w:hAnsiTheme="majorBidi" w:cstheme="majorBidi"/>
          <w:lang w:eastAsia="zh-CN"/>
        </w:rPr>
      </w:pPr>
    </w:p>
    <w:p w14:paraId="3E050502" w14:textId="77777777" w:rsidR="007C004E" w:rsidRPr="007C004E" w:rsidRDefault="007C004E" w:rsidP="007C004E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="Angsana New" w:hAnsi="Angsana New" w:cs="Angsana New"/>
          <w:sz w:val="20"/>
          <w:lang w:eastAsia="en-GB" w:bidi="th-TH"/>
        </w:rPr>
      </w:pP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rtl/>
          <w:cs/>
          <w:lang w:eastAsia="en-GB"/>
        </w:rPr>
        <w:t>(1)</w:t>
      </w:r>
      <w:r w:rsidRPr="007C004E">
        <w:rPr>
          <w:rFonts w:ascii="Angsana New" w:eastAsia="AngsanaNew" w:hAnsi="Angsana New" w:cs="Angsana New"/>
          <w:spacing w:val="-4"/>
          <w:sz w:val="20"/>
          <w:lang w:eastAsia="en-GB"/>
        </w:rPr>
        <w:tab/>
      </w:r>
      <w:r w:rsidRPr="007C004E">
        <w:rPr>
          <w:rFonts w:ascii="Angsana New" w:hAnsi="Angsana New" w:cs="Angsana New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619DF9F6" w14:textId="61569B1B" w:rsidR="007C004E" w:rsidRPr="007C004E" w:rsidRDefault="007C004E" w:rsidP="007C004E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="Angsana New" w:hAnsi="Angsana New" w:cs="Angsana New"/>
          <w:b/>
          <w:bCs/>
          <w:sz w:val="20"/>
          <w:lang w:val="en-US" w:eastAsia="en-GB" w:bidi="th-TH"/>
        </w:rPr>
      </w:pP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cs/>
          <w:lang w:eastAsia="en-GB" w:bidi="th-TH"/>
        </w:rPr>
        <w:t>(</w:t>
      </w: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lang w:val="en-US" w:eastAsia="en-GB" w:bidi="th-TH"/>
        </w:rPr>
        <w:t>2</w:t>
      </w: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cs/>
          <w:lang w:val="en-US" w:eastAsia="en-GB" w:bidi="th-TH"/>
        </w:rPr>
        <w:t>)</w:t>
      </w:r>
      <w:r w:rsidRPr="007C004E">
        <w:rPr>
          <w:rFonts w:ascii="Angsana New" w:eastAsia="AngsanaNew" w:hAnsi="Angsana New" w:cs="Angsana New"/>
          <w:spacing w:val="-4"/>
          <w:sz w:val="20"/>
          <w:lang w:eastAsia="en-GB" w:bidi="th-TH"/>
        </w:rPr>
        <w:tab/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ณ วันที่ 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30 </w:t>
      </w:r>
      <w:r>
        <w:rPr>
          <w:rFonts w:ascii="Angsana New" w:hAnsi="Angsana New" w:cs="Angsana New" w:hint="cs"/>
          <w:sz w:val="20"/>
          <w:cs/>
          <w:lang w:val="en-US" w:eastAsia="en-GB" w:bidi="th-TH"/>
        </w:rPr>
        <w:t>กันยา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ยน 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>2567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>มีจำนวน</w:t>
      </w:r>
      <w:r>
        <w:rPr>
          <w:rFonts w:ascii="Angsana New" w:hAnsi="Angsana New" w:cs="Angsana New" w:hint="cs"/>
          <w:sz w:val="20"/>
          <w:cs/>
          <w:lang w:val="en-US" w:eastAsia="en-GB" w:bidi="th-TH"/>
        </w:rPr>
        <w:t xml:space="preserve"> </w:t>
      </w:r>
      <w:r w:rsidR="002A3B24">
        <w:rPr>
          <w:rFonts w:ascii="Angsana New" w:hAnsi="Angsana New" w:cs="Angsana New"/>
          <w:sz w:val="20"/>
          <w:lang w:val="en-US" w:eastAsia="en-GB" w:bidi="th-TH"/>
        </w:rPr>
        <w:t>1,491.4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>ล้านบาท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(31 </w:t>
      </w:r>
      <w:r w:rsidRPr="007C004E">
        <w:rPr>
          <w:rFonts w:ascii="Angsana New" w:hAnsi="Angsana New" w:cs="Angsana New"/>
          <w:i/>
          <w:iCs/>
          <w:sz w:val="20"/>
          <w:cs/>
          <w:lang w:eastAsia="en-GB" w:bidi="th-TH"/>
        </w:rPr>
        <w:t xml:space="preserve">ธันวาคม </w:t>
      </w:r>
      <w:r w:rsidRPr="007C004E">
        <w:rPr>
          <w:rFonts w:ascii="Angsana New" w:hAnsi="Angsana New" w:cs="Angsana New"/>
          <w:i/>
          <w:iCs/>
          <w:sz w:val="20"/>
          <w:lang w:val="en-US" w:eastAsia="en-GB" w:bidi="th-TH"/>
        </w:rPr>
        <w:t>2566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: </w:t>
      </w:r>
      <w:r w:rsidRPr="007C004E">
        <w:rPr>
          <w:rFonts w:ascii="Angsana New" w:hAnsi="Angsana New" w:cs="Angsana New"/>
          <w:i/>
          <w:iCs/>
          <w:sz w:val="20"/>
          <w:lang w:val="en-US" w:eastAsia="en-GB" w:bidi="th-TH"/>
        </w:rPr>
        <w:t>875.5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 </w:t>
      </w:r>
      <w:r w:rsidRPr="007C004E">
        <w:rPr>
          <w:rFonts w:ascii="Angsana New" w:hAnsi="Angsana New" w:cs="Angsana New"/>
          <w:i/>
          <w:iCs/>
          <w:sz w:val="20"/>
          <w:cs/>
          <w:lang w:eastAsia="en-GB" w:bidi="th-TH"/>
        </w:rPr>
        <w:t>ล้านบาท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>)</w:t>
      </w:r>
      <w:r w:rsidRPr="007C004E">
        <w:rPr>
          <w:rFonts w:ascii="Angsana New" w:hAnsi="Angsana New" w:cs="Angsana New"/>
          <w:b/>
          <w:bCs/>
          <w:sz w:val="20"/>
          <w:lang w:val="en-US" w:eastAsia="en-GB" w:bidi="th-TH"/>
        </w:rPr>
        <w:t xml:space="preserve"> </w:t>
      </w:r>
    </w:p>
    <w:p w14:paraId="4C46E178" w14:textId="4DCB8FBD" w:rsidR="007C004E" w:rsidRPr="00F85798" w:rsidRDefault="007C0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0E21C69F" w14:textId="457C4A9A" w:rsidR="00665881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หนี้สินที่อาจเกิดขึ้นในภายหน้า</w:t>
      </w:r>
    </w:p>
    <w:p w14:paraId="0FFF34E3" w14:textId="1C718AB1" w:rsidR="00D72461" w:rsidRPr="00F85798" w:rsidRDefault="00D7246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7C004E" w:rsidRPr="007C004E" w14:paraId="0F536485" w14:textId="77777777" w:rsidTr="003B46E5">
        <w:tc>
          <w:tcPr>
            <w:tcW w:w="3339" w:type="dxa"/>
            <w:shd w:val="clear" w:color="auto" w:fill="auto"/>
            <w:vAlign w:val="bottom"/>
          </w:tcPr>
          <w:p w14:paraId="1DB50A81" w14:textId="77777777" w:rsidR="007C004E" w:rsidRPr="007C004E" w:rsidRDefault="007C004E" w:rsidP="003B46E5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560BB0C" w14:textId="77777777" w:rsidR="007C004E" w:rsidRPr="007C004E" w:rsidRDefault="007C004E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AF4A070" w14:textId="77777777" w:rsidR="007C004E" w:rsidRPr="007C004E" w:rsidRDefault="007C004E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05BBC3CE" w14:textId="77777777" w:rsidR="007C004E" w:rsidRPr="007C004E" w:rsidRDefault="007C004E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C004E" w:rsidRPr="007C004E" w14:paraId="0BDD2251" w14:textId="77777777" w:rsidTr="003B46E5">
        <w:tc>
          <w:tcPr>
            <w:tcW w:w="3339" w:type="dxa"/>
            <w:shd w:val="clear" w:color="auto" w:fill="auto"/>
            <w:vAlign w:val="bottom"/>
          </w:tcPr>
          <w:p w14:paraId="0D43FC04" w14:textId="77777777" w:rsidR="007C004E" w:rsidRPr="007C004E" w:rsidRDefault="007C004E" w:rsidP="007C004E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27D3B0" w14:textId="76386050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30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กันยา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79" w:type="dxa"/>
            <w:vAlign w:val="bottom"/>
          </w:tcPr>
          <w:p w14:paraId="06F0BD30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C96A165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0" w:type="dxa"/>
          </w:tcPr>
          <w:p w14:paraId="19BA7A0F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21E9472D" w14:textId="03959CD2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30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กันยา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79" w:type="dxa"/>
            <w:vAlign w:val="bottom"/>
          </w:tcPr>
          <w:p w14:paraId="0D5C45E5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F20CAD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C004E" w:rsidRPr="007C004E" w14:paraId="43F5C63D" w14:textId="77777777" w:rsidTr="003B46E5">
        <w:tc>
          <w:tcPr>
            <w:tcW w:w="3339" w:type="dxa"/>
            <w:shd w:val="clear" w:color="auto" w:fill="auto"/>
            <w:vAlign w:val="bottom"/>
          </w:tcPr>
          <w:p w14:paraId="3D7A2C42" w14:textId="77777777" w:rsidR="007C004E" w:rsidRPr="007C004E" w:rsidRDefault="007C004E" w:rsidP="007C004E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00A79C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1B2AD807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5AE3B8A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0" w:type="dxa"/>
          </w:tcPr>
          <w:p w14:paraId="182F036A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5EA2AAA9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2179F53B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C1981F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7C004E" w:rsidRPr="007C004E" w14:paraId="5DAB6811" w14:textId="77777777" w:rsidTr="003B46E5">
        <w:tc>
          <w:tcPr>
            <w:tcW w:w="3339" w:type="dxa"/>
            <w:shd w:val="clear" w:color="auto" w:fill="auto"/>
            <w:vAlign w:val="bottom"/>
          </w:tcPr>
          <w:p w14:paraId="46C2D7FE" w14:textId="77777777" w:rsidR="007C004E" w:rsidRPr="007C004E" w:rsidRDefault="007C004E" w:rsidP="007C004E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3BE51034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C004E" w:rsidRPr="007C004E" w14:paraId="3F545FA4" w14:textId="77777777" w:rsidTr="003B46E5">
        <w:tc>
          <w:tcPr>
            <w:tcW w:w="3339" w:type="dxa"/>
            <w:shd w:val="clear" w:color="auto" w:fill="auto"/>
            <w:vAlign w:val="bottom"/>
          </w:tcPr>
          <w:p w14:paraId="13C43177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A5B2C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6A78A8FC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1F7AB02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5682EF1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8DD8468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52D4DBE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60C4233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7BF9" w:rsidRPr="007C004E" w14:paraId="6FAA2D0E" w14:textId="77777777" w:rsidTr="00BA7F64">
        <w:trPr>
          <w:trHeight w:val="164"/>
        </w:trPr>
        <w:tc>
          <w:tcPr>
            <w:tcW w:w="3339" w:type="dxa"/>
            <w:shd w:val="clear" w:color="auto" w:fill="auto"/>
            <w:vAlign w:val="bottom"/>
          </w:tcPr>
          <w:p w14:paraId="22E5EA80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1F4C2" w14:textId="045E623C" w:rsidR="00A47BF9" w:rsidRPr="00A47BF9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4,219,768</w:t>
            </w:r>
          </w:p>
        </w:tc>
        <w:tc>
          <w:tcPr>
            <w:tcW w:w="279" w:type="dxa"/>
            <w:shd w:val="clear" w:color="auto" w:fill="auto"/>
          </w:tcPr>
          <w:p w14:paraId="6DF7A285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022C5AC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2,037,236 </w:t>
            </w:r>
          </w:p>
        </w:tc>
        <w:tc>
          <w:tcPr>
            <w:tcW w:w="280" w:type="dxa"/>
            <w:shd w:val="clear" w:color="auto" w:fill="auto"/>
          </w:tcPr>
          <w:p w14:paraId="61062CFA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F85653" w14:textId="6479329D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4,219,768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149063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DF3DE76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2,037,236 </w:t>
            </w:r>
          </w:p>
        </w:tc>
      </w:tr>
      <w:tr w:rsidR="00A47BF9" w:rsidRPr="007C004E" w14:paraId="7CAAC8E6" w14:textId="77777777" w:rsidTr="003B46E5">
        <w:tc>
          <w:tcPr>
            <w:tcW w:w="3339" w:type="dxa"/>
            <w:shd w:val="clear" w:color="auto" w:fill="auto"/>
            <w:vAlign w:val="bottom"/>
          </w:tcPr>
          <w:p w14:paraId="6E8F6A45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EECC065" w14:textId="3B4DC5C8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145,627</w:t>
            </w:r>
          </w:p>
        </w:tc>
        <w:tc>
          <w:tcPr>
            <w:tcW w:w="279" w:type="dxa"/>
            <w:shd w:val="clear" w:color="auto" w:fill="auto"/>
          </w:tcPr>
          <w:p w14:paraId="2B9DA8C0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A5FA138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148,328 </w:t>
            </w:r>
          </w:p>
        </w:tc>
        <w:tc>
          <w:tcPr>
            <w:tcW w:w="280" w:type="dxa"/>
            <w:shd w:val="clear" w:color="auto" w:fill="auto"/>
          </w:tcPr>
          <w:p w14:paraId="21B8C886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48F174BA" w14:textId="18978FAC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145,627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217D850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7D25F9D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148,328 </w:t>
            </w:r>
          </w:p>
        </w:tc>
      </w:tr>
      <w:tr w:rsidR="00A47BF9" w:rsidRPr="007C004E" w14:paraId="61D1619D" w14:textId="77777777" w:rsidTr="003B46E5">
        <w:tc>
          <w:tcPr>
            <w:tcW w:w="3339" w:type="dxa"/>
            <w:shd w:val="clear" w:color="auto" w:fill="auto"/>
            <w:vAlign w:val="bottom"/>
          </w:tcPr>
          <w:p w14:paraId="3EEA089B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วงเงินที่ยังไม่ได้เบิกใช้ของสินเชื่อที่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 xml:space="preserve">        ไม่สามารถยกเลิกได้</w:t>
            </w:r>
          </w:p>
        </w:tc>
        <w:tc>
          <w:tcPr>
            <w:tcW w:w="1170" w:type="dxa"/>
            <w:shd w:val="clear" w:color="auto" w:fill="auto"/>
          </w:tcPr>
          <w:p w14:paraId="64F8436C" w14:textId="77777777" w:rsidR="00A47BF9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  <w:p w14:paraId="75DFA5B8" w14:textId="60798B71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142,221</w:t>
            </w:r>
          </w:p>
        </w:tc>
        <w:tc>
          <w:tcPr>
            <w:tcW w:w="279" w:type="dxa"/>
            <w:shd w:val="clear" w:color="auto" w:fill="auto"/>
          </w:tcPr>
          <w:p w14:paraId="1FE56F85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FF3F58B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154,339</w:t>
            </w:r>
          </w:p>
        </w:tc>
        <w:tc>
          <w:tcPr>
            <w:tcW w:w="280" w:type="dxa"/>
            <w:shd w:val="clear" w:color="auto" w:fill="auto"/>
          </w:tcPr>
          <w:p w14:paraId="0D1FA021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96F7CC6" w14:textId="77777777" w:rsidR="00A47BF9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  <w:p w14:paraId="157BBD98" w14:textId="15126FC1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142,221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7253F1E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AF34600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br/>
              <w:t xml:space="preserve"> 154,339</w:t>
            </w:r>
          </w:p>
        </w:tc>
      </w:tr>
      <w:tr w:rsidR="00A47BF9" w:rsidRPr="007C004E" w14:paraId="522AB9FF" w14:textId="77777777" w:rsidTr="003B46E5">
        <w:tc>
          <w:tcPr>
            <w:tcW w:w="3339" w:type="dxa"/>
            <w:shd w:val="clear" w:color="auto" w:fill="auto"/>
            <w:vAlign w:val="bottom"/>
          </w:tcPr>
          <w:p w14:paraId="389AA85D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039D9F2" w14:textId="5289431C" w:rsidR="00A47BF9" w:rsidRPr="007C004E" w:rsidRDefault="001A7B46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6A19">
              <w:rPr>
                <w:rFonts w:ascii="Angsana New" w:hAnsi="Angsana New" w:cs="Angsana New"/>
                <w:sz w:val="28"/>
                <w:szCs w:val="28"/>
              </w:rPr>
              <w:t>51,313</w:t>
            </w:r>
          </w:p>
        </w:tc>
        <w:tc>
          <w:tcPr>
            <w:tcW w:w="279" w:type="dxa"/>
            <w:shd w:val="clear" w:color="auto" w:fill="auto"/>
          </w:tcPr>
          <w:p w14:paraId="666ACA71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9E52D5D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C004E">
              <w:rPr>
                <w:rFonts w:ascii="Angsana New" w:hAnsi="Angsana New" w:cs="Angsana New"/>
                <w:sz w:val="28"/>
                <w:szCs w:val="28"/>
              </w:rPr>
              <w:t>336,629</w:t>
            </w:r>
          </w:p>
        </w:tc>
        <w:tc>
          <w:tcPr>
            <w:tcW w:w="280" w:type="dxa"/>
            <w:shd w:val="clear" w:color="auto" w:fill="auto"/>
          </w:tcPr>
          <w:p w14:paraId="580A1A3B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169D3449" w14:textId="76E05D03" w:rsidR="00A47BF9" w:rsidRPr="007C004E" w:rsidRDefault="001A7B46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06A19">
              <w:rPr>
                <w:rFonts w:ascii="Angsana New" w:hAnsi="Angsana New" w:cs="Angsana New"/>
                <w:sz w:val="28"/>
                <w:szCs w:val="28"/>
              </w:rPr>
              <w:t>27,191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7EB88BF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1E9D205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04E">
              <w:rPr>
                <w:rFonts w:ascii="Angsana New" w:hAnsi="Angsana New" w:cs="Angsana New"/>
                <w:sz w:val="28"/>
                <w:szCs w:val="28"/>
              </w:rPr>
              <w:t xml:space="preserve"> 307,718</w:t>
            </w:r>
          </w:p>
        </w:tc>
      </w:tr>
      <w:tr w:rsidR="00A47BF9" w:rsidRPr="007C004E" w14:paraId="51132561" w14:textId="77777777" w:rsidTr="003B46E5">
        <w:tc>
          <w:tcPr>
            <w:tcW w:w="3339" w:type="dxa"/>
            <w:shd w:val="clear" w:color="auto" w:fill="auto"/>
            <w:vAlign w:val="bottom"/>
          </w:tcPr>
          <w:p w14:paraId="4C2E3D9C" w14:textId="77777777" w:rsidR="00A47BF9" w:rsidRPr="007C004E" w:rsidRDefault="00A47BF9" w:rsidP="00A47BF9">
            <w:pPr>
              <w:spacing w:line="240" w:lineRule="auto"/>
              <w:ind w:firstLine="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FE5893" w14:textId="2D8F322E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A06A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758,929</w:t>
            </w:r>
          </w:p>
        </w:tc>
        <w:tc>
          <w:tcPr>
            <w:tcW w:w="279" w:type="dxa"/>
            <w:shd w:val="clear" w:color="auto" w:fill="auto"/>
          </w:tcPr>
          <w:p w14:paraId="4C98BD25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9D01B2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676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532</w:t>
            </w:r>
          </w:p>
        </w:tc>
        <w:tc>
          <w:tcPr>
            <w:tcW w:w="280" w:type="dxa"/>
            <w:shd w:val="clear" w:color="auto" w:fill="auto"/>
          </w:tcPr>
          <w:p w14:paraId="1456C78F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326DC6" w14:textId="0383C5ED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1A7B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A06A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34,807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AA20F2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BE997C" w14:textId="77777777" w:rsidR="00A47BF9" w:rsidRPr="007C004E" w:rsidRDefault="00A47BF9" w:rsidP="00A4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647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621</w:t>
            </w:r>
          </w:p>
        </w:tc>
      </w:tr>
    </w:tbl>
    <w:p w14:paraId="0C6BEE39" w14:textId="77777777" w:rsidR="00B935BD" w:rsidRDefault="00B93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EBCEA0" w14:textId="111C7973" w:rsidR="000A3C95" w:rsidRDefault="000A3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B85DE1" w14:textId="298FB42E" w:rsidR="00801FE5" w:rsidRPr="00555726" w:rsidRDefault="00801FE5" w:rsidP="00801FE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บุคคลหรือกิจการที่เกี่ยวข้องกัน</w:t>
      </w:r>
    </w:p>
    <w:bookmarkEnd w:id="6"/>
    <w:p w14:paraId="2AED462E" w14:textId="77777777" w:rsidR="00DA28DE" w:rsidRPr="00DA28DE" w:rsidRDefault="00DA28DE" w:rsidP="00DA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6BAA19AA" w14:textId="2D78E5B2" w:rsidR="00DA28DE" w:rsidRPr="00DA28DE" w:rsidRDefault="00DA28DE" w:rsidP="00DA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  <w:r w:rsidRPr="00DA28D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บุคคลหรือกิจการอื่นที่เกี่ยวข้องกันที่</w:t>
      </w:r>
      <w:r w:rsidR="006931E1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ความสัมพันธ์เปลี่ยน</w:t>
      </w:r>
      <w:r w:rsidR="00CD43F6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แปลงอย่างมีสาระสำคัญและกลุ่มธนาคาร</w:t>
      </w:r>
      <w:r w:rsidRPr="00DA28DE"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  <w:t>มีรายการระหว่างกันที่มีนัยสำคัญในระหว่างงวดมีดังต่อไปนี้</w:t>
      </w:r>
    </w:p>
    <w:p w14:paraId="77A78F7B" w14:textId="77777777" w:rsidR="00DA28DE" w:rsidRPr="00DA28DE" w:rsidRDefault="00DA28DE" w:rsidP="00DA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DA28DE" w:rsidRPr="00DA28DE" w14:paraId="47ACCD5C" w14:textId="77777777" w:rsidTr="003B46E5">
        <w:trPr>
          <w:trHeight w:val="20"/>
          <w:tblHeader/>
        </w:trPr>
        <w:tc>
          <w:tcPr>
            <w:tcW w:w="4167" w:type="dxa"/>
            <w:hideMark/>
          </w:tcPr>
          <w:p w14:paraId="72386448" w14:textId="77777777" w:rsidR="00DA28DE" w:rsidRPr="00DA28DE" w:rsidRDefault="00DA28DE" w:rsidP="003B46E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2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hideMark/>
          </w:tcPr>
          <w:p w14:paraId="786C0F12" w14:textId="24ECB217" w:rsidR="00DA28DE" w:rsidRPr="00DA28DE" w:rsidRDefault="00DA28DE" w:rsidP="003B46E5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2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48B1B8D" w14:textId="77777777" w:rsidR="00DA28DE" w:rsidRPr="00DA28DE" w:rsidRDefault="00DA28DE" w:rsidP="003B46E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2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A28DE" w:rsidRPr="00DA28DE" w14:paraId="38FEABC1" w14:textId="77777777" w:rsidTr="003B46E5">
        <w:trPr>
          <w:trHeight w:val="20"/>
        </w:trPr>
        <w:tc>
          <w:tcPr>
            <w:tcW w:w="4167" w:type="dxa"/>
          </w:tcPr>
          <w:p w14:paraId="21234399" w14:textId="77777777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60E505B1" w14:textId="77777777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D185195" w14:textId="263CBA2A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บริษัทในกลุ่มกิจการเดียวกัน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(31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2566: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ผู้ถือหุ้นรายใหญ่ซึ่งถือหุ้นธนาคารเกินร้อยละ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ของทุนชำระแล้วของธนาคาร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A28DE" w:rsidRPr="00DA28DE" w14:paraId="648A4B3B" w14:textId="77777777" w:rsidTr="003B46E5">
        <w:trPr>
          <w:trHeight w:val="20"/>
        </w:trPr>
        <w:tc>
          <w:tcPr>
            <w:tcW w:w="4167" w:type="dxa"/>
          </w:tcPr>
          <w:p w14:paraId="10A7BAF8" w14:textId="77777777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OCA Investment Holdings I Pte. Ltd.</w:t>
            </w:r>
          </w:p>
        </w:tc>
        <w:tc>
          <w:tcPr>
            <w:tcW w:w="1260" w:type="dxa"/>
          </w:tcPr>
          <w:p w14:paraId="0DBC7B69" w14:textId="77777777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70" w:type="dxa"/>
          </w:tcPr>
          <w:p w14:paraId="12D73148" w14:textId="77777777" w:rsidR="00DA28DE" w:rsidRPr="00DA28DE" w:rsidRDefault="00DA28DE" w:rsidP="003B46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</w:t>
            </w:r>
            <w:r w:rsidRPr="00DA2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28DE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สมาชิกในครอบครัวที่ใกล้ชิดเป็นผู้บริหาร</w:t>
            </w:r>
            <w:r w:rsidRPr="00DA2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2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(31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2566: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ผู้ถือหุ้นรายใหญ่ซึ่งถือหุ้นธนาคารเกินร้อยละ 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  <w:r w:rsidRPr="00DA2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ของ</w:t>
            </w:r>
            <w:r w:rsidRPr="00DA28D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ทุนชำระแล้วของธนาคาร</w:t>
            </w:r>
            <w:r w:rsidRPr="00DA28D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</w:tr>
    </w:tbl>
    <w:p w14:paraId="10CBFA41" w14:textId="77777777" w:rsidR="00DA28DE" w:rsidRDefault="00DA28DE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5E03BDAF" w14:textId="045D804E" w:rsidR="00F051A1" w:rsidRDefault="00F051A1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กลุ่มธนาคารไม่มีการเปลี่ยนแปลงที่มี</w:t>
      </w:r>
      <w:r w:rsidR="004878D7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นัยสำคัญในนโยบายการกำหนดราคา</w:t>
      </w:r>
    </w:p>
    <w:p w14:paraId="0398CCD2" w14:textId="77777777" w:rsidR="00F051A1" w:rsidRPr="008F75BA" w:rsidRDefault="00F051A1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991"/>
        <w:gridCol w:w="269"/>
        <w:gridCol w:w="1151"/>
        <w:gridCol w:w="416"/>
        <w:gridCol w:w="1063"/>
        <w:gridCol w:w="269"/>
        <w:gridCol w:w="1151"/>
      </w:tblGrid>
      <w:tr w:rsidR="003679DC" w:rsidRPr="00732BC3" w14:paraId="43B42BBB" w14:textId="77777777" w:rsidTr="00B70F0B">
        <w:trPr>
          <w:trHeight w:val="137"/>
          <w:tblHeader/>
        </w:trPr>
        <w:tc>
          <w:tcPr>
            <w:tcW w:w="3897" w:type="dxa"/>
          </w:tcPr>
          <w:p w14:paraId="4FB50D79" w14:textId="3457FC43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1" w:type="dxa"/>
            <w:gridSpan w:val="3"/>
          </w:tcPr>
          <w:p w14:paraId="6FD2C3A1" w14:textId="4AEDC7EA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6" w:type="dxa"/>
            <w:vAlign w:val="bottom"/>
          </w:tcPr>
          <w:p w14:paraId="03A7EE2E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Theme="majorBid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5C690365" w14:textId="77777777" w:rsidR="003679DC" w:rsidRPr="00732BC3" w:rsidRDefault="003679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679DC" w:rsidRPr="00732BC3" w14:paraId="159E1E29" w14:textId="77777777" w:rsidTr="00B70F0B">
        <w:trPr>
          <w:trHeight w:val="137"/>
          <w:tblHeader/>
        </w:trPr>
        <w:tc>
          <w:tcPr>
            <w:tcW w:w="3897" w:type="dxa"/>
          </w:tcPr>
          <w:p w14:paraId="71FE904E" w14:textId="090A714C" w:rsidR="003679DC" w:rsidRPr="00732BC3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1" w:type="dxa"/>
          </w:tcPr>
          <w:p w14:paraId="4DF2E557" w14:textId="057AEB8C" w:rsidR="003679DC" w:rsidRPr="00732BC3" w:rsidRDefault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269" w:type="dxa"/>
          </w:tcPr>
          <w:p w14:paraId="7A550EBF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C23B4EB" w14:textId="21001DAB" w:rsidR="003679DC" w:rsidRPr="00732BC3" w:rsidRDefault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416" w:type="dxa"/>
          </w:tcPr>
          <w:p w14:paraId="70E054D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3" w:type="dxa"/>
          </w:tcPr>
          <w:p w14:paraId="6923A228" w14:textId="2437F29F" w:rsidR="003679DC" w:rsidRPr="00732BC3" w:rsidRDefault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269" w:type="dxa"/>
          </w:tcPr>
          <w:p w14:paraId="1710C1A9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8E21DCC" w14:textId="12AE106B" w:rsidR="003679DC" w:rsidRPr="00732BC3" w:rsidRDefault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</w:tr>
      <w:tr w:rsidR="003679DC" w:rsidRPr="00732BC3" w14:paraId="762495C1" w14:textId="77777777" w:rsidTr="00B70F0B">
        <w:trPr>
          <w:trHeight w:val="137"/>
          <w:tblHeader/>
        </w:trPr>
        <w:tc>
          <w:tcPr>
            <w:tcW w:w="3897" w:type="dxa"/>
          </w:tcPr>
          <w:p w14:paraId="6DF7D8E4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5848A66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0CD6" w:rsidRPr="00430CD6" w14:paraId="5C4EC279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A3AFE3D" w14:textId="32396B4E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991" w:type="dxa"/>
          </w:tcPr>
          <w:p w14:paraId="74385E2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180B88A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2344CCB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1B72C63D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D2BD85F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36186F8E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27C798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065163" w:rsidRPr="00430CD6" w14:paraId="1E47E1FA" w14:textId="77777777" w:rsidTr="00376CF6">
        <w:trPr>
          <w:trHeight w:val="137"/>
        </w:trPr>
        <w:tc>
          <w:tcPr>
            <w:tcW w:w="3897" w:type="dxa"/>
            <w:vAlign w:val="bottom"/>
          </w:tcPr>
          <w:p w14:paraId="1D80D5A4" w14:textId="4FA881CE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41869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991" w:type="dxa"/>
            <w:vAlign w:val="bottom"/>
          </w:tcPr>
          <w:p w14:paraId="7290A641" w14:textId="2F912072" w:rsidR="00065163" w:rsidRPr="00430CD6" w:rsidRDefault="00794708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118</w:t>
            </w:r>
          </w:p>
        </w:tc>
        <w:tc>
          <w:tcPr>
            <w:tcW w:w="269" w:type="dxa"/>
          </w:tcPr>
          <w:p w14:paraId="3246F5DD" w14:textId="77777777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752E8A3" w14:textId="1514E41F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60" w:lineRule="atLeast"/>
              <w:ind w:right="71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416" w:type="dxa"/>
            <w:vAlign w:val="bottom"/>
          </w:tcPr>
          <w:p w14:paraId="72B3AEBF" w14:textId="77777777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</w:tcPr>
          <w:p w14:paraId="7243C70D" w14:textId="5EA61EE9" w:rsidR="00065163" w:rsidRPr="00430CD6" w:rsidRDefault="00794708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118</w:t>
            </w:r>
          </w:p>
        </w:tc>
        <w:tc>
          <w:tcPr>
            <w:tcW w:w="269" w:type="dxa"/>
          </w:tcPr>
          <w:p w14:paraId="2D382CB1" w14:textId="77777777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5F175C96" w14:textId="79A55908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065163" w:rsidRPr="00D5318D" w14:paraId="6002EFF9" w14:textId="77777777" w:rsidTr="00B70F0B">
        <w:trPr>
          <w:trHeight w:val="245"/>
        </w:trPr>
        <w:tc>
          <w:tcPr>
            <w:tcW w:w="3897" w:type="dxa"/>
            <w:vAlign w:val="bottom"/>
          </w:tcPr>
          <w:p w14:paraId="2D2D39CB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1" w:type="dxa"/>
            <w:vAlign w:val="bottom"/>
          </w:tcPr>
          <w:p w14:paraId="3B0EFA36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</w:tcPr>
          <w:p w14:paraId="48A1BECF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021F933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3261BF84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AFD0850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0834D9BB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E91875D" w14:textId="77777777" w:rsidR="00065163" w:rsidRPr="00A67A8E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065163" w:rsidRPr="00732BC3" w14:paraId="7F298064" w14:textId="77777777" w:rsidTr="00376CF6">
        <w:trPr>
          <w:trHeight w:val="137"/>
        </w:trPr>
        <w:tc>
          <w:tcPr>
            <w:tcW w:w="3897" w:type="dxa"/>
            <w:vAlign w:val="bottom"/>
          </w:tcPr>
          <w:p w14:paraId="7492133B" w14:textId="77777777" w:rsidR="00065163" w:rsidRPr="00430CD6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991" w:type="dxa"/>
          </w:tcPr>
          <w:p w14:paraId="22F8C408" w14:textId="2E38F13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C853BA7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5E4E39DA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A0E4545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084698C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42D1CE8A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5ED6432" w14:textId="77777777" w:rsidR="00065163" w:rsidRPr="00732BC3" w:rsidRDefault="00065163" w:rsidP="0006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732BC3" w14:paraId="16C4CCA2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62F7F4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17339A4C" w14:textId="2DBCF686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  <w:tc>
          <w:tcPr>
            <w:tcW w:w="269" w:type="dxa"/>
          </w:tcPr>
          <w:p w14:paraId="31B309B0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C8761A1" w14:textId="1B8E65D3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85,879</w:t>
            </w:r>
          </w:p>
        </w:tc>
        <w:tc>
          <w:tcPr>
            <w:tcW w:w="416" w:type="dxa"/>
            <w:vAlign w:val="bottom"/>
          </w:tcPr>
          <w:p w14:paraId="30B93C46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4A1AA7" w14:textId="43A86974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  <w:tc>
          <w:tcPr>
            <w:tcW w:w="269" w:type="dxa"/>
            <w:vAlign w:val="bottom"/>
          </w:tcPr>
          <w:p w14:paraId="2EED4E9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ED9D9F" w14:textId="07D4C60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85,879</w:t>
            </w:r>
          </w:p>
        </w:tc>
      </w:tr>
      <w:tr w:rsidR="00794708" w:rsidRPr="00732BC3" w14:paraId="63C29902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6EB1D99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4DB39A4" w14:textId="454A38BD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93F3838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95CAEEA" w14:textId="2C84FCDC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8,030</w:t>
            </w:r>
          </w:p>
        </w:tc>
        <w:tc>
          <w:tcPr>
            <w:tcW w:w="416" w:type="dxa"/>
            <w:vAlign w:val="bottom"/>
          </w:tcPr>
          <w:p w14:paraId="43AEF025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3F8A91" w14:textId="6C2AF2B1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05B3AF53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59C40A" w14:textId="70ACDD45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8,030</w:t>
            </w:r>
          </w:p>
        </w:tc>
      </w:tr>
      <w:tr w:rsidR="00794708" w:rsidRPr="00732BC3" w14:paraId="1A4F01B7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3B74D8B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0CAAA90B" w14:textId="3B0E5416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23C631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9770C50" w14:textId="6D39BFCC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0720099F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31DC0D8" w14:textId="78F5E7B8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69" w:type="dxa"/>
            <w:vAlign w:val="bottom"/>
          </w:tcPr>
          <w:p w14:paraId="577C257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B71289" w14:textId="608149B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794708" w:rsidRPr="00732BC3" w14:paraId="4588A018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018B31" w14:textId="0434F19B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2A45BC1B" w14:textId="35E2C945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D43E4A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69" w:type="dxa"/>
          </w:tcPr>
          <w:p w14:paraId="504E2176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669AE9" w14:textId="524FA54C" w:rsidR="00794708" w:rsidRPr="0000613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9,956</w:t>
            </w:r>
          </w:p>
        </w:tc>
        <w:tc>
          <w:tcPr>
            <w:tcW w:w="416" w:type="dxa"/>
            <w:vAlign w:val="bottom"/>
          </w:tcPr>
          <w:p w14:paraId="5B51BDD3" w14:textId="77777777" w:rsidR="00794708" w:rsidRPr="0000613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9EC380B" w14:textId="5850196E" w:rsidR="00794708" w:rsidRPr="0000613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D43E4A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69" w:type="dxa"/>
            <w:vAlign w:val="bottom"/>
          </w:tcPr>
          <w:p w14:paraId="262EE985" w14:textId="77777777" w:rsidR="00794708" w:rsidRPr="0000613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0C15FE4" w14:textId="24B6613F" w:rsidR="00794708" w:rsidRPr="0000613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9,956</w:t>
            </w:r>
          </w:p>
        </w:tc>
      </w:tr>
      <w:tr w:rsidR="00794708" w:rsidRPr="00732BC3" w14:paraId="1C32641B" w14:textId="77777777" w:rsidTr="00B70F0B">
        <w:trPr>
          <w:trHeight w:val="137"/>
        </w:trPr>
        <w:tc>
          <w:tcPr>
            <w:tcW w:w="3897" w:type="dxa"/>
          </w:tcPr>
          <w:p w14:paraId="257292B6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991" w:type="dxa"/>
          </w:tcPr>
          <w:p w14:paraId="3773095D" w14:textId="2354ECAB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69" w:type="dxa"/>
          </w:tcPr>
          <w:p w14:paraId="533B05EF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A5F70CD" w14:textId="12B2F634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416" w:type="dxa"/>
            <w:vAlign w:val="bottom"/>
          </w:tcPr>
          <w:p w14:paraId="5A772D2E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0D2D35" w14:textId="34A5ADA9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69" w:type="dxa"/>
          </w:tcPr>
          <w:p w14:paraId="798C0884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2FADFC" w14:textId="13895BBF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794708" w:rsidRPr="00732BC3" w14:paraId="3EAD40ED" w14:textId="77777777" w:rsidTr="00B70F0B">
        <w:trPr>
          <w:trHeight w:val="137"/>
        </w:trPr>
        <w:tc>
          <w:tcPr>
            <w:tcW w:w="3897" w:type="dxa"/>
          </w:tcPr>
          <w:p w14:paraId="6F9D338E" w14:textId="77777777" w:rsidR="00794708" w:rsidRPr="00430CD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7CCFCEEF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4B42ACDF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57EEBF34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D29FFB5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F43D071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77A06B78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047D46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732BC3" w14:paraId="54542EC1" w14:textId="77777777" w:rsidTr="00B70F0B">
        <w:trPr>
          <w:trHeight w:val="137"/>
        </w:trPr>
        <w:tc>
          <w:tcPr>
            <w:tcW w:w="3897" w:type="dxa"/>
          </w:tcPr>
          <w:p w14:paraId="09FF753E" w14:textId="77777777" w:rsidR="00794708" w:rsidRPr="00430CD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1" w:type="dxa"/>
            <w:vAlign w:val="bottom"/>
          </w:tcPr>
          <w:p w14:paraId="284193AE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CB50FA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EE6DB2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05F32EA4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5D510F7C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9CBF3F2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5A53F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732BC3" w14:paraId="700A0B6B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3C927E0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AFA8DB1" w14:textId="126769B1" w:rsidR="00794708" w:rsidRPr="00A67A8E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91A9864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550D0A" w14:textId="57A08E72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218,787</w:t>
            </w:r>
          </w:p>
        </w:tc>
        <w:tc>
          <w:tcPr>
            <w:tcW w:w="416" w:type="dxa"/>
            <w:vAlign w:val="bottom"/>
          </w:tcPr>
          <w:p w14:paraId="15E23B3C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07375A" w14:textId="424874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6E34744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1F829" w14:textId="3DDA5EAD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218,787</w:t>
            </w:r>
          </w:p>
        </w:tc>
      </w:tr>
      <w:tr w:rsidR="00794708" w:rsidRPr="00732BC3" w14:paraId="3C3828C6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4C64EF7F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744BD11" w14:textId="5B146269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3161E8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9DE35C" w14:textId="2E0563E8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7E27EA61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5797A6" w14:textId="6E1214EF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26,321</w:t>
            </w:r>
          </w:p>
        </w:tc>
        <w:tc>
          <w:tcPr>
            <w:tcW w:w="269" w:type="dxa"/>
          </w:tcPr>
          <w:p w14:paraId="27619CCA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6C8B0EC" w14:textId="21C8E124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19,262</w:t>
            </w:r>
          </w:p>
        </w:tc>
      </w:tr>
      <w:tr w:rsidR="00794708" w:rsidRPr="00732BC3" w14:paraId="4756B70F" w14:textId="77777777" w:rsidTr="00B70F0B">
        <w:trPr>
          <w:trHeight w:val="60"/>
        </w:trPr>
        <w:tc>
          <w:tcPr>
            <w:tcW w:w="3897" w:type="dxa"/>
            <w:vAlign w:val="bottom"/>
          </w:tcPr>
          <w:p w14:paraId="51810201" w14:textId="5729FE16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5D36C48A" w14:textId="70B02645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256,676</w:t>
            </w:r>
          </w:p>
        </w:tc>
        <w:tc>
          <w:tcPr>
            <w:tcW w:w="269" w:type="dxa"/>
          </w:tcPr>
          <w:p w14:paraId="191EDCB8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06389D" w14:textId="061DD832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80,646</w:t>
            </w:r>
          </w:p>
        </w:tc>
        <w:tc>
          <w:tcPr>
            <w:tcW w:w="416" w:type="dxa"/>
            <w:vAlign w:val="bottom"/>
          </w:tcPr>
          <w:p w14:paraId="19B6BA9A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2215813" w14:textId="4F7F2832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256,676</w:t>
            </w:r>
          </w:p>
        </w:tc>
        <w:tc>
          <w:tcPr>
            <w:tcW w:w="269" w:type="dxa"/>
          </w:tcPr>
          <w:p w14:paraId="243C983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3A90CA4" w14:textId="5550EC4A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80,646</w:t>
            </w:r>
          </w:p>
        </w:tc>
      </w:tr>
      <w:tr w:rsidR="00794708" w:rsidRPr="00430CD6" w14:paraId="44948599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B99F3A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401E59AC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7630103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C2AAEA6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C7AF8FC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4AEBDDA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EB63A05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FDCCC40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32BC3" w14:paraId="5CCE015D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0D609F7" w14:textId="5D12C52C" w:rsidR="00794708" w:rsidRPr="00430CD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รายได้จากการดำเนินงานอื่</w:t>
            </w: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 ๆ</w:t>
            </w:r>
          </w:p>
        </w:tc>
        <w:tc>
          <w:tcPr>
            <w:tcW w:w="991" w:type="dxa"/>
          </w:tcPr>
          <w:p w14:paraId="7E48F1DD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73A0C6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1EB9E94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72F54A7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CF700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A0A4CF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8241B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32BC3" w14:paraId="33F7FA9F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61739A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240BB8F3" w14:textId="5EE39388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269" w:type="dxa"/>
          </w:tcPr>
          <w:p w14:paraId="70C310BA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665903B" w14:textId="389738DE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416" w:type="dxa"/>
            <w:vAlign w:val="bottom"/>
          </w:tcPr>
          <w:p w14:paraId="015AE734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764591C" w14:textId="792435D0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269" w:type="dxa"/>
          </w:tcPr>
          <w:p w14:paraId="7FBB48E2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EE7F6E8" w14:textId="39C713E1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794708" w:rsidRPr="00732BC3" w14:paraId="1A631E00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A405EA7" w14:textId="0CCA92C8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427C144B" w14:textId="5B9FC0E4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D23631B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19DBED4" w14:textId="2B0911E2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416" w:type="dxa"/>
            <w:vAlign w:val="bottom"/>
          </w:tcPr>
          <w:p w14:paraId="5BAE9172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30EB8BA" w14:textId="285AC08F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6D18A23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FAD675C" w14:textId="64BDFBE8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794708" w:rsidRPr="00732BC3" w14:paraId="524FDE4E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4B568585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14D1E66" w14:textId="5E68B7FE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941C2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B08C9A0" w14:textId="107B373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2B2BE794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5FD42F" w14:textId="20002BB8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6,941</w:t>
            </w:r>
          </w:p>
        </w:tc>
        <w:tc>
          <w:tcPr>
            <w:tcW w:w="269" w:type="dxa"/>
          </w:tcPr>
          <w:p w14:paraId="4D5BEA7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3F87F6" w14:textId="2EE8DD50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5,056</w:t>
            </w:r>
          </w:p>
        </w:tc>
      </w:tr>
      <w:tr w:rsidR="00794708" w:rsidRPr="00732BC3" w14:paraId="303B4F20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828C01F" w14:textId="5AF3B86B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6E5F1776" w14:textId="41E3CA0B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337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,396</w:t>
            </w:r>
          </w:p>
        </w:tc>
        <w:tc>
          <w:tcPr>
            <w:tcW w:w="269" w:type="dxa"/>
          </w:tcPr>
          <w:p w14:paraId="5113FE88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187A35" w14:textId="5ACADEC3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="002C3B9E">
              <w:rPr>
                <w:rFonts w:asciiTheme="majorBidi" w:hAnsiTheme="majorBidi" w:cstheme="majorBidi" w:hint="cs"/>
                <w:sz w:val="28"/>
                <w:szCs w:val="28"/>
                <w:cs/>
              </w:rPr>
              <w:t>320</w:t>
            </w:r>
          </w:p>
        </w:tc>
        <w:tc>
          <w:tcPr>
            <w:tcW w:w="416" w:type="dxa"/>
            <w:vAlign w:val="bottom"/>
          </w:tcPr>
          <w:p w14:paraId="5114EBB7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AA3A89E" w14:textId="54B43488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102,207</w:t>
            </w:r>
          </w:p>
        </w:tc>
        <w:tc>
          <w:tcPr>
            <w:tcW w:w="269" w:type="dxa"/>
          </w:tcPr>
          <w:p w14:paraId="638886C5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A71773" w14:textId="4334926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111,235</w:t>
            </w:r>
          </w:p>
        </w:tc>
      </w:tr>
      <w:tr w:rsidR="00794708" w:rsidRPr="00430CD6" w14:paraId="25A45BD5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F33B9B7" w14:textId="64DA3EB6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7E6896D1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6EBB27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0E77F2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021C6246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5F2C583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D900145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8D73E8" w14:textId="77777777" w:rsidR="00794708" w:rsidRPr="008F03B2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32BC3" w14:paraId="4CFF0F6E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A027A3E" w14:textId="6872850F" w:rsidR="00794708" w:rsidRPr="00430CD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ค่าใช้จ่ายจากการดำเนินงานอื่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น ๆ</w:t>
            </w:r>
          </w:p>
        </w:tc>
        <w:tc>
          <w:tcPr>
            <w:tcW w:w="991" w:type="dxa"/>
            <w:vAlign w:val="bottom"/>
          </w:tcPr>
          <w:p w14:paraId="4C18A4E4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7AAF25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59E02FF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59E5C155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E36CBC5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342200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609473F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32BC3" w14:paraId="498BE834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146E565" w14:textId="5B4D9727" w:rsidR="00794708" w:rsidRPr="00430CD6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ค่าเช่า</w:t>
            </w:r>
          </w:p>
        </w:tc>
        <w:tc>
          <w:tcPr>
            <w:tcW w:w="991" w:type="dxa"/>
            <w:vAlign w:val="bottom"/>
          </w:tcPr>
          <w:p w14:paraId="77DB44C1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E9A3FD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B44EEC2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4E887E1D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55AFF44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FFC0A5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48E7E30" w14:textId="77777777" w:rsidR="00794708" w:rsidRPr="00F051A1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0371" w:rsidRPr="00732BC3" w14:paraId="3730EBD4" w14:textId="77777777" w:rsidTr="00102C03">
        <w:trPr>
          <w:trHeight w:val="137"/>
        </w:trPr>
        <w:tc>
          <w:tcPr>
            <w:tcW w:w="3897" w:type="dxa"/>
            <w:vAlign w:val="bottom"/>
          </w:tcPr>
          <w:p w14:paraId="6397C889" w14:textId="6B734183" w:rsidR="00E90371" w:rsidRPr="00732BC3" w:rsidRDefault="00A322DB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2D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991" w:type="dxa"/>
          </w:tcPr>
          <w:p w14:paraId="50F52734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69" w:type="dxa"/>
          </w:tcPr>
          <w:p w14:paraId="67EDE442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C5AA72C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416" w:type="dxa"/>
            <w:vAlign w:val="bottom"/>
          </w:tcPr>
          <w:p w14:paraId="2CCC0BBE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AEB39D0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69" w:type="dxa"/>
          </w:tcPr>
          <w:p w14:paraId="1D15A679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2A0357D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</w:tr>
      <w:tr w:rsidR="00E90371" w:rsidRPr="00732BC3" w14:paraId="1747BB00" w14:textId="77777777" w:rsidTr="00102C03">
        <w:trPr>
          <w:trHeight w:val="137"/>
        </w:trPr>
        <w:tc>
          <w:tcPr>
            <w:tcW w:w="3897" w:type="dxa"/>
            <w:vAlign w:val="bottom"/>
          </w:tcPr>
          <w:p w14:paraId="6AD401AC" w14:textId="3FA53520" w:rsidR="00E90371" w:rsidRPr="00732BC3" w:rsidRDefault="00A322DB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2D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625125A2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E1DA552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25C2317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2,863</w:t>
            </w:r>
          </w:p>
        </w:tc>
        <w:tc>
          <w:tcPr>
            <w:tcW w:w="416" w:type="dxa"/>
            <w:vAlign w:val="bottom"/>
          </w:tcPr>
          <w:p w14:paraId="13BAFD34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7907130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52E1E1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5B04B5B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2,863</w:t>
            </w:r>
          </w:p>
        </w:tc>
      </w:tr>
      <w:tr w:rsidR="00E90371" w:rsidRPr="00732BC3" w14:paraId="2ACA0E47" w14:textId="77777777" w:rsidTr="00102C03">
        <w:trPr>
          <w:trHeight w:val="137"/>
        </w:trPr>
        <w:tc>
          <w:tcPr>
            <w:tcW w:w="3897" w:type="dxa"/>
            <w:vAlign w:val="bottom"/>
          </w:tcPr>
          <w:p w14:paraId="35DDB9C8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162CEBC6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33,601</w:t>
            </w:r>
          </w:p>
        </w:tc>
        <w:tc>
          <w:tcPr>
            <w:tcW w:w="269" w:type="dxa"/>
          </w:tcPr>
          <w:p w14:paraId="545DD4A9" w14:textId="77777777" w:rsidR="00E90371" w:rsidRPr="00732BC3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EB4270B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29,101</w:t>
            </w:r>
          </w:p>
        </w:tc>
        <w:tc>
          <w:tcPr>
            <w:tcW w:w="416" w:type="dxa"/>
            <w:vAlign w:val="bottom"/>
          </w:tcPr>
          <w:p w14:paraId="504AAE0E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043FDA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33,601</w:t>
            </w:r>
          </w:p>
        </w:tc>
        <w:tc>
          <w:tcPr>
            <w:tcW w:w="269" w:type="dxa"/>
          </w:tcPr>
          <w:p w14:paraId="2A127633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14D3A80" w14:textId="77777777" w:rsidR="00E90371" w:rsidRPr="007C0B95" w:rsidRDefault="00E90371" w:rsidP="0010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29,101</w:t>
            </w:r>
          </w:p>
        </w:tc>
      </w:tr>
      <w:tr w:rsidR="00E90371" w:rsidRPr="00732BC3" w14:paraId="1C1EA3F1" w14:textId="77777777" w:rsidTr="00307EB3">
        <w:trPr>
          <w:trHeight w:val="137"/>
        </w:trPr>
        <w:tc>
          <w:tcPr>
            <w:tcW w:w="3897" w:type="dxa"/>
            <w:vAlign w:val="bottom"/>
          </w:tcPr>
          <w:p w14:paraId="54177BC6" w14:textId="77777777" w:rsidR="00E90371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1" w:type="dxa"/>
          </w:tcPr>
          <w:p w14:paraId="23F4445B" w14:textId="77777777" w:rsidR="00E90371" w:rsidRPr="00732BC3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CEF2056" w14:textId="77777777" w:rsidR="00E90371" w:rsidRPr="00732BC3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CB875CF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3B8C55B3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1C08328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17441D1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40DAFD1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0371" w:rsidRPr="00732BC3" w14:paraId="77F590DD" w14:textId="77777777" w:rsidTr="00307EB3">
        <w:trPr>
          <w:trHeight w:val="137"/>
        </w:trPr>
        <w:tc>
          <w:tcPr>
            <w:tcW w:w="3897" w:type="dxa"/>
            <w:vAlign w:val="bottom"/>
          </w:tcPr>
          <w:p w14:paraId="7E753943" w14:textId="77777777" w:rsidR="00E90371" w:rsidRPr="00732BC3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อื่น ๆ</w:t>
            </w:r>
          </w:p>
        </w:tc>
        <w:tc>
          <w:tcPr>
            <w:tcW w:w="991" w:type="dxa"/>
          </w:tcPr>
          <w:p w14:paraId="7222BABE" w14:textId="77777777" w:rsidR="00E90371" w:rsidRPr="00732BC3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631185" w14:textId="77777777" w:rsidR="00E90371" w:rsidRPr="00732BC3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8A3F6F5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3545CE1A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007EA8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807CA3F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DE6BD35" w14:textId="77777777" w:rsidR="00E90371" w:rsidRPr="007C0B95" w:rsidRDefault="00E90371" w:rsidP="00307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32BC3" w14:paraId="1A5258FF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FFFDD1A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991" w:type="dxa"/>
          </w:tcPr>
          <w:p w14:paraId="45D22F19" w14:textId="39D34766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2B65A747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5CF166C" w14:textId="221B5DE5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416" w:type="dxa"/>
            <w:vAlign w:val="bottom"/>
          </w:tcPr>
          <w:p w14:paraId="249C1FF4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4828AB7" w14:textId="43048711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6F10555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A7A42E" w14:textId="097349C5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794708" w:rsidRPr="00732BC3" w14:paraId="569AE3ED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2CF1C5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2B44092E" w14:textId="7966DAA2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C20F1CA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6E8C88B" w14:textId="685971BD" w:rsidR="00794708" w:rsidRPr="007C0B95" w:rsidRDefault="00D6583D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4,483</w:t>
            </w:r>
          </w:p>
        </w:tc>
        <w:tc>
          <w:tcPr>
            <w:tcW w:w="416" w:type="dxa"/>
            <w:vAlign w:val="bottom"/>
          </w:tcPr>
          <w:p w14:paraId="6B626791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92C152B" w14:textId="53330573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B34F73F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9FE29EA" w14:textId="385040C5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4,483</w:t>
            </w:r>
          </w:p>
        </w:tc>
      </w:tr>
      <w:tr w:rsidR="00794708" w:rsidRPr="00732BC3" w14:paraId="238EF14B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0E384ADE" w14:textId="768AEC6B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209CE956" w14:textId="431A1B36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EB0550B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DBB67CF" w14:textId="4A6D5DFD" w:rsidR="00794708" w:rsidRPr="007C0B95" w:rsidRDefault="00A322DB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698A1762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B00ABA" w14:textId="09403BAF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64,426</w:t>
            </w:r>
          </w:p>
        </w:tc>
        <w:tc>
          <w:tcPr>
            <w:tcW w:w="269" w:type="dxa"/>
          </w:tcPr>
          <w:p w14:paraId="099872A4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72B4CD" w14:textId="69F3908F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37,857</w:t>
            </w:r>
          </w:p>
        </w:tc>
      </w:tr>
      <w:tr w:rsidR="00794708" w:rsidRPr="00732BC3" w14:paraId="1E295388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709935B" w14:textId="1F92C0F4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7566F3A1" w14:textId="677218D9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11,856</w:t>
            </w:r>
          </w:p>
        </w:tc>
        <w:tc>
          <w:tcPr>
            <w:tcW w:w="269" w:type="dxa"/>
          </w:tcPr>
          <w:p w14:paraId="099D6512" w14:textId="77777777" w:rsidR="00794708" w:rsidRPr="00732BC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63B277F" w14:textId="60BB9630" w:rsidR="00794708" w:rsidRPr="007C0B95" w:rsidRDefault="00763CE6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6,91</w:t>
            </w:r>
            <w:r w:rsidR="005072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16" w:type="dxa"/>
            <w:vAlign w:val="bottom"/>
          </w:tcPr>
          <w:p w14:paraId="566729AC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B6931C" w14:textId="671BC896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11,856</w:t>
            </w:r>
          </w:p>
        </w:tc>
        <w:tc>
          <w:tcPr>
            <w:tcW w:w="269" w:type="dxa"/>
          </w:tcPr>
          <w:p w14:paraId="4D367B07" w14:textId="77777777" w:rsidR="00794708" w:rsidRPr="007C0B95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E1A9DED" w14:textId="177DA321" w:rsidR="00794708" w:rsidRPr="007C0B95" w:rsidRDefault="00763CE6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6,915</w:t>
            </w:r>
          </w:p>
        </w:tc>
      </w:tr>
    </w:tbl>
    <w:p w14:paraId="7B3E2E45" w14:textId="77777777" w:rsidR="000B4E38" w:rsidRPr="000B4E38" w:rsidRDefault="000B4E3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065163" w:rsidRPr="00714FDE" w14:paraId="3FDFEEC5" w14:textId="77777777" w:rsidTr="003B46E5">
        <w:trPr>
          <w:tblHeader/>
        </w:trPr>
        <w:tc>
          <w:tcPr>
            <w:tcW w:w="3897" w:type="dxa"/>
          </w:tcPr>
          <w:p w14:paraId="49F6374C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05B4449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B8107F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35DC875" w14:textId="77777777" w:rsidR="00065163" w:rsidRPr="00065163" w:rsidRDefault="00065163" w:rsidP="003B46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65163" w:rsidRPr="00714FDE" w14:paraId="2479C9B3" w14:textId="77777777" w:rsidTr="003B46E5">
        <w:trPr>
          <w:tblHeader/>
        </w:trPr>
        <w:tc>
          <w:tcPr>
            <w:tcW w:w="3897" w:type="dxa"/>
          </w:tcPr>
          <w:p w14:paraId="0CD7D33C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ECF6C34" w14:textId="73823A1B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44" w:type="dxa"/>
            <w:vAlign w:val="bottom"/>
          </w:tcPr>
          <w:p w14:paraId="0676E4B4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A3090C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14:paraId="542DFAE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2FF5201" w14:textId="1F3CCE7F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267" w:type="dxa"/>
            <w:vAlign w:val="bottom"/>
          </w:tcPr>
          <w:p w14:paraId="17F99AED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DB9302B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65163" w:rsidRPr="00714FDE" w14:paraId="49A84FA5" w14:textId="77777777" w:rsidTr="003B46E5">
        <w:trPr>
          <w:tblHeader/>
        </w:trPr>
        <w:tc>
          <w:tcPr>
            <w:tcW w:w="3897" w:type="dxa"/>
          </w:tcPr>
          <w:p w14:paraId="6F3B96F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5C1B71BF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bottom"/>
          </w:tcPr>
          <w:p w14:paraId="23E79B82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7458C04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67" w:type="dxa"/>
          </w:tcPr>
          <w:p w14:paraId="12193B5D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6D07245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7" w:type="dxa"/>
            <w:vAlign w:val="bottom"/>
          </w:tcPr>
          <w:p w14:paraId="460926D8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8240A34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065163" w:rsidRPr="00714FDE" w14:paraId="5652FD61" w14:textId="77777777" w:rsidTr="003B46E5">
        <w:trPr>
          <w:tblHeader/>
        </w:trPr>
        <w:tc>
          <w:tcPr>
            <w:tcW w:w="3897" w:type="dxa"/>
          </w:tcPr>
          <w:p w14:paraId="5904563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08" w:type="dxa"/>
            <w:gridSpan w:val="7"/>
          </w:tcPr>
          <w:p w14:paraId="166C5DB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65163" w:rsidRPr="00714FDE" w14:paraId="0B48559E" w14:textId="77777777" w:rsidTr="003B46E5">
        <w:tc>
          <w:tcPr>
            <w:tcW w:w="3897" w:type="dxa"/>
            <w:vAlign w:val="bottom"/>
          </w:tcPr>
          <w:p w14:paraId="48CF674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7" w:type="dxa"/>
          </w:tcPr>
          <w:p w14:paraId="57B9DDFE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108632E4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075B1199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BBED9F9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3BCF28E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2B22E45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A5CA2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065163" w:rsidRPr="00714FDE" w14:paraId="1E7B018B" w14:textId="77777777" w:rsidTr="003B46E5">
        <w:tc>
          <w:tcPr>
            <w:tcW w:w="3897" w:type="dxa"/>
            <w:vAlign w:val="bottom"/>
          </w:tcPr>
          <w:p w14:paraId="71094B2A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C957004" w14:textId="27218F6C" w:rsidR="00065163" w:rsidRPr="00065163" w:rsidRDefault="0079470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  <w:tc>
          <w:tcPr>
            <w:tcW w:w="244" w:type="dxa"/>
          </w:tcPr>
          <w:p w14:paraId="5BF6F057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B6F1DDC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4,744</w:t>
            </w:r>
          </w:p>
        </w:tc>
        <w:tc>
          <w:tcPr>
            <w:tcW w:w="267" w:type="dxa"/>
            <w:vAlign w:val="bottom"/>
          </w:tcPr>
          <w:p w14:paraId="60D95C1C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AF7A30" w14:textId="6A8B2081" w:rsidR="00065163" w:rsidRPr="00065163" w:rsidRDefault="00794708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  <w:tc>
          <w:tcPr>
            <w:tcW w:w="267" w:type="dxa"/>
          </w:tcPr>
          <w:p w14:paraId="1FEF3903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76AFD0F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4,744</w:t>
            </w:r>
          </w:p>
        </w:tc>
      </w:tr>
      <w:tr w:rsidR="00065163" w:rsidRPr="00714FDE" w14:paraId="411D691E" w14:textId="77777777" w:rsidTr="003B46E5">
        <w:tc>
          <w:tcPr>
            <w:tcW w:w="3897" w:type="dxa"/>
            <w:vAlign w:val="bottom"/>
          </w:tcPr>
          <w:p w14:paraId="6FF6E3D8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6D8FD81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260F518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A7695F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5D821835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E79A05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A0C99D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075C544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163" w:rsidRPr="00714FDE" w14:paraId="76493D3C" w14:textId="77777777" w:rsidTr="003B46E5">
        <w:tc>
          <w:tcPr>
            <w:tcW w:w="3897" w:type="dxa"/>
            <w:vAlign w:val="bottom"/>
          </w:tcPr>
          <w:p w14:paraId="20566C35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2E81F70F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AEFD111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34521D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B3F13AE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E2B87B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BF7FC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F56C52" w14:textId="77777777" w:rsidR="00065163" w:rsidRPr="00065163" w:rsidRDefault="00065163" w:rsidP="003B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14FDE" w14:paraId="36B31BE4" w14:textId="77777777" w:rsidTr="003B46E5">
        <w:tc>
          <w:tcPr>
            <w:tcW w:w="3897" w:type="dxa"/>
            <w:vAlign w:val="bottom"/>
          </w:tcPr>
          <w:p w14:paraId="72BF108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</w:tcPr>
          <w:p w14:paraId="26E9A38C" w14:textId="646D812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4" w:type="dxa"/>
          </w:tcPr>
          <w:p w14:paraId="6C33F49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3C4B89" w14:textId="7D61FD0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 xml:space="preserve">120 </w:t>
            </w:r>
          </w:p>
        </w:tc>
        <w:tc>
          <w:tcPr>
            <w:tcW w:w="267" w:type="dxa"/>
            <w:vAlign w:val="bottom"/>
          </w:tcPr>
          <w:p w14:paraId="442A7D3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138F63" w14:textId="2FF25B4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7" w:type="dxa"/>
          </w:tcPr>
          <w:p w14:paraId="627096F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5C5EF2" w14:textId="3675636A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794708" w:rsidRPr="00714FDE" w14:paraId="08C7EC5E" w14:textId="77777777" w:rsidTr="003B46E5">
        <w:tc>
          <w:tcPr>
            <w:tcW w:w="3897" w:type="dxa"/>
            <w:vAlign w:val="bottom"/>
          </w:tcPr>
          <w:p w14:paraId="1041D99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49452E93" w14:textId="57FFDB2E" w:rsidR="00794708" w:rsidRPr="00065163" w:rsidDel="00F1579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44" w:type="dxa"/>
          </w:tcPr>
          <w:p w14:paraId="7E18AA7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351B5F6" w14:textId="33342346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267" w:type="dxa"/>
            <w:vAlign w:val="bottom"/>
          </w:tcPr>
          <w:p w14:paraId="40BE608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8A03CA" w14:textId="6A73ADC4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67" w:type="dxa"/>
          </w:tcPr>
          <w:p w14:paraId="63C05A0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4AFC8F" w14:textId="5073B3B9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4708" w:rsidRPr="00714FDE" w14:paraId="6ECC5128" w14:textId="77777777" w:rsidTr="003B46E5">
        <w:tc>
          <w:tcPr>
            <w:tcW w:w="3897" w:type="dxa"/>
            <w:vAlign w:val="bottom"/>
          </w:tcPr>
          <w:p w14:paraId="78C393A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0203A49E" w14:textId="0D8847C9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44" w:type="dxa"/>
          </w:tcPr>
          <w:p w14:paraId="60CEF12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E054D8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28,557</w:t>
            </w:r>
          </w:p>
        </w:tc>
        <w:tc>
          <w:tcPr>
            <w:tcW w:w="267" w:type="dxa"/>
            <w:vAlign w:val="bottom"/>
          </w:tcPr>
          <w:p w14:paraId="2C7B993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B1D249" w14:textId="0F3F5C5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7" w:type="dxa"/>
          </w:tcPr>
          <w:p w14:paraId="6CDD054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621191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28,557</w:t>
            </w:r>
          </w:p>
        </w:tc>
      </w:tr>
      <w:tr w:rsidR="00794708" w:rsidRPr="00714FDE" w14:paraId="3FF51F13" w14:textId="77777777" w:rsidTr="003B46E5">
        <w:tc>
          <w:tcPr>
            <w:tcW w:w="3897" w:type="dxa"/>
            <w:vAlign w:val="bottom"/>
          </w:tcPr>
          <w:p w14:paraId="2F52689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783227B" w14:textId="6FC2A03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CCE6FF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6A977A6" w14:textId="7239FD7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E5FE1E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699F59" w14:textId="13EC881A" w:rsidR="00794708" w:rsidRPr="00065163" w:rsidRDefault="00D43E4A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30,427</w:t>
            </w:r>
          </w:p>
        </w:tc>
        <w:tc>
          <w:tcPr>
            <w:tcW w:w="267" w:type="dxa"/>
            <w:vAlign w:val="bottom"/>
          </w:tcPr>
          <w:p w14:paraId="22130A0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F746936" w14:textId="22CC7C15" w:rsidR="00794708" w:rsidRPr="00065163" w:rsidRDefault="00D43E4A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50,412</w:t>
            </w:r>
          </w:p>
        </w:tc>
      </w:tr>
      <w:tr w:rsidR="00794708" w:rsidRPr="00714FDE" w14:paraId="68EFEEAD" w14:textId="77777777" w:rsidTr="003B46E5">
        <w:tc>
          <w:tcPr>
            <w:tcW w:w="3897" w:type="dxa"/>
            <w:vAlign w:val="bottom"/>
          </w:tcPr>
          <w:p w14:paraId="39B5E94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2C4212B" w14:textId="091FB001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44,272</w:t>
            </w:r>
          </w:p>
        </w:tc>
        <w:tc>
          <w:tcPr>
            <w:tcW w:w="244" w:type="dxa"/>
          </w:tcPr>
          <w:p w14:paraId="09391B3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D576A6" w14:textId="35BE5BB5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 xml:space="preserve">62,003 </w:t>
            </w:r>
          </w:p>
        </w:tc>
        <w:tc>
          <w:tcPr>
            <w:tcW w:w="267" w:type="dxa"/>
            <w:vAlign w:val="bottom"/>
          </w:tcPr>
          <w:p w14:paraId="0E35B99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E1C9B82" w14:textId="68634F6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44,272</w:t>
            </w:r>
          </w:p>
        </w:tc>
        <w:tc>
          <w:tcPr>
            <w:tcW w:w="267" w:type="dxa"/>
          </w:tcPr>
          <w:p w14:paraId="6A86AE0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BCF40A6" w14:textId="30681928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61,608</w:t>
            </w:r>
          </w:p>
        </w:tc>
      </w:tr>
      <w:tr w:rsidR="00794708" w:rsidRPr="00714FDE" w14:paraId="11CB3C02" w14:textId="77777777" w:rsidTr="003B46E5">
        <w:tc>
          <w:tcPr>
            <w:tcW w:w="3897" w:type="dxa"/>
          </w:tcPr>
          <w:p w14:paraId="57A462E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เงินรับฝาก</w:t>
            </w:r>
          </w:p>
        </w:tc>
        <w:tc>
          <w:tcPr>
            <w:tcW w:w="1187" w:type="dxa"/>
            <w:vAlign w:val="bottom"/>
          </w:tcPr>
          <w:p w14:paraId="5872FBA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E2D174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32E3B27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441B89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4852AE3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26F2C43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A5DF6A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714FDE" w14:paraId="66EA69FC" w14:textId="77777777" w:rsidTr="003B46E5">
        <w:tc>
          <w:tcPr>
            <w:tcW w:w="3897" w:type="dxa"/>
          </w:tcPr>
          <w:p w14:paraId="3CC9D11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5669029" w14:textId="559E6D89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3,561,218</w:t>
            </w:r>
          </w:p>
        </w:tc>
        <w:tc>
          <w:tcPr>
            <w:tcW w:w="244" w:type="dxa"/>
          </w:tcPr>
          <w:p w14:paraId="6AB5289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2E335CC" w14:textId="5B65D55A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1,534,723</w:t>
            </w:r>
          </w:p>
        </w:tc>
        <w:tc>
          <w:tcPr>
            <w:tcW w:w="267" w:type="dxa"/>
            <w:vAlign w:val="bottom"/>
          </w:tcPr>
          <w:p w14:paraId="2193A02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732E11" w14:textId="3523D095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3,561,218</w:t>
            </w:r>
          </w:p>
        </w:tc>
        <w:tc>
          <w:tcPr>
            <w:tcW w:w="267" w:type="dxa"/>
          </w:tcPr>
          <w:p w14:paraId="58BB035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97CE1AD" w14:textId="6CB6D534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1,534,723</w:t>
            </w:r>
          </w:p>
        </w:tc>
      </w:tr>
      <w:tr w:rsidR="00794708" w:rsidRPr="00714FDE" w14:paraId="412E7AC0" w14:textId="77777777" w:rsidTr="003B46E5">
        <w:tc>
          <w:tcPr>
            <w:tcW w:w="3897" w:type="dxa"/>
          </w:tcPr>
          <w:p w14:paraId="49F0D4F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37270191" w14:textId="7083201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E73D87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4511D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C97A0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55B6F88" w14:textId="665DC99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232,429</w:t>
            </w:r>
          </w:p>
        </w:tc>
        <w:tc>
          <w:tcPr>
            <w:tcW w:w="267" w:type="dxa"/>
          </w:tcPr>
          <w:p w14:paraId="1FD27A1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8A29B58" w14:textId="3D1E213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255,732</w:t>
            </w:r>
          </w:p>
        </w:tc>
      </w:tr>
      <w:tr w:rsidR="00794708" w:rsidRPr="00714FDE" w14:paraId="7D906D1C" w14:textId="77777777" w:rsidTr="003B46E5">
        <w:tc>
          <w:tcPr>
            <w:tcW w:w="3897" w:type="dxa"/>
            <w:vAlign w:val="bottom"/>
          </w:tcPr>
          <w:p w14:paraId="2F27F44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2AD37AE0" w14:textId="19C0F8E3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3E4A">
              <w:rPr>
                <w:rFonts w:asciiTheme="majorBidi" w:hAnsiTheme="majorBidi" w:cstheme="majorBidi"/>
                <w:sz w:val="28"/>
                <w:szCs w:val="28"/>
              </w:rPr>
              <w:t>164,138</w:t>
            </w:r>
          </w:p>
        </w:tc>
        <w:tc>
          <w:tcPr>
            <w:tcW w:w="244" w:type="dxa"/>
          </w:tcPr>
          <w:p w14:paraId="0E1D9B8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E332DA" w14:textId="01C28E5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1,302,850</w:t>
            </w:r>
          </w:p>
        </w:tc>
        <w:tc>
          <w:tcPr>
            <w:tcW w:w="267" w:type="dxa"/>
            <w:vAlign w:val="bottom"/>
          </w:tcPr>
          <w:p w14:paraId="4722954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4C4EA6F" w14:textId="1B18EC57" w:rsidR="00794708" w:rsidRPr="00065163" w:rsidRDefault="00D43E4A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1,164,138</w:t>
            </w:r>
          </w:p>
        </w:tc>
        <w:tc>
          <w:tcPr>
            <w:tcW w:w="267" w:type="dxa"/>
          </w:tcPr>
          <w:p w14:paraId="6162558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78E907" w14:textId="47ED994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1,302,850</w:t>
            </w:r>
          </w:p>
        </w:tc>
      </w:tr>
      <w:tr w:rsidR="00794708" w:rsidRPr="00714FDE" w14:paraId="325864E1" w14:textId="77777777" w:rsidTr="003B46E5">
        <w:tc>
          <w:tcPr>
            <w:tcW w:w="3897" w:type="dxa"/>
          </w:tcPr>
          <w:p w14:paraId="28B6B48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4383B25" w14:textId="02E2831C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110,102</w:t>
            </w:r>
          </w:p>
        </w:tc>
        <w:tc>
          <w:tcPr>
            <w:tcW w:w="244" w:type="dxa"/>
          </w:tcPr>
          <w:p w14:paraId="7C41B25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F637A69" w14:textId="1FDC2435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113,441</w:t>
            </w:r>
          </w:p>
        </w:tc>
        <w:tc>
          <w:tcPr>
            <w:tcW w:w="267" w:type="dxa"/>
            <w:vAlign w:val="bottom"/>
          </w:tcPr>
          <w:p w14:paraId="265C010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29F951A" w14:textId="7C505EEC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110,102</w:t>
            </w:r>
          </w:p>
        </w:tc>
        <w:tc>
          <w:tcPr>
            <w:tcW w:w="267" w:type="dxa"/>
          </w:tcPr>
          <w:p w14:paraId="2F27C51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3C0B124" w14:textId="011EA951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113,441</w:t>
            </w:r>
          </w:p>
        </w:tc>
      </w:tr>
      <w:tr w:rsidR="00794708" w:rsidRPr="00A962B9" w14:paraId="2274188F" w14:textId="77777777" w:rsidTr="003B46E5">
        <w:tc>
          <w:tcPr>
            <w:tcW w:w="3897" w:type="dxa"/>
          </w:tcPr>
          <w:p w14:paraId="0422EB6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4AAE665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F99558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873C74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CB1E74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0391B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3FA3FC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26C5E8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7EE168EC" w14:textId="77777777" w:rsidTr="003B46E5">
        <w:tc>
          <w:tcPr>
            <w:tcW w:w="3897" w:type="dxa"/>
          </w:tcPr>
          <w:p w14:paraId="5ADEF32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87" w:type="dxa"/>
          </w:tcPr>
          <w:p w14:paraId="3621EFE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EFD9CF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7B184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75F3B4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70EFF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B308A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610AA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2AB79B90" w14:textId="77777777" w:rsidTr="003B46E5">
        <w:tc>
          <w:tcPr>
            <w:tcW w:w="3897" w:type="dxa"/>
            <w:vAlign w:val="bottom"/>
          </w:tcPr>
          <w:p w14:paraId="28832CE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4B5E8DD5" w14:textId="5DD3DF86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573FE2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DE99C2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406</w:t>
            </w:r>
            <w:r w:rsidRPr="00065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048</w:t>
            </w:r>
          </w:p>
        </w:tc>
        <w:tc>
          <w:tcPr>
            <w:tcW w:w="267" w:type="dxa"/>
            <w:vAlign w:val="bottom"/>
          </w:tcPr>
          <w:p w14:paraId="161814F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4E8A27E" w14:textId="24FE5EA3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BAE8B0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2192BF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406,048</w:t>
            </w:r>
          </w:p>
        </w:tc>
      </w:tr>
      <w:tr w:rsidR="00794708" w:rsidRPr="00A962B9" w14:paraId="3A984BD9" w14:textId="77777777" w:rsidTr="003B46E5">
        <w:tc>
          <w:tcPr>
            <w:tcW w:w="3897" w:type="dxa"/>
            <w:vAlign w:val="bottom"/>
          </w:tcPr>
          <w:p w14:paraId="60D7A31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4B97FFD8" w14:textId="2432ED06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303,263</w:t>
            </w:r>
          </w:p>
        </w:tc>
        <w:tc>
          <w:tcPr>
            <w:tcW w:w="244" w:type="dxa"/>
          </w:tcPr>
          <w:p w14:paraId="213EE98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5925EC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5B4BA82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7DC2AC" w14:textId="69B306B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303,263</w:t>
            </w:r>
          </w:p>
        </w:tc>
        <w:tc>
          <w:tcPr>
            <w:tcW w:w="267" w:type="dxa"/>
          </w:tcPr>
          <w:p w14:paraId="73A1FB4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832A95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708" w:rsidRPr="00A962B9" w14:paraId="5E36AAA4" w14:textId="77777777" w:rsidTr="003B46E5">
        <w:tc>
          <w:tcPr>
            <w:tcW w:w="3897" w:type="dxa"/>
          </w:tcPr>
          <w:p w14:paraId="7FA28F5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1A6299D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B553E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5FB91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94CF68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9AA26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5487C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8E9D90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4D1E6130" w14:textId="77777777" w:rsidTr="003B46E5">
        <w:tc>
          <w:tcPr>
            <w:tcW w:w="3897" w:type="dxa"/>
          </w:tcPr>
          <w:p w14:paraId="723D470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33DA64C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5C5A128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685507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36B7D2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AE12C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6A13E1B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17C71FD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A962B9" w14:paraId="61CC5EB3" w14:textId="77777777" w:rsidTr="003B46E5">
        <w:tc>
          <w:tcPr>
            <w:tcW w:w="3897" w:type="dxa"/>
          </w:tcPr>
          <w:p w14:paraId="21834A9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44D1B975" w14:textId="0DDB018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2,508,228</w:t>
            </w:r>
          </w:p>
        </w:tc>
        <w:tc>
          <w:tcPr>
            <w:tcW w:w="244" w:type="dxa"/>
          </w:tcPr>
          <w:p w14:paraId="3CC48A3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5AF7D345" w14:textId="3E329A3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2,492,838</w:t>
            </w:r>
          </w:p>
        </w:tc>
        <w:tc>
          <w:tcPr>
            <w:tcW w:w="267" w:type="dxa"/>
            <w:vAlign w:val="bottom"/>
          </w:tcPr>
          <w:p w14:paraId="7070F61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389E1CD6" w14:textId="0E729EEE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2,508,228</w:t>
            </w:r>
          </w:p>
        </w:tc>
        <w:tc>
          <w:tcPr>
            <w:tcW w:w="267" w:type="dxa"/>
          </w:tcPr>
          <w:p w14:paraId="24C50C0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66BD4B8" w14:textId="36523C08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2,492,838</w:t>
            </w:r>
          </w:p>
        </w:tc>
      </w:tr>
      <w:tr w:rsidR="00794708" w:rsidRPr="00A962B9" w14:paraId="00A63021" w14:textId="77777777" w:rsidTr="003B46E5">
        <w:tc>
          <w:tcPr>
            <w:tcW w:w="3897" w:type="dxa"/>
          </w:tcPr>
          <w:p w14:paraId="7859DA4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2A17F385" w14:textId="25D5857C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3E5F66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582BADE1" w14:textId="10523E74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118,925</w:t>
            </w:r>
          </w:p>
        </w:tc>
        <w:tc>
          <w:tcPr>
            <w:tcW w:w="267" w:type="dxa"/>
            <w:vAlign w:val="bottom"/>
          </w:tcPr>
          <w:p w14:paraId="1EBA7B5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731B6477" w14:textId="00883E8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EA269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DD71DFC" w14:textId="0BD5C23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118,925</w:t>
            </w:r>
          </w:p>
        </w:tc>
      </w:tr>
      <w:tr w:rsidR="00794708" w:rsidRPr="00A962B9" w14:paraId="5177AC36" w14:textId="77777777" w:rsidTr="003B46E5">
        <w:tc>
          <w:tcPr>
            <w:tcW w:w="3897" w:type="dxa"/>
          </w:tcPr>
          <w:p w14:paraId="029124D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53E8D65" w14:textId="0B6EB4C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121,234</w:t>
            </w:r>
          </w:p>
        </w:tc>
        <w:tc>
          <w:tcPr>
            <w:tcW w:w="244" w:type="dxa"/>
          </w:tcPr>
          <w:p w14:paraId="1BC3196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26B1FDA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155C326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06E6B0" w14:textId="656B0093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121,234</w:t>
            </w:r>
          </w:p>
        </w:tc>
        <w:tc>
          <w:tcPr>
            <w:tcW w:w="267" w:type="dxa"/>
          </w:tcPr>
          <w:p w14:paraId="5CCCA56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1F2FA4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708" w:rsidRPr="00A962B9" w14:paraId="1D065E0F" w14:textId="77777777" w:rsidTr="003B46E5">
        <w:tc>
          <w:tcPr>
            <w:tcW w:w="3897" w:type="dxa"/>
          </w:tcPr>
          <w:p w14:paraId="7716859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60F898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0D1C0F8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88CA82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71CA30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40A75E3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D57A6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6BC5C43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230B5A65" w14:textId="77777777" w:rsidTr="003B46E5">
        <w:tc>
          <w:tcPr>
            <w:tcW w:w="3897" w:type="dxa"/>
          </w:tcPr>
          <w:p w14:paraId="18532FB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  <w:vAlign w:val="bottom"/>
          </w:tcPr>
          <w:p w14:paraId="4A59E67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75EAD6B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4D3C1DD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652C35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001D87F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07F6365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B8FB47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794708" w:rsidRPr="00A962B9" w14:paraId="5D66351C" w14:textId="77777777" w:rsidTr="003B46E5">
        <w:tc>
          <w:tcPr>
            <w:tcW w:w="3897" w:type="dxa"/>
          </w:tcPr>
          <w:p w14:paraId="0597941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319CAB1" w14:textId="113BED5E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48,295</w:t>
            </w:r>
          </w:p>
        </w:tc>
        <w:tc>
          <w:tcPr>
            <w:tcW w:w="244" w:type="dxa"/>
          </w:tcPr>
          <w:p w14:paraId="2F81BDF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F60B7FF" w14:textId="59A2C1D5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9,657</w:t>
            </w:r>
          </w:p>
        </w:tc>
        <w:tc>
          <w:tcPr>
            <w:tcW w:w="267" w:type="dxa"/>
            <w:vAlign w:val="bottom"/>
          </w:tcPr>
          <w:p w14:paraId="5C7F654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E5C9AF3" w14:textId="0E20D3FE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48,295</w:t>
            </w:r>
          </w:p>
        </w:tc>
        <w:tc>
          <w:tcPr>
            <w:tcW w:w="267" w:type="dxa"/>
          </w:tcPr>
          <w:p w14:paraId="61B12D6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287D92" w14:textId="19EAA403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9,657</w:t>
            </w:r>
          </w:p>
        </w:tc>
      </w:tr>
      <w:tr w:rsidR="00794708" w:rsidRPr="00A962B9" w14:paraId="323026F6" w14:textId="77777777" w:rsidTr="003B46E5">
        <w:tc>
          <w:tcPr>
            <w:tcW w:w="3897" w:type="dxa"/>
            <w:vAlign w:val="bottom"/>
          </w:tcPr>
          <w:p w14:paraId="351062A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50A5F863" w14:textId="430DF641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A36C5A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489F4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67" w:type="dxa"/>
            <w:vAlign w:val="bottom"/>
          </w:tcPr>
          <w:p w14:paraId="671284C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C7CFCBE" w14:textId="20F3EFCF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1F8EA2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53CA26D" w14:textId="4E547A74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794708" w:rsidRPr="00A962B9" w14:paraId="69A5E96B" w14:textId="77777777" w:rsidTr="003B46E5">
        <w:tc>
          <w:tcPr>
            <w:tcW w:w="3897" w:type="dxa"/>
          </w:tcPr>
          <w:p w14:paraId="7C536C7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27757E9B" w14:textId="1E2CB35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86C49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A2FDABA" w14:textId="53F2F1CD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8E6C23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B4F3F1" w14:textId="262F9136" w:rsidR="00794708" w:rsidRPr="00065163" w:rsidRDefault="00D43E4A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30,545</w:t>
            </w:r>
          </w:p>
        </w:tc>
        <w:tc>
          <w:tcPr>
            <w:tcW w:w="267" w:type="dxa"/>
          </w:tcPr>
          <w:p w14:paraId="73FF677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8308D35" w14:textId="09E282A9" w:rsidR="00794708" w:rsidRPr="00065163" w:rsidRDefault="00D43E4A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57,223</w:t>
            </w:r>
          </w:p>
        </w:tc>
      </w:tr>
      <w:tr w:rsidR="00794708" w:rsidRPr="00A962B9" w14:paraId="04834946" w14:textId="77777777" w:rsidTr="003B46E5">
        <w:tc>
          <w:tcPr>
            <w:tcW w:w="3897" w:type="dxa"/>
            <w:vAlign w:val="bottom"/>
          </w:tcPr>
          <w:p w14:paraId="1CF88C6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06303AA5" w14:textId="51BB5028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43E4A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44" w:type="dxa"/>
          </w:tcPr>
          <w:p w14:paraId="034687E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3D7CEE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3,944</w:t>
            </w:r>
          </w:p>
        </w:tc>
        <w:tc>
          <w:tcPr>
            <w:tcW w:w="267" w:type="dxa"/>
            <w:vAlign w:val="bottom"/>
          </w:tcPr>
          <w:p w14:paraId="492A548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F9CE9A" w14:textId="19FEE24E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43E4A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67" w:type="dxa"/>
          </w:tcPr>
          <w:p w14:paraId="4577EB0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810400" w14:textId="056F9439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3,944</w:t>
            </w:r>
          </w:p>
        </w:tc>
      </w:tr>
      <w:tr w:rsidR="00794708" w:rsidRPr="00A962B9" w14:paraId="72D1F464" w14:textId="77777777" w:rsidTr="003B46E5">
        <w:tc>
          <w:tcPr>
            <w:tcW w:w="3897" w:type="dxa"/>
          </w:tcPr>
          <w:p w14:paraId="3B9EAAAB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51062A5A" w14:textId="2879BDDA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44" w:type="dxa"/>
          </w:tcPr>
          <w:p w14:paraId="74939C6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DE50AB7" w14:textId="2A33351E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67" w:type="dxa"/>
            <w:vAlign w:val="bottom"/>
          </w:tcPr>
          <w:p w14:paraId="36D8F7E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CAB4890" w14:textId="21429F49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67" w:type="dxa"/>
          </w:tcPr>
          <w:p w14:paraId="120B888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F80FF60" w14:textId="2BA57468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</w:tbl>
    <w:p w14:paraId="70B52C2D" w14:textId="77777777" w:rsidR="00065163" w:rsidRDefault="00065163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02A488" w14:textId="3F2A1F2F" w:rsidR="00D5318D" w:rsidRPr="00C76AD1" w:rsidRDefault="00D72461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F21966">
        <w:rPr>
          <w:rFonts w:ascii="Angsana New" w:hAnsi="Angsana New" w:cs="Angsana New" w:hint="cs"/>
          <w:sz w:val="28"/>
          <w:szCs w:val="28"/>
        </w:rPr>
        <w:t xml:space="preserve">30 </w:t>
      </w:r>
      <w:r w:rsidR="00F2196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2196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 w:rsidR="00E66002">
        <w:rPr>
          <w:rFonts w:asciiTheme="majorBidi" w:hAnsiTheme="majorBidi" w:cstheme="majorBidi"/>
          <w:sz w:val="28"/>
          <w:szCs w:val="28"/>
        </w:rPr>
        <w:t>7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ตราสารหนี้ที่ออกและเงินกู้ยืมของธนาคารจากบริษัทใหญ่</w:t>
      </w:r>
      <w:r w:rsidR="00F1340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C76AD1">
        <w:rPr>
          <w:rFonts w:asciiTheme="majorBidi" w:hAnsiTheme="majorBidi" w:cstheme="majorBidi" w:hint="cs"/>
          <w:sz w:val="28"/>
          <w:szCs w:val="28"/>
          <w:cs/>
        </w:rPr>
        <w:t>และกิจการที่เกี่ยวข้องกันอื่นมี</w:t>
      </w:r>
      <w:r w:rsidR="00621C9D">
        <w:rPr>
          <w:rFonts w:asciiTheme="majorBidi" w:hAnsiTheme="majorBidi" w:cstheme="majorBidi" w:hint="cs"/>
          <w:sz w:val="28"/>
          <w:szCs w:val="28"/>
          <w:cs/>
        </w:rPr>
        <w:t>มู</w:t>
      </w:r>
      <w:r w:rsidR="000E4039">
        <w:rPr>
          <w:rFonts w:asciiTheme="majorBidi" w:hAnsiTheme="majorBidi" w:cstheme="majorBidi" w:hint="cs"/>
          <w:sz w:val="28"/>
          <w:szCs w:val="28"/>
          <w:cs/>
        </w:rPr>
        <w:t>ล</w:t>
      </w:r>
      <w:r w:rsidR="000A6572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6620EE">
        <w:rPr>
          <w:rFonts w:asciiTheme="majorBidi" w:hAnsiTheme="majorBidi" w:cstheme="majorBidi" w:hint="cs"/>
          <w:sz w:val="28"/>
          <w:szCs w:val="28"/>
          <w:cs/>
        </w:rPr>
        <w:t>ที่ตราไว้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7F3604">
        <w:rPr>
          <w:rFonts w:asciiTheme="majorBidi" w:hAnsiTheme="majorBidi" w:cstheme="majorBidi"/>
          <w:sz w:val="28"/>
          <w:szCs w:val="28"/>
        </w:rPr>
        <w:t>2,850</w:t>
      </w:r>
      <w:r w:rsidR="00EC245E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F360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F3604">
        <w:rPr>
          <w:rFonts w:asciiTheme="majorBidi" w:hAnsiTheme="majorBidi" w:cstheme="majorBidi"/>
          <w:i/>
          <w:iCs/>
          <w:sz w:val="28"/>
          <w:szCs w:val="28"/>
        </w:rPr>
        <w:t>2,850</w:t>
      </w:r>
      <w:r w:rsidR="00E257E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7258D0">
        <w:rPr>
          <w:rFonts w:asciiTheme="majorBidi" w:hAnsiTheme="majorBidi" w:cstheme="majorBidi" w:hint="cs"/>
          <w:sz w:val="28"/>
          <w:szCs w:val="28"/>
          <w:cs/>
        </w:rPr>
        <w:t>ทั้งนี้กลุ่มธนาคารไม่มีตราสารหนี้ที่ออกและ</w:t>
      </w:r>
      <w:r w:rsidR="007258D0">
        <w:rPr>
          <w:rFonts w:asciiTheme="majorBidi" w:hAnsiTheme="majorBidi" w:cstheme="majorBidi"/>
          <w:sz w:val="28"/>
          <w:szCs w:val="28"/>
          <w:cs/>
        </w:rPr>
        <w:br/>
      </w:r>
      <w:r w:rsidR="007258D0">
        <w:rPr>
          <w:rFonts w:asciiTheme="majorBidi" w:hAnsiTheme="majorBidi" w:cstheme="majorBidi" w:hint="cs"/>
          <w:sz w:val="28"/>
          <w:szCs w:val="28"/>
          <w:cs/>
        </w:rPr>
        <w:t xml:space="preserve">เงินกู้ยืมที่ออกใหม่ในระหว่างงวดเก้าเดือนสิ้นสุดวันที่ </w:t>
      </w:r>
      <w:r w:rsidR="007258D0">
        <w:rPr>
          <w:rFonts w:asciiTheme="majorBidi" w:hAnsiTheme="majorBidi" w:cstheme="majorBidi"/>
          <w:sz w:val="28"/>
          <w:szCs w:val="28"/>
        </w:rPr>
        <w:t xml:space="preserve">30 </w:t>
      </w:r>
      <w:r w:rsidR="007258D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7258D0">
        <w:rPr>
          <w:rFonts w:asciiTheme="majorBidi" w:hAnsiTheme="majorBidi" w:cstheme="majorBidi"/>
          <w:sz w:val="28"/>
          <w:szCs w:val="28"/>
        </w:rPr>
        <w:t>2567</w:t>
      </w:r>
    </w:p>
    <w:p w14:paraId="1E960FA5" w14:textId="7975AE46" w:rsidR="00300D5A" w:rsidRDefault="00300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position w:val="1"/>
          <w:sz w:val="28"/>
          <w:szCs w:val="28"/>
          <w:cs/>
        </w:rPr>
      </w:pPr>
      <w:r>
        <w:rPr>
          <w:rFonts w:asciiTheme="majorBidi" w:hAnsiTheme="majorBidi" w:cstheme="majorBidi"/>
          <w:b/>
          <w:position w:val="1"/>
          <w:sz w:val="28"/>
          <w:szCs w:val="28"/>
          <w:cs/>
        </w:rPr>
        <w:br w:type="page"/>
      </w:r>
    </w:p>
    <w:p w14:paraId="07921988" w14:textId="31891B38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0AEA36D9" w14:textId="77777777" w:rsidR="00D72461" w:rsidRPr="005F105D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7DDE873" w14:textId="03831D4B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sz w:val="28"/>
          <w:szCs w:val="28"/>
        </w:rPr>
      </w:pPr>
      <w:r w:rsidRPr="005F105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F105D"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5F105D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5F105D">
        <w:rPr>
          <w:rFonts w:asciiTheme="majorBidi" w:hAnsiTheme="majorBidi" w:cstheme="majorBidi"/>
          <w:sz w:val="28"/>
          <w:szCs w:val="28"/>
        </w:rPr>
        <w:t xml:space="preserve">2567 </w:t>
      </w:r>
      <w:r w:rsidRPr="005F105D">
        <w:rPr>
          <w:rFonts w:asciiTheme="majorBidi" w:hAnsiTheme="majorBidi" w:cstheme="majorBidi"/>
          <w:sz w:val="28"/>
          <w:szCs w:val="28"/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="00300D5A">
        <w:rPr>
          <w:rFonts w:asciiTheme="majorBidi" w:hAnsiTheme="majorBidi" w:cstheme="majorBidi"/>
          <w:sz w:val="28"/>
          <w:szCs w:val="28"/>
        </w:rPr>
        <w:t>15</w:t>
      </w:r>
      <w:r w:rsidRPr="005F105D">
        <w:rPr>
          <w:rFonts w:asciiTheme="majorBidi" w:hAnsiTheme="majorBidi" w:cstheme="majorBidi"/>
          <w:sz w:val="28"/>
          <w:szCs w:val="28"/>
        </w:rPr>
        <w:t xml:space="preserve"> </w:t>
      </w:r>
      <w:r w:rsidRPr="005F105D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F105D">
        <w:rPr>
          <w:rFonts w:asciiTheme="majorBidi" w:hAnsiTheme="majorBidi" w:cstheme="majorBidi"/>
          <w:sz w:val="28"/>
          <w:szCs w:val="28"/>
          <w:cs/>
        </w:rPr>
        <w:br/>
      </w:r>
      <w:r w:rsidRPr="005F105D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D34AE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34AEA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5F105D">
        <w:rPr>
          <w:rFonts w:asciiTheme="majorBidi" w:hAnsiTheme="majorBidi" w:cstheme="majorBidi"/>
          <w:i/>
          <w:iCs/>
          <w:sz w:val="28"/>
          <w:szCs w:val="28"/>
        </w:rPr>
        <w:t xml:space="preserve">: 15 </w:t>
      </w:r>
      <w:r w:rsidRPr="005F105D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F105D">
        <w:rPr>
          <w:rFonts w:asciiTheme="majorBidi" w:hAnsiTheme="majorBidi" w:cstheme="majorBidi"/>
          <w:sz w:val="28"/>
          <w:szCs w:val="28"/>
          <w:cs/>
        </w:rPr>
        <w:t xml:space="preserve"> อายุสัญญา </w:t>
      </w:r>
      <w:r w:rsidRPr="005F105D">
        <w:rPr>
          <w:rFonts w:asciiTheme="majorBidi" w:hAnsiTheme="majorBidi" w:cstheme="majorBidi"/>
          <w:sz w:val="28"/>
          <w:szCs w:val="28"/>
        </w:rPr>
        <w:t>5</w:t>
      </w:r>
      <w:r w:rsidRPr="005F105D">
        <w:rPr>
          <w:rFonts w:asciiTheme="majorBidi" w:hAnsiTheme="majorBidi" w:cstheme="majorBidi"/>
          <w:sz w:val="28"/>
          <w:szCs w:val="28"/>
          <w:cs/>
        </w:rPr>
        <w:t xml:space="preserve"> ปี อัตราดอกเบี้ยเป็นไปตามอัตราสวัสดิการพนักงาน</w:t>
      </w:r>
      <w:r w:rsidRPr="005F105D">
        <w:rPr>
          <w:rFonts w:asciiTheme="majorBidi" w:hAnsiTheme="majorBidi" w:cstheme="majorBidi"/>
          <w:sz w:val="28"/>
          <w:szCs w:val="28"/>
        </w:rPr>
        <w:t xml:space="preserve"> </w:t>
      </w:r>
      <w:r w:rsidRPr="005F105D">
        <w:rPr>
          <w:rFonts w:asciiTheme="majorBidi" w:hAnsiTheme="majorBidi" w:cstheme="majorBidi"/>
          <w:sz w:val="28"/>
          <w:szCs w:val="28"/>
          <w:cs/>
        </w:rPr>
        <w:t>ธนาคารถือที่อยู่อาศัย</w:t>
      </w:r>
      <w:r w:rsidRPr="005F105D">
        <w:rPr>
          <w:rFonts w:ascii="Angsana New" w:hAnsi="Angsana New" w:cs="Angsana New"/>
          <w:sz w:val="28"/>
          <w:szCs w:val="28"/>
          <w:cs/>
        </w:rPr>
        <w:t>เป็นหลักประกัน</w:t>
      </w:r>
    </w:p>
    <w:p w14:paraId="0CD24D6A" w14:textId="77777777" w:rsidR="001D45C5" w:rsidRPr="005F105D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position w:val="1"/>
          <w:sz w:val="28"/>
          <w:szCs w:val="28"/>
        </w:rPr>
      </w:pPr>
    </w:p>
    <w:p w14:paraId="00F1DA4F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ธนาคารให้บริการรับฝากเงินแก่บุคคลหรือกิจการที่เกี่ยวข้องกันหลายราย อัตราดอกเบี้ยเป็นไปตามราคาที่ตกลงกันในแต่ละสัญญา </w:t>
      </w:r>
    </w:p>
    <w:p w14:paraId="5950C6D0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AE809A9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ธนาคารมีสัญญาการให้บริการเป็นตัวแทนจำหน่ายผลิตภัณฑ์ประกันชีวิต ประกันสุขภาพ และประกันภัยกับกิจการอื่นที่เกี่ยวข้องกัน ธนาคารจะได้รับค่านายหน้าและค่าส่งเสริมการตลาดตามอัตราที่ระบุในสัญญา อัตราค่านายหน้าจะกำหนดเป็นรายผลิตภัณฑ์โดยไม่มีกำหนดอายุสัญญา สัญญาการส่งเสริมการตลาดมีอายุสัญญา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1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ปี </w:t>
      </w:r>
    </w:p>
    <w:p w14:paraId="02C74D26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32E7597C" w14:textId="5A1C405A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Micro Pay </w:t>
      </w:r>
      <w:r w:rsidR="00E42D27">
        <w:rPr>
          <w:rFonts w:ascii="Angsana New" w:hAnsi="Angsana New" w:cs="Angsana New"/>
          <w:bCs/>
          <w:sz w:val="28"/>
          <w:szCs w:val="28"/>
        </w:rPr>
        <w:br/>
      </w:r>
      <w:r w:rsidRPr="005F105D">
        <w:rPr>
          <w:rFonts w:ascii="Angsana New" w:hAnsi="Angsana New" w:cs="Angsana New"/>
          <w:bCs/>
          <w:sz w:val="28"/>
          <w:szCs w:val="28"/>
        </w:rPr>
        <w:t>e-Wallet)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และสัญญา 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Hosting Infrastructure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2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7060CA1B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4C365968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12</w:t>
      </w:r>
      <w:r w:rsidRPr="005F105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Cs/>
          <w:sz w:val="28"/>
          <w:szCs w:val="28"/>
        </w:rPr>
        <w:t>-</w:t>
      </w:r>
      <w:r w:rsidRPr="005F105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14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เดือน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C10BE53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962644D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Micro Pay </w:t>
      </w:r>
      <w:r w:rsidRPr="005F105D">
        <w:rPr>
          <w:rFonts w:ascii="Angsana New" w:hAnsi="Angsana New" w:cs="Angsana New"/>
          <w:bCs/>
          <w:sz w:val="28"/>
          <w:szCs w:val="28"/>
        </w:rPr>
        <w:br/>
        <w:t>e-Wallet)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จากบริษัทย่อย 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2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1EAE91E6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A1FF9AD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ธนาคารมีสัญญาให้เช่าพื้นที่สำนักงานกับบริษัทใหญ่และบริษัทย่อย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3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27BA2283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2ACACC10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ธนาคารมีสัญญาเช่าพื้นที่สำนักงานกับกิจการอื่นที่เกี่ยวข้องกัน 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3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41035ECC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8980DAC" w14:textId="77777777" w:rsidR="00777141" w:rsidRDefault="0077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Cs/>
          <w:i/>
          <w:iCs/>
          <w:sz w:val="28"/>
          <w:szCs w:val="28"/>
          <w:cs/>
        </w:rPr>
        <w:br w:type="page"/>
      </w:r>
    </w:p>
    <w:p w14:paraId="3958A1E9" w14:textId="6D198F36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Cs/>
          <w:i/>
          <w:iCs/>
          <w:sz w:val="28"/>
          <w:szCs w:val="28"/>
        </w:rPr>
      </w:pPr>
      <w:r w:rsidRPr="005F105D">
        <w:rPr>
          <w:rFonts w:ascii="Angsana New" w:hAnsi="Angsana New" w:cs="Angsana New"/>
          <w:bCs/>
          <w:i/>
          <w:iCs/>
          <w:sz w:val="28"/>
          <w:szCs w:val="28"/>
          <w:cs/>
        </w:rPr>
        <w:lastRenderedPageBreak/>
        <w:t>หนังสือคํ้าประกัน</w:t>
      </w:r>
    </w:p>
    <w:p w14:paraId="18482D68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2402A661" w14:textId="67BA86B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i/>
          <w:iCs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ณ วันที่ </w:t>
      </w:r>
      <w:r w:rsidRPr="005F105D"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5F105D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5F105D">
        <w:rPr>
          <w:rFonts w:ascii="Angsana New" w:hAnsi="Angsana New" w:cs="Angsana New"/>
          <w:sz w:val="28"/>
          <w:szCs w:val="28"/>
        </w:rPr>
        <w:t xml:space="preserve">2567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ธนาคารออกหนังสือค้ำประกันให้แก่บริษัทย่อย เป็น</w:t>
      </w:r>
      <w:r w:rsidRPr="00390784">
        <w:rPr>
          <w:rFonts w:ascii="Angsana New" w:hAnsi="Angsana New" w:cs="Angsana New"/>
          <w:b/>
          <w:sz w:val="28"/>
          <w:szCs w:val="28"/>
          <w:cs/>
        </w:rPr>
        <w:t>จำนวน</w:t>
      </w:r>
      <w:r w:rsidR="00390784">
        <w:rPr>
          <w:rFonts w:ascii="Angsana New" w:hAnsi="Angsana New" w:cs="Angsana New"/>
          <w:b/>
          <w:sz w:val="28"/>
          <w:szCs w:val="28"/>
        </w:rPr>
        <w:t xml:space="preserve"> </w:t>
      </w:r>
      <w:r w:rsidR="00390784">
        <w:rPr>
          <w:rFonts w:ascii="Angsana New" w:hAnsi="Angsana New" w:cs="Angsana New"/>
          <w:bCs/>
          <w:sz w:val="28"/>
          <w:szCs w:val="28"/>
        </w:rPr>
        <w:t>6.5</w:t>
      </w:r>
      <w:r w:rsidR="00C07B33" w:rsidRPr="00BA7F6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390784">
        <w:rPr>
          <w:rFonts w:ascii="Angsana New" w:hAnsi="Angsana New" w:cs="Angsana New"/>
          <w:b/>
          <w:sz w:val="28"/>
          <w:szCs w:val="28"/>
          <w:cs/>
        </w:rPr>
        <w:t>ล้าน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บาท </w:t>
      </w:r>
      <w:r w:rsidRPr="005F105D">
        <w:rPr>
          <w:rFonts w:ascii="Angsana New" w:hAnsi="Angsana New" w:cs="Angsana New"/>
          <w:bCs/>
          <w:i/>
          <w:iCs/>
          <w:sz w:val="28"/>
          <w:szCs w:val="28"/>
        </w:rPr>
        <w:t xml:space="preserve">(31 </w:t>
      </w:r>
      <w:r w:rsidRPr="005F105D">
        <w:rPr>
          <w:rFonts w:ascii="Angsana New" w:hAnsi="Angsana New" w:cs="Angsana New"/>
          <w:b/>
          <w:i/>
          <w:iCs/>
          <w:sz w:val="28"/>
          <w:szCs w:val="28"/>
          <w:cs/>
        </w:rPr>
        <w:t>ธันวาคม</w:t>
      </w:r>
      <w:r w:rsidRPr="005F105D">
        <w:rPr>
          <w:rFonts w:ascii="Angsana New" w:hAnsi="Angsana New" w:cs="Angsana New"/>
          <w:bCs/>
          <w:i/>
          <w:iCs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Cs/>
          <w:i/>
          <w:iCs/>
          <w:sz w:val="28"/>
          <w:szCs w:val="28"/>
        </w:rPr>
        <w:t>2566: 10.5</w:t>
      </w:r>
      <w:r w:rsidRPr="005F105D">
        <w:rPr>
          <w:rFonts w:ascii="Angsana New" w:hAnsi="Angsana New" w:cs="Angsana New"/>
          <w:b/>
          <w:i/>
          <w:iCs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i/>
          <w:iCs/>
          <w:sz w:val="28"/>
          <w:szCs w:val="28"/>
          <w:cs/>
        </w:rPr>
        <w:t>ล้านบาท)</w:t>
      </w:r>
    </w:p>
    <w:p w14:paraId="7BF9FD15" w14:textId="77777777" w:rsidR="00DC2374" w:rsidRPr="0031170A" w:rsidRDefault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4E47267" w14:textId="640F0934" w:rsidR="00CA3ED3" w:rsidRPr="0031170A" w:rsidRDefault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31170A">
        <w:rPr>
          <w:rFonts w:asciiTheme="majorBidi" w:hAnsiTheme="majorBidi" w:cs="Angsana New" w:hint="cs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2D6DA6CB" w14:textId="77777777" w:rsidR="00D72461" w:rsidRPr="0031170A" w:rsidRDefault="00D72461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498BC8" w14:textId="77777777" w:rsidR="005F105D" w:rsidRPr="005F105D" w:rsidRDefault="005F105D" w:rsidP="005F105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5F105D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กลุ่มธนาคารไม่มีการจ่ายผลประโยชน์อื่นแก่กรรมการและผู้บริหาร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24DC5410" w14:textId="592633A0" w:rsidR="005F105D" w:rsidRDefault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68340A61" w14:textId="77777777" w:rsidR="007F74A5" w:rsidRPr="005F105D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0F3E4E1F" w14:textId="01565629" w:rsidR="007F74A5" w:rsidRPr="005F105D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F74A5" w:rsidRPr="005F105D" w:rsidSect="008579D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6CB57D8" w14:textId="77777777" w:rsidR="0068407F" w:rsidRPr="0068407F" w:rsidRDefault="0068407F" w:rsidP="006840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8407F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</w:p>
    <w:p w14:paraId="5A9AF65A" w14:textId="24E9D08B" w:rsidR="0068407F" w:rsidRDefault="0068407F" w:rsidP="0068407F">
      <w:pPr>
        <w:ind w:firstLine="540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pPr w:leftFromText="180" w:rightFromText="180" w:vertAnchor="page" w:horzAnchor="margin" w:tblpXSpec="center" w:tblpY="3751"/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5D1312" w:rsidRPr="0068407F" w14:paraId="46EF0033" w14:textId="77777777" w:rsidTr="005D1312">
        <w:trPr>
          <w:cantSplit/>
        </w:trPr>
        <w:tc>
          <w:tcPr>
            <w:tcW w:w="4410" w:type="dxa"/>
          </w:tcPr>
          <w:p w14:paraId="0D30C98B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23B08BC6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D1312" w:rsidRPr="0068407F" w14:paraId="55C21F14" w14:textId="77777777" w:rsidTr="005D1312">
        <w:trPr>
          <w:cantSplit/>
        </w:trPr>
        <w:tc>
          <w:tcPr>
            <w:tcW w:w="4410" w:type="dxa"/>
          </w:tcPr>
          <w:p w14:paraId="59E77320" w14:textId="77777777" w:rsidR="005D1312" w:rsidRPr="0068407F" w:rsidRDefault="005D1312" w:rsidP="005D1312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1F38813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5D1312" w:rsidRPr="0068407F" w14:paraId="14279CD0" w14:textId="77777777" w:rsidTr="005D1312">
        <w:trPr>
          <w:cantSplit/>
          <w:trHeight w:val="344"/>
        </w:trPr>
        <w:tc>
          <w:tcPr>
            <w:tcW w:w="4410" w:type="dxa"/>
            <w:vAlign w:val="bottom"/>
          </w:tcPr>
          <w:p w14:paraId="132F2506" w14:textId="77777777" w:rsidR="005D1312" w:rsidRPr="0068407F" w:rsidRDefault="005D1312" w:rsidP="005D1312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2AC1A18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6F71C60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82841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BBD3AB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582C7D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538531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2CD8CC7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D1312" w:rsidRPr="0068407F" w14:paraId="6DFEA632" w14:textId="77777777" w:rsidTr="005D1312">
        <w:trPr>
          <w:cantSplit/>
          <w:trHeight w:val="721"/>
        </w:trPr>
        <w:tc>
          <w:tcPr>
            <w:tcW w:w="4410" w:type="dxa"/>
          </w:tcPr>
          <w:p w14:paraId="4EB78CE9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72A5AD12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8ED70F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4980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9189FD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0B861B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C89207D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3B03D0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B22A7F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916D0B" w14:textId="77777777" w:rsidR="005D1312" w:rsidRPr="0068407F" w:rsidRDefault="005D1312" w:rsidP="005D1312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6511041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58D65F3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310772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19B91F9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D1312" w:rsidRPr="0068407F" w14:paraId="640E0521" w14:textId="77777777" w:rsidTr="005D1312">
        <w:trPr>
          <w:cantSplit/>
          <w:trHeight w:val="432"/>
        </w:trPr>
        <w:tc>
          <w:tcPr>
            <w:tcW w:w="4410" w:type="dxa"/>
          </w:tcPr>
          <w:p w14:paraId="5D3AB609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30666A7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6840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6840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D1312" w:rsidRPr="0068407F" w14:paraId="6C549632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08E7B6E8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3C6095AF" w14:textId="27893EBA" w:rsidR="005D1312" w:rsidRPr="0068407F" w:rsidRDefault="00FC2596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83" w:type="dxa"/>
            <w:vAlign w:val="bottom"/>
          </w:tcPr>
          <w:p w14:paraId="605B2547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3B1F24E" w14:textId="61678D57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9,049,143</w:t>
            </w:r>
          </w:p>
        </w:tc>
        <w:tc>
          <w:tcPr>
            <w:tcW w:w="183" w:type="dxa"/>
            <w:vAlign w:val="bottom"/>
          </w:tcPr>
          <w:p w14:paraId="7CA9682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0EC8B7" w14:textId="438A5B11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747,508</w:t>
            </w:r>
          </w:p>
        </w:tc>
        <w:tc>
          <w:tcPr>
            <w:tcW w:w="183" w:type="dxa"/>
            <w:vAlign w:val="bottom"/>
          </w:tcPr>
          <w:p w14:paraId="7436CED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AA47C6" w14:textId="4B48EC7E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1,182,079</w:t>
            </w:r>
          </w:p>
        </w:tc>
        <w:tc>
          <w:tcPr>
            <w:tcW w:w="183" w:type="dxa"/>
            <w:vAlign w:val="bottom"/>
          </w:tcPr>
          <w:p w14:paraId="20907B55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D81DDB" w14:textId="07EDB978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10,978,730</w:t>
            </w:r>
          </w:p>
        </w:tc>
        <w:tc>
          <w:tcPr>
            <w:tcW w:w="180" w:type="dxa"/>
            <w:vAlign w:val="bottom"/>
          </w:tcPr>
          <w:p w14:paraId="3AFE3A51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101482" w14:textId="6A51BAA6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EFAC52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2B2B19D" w14:textId="29FB224A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10,979,098</w:t>
            </w:r>
          </w:p>
        </w:tc>
      </w:tr>
      <w:tr w:rsidR="005D1312" w:rsidRPr="0068407F" w14:paraId="5F518DAC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0412E4EB" w14:textId="2D106AA4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EA5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A59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A5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EA59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3E4BC72" w14:textId="298CCAE4" w:rsidR="005D1312" w:rsidRPr="0068407F" w:rsidRDefault="00FC2596" w:rsidP="0034207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40,345</w:t>
            </w:r>
          </w:p>
        </w:tc>
        <w:tc>
          <w:tcPr>
            <w:tcW w:w="183" w:type="dxa"/>
            <w:vAlign w:val="bottom"/>
          </w:tcPr>
          <w:p w14:paraId="591E60A4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D6E5DC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0F775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62810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7FDA2E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5EF67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2345AB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4A1BD" w14:textId="22C2309A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(115,745)</w:t>
            </w:r>
          </w:p>
        </w:tc>
        <w:tc>
          <w:tcPr>
            <w:tcW w:w="180" w:type="dxa"/>
            <w:vAlign w:val="bottom"/>
          </w:tcPr>
          <w:p w14:paraId="302DA9CD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E4A7" w14:textId="12C31B1B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(3,719)</w:t>
            </w:r>
          </w:p>
        </w:tc>
        <w:tc>
          <w:tcPr>
            <w:tcW w:w="180" w:type="dxa"/>
            <w:vAlign w:val="bottom"/>
          </w:tcPr>
          <w:p w14:paraId="0F6BC9F1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52ECBEA" w14:textId="636C2B19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(79,119)</w:t>
            </w:r>
          </w:p>
        </w:tc>
      </w:tr>
      <w:tr w:rsidR="005D1312" w:rsidRPr="0068407F" w14:paraId="2B07D613" w14:textId="77777777" w:rsidTr="005D1312">
        <w:trPr>
          <w:cantSplit/>
          <w:trHeight w:val="302"/>
        </w:trPr>
        <w:tc>
          <w:tcPr>
            <w:tcW w:w="4410" w:type="dxa"/>
          </w:tcPr>
          <w:p w14:paraId="56B4EC21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5D3965C" w14:textId="282E48D6" w:rsidR="005D1312" w:rsidRPr="0068407F" w:rsidRDefault="00FC2596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40,713</w:t>
            </w:r>
          </w:p>
        </w:tc>
        <w:tc>
          <w:tcPr>
            <w:tcW w:w="183" w:type="dxa"/>
            <w:vAlign w:val="bottom"/>
          </w:tcPr>
          <w:p w14:paraId="513C4899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0B9F51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FD4A1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0FB45D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87181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B529E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15C8E2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C83588" w14:textId="2DE92B2D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10,862,985</w:t>
            </w:r>
          </w:p>
        </w:tc>
        <w:tc>
          <w:tcPr>
            <w:tcW w:w="180" w:type="dxa"/>
            <w:vAlign w:val="bottom"/>
          </w:tcPr>
          <w:p w14:paraId="64BA7B6B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1DAFFB" w14:textId="0ADA55ED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(3,719)</w:t>
            </w:r>
          </w:p>
        </w:tc>
        <w:tc>
          <w:tcPr>
            <w:tcW w:w="180" w:type="dxa"/>
            <w:vAlign w:val="bottom"/>
          </w:tcPr>
          <w:p w14:paraId="4AF5108B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6886E9A" w14:textId="331691A4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10,899,979</w:t>
            </w:r>
          </w:p>
        </w:tc>
      </w:tr>
      <w:tr w:rsidR="005D1312" w:rsidRPr="0068407F" w14:paraId="31038F2A" w14:textId="77777777" w:rsidTr="005D1312">
        <w:trPr>
          <w:cantSplit/>
          <w:trHeight w:val="302"/>
        </w:trPr>
        <w:tc>
          <w:tcPr>
            <w:tcW w:w="4410" w:type="dxa"/>
          </w:tcPr>
          <w:p w14:paraId="66AC5F5B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DD318B2" w14:textId="2DCF4F1A" w:rsidR="005D1312" w:rsidRPr="0068407F" w:rsidRDefault="00FC2596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(60,079)</w:t>
            </w:r>
          </w:p>
        </w:tc>
        <w:tc>
          <w:tcPr>
            <w:tcW w:w="183" w:type="dxa"/>
            <w:vAlign w:val="bottom"/>
          </w:tcPr>
          <w:p w14:paraId="2667616C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113058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787E1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89A48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78972B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A4C3033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E1FDB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CFA34E" w14:textId="7DD43D05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(4,169,548)</w:t>
            </w:r>
          </w:p>
        </w:tc>
        <w:tc>
          <w:tcPr>
            <w:tcW w:w="180" w:type="dxa"/>
            <w:vAlign w:val="bottom"/>
          </w:tcPr>
          <w:p w14:paraId="2FB8E644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668D00" w14:textId="1120C47F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</w:t>
            </w:r>
            <w:r w:rsidR="007823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03C3215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505A3DD9" w14:textId="7D0FBA2D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(4,226,42</w:t>
            </w:r>
            <w:r w:rsidR="007823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312" w:rsidRPr="0068407F" w14:paraId="47C6D72B" w14:textId="77777777" w:rsidTr="005D1312">
        <w:trPr>
          <w:cantSplit/>
          <w:trHeight w:val="302"/>
        </w:trPr>
        <w:tc>
          <w:tcPr>
            <w:tcW w:w="4410" w:type="dxa"/>
          </w:tcPr>
          <w:p w14:paraId="70981639" w14:textId="77777777" w:rsidR="005D1312" w:rsidRPr="0068407F" w:rsidRDefault="005D1312" w:rsidP="005D1312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996BFD" w14:textId="5901721B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(19,366)</w:t>
            </w:r>
          </w:p>
        </w:tc>
        <w:tc>
          <w:tcPr>
            <w:tcW w:w="183" w:type="dxa"/>
            <w:vAlign w:val="bottom"/>
          </w:tcPr>
          <w:p w14:paraId="39D09650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2346E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636BC5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2A67B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D8C658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3DFE1B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4A0701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FBB037" w14:textId="4EF7F520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6,693,437</w:t>
            </w:r>
          </w:p>
        </w:tc>
        <w:tc>
          <w:tcPr>
            <w:tcW w:w="180" w:type="dxa"/>
            <w:vAlign w:val="bottom"/>
          </w:tcPr>
          <w:p w14:paraId="6CA41BBF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C9728F" w14:textId="658045B4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</w:t>
            </w:r>
            <w:r w:rsidR="00782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3CC1AC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2DEC8B6" w14:textId="72D63F91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6,673,55</w:t>
            </w:r>
            <w:r w:rsidR="00782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5D1312" w:rsidRPr="0068407F" w14:paraId="0DEF6903" w14:textId="77777777" w:rsidTr="005D1312">
        <w:trPr>
          <w:cantSplit/>
          <w:trHeight w:val="302"/>
        </w:trPr>
        <w:tc>
          <w:tcPr>
            <w:tcW w:w="4410" w:type="dxa"/>
          </w:tcPr>
          <w:p w14:paraId="3239596C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D28650A" w14:textId="6AF2DAA5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B9248B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BBE89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D80CF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76BE4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E6E22AD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3516D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BB428D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4F762" w14:textId="06EDFD05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(3,630,049)</w:t>
            </w:r>
          </w:p>
        </w:tc>
        <w:tc>
          <w:tcPr>
            <w:tcW w:w="180" w:type="dxa"/>
            <w:vAlign w:val="bottom"/>
          </w:tcPr>
          <w:p w14:paraId="73C35479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8C9920" w14:textId="68DC3666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DB1B25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BAD2EF7" w14:textId="57CF0288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</w:t>
            </w:r>
            <w:r w:rsidR="00A50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630,049)</w:t>
            </w:r>
          </w:p>
        </w:tc>
      </w:tr>
      <w:tr w:rsidR="005D1312" w:rsidRPr="0068407F" w14:paraId="67B6EA50" w14:textId="77777777" w:rsidTr="005D1312">
        <w:trPr>
          <w:cantSplit/>
          <w:trHeight w:val="302"/>
        </w:trPr>
        <w:tc>
          <w:tcPr>
            <w:tcW w:w="4410" w:type="dxa"/>
          </w:tcPr>
          <w:p w14:paraId="349C632B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5429C" w14:textId="5DAC8A40" w:rsidR="005D1312" w:rsidRPr="0068407F" w:rsidRDefault="00342070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(19,366)</w:t>
            </w:r>
          </w:p>
        </w:tc>
        <w:tc>
          <w:tcPr>
            <w:tcW w:w="183" w:type="dxa"/>
            <w:vAlign w:val="bottom"/>
          </w:tcPr>
          <w:p w14:paraId="6F293A47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ADAD4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DE5862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CF199A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A0141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2FF606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E103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18F49" w14:textId="601DA09A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3,063,388</w:t>
            </w:r>
          </w:p>
        </w:tc>
        <w:tc>
          <w:tcPr>
            <w:tcW w:w="180" w:type="dxa"/>
            <w:vAlign w:val="bottom"/>
          </w:tcPr>
          <w:p w14:paraId="72A2B3EA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D1463" w14:textId="3ACD9444" w:rsidR="005D1312" w:rsidRPr="0068407F" w:rsidRDefault="00B463AD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</w:t>
            </w:r>
            <w:r w:rsidR="00782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6407E2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A8F54D8" w14:textId="65A21EEC" w:rsidR="005D1312" w:rsidRPr="0068407F" w:rsidRDefault="00A50B59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3,043,5</w:t>
            </w:r>
            <w:r w:rsidR="007823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</w:p>
        </w:tc>
      </w:tr>
      <w:tr w:rsidR="005D1312" w:rsidRPr="0068407F" w14:paraId="563C979B" w14:textId="77777777" w:rsidTr="005D1312">
        <w:trPr>
          <w:cantSplit/>
          <w:trHeight w:val="302"/>
        </w:trPr>
        <w:tc>
          <w:tcPr>
            <w:tcW w:w="4410" w:type="dxa"/>
          </w:tcPr>
          <w:p w14:paraId="6F47E50A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42A92A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0486788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4B8B0F6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C699E11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E1BDB5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377FD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92FAEE7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5580F3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40CA7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A4D993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3BD723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B92193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649BF4D" w14:textId="0F0863DD" w:rsidR="005D1312" w:rsidRPr="0068407F" w:rsidRDefault="00A50B59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(611,919)</w:t>
            </w:r>
          </w:p>
        </w:tc>
      </w:tr>
      <w:tr w:rsidR="005D1312" w:rsidRPr="0068407F" w14:paraId="681E280B" w14:textId="77777777" w:rsidTr="005D1312">
        <w:trPr>
          <w:cantSplit/>
          <w:trHeight w:val="302"/>
        </w:trPr>
        <w:tc>
          <w:tcPr>
            <w:tcW w:w="4410" w:type="dxa"/>
          </w:tcPr>
          <w:p w14:paraId="6D90FCB5" w14:textId="77777777" w:rsidR="005D1312" w:rsidRPr="0068407F" w:rsidRDefault="005D1312" w:rsidP="005D131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7" w:type="dxa"/>
            <w:vAlign w:val="bottom"/>
          </w:tcPr>
          <w:p w14:paraId="6E3B9F11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523E00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212BF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A16647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DD59B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C82DA8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8C4DE3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94DEB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31303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13224A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176433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6BC0FD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74FD4" w14:textId="0D47C454" w:rsidR="005D1312" w:rsidRPr="0068407F" w:rsidRDefault="00A50B59" w:rsidP="00A50B59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2,431,59</w:t>
            </w:r>
            <w:r w:rsidR="00782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3DECD655" w14:textId="36A93052" w:rsidR="0068407F" w:rsidRDefault="0068407F" w:rsidP="0068407F">
      <w:pPr>
        <w:ind w:firstLine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ในระหว่างงวดเก้าเดือนสิ้นสุดวันที่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30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กันยายน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2567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กลุ่มธนาคารไม่มีการเปลี่ยนแปลงโครงสร้างของส่วนงานดำเนินงานที่รายงาน</w:t>
      </w:r>
    </w:p>
    <w:p w14:paraId="446CAF2A" w14:textId="61C0D482" w:rsidR="00E417B0" w:rsidRPr="008F03B2" w:rsidRDefault="00E417B0">
      <w:pPr>
        <w:rPr>
          <w:rFonts w:cs="Angsana New"/>
          <w:szCs w:val="22"/>
        </w:rPr>
      </w:pPr>
      <w:r>
        <w:br w:type="page"/>
      </w:r>
    </w:p>
    <w:tbl>
      <w:tblPr>
        <w:tblW w:w="1466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12043" w:rsidRPr="00732BC3" w14:paraId="415F3B3E" w14:textId="77777777" w:rsidTr="005D1312">
        <w:trPr>
          <w:cantSplit/>
        </w:trPr>
        <w:tc>
          <w:tcPr>
            <w:tcW w:w="4410" w:type="dxa"/>
          </w:tcPr>
          <w:p w14:paraId="55BADD7B" w14:textId="77777777" w:rsidR="00E12043" w:rsidRPr="00732BC3" w:rsidRDefault="00E12043" w:rsidP="003B46E5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7CCF8CF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43" w:rsidRPr="00732BC3" w14:paraId="670A1F7A" w14:textId="77777777" w:rsidTr="005D1312">
        <w:trPr>
          <w:cantSplit/>
        </w:trPr>
        <w:tc>
          <w:tcPr>
            <w:tcW w:w="4410" w:type="dxa"/>
          </w:tcPr>
          <w:p w14:paraId="7D7081D3" w14:textId="77777777" w:rsidR="00E12043" w:rsidRPr="00732BC3" w:rsidRDefault="00E12043" w:rsidP="003B46E5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03186B8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E12043" w:rsidRPr="00732BC3" w14:paraId="149D628E" w14:textId="77777777" w:rsidTr="005D1312">
        <w:trPr>
          <w:cantSplit/>
          <w:trHeight w:val="344"/>
        </w:trPr>
        <w:tc>
          <w:tcPr>
            <w:tcW w:w="4410" w:type="dxa"/>
            <w:vAlign w:val="bottom"/>
          </w:tcPr>
          <w:p w14:paraId="0A6674F9" w14:textId="77777777" w:rsidR="00E12043" w:rsidRPr="00732BC3" w:rsidRDefault="00E12043" w:rsidP="003B46E5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7A22C48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W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438985FF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5830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58D1E707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798DD39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0E6B99D8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50F9A78B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2043" w:rsidRPr="00732BC3" w14:paraId="2DFA24E2" w14:textId="77777777" w:rsidTr="005D1312">
        <w:trPr>
          <w:cantSplit/>
          <w:trHeight w:val="721"/>
        </w:trPr>
        <w:tc>
          <w:tcPr>
            <w:tcW w:w="4410" w:type="dxa"/>
          </w:tcPr>
          <w:p w14:paraId="74DA9A01" w14:textId="77777777" w:rsidR="00E12043" w:rsidRPr="00732BC3" w:rsidRDefault="00E12043" w:rsidP="003B46E5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1530FF4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A97B338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524C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8390294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E24C0DC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3076A47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E84DBAA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9EBF99A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D3688E" w14:textId="77777777" w:rsidR="00E12043" w:rsidRPr="00732BC3" w:rsidRDefault="00E12043" w:rsidP="003B46E5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655EE0BB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03E05B46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11A512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79A79B34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12043" w:rsidRPr="00732BC3" w14:paraId="0B6E0550" w14:textId="77777777" w:rsidTr="005D1312">
        <w:trPr>
          <w:cantSplit/>
          <w:trHeight w:val="432"/>
        </w:trPr>
        <w:tc>
          <w:tcPr>
            <w:tcW w:w="4410" w:type="dxa"/>
          </w:tcPr>
          <w:p w14:paraId="7065C9D7" w14:textId="77777777" w:rsidR="00E12043" w:rsidRPr="00732BC3" w:rsidRDefault="00E12043" w:rsidP="003B46E5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BFD31D9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34A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134A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34A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12043" w:rsidRPr="00732BC3" w14:paraId="0B7C5E11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16CE7960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0A130AE8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83" w:type="dxa"/>
            <w:vAlign w:val="bottom"/>
          </w:tcPr>
          <w:p w14:paraId="17960E25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A96D31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8,644,809</w:t>
            </w:r>
          </w:p>
        </w:tc>
        <w:tc>
          <w:tcPr>
            <w:tcW w:w="183" w:type="dxa"/>
            <w:vAlign w:val="bottom"/>
          </w:tcPr>
          <w:p w14:paraId="68CEE324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CBD1C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683,974</w:t>
            </w:r>
          </w:p>
        </w:tc>
        <w:tc>
          <w:tcPr>
            <w:tcW w:w="183" w:type="dxa"/>
            <w:vAlign w:val="bottom"/>
          </w:tcPr>
          <w:p w14:paraId="0C1FBDA2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BA96E4" w14:textId="4474B534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47349" w:rsidRPr="00134AC9">
              <w:rPr>
                <w:rFonts w:asciiTheme="majorBidi" w:hAnsiTheme="majorBidi" w:cstheme="majorBidi"/>
                <w:sz w:val="28"/>
                <w:szCs w:val="28"/>
              </w:rPr>
              <w:t>9,418</w:t>
            </w:r>
          </w:p>
        </w:tc>
        <w:tc>
          <w:tcPr>
            <w:tcW w:w="183" w:type="dxa"/>
            <w:vAlign w:val="bottom"/>
          </w:tcPr>
          <w:p w14:paraId="693B74A7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F723FB" w14:textId="1188D4A8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</w:t>
            </w:r>
            <w:r w:rsidR="00CE1389" w:rsidRPr="00134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8,201</w:t>
            </w:r>
          </w:p>
        </w:tc>
        <w:tc>
          <w:tcPr>
            <w:tcW w:w="180" w:type="dxa"/>
            <w:vAlign w:val="bottom"/>
          </w:tcPr>
          <w:p w14:paraId="2C2C0A95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9ECB06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DF774D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5F0A1CF" w14:textId="36098799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9,78</w:t>
            </w:r>
            <w:r w:rsidR="00CE1389" w:rsidRPr="00134AC9">
              <w:rPr>
                <w:rFonts w:asciiTheme="majorBidi" w:hAnsiTheme="majorBidi" w:cstheme="majorBidi"/>
                <w:sz w:val="28"/>
                <w:szCs w:val="28"/>
              </w:rPr>
              <w:t>8,499</w:t>
            </w:r>
          </w:p>
        </w:tc>
      </w:tr>
      <w:tr w:rsidR="00E12043" w:rsidRPr="00732BC3" w14:paraId="6C7071F2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3D3159D0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94F5DC6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20,091</w:t>
            </w:r>
          </w:p>
        </w:tc>
        <w:tc>
          <w:tcPr>
            <w:tcW w:w="183" w:type="dxa"/>
            <w:vAlign w:val="bottom"/>
          </w:tcPr>
          <w:p w14:paraId="64CD4D45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31A2FD3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A990BD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226965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320D27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2F5341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99C666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5CEC1B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74,544</w:t>
            </w:r>
          </w:p>
        </w:tc>
        <w:tc>
          <w:tcPr>
            <w:tcW w:w="180" w:type="dxa"/>
            <w:vAlign w:val="bottom"/>
          </w:tcPr>
          <w:p w14:paraId="63DA925C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2DC95C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(3,543)</w:t>
            </w:r>
          </w:p>
        </w:tc>
        <w:tc>
          <w:tcPr>
            <w:tcW w:w="180" w:type="dxa"/>
            <w:vAlign w:val="bottom"/>
          </w:tcPr>
          <w:p w14:paraId="1E92A484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7ABE2A7A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91,092</w:t>
            </w:r>
          </w:p>
        </w:tc>
      </w:tr>
      <w:tr w:rsidR="00E12043" w:rsidRPr="00732BC3" w14:paraId="59ACDB55" w14:textId="77777777" w:rsidTr="005D1312">
        <w:trPr>
          <w:cantSplit/>
          <w:trHeight w:val="302"/>
        </w:trPr>
        <w:tc>
          <w:tcPr>
            <w:tcW w:w="4410" w:type="dxa"/>
          </w:tcPr>
          <w:p w14:paraId="30D032D9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E3B71E5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20,389</w:t>
            </w:r>
          </w:p>
        </w:tc>
        <w:tc>
          <w:tcPr>
            <w:tcW w:w="183" w:type="dxa"/>
            <w:vAlign w:val="bottom"/>
          </w:tcPr>
          <w:p w14:paraId="098D277A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30192A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B420951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6C56F3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5058AE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66F217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621EE5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47F60F" w14:textId="1CD4B0C6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</w:t>
            </w:r>
            <w:r w:rsidR="00CE1389"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62,745</w:t>
            </w:r>
          </w:p>
        </w:tc>
        <w:tc>
          <w:tcPr>
            <w:tcW w:w="180" w:type="dxa"/>
            <w:vAlign w:val="bottom"/>
          </w:tcPr>
          <w:p w14:paraId="01B76024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EFEB83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(3,543)</w:t>
            </w:r>
          </w:p>
        </w:tc>
        <w:tc>
          <w:tcPr>
            <w:tcW w:w="180" w:type="dxa"/>
            <w:vAlign w:val="bottom"/>
          </w:tcPr>
          <w:p w14:paraId="792B07C2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2D5A879" w14:textId="398986B5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9,87</w:t>
            </w:r>
            <w:r w:rsidR="004774FA" w:rsidRPr="00134A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9,591</w:t>
            </w:r>
          </w:p>
        </w:tc>
      </w:tr>
      <w:tr w:rsidR="00E12043" w:rsidRPr="00732BC3" w14:paraId="0367B8BD" w14:textId="77777777" w:rsidTr="005D1312">
        <w:trPr>
          <w:cantSplit/>
          <w:trHeight w:val="302"/>
        </w:trPr>
        <w:tc>
          <w:tcPr>
            <w:tcW w:w="4410" w:type="dxa"/>
          </w:tcPr>
          <w:p w14:paraId="5767409E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F26DE18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(46,497)</w:t>
            </w:r>
          </w:p>
        </w:tc>
        <w:tc>
          <w:tcPr>
            <w:tcW w:w="183" w:type="dxa"/>
            <w:vAlign w:val="bottom"/>
          </w:tcPr>
          <w:p w14:paraId="0122F964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5C62D6C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C955A4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E72581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96B728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FD4595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634CFA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8D09BB" w14:textId="006D08FE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(3,5</w:t>
            </w:r>
            <w:r w:rsidR="004774FA" w:rsidRPr="00134AC9">
              <w:rPr>
                <w:rFonts w:asciiTheme="majorBidi" w:hAnsiTheme="majorBidi" w:cstheme="majorBidi"/>
                <w:sz w:val="28"/>
                <w:szCs w:val="28"/>
              </w:rPr>
              <w:t>15,934</w:t>
            </w:r>
            <w:r w:rsidRPr="00134A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BB2EF6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058017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3,572</w:t>
            </w:r>
          </w:p>
        </w:tc>
        <w:tc>
          <w:tcPr>
            <w:tcW w:w="180" w:type="dxa"/>
            <w:vAlign w:val="bottom"/>
          </w:tcPr>
          <w:p w14:paraId="100FBB57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692A8EF" w14:textId="1C947EBF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4774FA" w:rsidRPr="00134AC9">
              <w:rPr>
                <w:rFonts w:asciiTheme="majorBidi" w:hAnsiTheme="majorBidi" w:cstheme="majorBidi"/>
                <w:sz w:val="28"/>
                <w:szCs w:val="28"/>
              </w:rPr>
              <w:t>558,859</w:t>
            </w:r>
            <w:r w:rsidRPr="00134A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2043" w:rsidRPr="00732BC3" w14:paraId="5538F330" w14:textId="77777777" w:rsidTr="005D1312">
        <w:trPr>
          <w:cantSplit/>
          <w:trHeight w:val="302"/>
        </w:trPr>
        <w:tc>
          <w:tcPr>
            <w:tcW w:w="4410" w:type="dxa"/>
          </w:tcPr>
          <w:p w14:paraId="3D26CAF4" w14:textId="77777777" w:rsidR="00E12043" w:rsidRPr="00732BC3" w:rsidRDefault="00E12043" w:rsidP="003B46E5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444D77F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(26,108)</w:t>
            </w:r>
          </w:p>
        </w:tc>
        <w:tc>
          <w:tcPr>
            <w:tcW w:w="183" w:type="dxa"/>
            <w:vAlign w:val="bottom"/>
          </w:tcPr>
          <w:p w14:paraId="300BE959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403B660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D785FD0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00675B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8A021F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9804709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321423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3B63E6" w14:textId="621616D8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134AC9"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346,811</w:t>
            </w:r>
          </w:p>
        </w:tc>
        <w:tc>
          <w:tcPr>
            <w:tcW w:w="180" w:type="dxa"/>
            <w:vAlign w:val="bottom"/>
          </w:tcPr>
          <w:p w14:paraId="7E743895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AB97A7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10E5AE53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65D52A9" w14:textId="3ABD8843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134AC9" w:rsidRPr="00134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320,732</w:t>
            </w:r>
          </w:p>
        </w:tc>
      </w:tr>
      <w:tr w:rsidR="00E12043" w:rsidRPr="00732BC3" w14:paraId="58631E4E" w14:textId="77777777" w:rsidTr="005D1312">
        <w:trPr>
          <w:cantSplit/>
          <w:trHeight w:val="302"/>
        </w:trPr>
        <w:tc>
          <w:tcPr>
            <w:tcW w:w="4410" w:type="dxa"/>
          </w:tcPr>
          <w:p w14:paraId="04D65175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CFFA0E4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5CC04D2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E1DCC1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DECA9B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0F64C4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997F7B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BBC6814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F18B4C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79E01D" w14:textId="0D761503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(2,7</w:t>
            </w:r>
            <w:r w:rsidR="00134AC9" w:rsidRPr="00134AC9">
              <w:rPr>
                <w:rFonts w:asciiTheme="majorBidi" w:hAnsiTheme="majorBidi" w:cstheme="majorBidi"/>
                <w:sz w:val="28"/>
                <w:szCs w:val="28"/>
              </w:rPr>
              <w:t>94,481</w:t>
            </w:r>
            <w:r w:rsidRPr="00134A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4979BF7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472DFE" w14:textId="77777777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BC4C41" w14:textId="77777777" w:rsidR="00E12043" w:rsidRPr="00134AC9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2C6316F" w14:textId="71DA6FE6" w:rsidR="00E12043" w:rsidRPr="00134AC9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4A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</w:t>
            </w:r>
            <w:r w:rsidR="00134AC9" w:rsidRPr="00134A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94,481</w:t>
            </w:r>
            <w:r w:rsidRPr="00134A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12043" w:rsidRPr="00732BC3" w14:paraId="0A311FAC" w14:textId="77777777" w:rsidTr="005D1312">
        <w:trPr>
          <w:cantSplit/>
          <w:trHeight w:val="302"/>
        </w:trPr>
        <w:tc>
          <w:tcPr>
            <w:tcW w:w="4410" w:type="dxa"/>
          </w:tcPr>
          <w:p w14:paraId="6D8E6BE7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6765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(26,108)</w:t>
            </w:r>
          </w:p>
        </w:tc>
        <w:tc>
          <w:tcPr>
            <w:tcW w:w="183" w:type="dxa"/>
            <w:vAlign w:val="bottom"/>
          </w:tcPr>
          <w:p w14:paraId="08614584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B498CB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56744C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4B8453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439B34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A60677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52BE47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625C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3,552,330</w:t>
            </w:r>
          </w:p>
        </w:tc>
        <w:tc>
          <w:tcPr>
            <w:tcW w:w="180" w:type="dxa"/>
            <w:vAlign w:val="bottom"/>
          </w:tcPr>
          <w:p w14:paraId="277C68F2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D9C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35F9037A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07400E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3,526,251</w:t>
            </w:r>
          </w:p>
        </w:tc>
      </w:tr>
      <w:tr w:rsidR="00E12043" w:rsidRPr="00732BC3" w14:paraId="0846AEF8" w14:textId="77777777" w:rsidTr="005D1312">
        <w:trPr>
          <w:cantSplit/>
          <w:trHeight w:val="302"/>
        </w:trPr>
        <w:tc>
          <w:tcPr>
            <w:tcW w:w="4410" w:type="dxa"/>
          </w:tcPr>
          <w:p w14:paraId="1998C102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431340F" w14:textId="77777777" w:rsidR="00E12043" w:rsidRPr="00A67A8E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EA6DE1E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A4075B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BAFB77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54DA9B1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73E49B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C16116F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A7A45F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598A36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17E7DA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264C7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F785F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4C9AEE0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(709,590)</w:t>
            </w:r>
          </w:p>
        </w:tc>
      </w:tr>
      <w:tr w:rsidR="00E12043" w:rsidRPr="00732BC3" w14:paraId="7386E2AF" w14:textId="77777777" w:rsidTr="005D1312">
        <w:trPr>
          <w:cantSplit/>
          <w:trHeight w:val="302"/>
        </w:trPr>
        <w:tc>
          <w:tcPr>
            <w:tcW w:w="4410" w:type="dxa"/>
          </w:tcPr>
          <w:p w14:paraId="1AB304F6" w14:textId="77777777" w:rsidR="00E12043" w:rsidRPr="00732BC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ุทธิ</w:t>
            </w:r>
          </w:p>
        </w:tc>
        <w:tc>
          <w:tcPr>
            <w:tcW w:w="1257" w:type="dxa"/>
            <w:vAlign w:val="bottom"/>
          </w:tcPr>
          <w:p w14:paraId="60D212EE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2D0BD3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2B95EA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22FA03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DE3448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889D46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066E94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CD1030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F2D4E9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DEAF75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FDF9EA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695AC1" w14:textId="77777777" w:rsidR="00E12043" w:rsidRPr="00732BC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B624C" w14:textId="77777777" w:rsidR="00E12043" w:rsidRPr="00732BC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2,816,661</w:t>
            </w:r>
          </w:p>
        </w:tc>
      </w:tr>
    </w:tbl>
    <w:p w14:paraId="39B737E6" w14:textId="44E85190" w:rsidR="00FD4EC8" w:rsidRPr="00E417B0" w:rsidRDefault="00FD4EC8">
      <w:pPr>
        <w:rPr>
          <w:rFonts w:asciiTheme="majorBidi" w:hAnsiTheme="majorBidi" w:cstheme="majorBidi"/>
          <w:sz w:val="28"/>
          <w:szCs w:val="28"/>
        </w:rPr>
      </w:pPr>
    </w:p>
    <w:p w14:paraId="632CE570" w14:textId="459D7DAB" w:rsidR="00A57559" w:rsidRPr="00732BC3" w:rsidRDefault="0026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12043" w:rsidRPr="00E12043" w14:paraId="3D75F3FB" w14:textId="77777777" w:rsidTr="003B46E5">
        <w:trPr>
          <w:cantSplit/>
        </w:trPr>
        <w:tc>
          <w:tcPr>
            <w:tcW w:w="4410" w:type="dxa"/>
          </w:tcPr>
          <w:p w14:paraId="11865C3B" w14:textId="77777777" w:rsidR="00E12043" w:rsidRPr="00E12043" w:rsidRDefault="00E12043" w:rsidP="003B46E5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A8CFA94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E12043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43" w:rsidRPr="00E12043" w14:paraId="041484DD" w14:textId="77777777" w:rsidTr="003B46E5">
        <w:trPr>
          <w:cantSplit/>
          <w:trHeight w:val="344"/>
        </w:trPr>
        <w:tc>
          <w:tcPr>
            <w:tcW w:w="4410" w:type="dxa"/>
            <w:vAlign w:val="bottom"/>
          </w:tcPr>
          <w:p w14:paraId="711DB374" w14:textId="77777777" w:rsidR="00E12043" w:rsidRPr="00E12043" w:rsidRDefault="00E12043" w:rsidP="003B46E5">
            <w:pPr>
              <w:spacing w:line="240" w:lineRule="auto"/>
              <w:ind w:firstLine="5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B7A701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E12043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br/>
            </w:r>
            <w:r w:rsidRPr="00E12043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432ADB14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54FF" w14:textId="77777777" w:rsidR="00E12043" w:rsidRPr="00E12043" w:rsidRDefault="00E12043" w:rsidP="003B46E5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C80A67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E7EBEF4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F70786D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8C8A2A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2043" w:rsidRPr="00E12043" w14:paraId="1B9D80C3" w14:textId="77777777" w:rsidTr="003B46E5">
        <w:trPr>
          <w:cantSplit/>
          <w:trHeight w:val="721"/>
        </w:trPr>
        <w:tc>
          <w:tcPr>
            <w:tcW w:w="4410" w:type="dxa"/>
          </w:tcPr>
          <w:p w14:paraId="2239BB7F" w14:textId="77777777" w:rsidR="00E12043" w:rsidRPr="00E12043" w:rsidRDefault="00E12043" w:rsidP="003B46E5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BDACD3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4001EF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84A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5DCF65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8E3705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br/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859F32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D108E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750B1C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03FE9" w14:textId="77777777" w:rsidR="00E12043" w:rsidRPr="00E12043" w:rsidRDefault="00E12043" w:rsidP="003B46E5">
            <w:pPr>
              <w:spacing w:line="240" w:lineRule="auto"/>
              <w:ind w:hanging="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</w:rPr>
              <w:t>รวม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13609EB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7CB5C0D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3B4340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133CB94D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12043" w:rsidRPr="00E12043" w14:paraId="10632694" w14:textId="77777777" w:rsidTr="003B46E5">
        <w:trPr>
          <w:cantSplit/>
          <w:trHeight w:val="218"/>
        </w:trPr>
        <w:tc>
          <w:tcPr>
            <w:tcW w:w="4410" w:type="dxa"/>
          </w:tcPr>
          <w:p w14:paraId="04617EC0" w14:textId="2EFBDA37" w:rsidR="00E12043" w:rsidRPr="00E12043" w:rsidRDefault="00E12043" w:rsidP="003B46E5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vAlign w:val="bottom"/>
          </w:tcPr>
          <w:p w14:paraId="2B48514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zh-CN" w:bidi="th-TH"/>
              </w:rPr>
            </w:pPr>
            <w:r w:rsidRPr="00E12043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E1204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E12043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12043" w:rsidRPr="00E12043" w14:paraId="78878664" w14:textId="77777777" w:rsidTr="003B46E5">
        <w:trPr>
          <w:cantSplit/>
          <w:trHeight w:val="302"/>
        </w:trPr>
        <w:tc>
          <w:tcPr>
            <w:tcW w:w="4410" w:type="dxa"/>
          </w:tcPr>
          <w:p w14:paraId="46CBB310" w14:textId="4C6A23A6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57" w:type="dxa"/>
            <w:vAlign w:val="bottom"/>
          </w:tcPr>
          <w:p w14:paraId="0FA1489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6B02F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5E122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8EB3A2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220DA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71CD2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D9229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10121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3723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90C094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38D47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CC0D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BBDB9A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2043" w:rsidRPr="00E12043" w14:paraId="47ACC742" w14:textId="77777777" w:rsidTr="003B46E5">
        <w:trPr>
          <w:cantSplit/>
          <w:trHeight w:val="302"/>
        </w:trPr>
        <w:tc>
          <w:tcPr>
            <w:tcW w:w="4410" w:type="dxa"/>
          </w:tcPr>
          <w:p w14:paraId="023BA4EA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204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45325EC7" w14:textId="6BFC7E3B" w:rsidR="00E12043" w:rsidRPr="00E12043" w:rsidRDefault="005655BD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386AD3D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754E680D" w14:textId="35632823" w:rsidR="00E12043" w:rsidRPr="00E12043" w:rsidRDefault="005655BD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127,296,864</w:t>
            </w:r>
          </w:p>
        </w:tc>
        <w:tc>
          <w:tcPr>
            <w:tcW w:w="183" w:type="dxa"/>
            <w:vAlign w:val="bottom"/>
          </w:tcPr>
          <w:p w14:paraId="5BFA9F5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8C01770" w14:textId="3DEB0AA2" w:rsidR="00E12043" w:rsidRPr="00E12043" w:rsidRDefault="005655BD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24,592,172</w:t>
            </w:r>
          </w:p>
        </w:tc>
        <w:tc>
          <w:tcPr>
            <w:tcW w:w="183" w:type="dxa"/>
            <w:vAlign w:val="bottom"/>
          </w:tcPr>
          <w:p w14:paraId="3C4FF21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2062980" w14:textId="64F83CDA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5,715,457</w:t>
            </w:r>
          </w:p>
        </w:tc>
        <w:tc>
          <w:tcPr>
            <w:tcW w:w="183" w:type="dxa"/>
            <w:vAlign w:val="bottom"/>
          </w:tcPr>
          <w:p w14:paraId="2172FD9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377B836" w14:textId="6F6810A5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hanging="9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157,604,493</w:t>
            </w:r>
          </w:p>
        </w:tc>
        <w:tc>
          <w:tcPr>
            <w:tcW w:w="180" w:type="dxa"/>
            <w:vAlign w:val="bottom"/>
          </w:tcPr>
          <w:p w14:paraId="32E2E375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3CD24D" w14:textId="6DC24DBF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95CA2C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01DE4940" w14:textId="0936B725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157,604,493</w:t>
            </w:r>
          </w:p>
        </w:tc>
      </w:tr>
      <w:tr w:rsidR="00E12043" w:rsidRPr="00E12043" w14:paraId="43CC5FEA" w14:textId="77777777" w:rsidTr="003B46E5">
        <w:trPr>
          <w:cantSplit/>
          <w:trHeight w:val="302"/>
        </w:trPr>
        <w:tc>
          <w:tcPr>
            <w:tcW w:w="4410" w:type="dxa"/>
          </w:tcPr>
          <w:p w14:paraId="4A6512DC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22915146" w14:textId="7C4260F2" w:rsidR="00E12043" w:rsidRPr="00E12043" w:rsidRDefault="005655BD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296,997</w:t>
            </w:r>
          </w:p>
        </w:tc>
        <w:tc>
          <w:tcPr>
            <w:tcW w:w="183" w:type="dxa"/>
            <w:vAlign w:val="bottom"/>
          </w:tcPr>
          <w:p w14:paraId="3BE7AB9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41AFA74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AB1820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6D5E63D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6EE85A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78958A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B1B502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1DF565E" w14:textId="4620A152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175,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180" w:type="dxa"/>
            <w:vAlign w:val="bottom"/>
          </w:tcPr>
          <w:p w14:paraId="70011855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59F5" w14:textId="736A185D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8FAFE1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7FF3B74F" w14:textId="4E54DCD4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175,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069</w:t>
            </w:r>
          </w:p>
        </w:tc>
      </w:tr>
      <w:tr w:rsidR="00E12043" w:rsidRPr="00E12043" w14:paraId="4502A764" w14:textId="77777777" w:rsidTr="003B46E5">
        <w:trPr>
          <w:cantSplit/>
          <w:trHeight w:val="74"/>
        </w:trPr>
        <w:tc>
          <w:tcPr>
            <w:tcW w:w="4410" w:type="dxa"/>
            <w:vAlign w:val="bottom"/>
          </w:tcPr>
          <w:p w14:paraId="1288648F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15867F8B" w14:textId="5F0210D9" w:rsidR="00E12043" w:rsidRPr="00E12043" w:rsidRDefault="005655BD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131,256</w:t>
            </w:r>
          </w:p>
        </w:tc>
        <w:tc>
          <w:tcPr>
            <w:tcW w:w="183" w:type="dxa"/>
            <w:vAlign w:val="bottom"/>
          </w:tcPr>
          <w:p w14:paraId="63D7B6C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58D0FB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F9FFA1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74A9A8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415FF6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4AF5247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98576C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0296516" w14:textId="64EC64D7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79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153,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0" w:type="dxa"/>
            <w:vAlign w:val="bottom"/>
          </w:tcPr>
          <w:p w14:paraId="5F17E5D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D86130" w14:textId="0E58FA7D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292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215353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72A87E50" w14:textId="2E1FC819" w:rsidR="00E12043" w:rsidRPr="00E12043" w:rsidRDefault="00F05669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153,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E4A1D"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</w:p>
        </w:tc>
      </w:tr>
      <w:tr w:rsidR="00E12043" w:rsidRPr="00E12043" w14:paraId="00BDA45C" w14:textId="77777777" w:rsidTr="003B46E5">
        <w:trPr>
          <w:cantSplit/>
          <w:trHeight w:val="302"/>
        </w:trPr>
        <w:tc>
          <w:tcPr>
            <w:tcW w:w="4410" w:type="dxa"/>
          </w:tcPr>
          <w:p w14:paraId="11DC8990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549611C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360A64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39702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90492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52635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B9A6B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3EB25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4BD1D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BD63E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AF075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852D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4EE69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BF0D23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2043" w:rsidRPr="00E12043" w14:paraId="4B4A8958" w14:textId="77777777" w:rsidTr="003B46E5">
        <w:trPr>
          <w:cantSplit/>
          <w:trHeight w:val="302"/>
        </w:trPr>
        <w:tc>
          <w:tcPr>
            <w:tcW w:w="4410" w:type="dxa"/>
          </w:tcPr>
          <w:p w14:paraId="06571420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7" w:type="dxa"/>
            <w:vAlign w:val="bottom"/>
          </w:tcPr>
          <w:p w14:paraId="55ABB3A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187442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30C6F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4ECEE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64121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17C41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CA933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E7EEEF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32E5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36602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3A51D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2276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39F249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2043" w:rsidRPr="00E12043" w14:paraId="734DA1F7" w14:textId="77777777" w:rsidTr="003B46E5">
        <w:trPr>
          <w:cantSplit/>
          <w:trHeight w:val="302"/>
        </w:trPr>
        <w:tc>
          <w:tcPr>
            <w:tcW w:w="4410" w:type="dxa"/>
          </w:tcPr>
          <w:p w14:paraId="0583D76E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204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2DEC3E0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1351D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3704F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lang w:val="en-US"/>
              </w:rPr>
              <w:t>119,079,610</w:t>
            </w:r>
          </w:p>
        </w:tc>
        <w:tc>
          <w:tcPr>
            <w:tcW w:w="183" w:type="dxa"/>
            <w:vAlign w:val="bottom"/>
          </w:tcPr>
          <w:p w14:paraId="4CC62E2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E47CE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22,061,229</w:t>
            </w:r>
          </w:p>
        </w:tc>
        <w:tc>
          <w:tcPr>
            <w:tcW w:w="183" w:type="dxa"/>
            <w:vAlign w:val="bottom"/>
          </w:tcPr>
          <w:p w14:paraId="7D97BC3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1CB38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3,015,698</w:t>
            </w:r>
          </w:p>
        </w:tc>
        <w:tc>
          <w:tcPr>
            <w:tcW w:w="183" w:type="dxa"/>
            <w:vAlign w:val="bottom"/>
          </w:tcPr>
          <w:p w14:paraId="0520B77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9F24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144,156,537</w:t>
            </w:r>
          </w:p>
        </w:tc>
        <w:tc>
          <w:tcPr>
            <w:tcW w:w="180" w:type="dxa"/>
            <w:vAlign w:val="bottom"/>
          </w:tcPr>
          <w:p w14:paraId="0B41005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B6BBF5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55823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3724F0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144,156,537</w:t>
            </w:r>
          </w:p>
        </w:tc>
      </w:tr>
      <w:tr w:rsidR="00E12043" w:rsidRPr="00E12043" w14:paraId="493FBF32" w14:textId="77777777" w:rsidTr="003B46E5">
        <w:trPr>
          <w:cantSplit/>
          <w:trHeight w:val="302"/>
        </w:trPr>
        <w:tc>
          <w:tcPr>
            <w:tcW w:w="4410" w:type="dxa"/>
          </w:tcPr>
          <w:p w14:paraId="044B8150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FAC81D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324,045 </w:t>
            </w:r>
          </w:p>
        </w:tc>
        <w:tc>
          <w:tcPr>
            <w:tcW w:w="183" w:type="dxa"/>
            <w:vAlign w:val="bottom"/>
          </w:tcPr>
          <w:p w14:paraId="77FE4CFA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DC094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5CEFB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56604C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D0DA1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4C9CB9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25274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14A0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163,795,369</w:t>
            </w:r>
          </w:p>
        </w:tc>
        <w:tc>
          <w:tcPr>
            <w:tcW w:w="180" w:type="dxa"/>
            <w:vAlign w:val="bottom"/>
          </w:tcPr>
          <w:p w14:paraId="3961C9F5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D868E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12043">
              <w:rPr>
                <w:rFonts w:ascii="Angsana New" w:hAnsi="Angsana New" w:cs="Angsana New"/>
                <w:sz w:val="28"/>
                <w:szCs w:val="28"/>
                <w:lang w:bidi="th-TH"/>
              </w:rPr>
              <w:t>675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12043">
              <w:rPr>
                <w:rFonts w:ascii="Angsana New" w:hAnsi="Angsana New" w:cs="Angsana New"/>
                <w:sz w:val="28"/>
                <w:szCs w:val="28"/>
                <w:lang w:bidi="th-TH"/>
              </w:rPr>
              <w:t>082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B6FEB8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FAB49EC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163,444,332</w:t>
            </w:r>
          </w:p>
        </w:tc>
      </w:tr>
      <w:tr w:rsidR="00E12043" w:rsidRPr="00E12043" w14:paraId="2975A512" w14:textId="77777777" w:rsidTr="003B46E5">
        <w:trPr>
          <w:cantSplit/>
          <w:trHeight w:val="302"/>
        </w:trPr>
        <w:tc>
          <w:tcPr>
            <w:tcW w:w="4410" w:type="dxa"/>
            <w:vAlign w:val="bottom"/>
          </w:tcPr>
          <w:p w14:paraId="2D96C08D" w14:textId="77777777" w:rsidR="00E12043" w:rsidRPr="00E12043" w:rsidRDefault="00E12043" w:rsidP="003B46E5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0B659D78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138,924 </w:t>
            </w:r>
          </w:p>
        </w:tc>
        <w:tc>
          <w:tcPr>
            <w:tcW w:w="183" w:type="dxa"/>
            <w:vAlign w:val="bottom"/>
          </w:tcPr>
          <w:p w14:paraId="5456B99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19D9A0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BEA2D1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792803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00A6C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0ACFC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D2A517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4576B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146,125,906</w:t>
            </w:r>
          </w:p>
        </w:tc>
        <w:tc>
          <w:tcPr>
            <w:tcW w:w="180" w:type="dxa"/>
            <w:vAlign w:val="bottom"/>
          </w:tcPr>
          <w:p w14:paraId="376A8BA6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C28BD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12043">
              <w:rPr>
                <w:rFonts w:ascii="Angsana New" w:hAnsi="Angsana New" w:cs="Angsana New"/>
                <w:sz w:val="28"/>
                <w:szCs w:val="28"/>
                <w:lang w:bidi="th-TH"/>
              </w:rPr>
              <w:t>325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12043">
              <w:rPr>
                <w:rFonts w:ascii="Angsana New" w:hAnsi="Angsana New" w:cs="Angsana New"/>
                <w:sz w:val="28"/>
                <w:szCs w:val="28"/>
                <w:lang w:bidi="th-TH"/>
              </w:rPr>
              <w:t>628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F338E6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7EC25DF" w14:textId="77777777" w:rsidR="00E12043" w:rsidRPr="00E12043" w:rsidRDefault="00E12043" w:rsidP="003B46E5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</w:rPr>
              <w:t>145,939,202</w:t>
            </w:r>
          </w:p>
        </w:tc>
      </w:tr>
    </w:tbl>
    <w:p w14:paraId="214A5AD7" w14:textId="77777777" w:rsidR="00E12043" w:rsidRPr="00A962B9" w:rsidRDefault="00E12043" w:rsidP="00E12043">
      <w:pPr>
        <w:tabs>
          <w:tab w:val="left" w:pos="540"/>
        </w:tabs>
        <w:rPr>
          <w:sz w:val="12"/>
          <w:szCs w:val="12"/>
        </w:rPr>
      </w:pPr>
    </w:p>
    <w:p w14:paraId="3C8B9F88" w14:textId="77777777" w:rsidR="00E12043" w:rsidRPr="00E12043" w:rsidRDefault="00E12043" w:rsidP="00E12043">
      <w:pPr>
        <w:tabs>
          <w:tab w:val="left" w:pos="540"/>
        </w:tabs>
        <w:ind w:firstLine="630"/>
        <w:rPr>
          <w:rFonts w:ascii="Angsana New" w:hAnsi="Angsana New" w:cs="Angsana New"/>
          <w:sz w:val="22"/>
          <w:szCs w:val="22"/>
          <w:cs/>
        </w:rPr>
      </w:pPr>
      <w:r w:rsidRPr="00E12043">
        <w:rPr>
          <w:rFonts w:ascii="Angsana New" w:hAnsi="Angsana New" w:cs="Angsana New"/>
          <w:sz w:val="22"/>
          <w:szCs w:val="22"/>
          <w:vertAlign w:val="superscript"/>
        </w:rPr>
        <w:t>(1)</w:t>
      </w:r>
      <w:r w:rsidRPr="00E12043">
        <w:rPr>
          <w:rFonts w:ascii="Angsana New" w:hAnsi="Angsana New" w:cs="Angsana New"/>
          <w:sz w:val="22"/>
          <w:szCs w:val="22"/>
        </w:rPr>
        <w:t xml:space="preserve"> </w:t>
      </w:r>
      <w:r w:rsidRPr="00E12043">
        <w:rPr>
          <w:rFonts w:ascii="Angsana New" w:hAnsi="Angsana New" w:cs="Angsan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8CC1690" w14:textId="6554D872" w:rsidR="00FD4EC8" w:rsidRPr="002A4B64" w:rsidRDefault="00FD4EC8">
      <w:pPr>
        <w:rPr>
          <w:rFonts w:asciiTheme="majorBidi" w:hAnsiTheme="majorBidi" w:cstheme="majorBidi"/>
          <w:sz w:val="28"/>
          <w:szCs w:val="28"/>
        </w:rPr>
      </w:pPr>
    </w:p>
    <w:p w14:paraId="696F8031" w14:textId="77777777" w:rsidR="00E12043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E6A9A07" w14:textId="240CE06E" w:rsidR="00E12043" w:rsidRPr="00732BC3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  <w:sectPr w:rsidR="00E12043" w:rsidRPr="00732BC3" w:rsidSect="008579D2">
          <w:headerReference w:type="first" r:id="rId21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1AA7DD0" w14:textId="24B5A0D5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4DCFED27" w14:textId="1BABF467" w:rsidR="007C1228" w:rsidRPr="00E417B0" w:rsidRDefault="007C1228" w:rsidP="00A67A8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28"/>
        <w:gridCol w:w="256"/>
        <w:gridCol w:w="1079"/>
      </w:tblGrid>
      <w:tr w:rsidR="007601B5" w:rsidRPr="00E417B0" w14:paraId="330956F2" w14:textId="77777777" w:rsidTr="00901B79">
        <w:trPr>
          <w:tblHeader/>
        </w:trPr>
        <w:tc>
          <w:tcPr>
            <w:tcW w:w="3960" w:type="dxa"/>
          </w:tcPr>
          <w:p w14:paraId="5C68DC0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CE6012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4876B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43FF4510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601B5" w:rsidRPr="00E417B0" w14:paraId="6C47A14D" w14:textId="77777777" w:rsidTr="00901B79">
        <w:trPr>
          <w:tblHeader/>
        </w:trPr>
        <w:tc>
          <w:tcPr>
            <w:tcW w:w="3960" w:type="dxa"/>
          </w:tcPr>
          <w:p w14:paraId="08595D7B" w14:textId="0C2911EA" w:rsidR="0001103D" w:rsidRPr="00E417B0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6763E9CF" w14:textId="244236AC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7F0D97E4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890308" w14:textId="7226FE29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E4637D3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6D88567" w14:textId="688CE7B9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6" w:type="dxa"/>
            <w:vAlign w:val="center"/>
          </w:tcPr>
          <w:p w14:paraId="0B827BB1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27CFDC6A" w14:textId="52F2F568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103D" w:rsidRPr="00E417B0" w14:paraId="266E9A48" w14:textId="77777777" w:rsidTr="00901B79">
        <w:trPr>
          <w:tblHeader/>
        </w:trPr>
        <w:tc>
          <w:tcPr>
            <w:tcW w:w="3960" w:type="dxa"/>
          </w:tcPr>
          <w:p w14:paraId="1303FC2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253" w:type="dxa"/>
            <w:gridSpan w:val="7"/>
          </w:tcPr>
          <w:p w14:paraId="1AED8E0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2043" w:rsidRPr="00E417B0" w14:paraId="6334F25D" w14:textId="77777777" w:rsidTr="00901B79">
        <w:tc>
          <w:tcPr>
            <w:tcW w:w="3960" w:type="dxa"/>
          </w:tcPr>
          <w:p w14:paraId="7C2179AB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กำไรที่เป็นส่วนของผู้ถือหุ้นสามัญของธนาคาร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(ขั้นพื้นฐานและปรับลด)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459A32" w14:textId="79CF0866" w:rsidR="00E12043" w:rsidRPr="00BA7F64" w:rsidRDefault="002A3B24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,431,59</w:t>
            </w:r>
            <w:r w:rsidR="007C2F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28393A6B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2F4F0" w14:textId="3A0D0D48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2,816,661</w:t>
            </w:r>
          </w:p>
        </w:tc>
        <w:tc>
          <w:tcPr>
            <w:tcW w:w="270" w:type="dxa"/>
          </w:tcPr>
          <w:p w14:paraId="58FB5B66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3DEE4B72" w14:textId="5F7C87EB" w:rsidR="00E12043" w:rsidRPr="00901B79" w:rsidRDefault="00325989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2,451,379</w:t>
            </w:r>
          </w:p>
        </w:tc>
        <w:tc>
          <w:tcPr>
            <w:tcW w:w="256" w:type="dxa"/>
          </w:tcPr>
          <w:p w14:paraId="79D123C3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755D764" w14:textId="6D71646D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2,842,631</w:t>
            </w:r>
          </w:p>
        </w:tc>
      </w:tr>
      <w:tr w:rsidR="00E12043" w:rsidRPr="00E417B0" w14:paraId="17CCEFB6" w14:textId="77777777" w:rsidTr="00901B79">
        <w:tc>
          <w:tcPr>
            <w:tcW w:w="3960" w:type="dxa"/>
          </w:tcPr>
          <w:p w14:paraId="0142CE3A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EE44E2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8CB0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30140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A866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6F03B13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174900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588402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2043" w:rsidRPr="00E417B0" w14:paraId="5686E5B0" w14:textId="77777777" w:rsidTr="00901B79">
        <w:tc>
          <w:tcPr>
            <w:tcW w:w="3960" w:type="dxa"/>
          </w:tcPr>
          <w:p w14:paraId="2C14C853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455DC43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FD473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61F02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08AC3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B681834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757A06" w14:textId="77777777" w:rsidR="00E12043" w:rsidRPr="00E417B0" w:rsidRDefault="00E12043" w:rsidP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D73131" w14:textId="77777777" w:rsidR="00E12043" w:rsidRPr="00E417B0" w:rsidRDefault="00E12043" w:rsidP="00E120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989" w:rsidRPr="00E417B0" w14:paraId="63A960A5" w14:textId="77777777" w:rsidTr="00901B79">
        <w:tc>
          <w:tcPr>
            <w:tcW w:w="3960" w:type="dxa"/>
          </w:tcPr>
          <w:p w14:paraId="10267652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E95D20D" w14:textId="16821CCE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1,164,58</w:t>
            </w:r>
            <w:r w:rsidR="007C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4A80148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4608B6" w14:textId="1897C61B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1,164,58</w:t>
            </w:r>
            <w:r w:rsidR="00D90F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5C91AFD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F1D32E7" w14:textId="1197C74A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1,164,58</w:t>
            </w:r>
            <w:r w:rsidR="00D90F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56" w:type="dxa"/>
          </w:tcPr>
          <w:p w14:paraId="0E369D57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3EC8C7" w14:textId="06C50E52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1,164,58</w:t>
            </w:r>
            <w:r w:rsidR="00D90F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25989" w:rsidRPr="00E417B0" w14:paraId="7BFC9AEA" w14:textId="77777777" w:rsidTr="007601B5">
        <w:tc>
          <w:tcPr>
            <w:tcW w:w="3960" w:type="dxa"/>
          </w:tcPr>
          <w:p w14:paraId="1811A8AA" w14:textId="01DD4D16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ผลกระทบจากการใช้สิทธิซื้อหุ้น</w:t>
            </w:r>
          </w:p>
        </w:tc>
        <w:tc>
          <w:tcPr>
            <w:tcW w:w="1170" w:type="dxa"/>
            <w:vAlign w:val="bottom"/>
          </w:tcPr>
          <w:p w14:paraId="788036E1" w14:textId="4D8CAC17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60,320</w:t>
            </w:r>
          </w:p>
        </w:tc>
        <w:tc>
          <w:tcPr>
            <w:tcW w:w="270" w:type="dxa"/>
          </w:tcPr>
          <w:p w14:paraId="69C64D9F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CBE93" w14:textId="3F9F746A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80A3B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DBD6AF4" w14:textId="10A8E8D9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60,320</w:t>
            </w:r>
          </w:p>
        </w:tc>
        <w:tc>
          <w:tcPr>
            <w:tcW w:w="256" w:type="dxa"/>
          </w:tcPr>
          <w:p w14:paraId="36BCCD3C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41A524A" w14:textId="4D9F080D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989" w:rsidRPr="00E417B0" w14:paraId="12A42EC2" w14:textId="77777777" w:rsidTr="00901B79">
        <w:tc>
          <w:tcPr>
            <w:tcW w:w="3960" w:type="dxa"/>
          </w:tcPr>
          <w:p w14:paraId="4B295B42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0C9ED79C" w14:textId="4CF6E791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C22CFA" w14:textId="50C30840" w:rsidR="00325989" w:rsidRPr="007F1D55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1,224,90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8443A3A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AA0E2" w14:textId="65205C62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1,164,58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7AC177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5CB106" w14:textId="25851357" w:rsidR="00325989" w:rsidRPr="007F1D55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1,224,90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</w:tcPr>
          <w:p w14:paraId="1DFFEEE6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7CBE79" w14:textId="7D43AE1E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1,164,58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325989" w:rsidRPr="00E417B0" w14:paraId="258F5847" w14:textId="77777777" w:rsidTr="00901B79">
        <w:tc>
          <w:tcPr>
            <w:tcW w:w="3960" w:type="dxa"/>
            <w:shd w:val="clear" w:color="auto" w:fill="auto"/>
          </w:tcPr>
          <w:p w14:paraId="3FA27343" w14:textId="3DA56E92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ผลกระทบจากการออกสิทธิซื้อหุ้น</w:t>
            </w:r>
          </w:p>
        </w:tc>
        <w:tc>
          <w:tcPr>
            <w:tcW w:w="1170" w:type="dxa"/>
            <w:vAlign w:val="bottom"/>
          </w:tcPr>
          <w:p w14:paraId="562CA050" w14:textId="287BB9F9" w:rsidR="00325989" w:rsidRPr="00B13A3D" w:rsidRDefault="00D90FF5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270" w:type="dxa"/>
          </w:tcPr>
          <w:p w14:paraId="090F0824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B7EFD9" w14:textId="47C68C67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91619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F5194BF" w14:textId="2D9A4FB6" w:rsidR="00325989" w:rsidRPr="00E417B0" w:rsidRDefault="00D90FF5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256" w:type="dxa"/>
          </w:tcPr>
          <w:p w14:paraId="77C45127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16A496B" w14:textId="1D0CDA11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989" w:rsidRPr="00E417B0" w14:paraId="4F0B3A20" w14:textId="77777777" w:rsidTr="00901B79">
        <w:tc>
          <w:tcPr>
            <w:tcW w:w="3960" w:type="dxa"/>
            <w:shd w:val="clear" w:color="auto" w:fill="auto"/>
          </w:tcPr>
          <w:p w14:paraId="073A5D6F" w14:textId="00E94DD1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กระทบจากการออกใบสำคัญแสดงสิทธิ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</w:t>
            </w:r>
          </w:p>
          <w:p w14:paraId="651F234B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ซื้อหุ้นสามัญ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99E862" w14:textId="18E2724A" w:rsidR="00325989" w:rsidRPr="00A67A8E" w:rsidRDefault="00D90FF5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4E646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2C9D8" w14:textId="09485F9D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13,496</w:t>
            </w:r>
          </w:p>
        </w:tc>
        <w:tc>
          <w:tcPr>
            <w:tcW w:w="270" w:type="dxa"/>
          </w:tcPr>
          <w:p w14:paraId="39F64912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85E1D11" w14:textId="42474DE9" w:rsidR="00325989" w:rsidRPr="00E417B0" w:rsidRDefault="00D90FF5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D8DF3BD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9CC55FB" w14:textId="28855DA3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13,496</w:t>
            </w:r>
          </w:p>
        </w:tc>
      </w:tr>
      <w:tr w:rsidR="00325989" w:rsidRPr="00E417B0" w14:paraId="48D1AD2B" w14:textId="77777777" w:rsidTr="00901B79">
        <w:tc>
          <w:tcPr>
            <w:tcW w:w="3960" w:type="dxa"/>
          </w:tcPr>
          <w:p w14:paraId="6A997049" w14:textId="60BC6B60" w:rsidR="00325989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โดยวิธีถัวเฉลี่ยถ่วงน้ำหนัก </w:t>
            </w:r>
          </w:p>
          <w:p w14:paraId="7CC1C373" w14:textId="42E75A22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0D36" w14:textId="4484B2FE" w:rsidR="00325989" w:rsidRPr="00BC38A2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FE63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227,03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F2BA2F6" w14:textId="77777777" w:rsidR="00325989" w:rsidRPr="00BC38A2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A91B" w14:textId="31D3A1D3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1,178,0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3EBF66D2" w14:textId="77777777" w:rsidR="00325989" w:rsidRPr="00BC38A2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8636D" w14:textId="1EF3F68B" w:rsidR="00325989" w:rsidRPr="00BC38A2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1,22</w:t>
            </w:r>
            <w:r w:rsidR="001A60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7,03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56" w:type="dxa"/>
          </w:tcPr>
          <w:p w14:paraId="3B6B1DF8" w14:textId="77777777" w:rsidR="00325989" w:rsidRPr="00BC38A2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996FA" w14:textId="1045F2A3" w:rsidR="00325989" w:rsidRPr="00E417B0" w:rsidRDefault="00325989" w:rsidP="0032598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1,178,0</w:t>
            </w:r>
            <w:r w:rsidR="00D90F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325989" w:rsidRPr="00E417B0" w14:paraId="36C9DCE4" w14:textId="77777777" w:rsidTr="00901B79">
        <w:tc>
          <w:tcPr>
            <w:tcW w:w="3960" w:type="dxa"/>
          </w:tcPr>
          <w:p w14:paraId="2EED14E0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46AF70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C54244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8BF7BA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B9048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60CB01C8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7103783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42E7EF8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5989" w:rsidRPr="00E417B0" w14:paraId="09B5253E" w14:textId="77777777" w:rsidTr="00901B79">
        <w:tc>
          <w:tcPr>
            <w:tcW w:w="3960" w:type="dxa"/>
          </w:tcPr>
          <w:p w14:paraId="792BE6C6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4132DE" w14:textId="51064646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1.99</w:t>
            </w:r>
          </w:p>
        </w:tc>
        <w:tc>
          <w:tcPr>
            <w:tcW w:w="270" w:type="dxa"/>
          </w:tcPr>
          <w:p w14:paraId="744928B7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ABEBEB" w14:textId="443F7A50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2.42</w:t>
            </w:r>
          </w:p>
        </w:tc>
        <w:tc>
          <w:tcPr>
            <w:tcW w:w="270" w:type="dxa"/>
          </w:tcPr>
          <w:p w14:paraId="1F865E88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0E537D0" w14:textId="68E465F6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2.00</w:t>
            </w:r>
          </w:p>
        </w:tc>
        <w:tc>
          <w:tcPr>
            <w:tcW w:w="256" w:type="dxa"/>
          </w:tcPr>
          <w:p w14:paraId="749AE713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59FACCD" w14:textId="23BE0CE4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2.44</w:t>
            </w:r>
          </w:p>
        </w:tc>
      </w:tr>
      <w:tr w:rsidR="00325989" w:rsidRPr="00E417B0" w14:paraId="0A8D2104" w14:textId="77777777" w:rsidTr="00901B79">
        <w:trPr>
          <w:trHeight w:val="197"/>
        </w:trPr>
        <w:tc>
          <w:tcPr>
            <w:tcW w:w="3960" w:type="dxa"/>
          </w:tcPr>
          <w:p w14:paraId="05627D3D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6B4C1A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34B19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74ED20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C5CE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0E6603A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6" w:type="dxa"/>
          </w:tcPr>
          <w:p w14:paraId="31067C98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E69FCB" w14:textId="77777777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5989" w:rsidRPr="00E417B0" w14:paraId="28B7F3F1" w14:textId="77777777" w:rsidTr="00901B79">
        <w:tc>
          <w:tcPr>
            <w:tcW w:w="3960" w:type="dxa"/>
          </w:tcPr>
          <w:p w14:paraId="63384A01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BE102" w14:textId="6A77DFB6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1.98</w:t>
            </w:r>
          </w:p>
        </w:tc>
        <w:tc>
          <w:tcPr>
            <w:tcW w:w="270" w:type="dxa"/>
          </w:tcPr>
          <w:p w14:paraId="0873B8A3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7EED74" w14:textId="1C970F72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2.39</w:t>
            </w:r>
          </w:p>
        </w:tc>
        <w:tc>
          <w:tcPr>
            <w:tcW w:w="270" w:type="dxa"/>
          </w:tcPr>
          <w:p w14:paraId="52684EDF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6A6AD5D" w14:textId="6FDE16DA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2.00</w:t>
            </w:r>
          </w:p>
        </w:tc>
        <w:tc>
          <w:tcPr>
            <w:tcW w:w="256" w:type="dxa"/>
          </w:tcPr>
          <w:p w14:paraId="43556EEC" w14:textId="77777777" w:rsidR="00325989" w:rsidRPr="00E417B0" w:rsidRDefault="00325989" w:rsidP="0032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F8D3F08" w14:textId="4426687F" w:rsidR="00325989" w:rsidRPr="00E417B0" w:rsidRDefault="00325989" w:rsidP="0032598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2.41</w:t>
            </w:r>
          </w:p>
        </w:tc>
      </w:tr>
    </w:tbl>
    <w:p w14:paraId="28149BC0" w14:textId="77777777" w:rsidR="005D5D58" w:rsidRPr="00E417B0" w:rsidRDefault="005D5D58">
      <w:pPr>
        <w:rPr>
          <w:rFonts w:asciiTheme="majorBidi" w:hAnsiTheme="majorBidi" w:cstheme="majorBidi"/>
          <w:sz w:val="28"/>
          <w:szCs w:val="28"/>
        </w:rPr>
      </w:pPr>
    </w:p>
    <w:p w14:paraId="4C06CBA7" w14:textId="77777777" w:rsidR="00CA4A7C" w:rsidRDefault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3502C68" w14:textId="559D035B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440C02E7" w14:textId="139E268A" w:rsidR="00CA4A7C" w:rsidRDefault="00CA4A7C" w:rsidP="00D52B77">
      <w:pPr>
        <w:tabs>
          <w:tab w:val="clear" w:pos="227"/>
          <w:tab w:val="clear" w:pos="454"/>
          <w:tab w:val="clear" w:pos="68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5392A84" w14:textId="643C7916" w:rsidR="00CA4A7C" w:rsidRDefault="00CA4A7C" w:rsidP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1B79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ระหว่างกาลแบบย่อสำหรับงวด</w:t>
      </w:r>
      <w:r w:rsidR="00D20E3A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B17913">
        <w:rPr>
          <w:rFonts w:asciiTheme="majorBidi" w:hAnsiTheme="majorBidi" w:cstheme="majorBidi"/>
          <w:sz w:val="28"/>
          <w:szCs w:val="28"/>
        </w:rPr>
        <w:t>30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>
        <w:rPr>
          <w:rFonts w:asciiTheme="majorBidi" w:hAnsiTheme="majorBidi" w:cstheme="majorBidi"/>
          <w:sz w:val="28"/>
          <w:szCs w:val="28"/>
        </w:rPr>
        <w:t>256</w:t>
      </w:r>
      <w:r w:rsidR="00E12043"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ได้มีการจัดประเภทรายการใหม่เพื่อให้สอดคล้องกับการนำเสนองบการเงินระหว่างกาลแบบย่อสำหรับงวด</w:t>
      </w:r>
      <w:r w:rsidR="0067102A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3E03DA">
        <w:rPr>
          <w:rFonts w:asciiTheme="majorBidi" w:hAnsiTheme="majorBidi" w:cstheme="majorBidi"/>
          <w:sz w:val="28"/>
          <w:szCs w:val="28"/>
        </w:rPr>
        <w:br/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B17913">
        <w:rPr>
          <w:rFonts w:asciiTheme="majorBidi" w:hAnsiTheme="majorBidi" w:cstheme="majorBidi"/>
          <w:sz w:val="28"/>
          <w:szCs w:val="28"/>
        </w:rPr>
        <w:t>30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>
        <w:rPr>
          <w:rFonts w:asciiTheme="majorBidi" w:hAnsiTheme="majorBidi" w:cstheme="majorBidi"/>
          <w:sz w:val="28"/>
          <w:szCs w:val="28"/>
        </w:rPr>
        <w:t>256</w:t>
      </w:r>
      <w:r w:rsidR="00E12043">
        <w:rPr>
          <w:rFonts w:asciiTheme="majorBidi" w:hAnsiTheme="majorBidi" w:cstheme="majorBidi"/>
          <w:sz w:val="28"/>
          <w:szCs w:val="28"/>
        </w:rPr>
        <w:t>7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1A905107" w14:textId="3FB77260" w:rsidR="004962AD" w:rsidRDefault="004962AD" w:rsidP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4962AD" w:rsidRPr="004962AD" w14:paraId="7D137790" w14:textId="77777777">
        <w:trPr>
          <w:cantSplit/>
        </w:trPr>
        <w:tc>
          <w:tcPr>
            <w:tcW w:w="4950" w:type="dxa"/>
          </w:tcPr>
          <w:p w14:paraId="37F54E2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58C44838" w14:textId="77777777" w:rsidR="004962AD" w:rsidRPr="004962AD" w:rsidRDefault="004962AD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</w:tr>
      <w:tr w:rsidR="004962AD" w:rsidRPr="004962AD" w14:paraId="594E6160" w14:textId="77777777" w:rsidTr="00901B79">
        <w:trPr>
          <w:cantSplit/>
        </w:trPr>
        <w:tc>
          <w:tcPr>
            <w:tcW w:w="4950" w:type="dxa"/>
          </w:tcPr>
          <w:p w14:paraId="6EDECCBD" w14:textId="640DFA6D" w:rsidR="004962AD" w:rsidRPr="00901B79" w:rsidRDefault="00B17913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97B2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461718F" w14:textId="119A8D57" w:rsidR="004962AD" w:rsidRPr="004962AD" w:rsidRDefault="00E12043" w:rsidP="00C538D0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2566</w:t>
            </w:r>
          </w:p>
        </w:tc>
      </w:tr>
      <w:tr w:rsidR="004962AD" w:rsidRPr="004962AD" w14:paraId="062D8BAB" w14:textId="77777777">
        <w:trPr>
          <w:cantSplit/>
        </w:trPr>
        <w:tc>
          <w:tcPr>
            <w:tcW w:w="4950" w:type="dxa"/>
          </w:tcPr>
          <w:p w14:paraId="2EFA8567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BDC9EF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39CBBF80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87E73C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4962AD" w:rsidRPr="004962AD" w14:paraId="73BE0531" w14:textId="77777777">
        <w:trPr>
          <w:cantSplit/>
        </w:trPr>
        <w:tc>
          <w:tcPr>
            <w:tcW w:w="4950" w:type="dxa"/>
          </w:tcPr>
          <w:p w14:paraId="1C53CCD4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5E5B336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6819026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27EC0F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962AD" w:rsidRPr="004962AD" w14:paraId="449987C0" w14:textId="77777777">
        <w:trPr>
          <w:cantSplit/>
        </w:trPr>
        <w:tc>
          <w:tcPr>
            <w:tcW w:w="4950" w:type="dxa"/>
          </w:tcPr>
          <w:p w14:paraId="5BDA28D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5B5E1D5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4962AD" w:rsidRPr="004962AD" w14:paraId="43F23FCC" w14:textId="77777777">
        <w:trPr>
          <w:cantSplit/>
        </w:trPr>
        <w:tc>
          <w:tcPr>
            <w:tcW w:w="4950" w:type="dxa"/>
          </w:tcPr>
          <w:p w14:paraId="50F99A1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1299D0F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31F2F87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1339BF1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6C50BA" w:rsidRPr="004962AD" w14:paraId="09298FD2" w14:textId="77777777">
        <w:trPr>
          <w:cantSplit/>
        </w:trPr>
        <w:tc>
          <w:tcPr>
            <w:tcW w:w="4950" w:type="dxa"/>
          </w:tcPr>
          <w:p w14:paraId="3F864762" w14:textId="77777777" w:rsidR="006C50BA" w:rsidRPr="004962AD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1D6D3F03" w14:textId="117BAD5F" w:rsidR="006C50BA" w:rsidRPr="00901B79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4,095,307</w:t>
            </w:r>
          </w:p>
        </w:tc>
        <w:tc>
          <w:tcPr>
            <w:tcW w:w="1461" w:type="dxa"/>
            <w:vAlign w:val="bottom"/>
          </w:tcPr>
          <w:p w14:paraId="031729B7" w14:textId="1036D5DF" w:rsidR="006C50BA" w:rsidRPr="004962AD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4,236</w:t>
            </w:r>
          </w:p>
        </w:tc>
        <w:tc>
          <w:tcPr>
            <w:tcW w:w="1461" w:type="dxa"/>
            <w:vAlign w:val="bottom"/>
          </w:tcPr>
          <w:p w14:paraId="2AA7F9DE" w14:textId="3EDC39C6" w:rsidR="006C50BA" w:rsidRPr="004962AD" w:rsidRDefault="00F46848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4,099,543</w:t>
            </w:r>
          </w:p>
        </w:tc>
      </w:tr>
      <w:tr w:rsidR="006C50BA" w:rsidRPr="004962AD" w14:paraId="4AF15FF8" w14:textId="77777777" w:rsidTr="00901B79">
        <w:trPr>
          <w:cantSplit/>
        </w:trPr>
        <w:tc>
          <w:tcPr>
            <w:tcW w:w="4950" w:type="dxa"/>
          </w:tcPr>
          <w:p w14:paraId="375A307A" w14:textId="6F9232C0" w:rsidR="006C50BA" w:rsidRPr="00E76C6D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1A028101" w14:textId="49922ABA" w:rsidR="006C50BA" w:rsidRPr="009034DA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(125,889)</w:t>
            </w:r>
          </w:p>
        </w:tc>
        <w:tc>
          <w:tcPr>
            <w:tcW w:w="1461" w:type="dxa"/>
            <w:vAlign w:val="bottom"/>
          </w:tcPr>
          <w:p w14:paraId="6D1BBE2E" w14:textId="22B78961" w:rsidR="006C50BA" w:rsidRPr="00A67A8E" w:rsidRDefault="006C50BA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(4,236)</w:t>
            </w:r>
          </w:p>
        </w:tc>
        <w:tc>
          <w:tcPr>
            <w:tcW w:w="1461" w:type="dxa"/>
            <w:vAlign w:val="bottom"/>
          </w:tcPr>
          <w:p w14:paraId="5C5BDB1A" w14:textId="5E9490DD" w:rsidR="006C50BA" w:rsidRDefault="007D27F9" w:rsidP="006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(130,125)</w:t>
            </w:r>
          </w:p>
        </w:tc>
      </w:tr>
      <w:tr w:rsidR="004962AD" w:rsidRPr="004962AD" w14:paraId="05FCACB4" w14:textId="77777777" w:rsidTr="00901B79">
        <w:trPr>
          <w:cantSplit/>
        </w:trPr>
        <w:tc>
          <w:tcPr>
            <w:tcW w:w="4950" w:type="dxa"/>
          </w:tcPr>
          <w:p w14:paraId="5852742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E3F2FEB" w14:textId="77777777" w:rsidR="004962AD" w:rsidRPr="00E76C6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E4136" w14:textId="61645AC5" w:rsidR="004962AD" w:rsidRPr="004962AD" w:rsidRDefault="006C50B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68B86B63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497A32E8" w14:textId="77777777" w:rsidR="004962AD" w:rsidRPr="004962AD" w:rsidRDefault="004962AD" w:rsidP="0049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rPr>
          <w:rFonts w:ascii="Angsana New" w:hAnsi="Angsana New" w:cs="Angsana New"/>
          <w:position w:val="1"/>
          <w:sz w:val="28"/>
          <w:szCs w:val="28"/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4962AD" w:rsidRPr="004962AD" w14:paraId="0669732F" w14:textId="77777777">
        <w:trPr>
          <w:cantSplit/>
        </w:trPr>
        <w:tc>
          <w:tcPr>
            <w:tcW w:w="4950" w:type="dxa"/>
          </w:tcPr>
          <w:p w14:paraId="6FFFCCF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367F687" w14:textId="77777777" w:rsidR="004962AD" w:rsidRPr="004962AD" w:rsidRDefault="004962AD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962AD" w:rsidRPr="004962AD" w14:paraId="2D744AD4" w14:textId="77777777">
        <w:trPr>
          <w:cantSplit/>
        </w:trPr>
        <w:tc>
          <w:tcPr>
            <w:tcW w:w="4950" w:type="dxa"/>
          </w:tcPr>
          <w:p w14:paraId="16749942" w14:textId="43FC286D" w:rsidR="004962AD" w:rsidRPr="00B33AD7" w:rsidRDefault="00B17913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97B2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122841E3" w14:textId="4A4206EA" w:rsidR="004962AD" w:rsidRPr="004962AD" w:rsidRDefault="00E12043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2566</w:t>
            </w:r>
          </w:p>
        </w:tc>
      </w:tr>
      <w:tr w:rsidR="004962AD" w:rsidRPr="004962AD" w14:paraId="1F504BC0" w14:textId="77777777">
        <w:trPr>
          <w:cantSplit/>
        </w:trPr>
        <w:tc>
          <w:tcPr>
            <w:tcW w:w="4950" w:type="dxa"/>
          </w:tcPr>
          <w:p w14:paraId="616764A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8E53D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2D33E0EF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3A490BA3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4962AD" w:rsidRPr="004962AD" w14:paraId="77FEF4DA" w14:textId="77777777">
        <w:trPr>
          <w:cantSplit/>
        </w:trPr>
        <w:tc>
          <w:tcPr>
            <w:tcW w:w="4950" w:type="dxa"/>
          </w:tcPr>
          <w:p w14:paraId="6676CEE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6ED538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09AB594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0D8D122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962AD" w:rsidRPr="004962AD" w14:paraId="2317BBBD" w14:textId="77777777">
        <w:trPr>
          <w:cantSplit/>
        </w:trPr>
        <w:tc>
          <w:tcPr>
            <w:tcW w:w="4950" w:type="dxa"/>
          </w:tcPr>
          <w:p w14:paraId="0B044B5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3ECB94C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4962AD" w:rsidRPr="004962AD" w14:paraId="44917114" w14:textId="77777777">
        <w:trPr>
          <w:cantSplit/>
        </w:trPr>
        <w:tc>
          <w:tcPr>
            <w:tcW w:w="4950" w:type="dxa"/>
          </w:tcPr>
          <w:p w14:paraId="6089F788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27EA0D40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90B18D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9C563C6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9034DA" w:rsidRPr="004962AD" w14:paraId="64425DFA" w14:textId="77777777">
        <w:trPr>
          <w:cantSplit/>
        </w:trPr>
        <w:tc>
          <w:tcPr>
            <w:tcW w:w="4950" w:type="dxa"/>
          </w:tcPr>
          <w:p w14:paraId="1AABF76A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23F6D9B" w14:textId="5AE4622C" w:rsidR="009034DA" w:rsidRPr="004962AD" w:rsidRDefault="004A2081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4,095,307</w:t>
            </w:r>
          </w:p>
        </w:tc>
        <w:tc>
          <w:tcPr>
            <w:tcW w:w="1461" w:type="dxa"/>
            <w:vAlign w:val="bottom"/>
          </w:tcPr>
          <w:p w14:paraId="665CB3D0" w14:textId="0599597E" w:rsidR="009034DA" w:rsidRPr="004962AD" w:rsidRDefault="007E5DA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4,236</w:t>
            </w:r>
          </w:p>
        </w:tc>
        <w:tc>
          <w:tcPr>
            <w:tcW w:w="1461" w:type="dxa"/>
            <w:vAlign w:val="bottom"/>
          </w:tcPr>
          <w:p w14:paraId="0D6B30F8" w14:textId="318F0282" w:rsidR="009034DA" w:rsidRPr="004962AD" w:rsidRDefault="007D27F9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4,099,543</w:t>
            </w:r>
          </w:p>
        </w:tc>
      </w:tr>
      <w:tr w:rsidR="009034DA" w:rsidRPr="004962AD" w14:paraId="39269DD9" w14:textId="77777777" w:rsidTr="00901B79">
        <w:trPr>
          <w:cantSplit/>
        </w:trPr>
        <w:tc>
          <w:tcPr>
            <w:tcW w:w="4950" w:type="dxa"/>
          </w:tcPr>
          <w:p w14:paraId="54A31CD7" w14:textId="3B991701" w:rsidR="009034DA" w:rsidRDefault="00E76C6D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10964285" w14:textId="71DFA9A1" w:rsidR="009034DA" w:rsidRPr="00901B79" w:rsidRDefault="004A2081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46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(120,620)</w:t>
            </w:r>
          </w:p>
        </w:tc>
        <w:tc>
          <w:tcPr>
            <w:tcW w:w="1461" w:type="dxa"/>
            <w:vAlign w:val="bottom"/>
          </w:tcPr>
          <w:p w14:paraId="6F8296B2" w14:textId="49A61685" w:rsidR="009034DA" w:rsidRPr="00901B79" w:rsidRDefault="007E5DA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</w:t>
            </w:r>
            <w:r w:rsidR="006C50BA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4,236)</w:t>
            </w:r>
          </w:p>
        </w:tc>
        <w:tc>
          <w:tcPr>
            <w:tcW w:w="1461" w:type="dxa"/>
            <w:vAlign w:val="bottom"/>
          </w:tcPr>
          <w:p w14:paraId="7FDC1535" w14:textId="2CE08B2B" w:rsidR="009034DA" w:rsidRPr="00901B79" w:rsidRDefault="00A41FE6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(124,856)</w:t>
            </w:r>
          </w:p>
        </w:tc>
      </w:tr>
      <w:tr w:rsidR="009034DA" w:rsidRPr="004962AD" w14:paraId="67B4AD6E" w14:textId="77777777" w:rsidTr="00901B79">
        <w:trPr>
          <w:cantSplit/>
        </w:trPr>
        <w:tc>
          <w:tcPr>
            <w:tcW w:w="4950" w:type="dxa"/>
          </w:tcPr>
          <w:p w14:paraId="44ED9D68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ABC6669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BCDC" w14:textId="03BAD67E" w:rsidR="009034DA" w:rsidRPr="004962AD" w:rsidRDefault="006C50B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35A72149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7054682B" w14:textId="77777777" w:rsidR="00297B2C" w:rsidRDefault="00297B2C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AE73C" w14:textId="2D85CB54" w:rsidR="00E76C6D" w:rsidRDefault="00E7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297B2C" w:rsidRPr="004962AD" w14:paraId="50FCE84C" w14:textId="77777777">
        <w:trPr>
          <w:cantSplit/>
        </w:trPr>
        <w:tc>
          <w:tcPr>
            <w:tcW w:w="4950" w:type="dxa"/>
          </w:tcPr>
          <w:p w14:paraId="0BB541C8" w14:textId="502B748A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3A94D07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</w:tr>
      <w:tr w:rsidR="00297B2C" w:rsidRPr="004962AD" w14:paraId="37E170A5" w14:textId="77777777">
        <w:trPr>
          <w:cantSplit/>
        </w:trPr>
        <w:tc>
          <w:tcPr>
            <w:tcW w:w="4950" w:type="dxa"/>
          </w:tcPr>
          <w:p w14:paraId="116894E3" w14:textId="77777777" w:rsidR="00297B2C" w:rsidRPr="00901B79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42483CE" w14:textId="4AA2AED7" w:rsidR="00297B2C" w:rsidRPr="004962AD" w:rsidRDefault="00E12043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2566</w:t>
            </w:r>
          </w:p>
        </w:tc>
      </w:tr>
      <w:tr w:rsidR="00297B2C" w:rsidRPr="004962AD" w14:paraId="1A6F9A5F" w14:textId="77777777">
        <w:trPr>
          <w:cantSplit/>
        </w:trPr>
        <w:tc>
          <w:tcPr>
            <w:tcW w:w="4950" w:type="dxa"/>
          </w:tcPr>
          <w:p w14:paraId="5EAB38B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9AAB477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4DA3516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233707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297B2C" w:rsidRPr="004962AD" w14:paraId="24830296" w14:textId="77777777">
        <w:trPr>
          <w:cantSplit/>
        </w:trPr>
        <w:tc>
          <w:tcPr>
            <w:tcW w:w="4950" w:type="dxa"/>
          </w:tcPr>
          <w:p w14:paraId="4681E702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0880FEC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7ED77C30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BC44B2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297B2C" w:rsidRPr="004962AD" w14:paraId="5F239B6F" w14:textId="77777777">
        <w:trPr>
          <w:cantSplit/>
        </w:trPr>
        <w:tc>
          <w:tcPr>
            <w:tcW w:w="4950" w:type="dxa"/>
          </w:tcPr>
          <w:p w14:paraId="510706EA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15A1115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297B2C" w:rsidRPr="004962AD" w14:paraId="6D6395DC" w14:textId="77777777">
        <w:trPr>
          <w:cantSplit/>
        </w:trPr>
        <w:tc>
          <w:tcPr>
            <w:tcW w:w="4950" w:type="dxa"/>
          </w:tcPr>
          <w:p w14:paraId="740EE72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7AC7EB8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2A4C5F5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64B2F54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7E5DAA" w:rsidRPr="004962AD" w14:paraId="77C4426B" w14:textId="77777777">
        <w:trPr>
          <w:cantSplit/>
        </w:trPr>
        <w:tc>
          <w:tcPr>
            <w:tcW w:w="4950" w:type="dxa"/>
          </w:tcPr>
          <w:p w14:paraId="20790BCA" w14:textId="77777777" w:rsidR="007E5DAA" w:rsidRPr="004962AD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EC60964" w14:textId="4D3D9A2D" w:rsidR="007E5DAA" w:rsidRPr="0019602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11,626,236</w:t>
            </w:r>
          </w:p>
        </w:tc>
        <w:tc>
          <w:tcPr>
            <w:tcW w:w="1461" w:type="dxa"/>
            <w:vAlign w:val="bottom"/>
          </w:tcPr>
          <w:p w14:paraId="6E632654" w14:textId="2D11E5AE" w:rsidR="007E5DAA" w:rsidRPr="00A67A8E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4,706</w:t>
            </w:r>
          </w:p>
        </w:tc>
        <w:tc>
          <w:tcPr>
            <w:tcW w:w="1461" w:type="dxa"/>
            <w:vAlign w:val="bottom"/>
          </w:tcPr>
          <w:p w14:paraId="6CC25F05" w14:textId="5DE2381A" w:rsidR="007E5DAA" w:rsidRPr="00A67A8E" w:rsidRDefault="00A41FE6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11,630,942</w:t>
            </w:r>
          </w:p>
        </w:tc>
      </w:tr>
      <w:tr w:rsidR="007E5DAA" w:rsidRPr="004962AD" w14:paraId="7E0A1C19" w14:textId="77777777">
        <w:trPr>
          <w:cantSplit/>
        </w:trPr>
        <w:tc>
          <w:tcPr>
            <w:tcW w:w="4950" w:type="dxa"/>
          </w:tcPr>
          <w:p w14:paraId="415C18E4" w14:textId="3207D979" w:rsidR="007E5DAA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0533CBE2" w14:textId="16E9C0C8" w:rsidR="007E5DAA" w:rsidRPr="00901B7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(313,158)</w:t>
            </w:r>
          </w:p>
        </w:tc>
        <w:tc>
          <w:tcPr>
            <w:tcW w:w="1461" w:type="dxa"/>
            <w:vAlign w:val="bottom"/>
          </w:tcPr>
          <w:p w14:paraId="2F21438B" w14:textId="22A4FCC9" w:rsidR="007E5DAA" w:rsidRPr="00901B7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16,183</w:t>
            </w:r>
          </w:p>
        </w:tc>
        <w:tc>
          <w:tcPr>
            <w:tcW w:w="1461" w:type="dxa"/>
            <w:vAlign w:val="bottom"/>
          </w:tcPr>
          <w:p w14:paraId="2A28E5F1" w14:textId="02C56A7C" w:rsidR="007E5DAA" w:rsidRPr="00901B79" w:rsidRDefault="00A84EFF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(296,975)</w:t>
            </w:r>
          </w:p>
        </w:tc>
      </w:tr>
      <w:tr w:rsidR="007E5DAA" w:rsidRPr="004962AD" w14:paraId="49AB9D21" w14:textId="77777777">
        <w:trPr>
          <w:cantSplit/>
        </w:trPr>
        <w:tc>
          <w:tcPr>
            <w:tcW w:w="4950" w:type="dxa"/>
          </w:tcPr>
          <w:p w14:paraId="365D9E24" w14:textId="77777777" w:rsidR="007E5DAA" w:rsidRPr="00901B7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40888D9D" w14:textId="7A2D15EE" w:rsidR="007E5DAA" w:rsidRPr="00901B7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(2,773,592)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51ADA543" w14:textId="2E8263D1" w:rsidR="007E5DAA" w:rsidRPr="00901B79" w:rsidRDefault="007E5DAA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0DA9E465" w14:textId="2AB6A0B9" w:rsidR="007E5DAA" w:rsidRPr="00901B79" w:rsidRDefault="004D78BF" w:rsidP="007E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(2,794,481)</w:t>
            </w:r>
          </w:p>
        </w:tc>
      </w:tr>
      <w:tr w:rsidR="00E76C6D" w:rsidRPr="004962AD" w14:paraId="00F8992C" w14:textId="77777777">
        <w:trPr>
          <w:cantSplit/>
        </w:trPr>
        <w:tc>
          <w:tcPr>
            <w:tcW w:w="4950" w:type="dxa"/>
          </w:tcPr>
          <w:p w14:paraId="57B7DBCB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377EEA9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BA328" w14:textId="7533ED0E" w:rsidR="00E76C6D" w:rsidRPr="004962AD" w:rsidRDefault="007E5DAA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387F2699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5C18DB70" w14:textId="77777777" w:rsidR="00297B2C" w:rsidRPr="004962AD" w:rsidRDefault="00297B2C" w:rsidP="00297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rPr>
          <w:rFonts w:ascii="Angsana New" w:hAnsi="Angsana New" w:cs="Angsana New"/>
          <w:position w:val="1"/>
          <w:sz w:val="28"/>
          <w:szCs w:val="28"/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297B2C" w:rsidRPr="004962AD" w14:paraId="40069C88" w14:textId="77777777">
        <w:trPr>
          <w:cantSplit/>
        </w:trPr>
        <w:tc>
          <w:tcPr>
            <w:tcW w:w="4950" w:type="dxa"/>
          </w:tcPr>
          <w:p w14:paraId="40A74935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6CB03C4F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97B2C" w:rsidRPr="004962AD" w14:paraId="222E14A9" w14:textId="77777777">
        <w:trPr>
          <w:cantSplit/>
        </w:trPr>
        <w:tc>
          <w:tcPr>
            <w:tcW w:w="4950" w:type="dxa"/>
          </w:tcPr>
          <w:p w14:paraId="58AFF4BB" w14:textId="77777777" w:rsidR="00297B2C" w:rsidRPr="00B33AD7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14C9647" w14:textId="5B7FB60C" w:rsidR="00297B2C" w:rsidRPr="004962AD" w:rsidRDefault="00E12043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2566</w:t>
            </w:r>
          </w:p>
        </w:tc>
      </w:tr>
      <w:tr w:rsidR="00297B2C" w:rsidRPr="004962AD" w14:paraId="6CE10419" w14:textId="77777777">
        <w:trPr>
          <w:cantSplit/>
        </w:trPr>
        <w:tc>
          <w:tcPr>
            <w:tcW w:w="4950" w:type="dxa"/>
          </w:tcPr>
          <w:p w14:paraId="5CDB5C67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674C06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2806C36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26823968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297B2C" w:rsidRPr="004962AD" w14:paraId="066432D0" w14:textId="77777777">
        <w:trPr>
          <w:cantSplit/>
        </w:trPr>
        <w:tc>
          <w:tcPr>
            <w:tcW w:w="4950" w:type="dxa"/>
          </w:tcPr>
          <w:p w14:paraId="0F673190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4E52C2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66DC32B4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8920F5D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297B2C" w:rsidRPr="004962AD" w14:paraId="0D52602B" w14:textId="77777777">
        <w:trPr>
          <w:cantSplit/>
        </w:trPr>
        <w:tc>
          <w:tcPr>
            <w:tcW w:w="4950" w:type="dxa"/>
          </w:tcPr>
          <w:p w14:paraId="4CFE08BD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48A216D2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297B2C" w:rsidRPr="004962AD" w14:paraId="02524D8A" w14:textId="77777777">
        <w:trPr>
          <w:cantSplit/>
        </w:trPr>
        <w:tc>
          <w:tcPr>
            <w:tcW w:w="4950" w:type="dxa"/>
          </w:tcPr>
          <w:p w14:paraId="2C3FF7FC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2D195863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0609FA3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5D9099A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1A6B1F" w:rsidRPr="004962AD" w14:paraId="236ADF32" w14:textId="77777777">
        <w:trPr>
          <w:cantSplit/>
        </w:trPr>
        <w:tc>
          <w:tcPr>
            <w:tcW w:w="4950" w:type="dxa"/>
          </w:tcPr>
          <w:p w14:paraId="2A754C86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71057CA8" w14:textId="58D6A218" w:rsidR="001A6B1F" w:rsidRPr="004962AD" w:rsidRDefault="00980DBD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  <w:t>11,626,236</w:t>
            </w:r>
          </w:p>
        </w:tc>
        <w:tc>
          <w:tcPr>
            <w:tcW w:w="1461" w:type="dxa"/>
            <w:vAlign w:val="bottom"/>
          </w:tcPr>
          <w:p w14:paraId="7A8C30EA" w14:textId="5EB0C79A" w:rsidR="001A6B1F" w:rsidRPr="004962AD" w:rsidRDefault="00447661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4,706</w:t>
            </w:r>
          </w:p>
        </w:tc>
        <w:tc>
          <w:tcPr>
            <w:tcW w:w="1461" w:type="dxa"/>
            <w:vAlign w:val="bottom"/>
          </w:tcPr>
          <w:p w14:paraId="6F3D72D2" w14:textId="1993AD4F" w:rsidR="001A6B1F" w:rsidRPr="004962AD" w:rsidRDefault="004D78B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11,630,942</w:t>
            </w:r>
          </w:p>
        </w:tc>
      </w:tr>
      <w:tr w:rsidR="00E76C6D" w:rsidRPr="004962AD" w14:paraId="1AF19DDF" w14:textId="77777777" w:rsidTr="00A67A8E">
        <w:trPr>
          <w:cantSplit/>
        </w:trPr>
        <w:tc>
          <w:tcPr>
            <w:tcW w:w="4950" w:type="dxa"/>
          </w:tcPr>
          <w:p w14:paraId="2A0309C3" w14:textId="069A8209" w:rsidR="00E76C6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519A3E81" w14:textId="489F7933" w:rsidR="00E76C6D" w:rsidRPr="00901B79" w:rsidRDefault="00980DB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(299,950)</w:t>
            </w:r>
          </w:p>
        </w:tc>
        <w:tc>
          <w:tcPr>
            <w:tcW w:w="1461" w:type="dxa"/>
            <w:vAlign w:val="bottom"/>
          </w:tcPr>
          <w:p w14:paraId="255CAB57" w14:textId="299BFDCD" w:rsidR="00E76C6D" w:rsidRPr="00901B79" w:rsidRDefault="001E31E7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16,183</w:t>
            </w:r>
          </w:p>
        </w:tc>
        <w:tc>
          <w:tcPr>
            <w:tcW w:w="1461" w:type="dxa"/>
            <w:vAlign w:val="bottom"/>
          </w:tcPr>
          <w:p w14:paraId="6F25DF3A" w14:textId="45652754" w:rsidR="00E76C6D" w:rsidRPr="00901B79" w:rsidRDefault="00572BF4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(283,767)</w:t>
            </w:r>
          </w:p>
        </w:tc>
      </w:tr>
      <w:tr w:rsidR="00E76C6D" w:rsidRPr="004962AD" w14:paraId="0BE54D27" w14:textId="77777777" w:rsidTr="00A67A8E">
        <w:trPr>
          <w:cantSplit/>
        </w:trPr>
        <w:tc>
          <w:tcPr>
            <w:tcW w:w="4950" w:type="dxa"/>
          </w:tcPr>
          <w:p w14:paraId="3F52487B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52B35E64" w14:textId="1585F038" w:rsidR="00E76C6D" w:rsidRPr="00901B79" w:rsidRDefault="00980DB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(2,773,592)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638F5A6" w14:textId="4254159E" w:rsidR="00E76C6D" w:rsidRPr="00901B79" w:rsidRDefault="0086138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1234BA8C" w14:textId="34FCAAB7" w:rsidR="00E76C6D" w:rsidRPr="00901B79" w:rsidRDefault="004D78BF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(2,794,481)</w:t>
            </w:r>
          </w:p>
        </w:tc>
      </w:tr>
      <w:tr w:rsidR="00E76C6D" w:rsidRPr="004962AD" w14:paraId="289A5DC6" w14:textId="77777777">
        <w:trPr>
          <w:cantSplit/>
        </w:trPr>
        <w:tc>
          <w:tcPr>
            <w:tcW w:w="4950" w:type="dxa"/>
          </w:tcPr>
          <w:p w14:paraId="76CD7ECC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48649B3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63FF3" w14:textId="14CF7122" w:rsidR="00E76C6D" w:rsidRPr="004962AD" w:rsidRDefault="007E5DAA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46904B02" w14:textId="77777777" w:rsidR="00E76C6D" w:rsidRPr="004962AD" w:rsidRDefault="00E76C6D" w:rsidP="00E7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53A00313" w14:textId="77777777" w:rsidR="00297B2C" w:rsidRPr="00901B79" w:rsidRDefault="00297B2C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2514F" w14:textId="398A529C" w:rsidR="00E76C6D" w:rsidRPr="00A67A8E" w:rsidRDefault="001508AE" w:rsidP="00E76C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เหตุการณ์ภายหลังรอบระยะเวลา</w:t>
      </w:r>
      <w:r w:rsidR="00CF73A4">
        <w:rPr>
          <w:rFonts w:asciiTheme="majorBidi" w:hAnsiTheme="majorBidi" w:cstheme="majorBidi" w:hint="cs"/>
          <w:sz w:val="28"/>
          <w:szCs w:val="28"/>
          <w:u w:val="none"/>
          <w:cs/>
        </w:rPr>
        <w:t>รายงาน</w:t>
      </w:r>
    </w:p>
    <w:p w14:paraId="49EB2025" w14:textId="77777777" w:rsidR="00E76C6D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86EC6EA" w14:textId="53B29162" w:rsidR="00E76C6D" w:rsidRPr="00E76C6D" w:rsidRDefault="009E269A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ธนาคารได้จดทะเบียนเปลี่ยนแปลงทุนที่ออกและชำระแล้วกับกระทรวงพาณิชย์ โดยทุนที่ออกและชำระแล้วเพิ่มขึ้นจำนวน </w:t>
      </w:r>
      <w:r w:rsidR="00931D10">
        <w:rPr>
          <w:rFonts w:asciiTheme="majorBidi" w:hAnsiTheme="majorBidi" w:cstheme="majorBidi"/>
          <w:sz w:val="28"/>
          <w:szCs w:val="28"/>
        </w:rPr>
        <w:t>9.10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931D10">
        <w:rPr>
          <w:rFonts w:asciiTheme="majorBidi" w:hAnsiTheme="majorBidi" w:cstheme="majorBidi"/>
          <w:sz w:val="28"/>
          <w:szCs w:val="28"/>
        </w:rPr>
        <w:t>1.82</w:t>
      </w:r>
      <w:r w:rsidR="006027E2">
        <w:rPr>
          <w:rFonts w:asciiTheme="majorBidi" w:hAnsiTheme="majorBidi" w:cstheme="majorBidi"/>
          <w:sz w:val="28"/>
          <w:szCs w:val="28"/>
        </w:rPr>
        <w:t xml:space="preserve"> </w:t>
      </w:r>
      <w:r w:rsidR="006027E2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6027E2">
        <w:rPr>
          <w:rFonts w:asciiTheme="majorBidi" w:hAnsiTheme="majorBidi" w:cstheme="majorBidi"/>
          <w:sz w:val="28"/>
          <w:szCs w:val="28"/>
        </w:rPr>
        <w:t xml:space="preserve">5 </w:t>
      </w:r>
      <w:r w:rsidR="006027E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6027E2">
        <w:rPr>
          <w:rFonts w:asciiTheme="majorBidi" w:hAnsiTheme="majorBidi" w:cstheme="majorBidi"/>
          <w:sz w:val="28"/>
          <w:szCs w:val="28"/>
        </w:rPr>
        <w:t xml:space="preserve">) </w:t>
      </w:r>
      <w:r w:rsidR="006027E2">
        <w:rPr>
          <w:rFonts w:asciiTheme="majorBidi" w:hAnsiTheme="majorBidi" w:cstheme="majorBidi" w:hint="cs"/>
          <w:sz w:val="28"/>
          <w:szCs w:val="28"/>
          <w:cs/>
        </w:rPr>
        <w:t xml:space="preserve">จากทุนที่ออกและชำระแล้วเดิม </w:t>
      </w:r>
      <w:r w:rsidR="00BC2B42">
        <w:rPr>
          <w:rFonts w:asciiTheme="majorBidi" w:hAnsiTheme="majorBidi" w:cstheme="majorBidi"/>
          <w:sz w:val="28"/>
          <w:szCs w:val="28"/>
        </w:rPr>
        <w:t>6</w:t>
      </w:r>
      <w:r w:rsidR="00202C2E">
        <w:rPr>
          <w:rFonts w:asciiTheme="majorBidi" w:hAnsiTheme="majorBidi" w:cstheme="majorBidi"/>
          <w:sz w:val="28"/>
          <w:szCs w:val="28"/>
        </w:rPr>
        <w:t xml:space="preserve">,164.10 </w:t>
      </w:r>
      <w:r w:rsidR="00202C2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202C2E">
        <w:rPr>
          <w:rFonts w:asciiTheme="majorBidi" w:hAnsiTheme="majorBidi" w:cstheme="majorBidi"/>
          <w:sz w:val="28"/>
          <w:szCs w:val="28"/>
        </w:rPr>
        <w:t>(</w:t>
      </w:r>
      <w:r w:rsidR="005A1F43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5A1F43">
        <w:rPr>
          <w:rFonts w:asciiTheme="majorBidi" w:hAnsiTheme="majorBidi" w:cstheme="majorBidi"/>
          <w:sz w:val="28"/>
          <w:szCs w:val="28"/>
        </w:rPr>
        <w:t xml:space="preserve">1,232.82 </w:t>
      </w:r>
      <w:r w:rsidR="005A1F4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5A1F43">
        <w:rPr>
          <w:rFonts w:asciiTheme="majorBidi" w:hAnsiTheme="majorBidi" w:cstheme="majorBidi"/>
          <w:sz w:val="28"/>
          <w:szCs w:val="28"/>
        </w:rPr>
        <w:t xml:space="preserve">5 </w:t>
      </w:r>
      <w:r w:rsidR="005A1F43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A1F43">
        <w:rPr>
          <w:rFonts w:asciiTheme="majorBidi" w:hAnsiTheme="majorBidi" w:cstheme="majorBidi"/>
          <w:sz w:val="28"/>
          <w:szCs w:val="28"/>
        </w:rPr>
        <w:t xml:space="preserve">) </w:t>
      </w:r>
      <w:r w:rsidR="005A1F43">
        <w:rPr>
          <w:rFonts w:asciiTheme="majorBidi" w:hAnsiTheme="majorBidi" w:cstheme="majorBidi" w:hint="cs"/>
          <w:sz w:val="28"/>
          <w:szCs w:val="28"/>
          <w:cs/>
        </w:rPr>
        <w:t xml:space="preserve">เป็นทุนที่ออกและชำระแล้วใหม่จำนวน </w:t>
      </w:r>
      <w:r w:rsidR="005A1F43">
        <w:rPr>
          <w:rFonts w:asciiTheme="majorBidi" w:hAnsiTheme="majorBidi" w:cstheme="majorBidi"/>
          <w:sz w:val="28"/>
          <w:szCs w:val="28"/>
        </w:rPr>
        <w:t>6,17</w:t>
      </w:r>
      <w:r w:rsidR="00611847">
        <w:rPr>
          <w:rFonts w:asciiTheme="majorBidi" w:hAnsiTheme="majorBidi" w:cstheme="majorBidi"/>
          <w:sz w:val="28"/>
          <w:szCs w:val="28"/>
        </w:rPr>
        <w:t xml:space="preserve">3.20 </w:t>
      </w:r>
      <w:r w:rsidR="00611847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611847">
        <w:rPr>
          <w:rFonts w:asciiTheme="majorBidi" w:hAnsiTheme="majorBidi" w:cstheme="majorBidi"/>
          <w:sz w:val="28"/>
          <w:szCs w:val="28"/>
        </w:rPr>
        <w:t>(</w:t>
      </w:r>
      <w:r w:rsidR="00611847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611847">
        <w:rPr>
          <w:rFonts w:asciiTheme="majorBidi" w:hAnsiTheme="majorBidi" w:cstheme="majorBidi"/>
          <w:sz w:val="28"/>
          <w:szCs w:val="28"/>
        </w:rPr>
        <w:t>1,</w:t>
      </w:r>
      <w:r w:rsidR="00611847" w:rsidRPr="00526D66">
        <w:rPr>
          <w:rFonts w:asciiTheme="majorBidi" w:hAnsiTheme="majorBidi" w:cstheme="majorBidi"/>
          <w:sz w:val="28"/>
          <w:szCs w:val="28"/>
        </w:rPr>
        <w:t>23</w:t>
      </w:r>
      <w:r w:rsidR="00526D66">
        <w:rPr>
          <w:rFonts w:asciiTheme="majorBidi" w:hAnsiTheme="majorBidi" w:cstheme="majorBidi"/>
          <w:sz w:val="28"/>
          <w:szCs w:val="28"/>
        </w:rPr>
        <w:t>4.64</w:t>
      </w:r>
      <w:r w:rsidR="00611847">
        <w:rPr>
          <w:rFonts w:asciiTheme="majorBidi" w:hAnsiTheme="majorBidi" w:cstheme="majorBidi"/>
          <w:sz w:val="28"/>
          <w:szCs w:val="28"/>
        </w:rPr>
        <w:t xml:space="preserve"> </w:t>
      </w:r>
      <w:r w:rsidR="0061184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611847">
        <w:rPr>
          <w:rFonts w:asciiTheme="majorBidi" w:hAnsiTheme="majorBidi" w:cstheme="majorBidi"/>
          <w:sz w:val="28"/>
          <w:szCs w:val="28"/>
        </w:rPr>
        <w:t xml:space="preserve">5 </w:t>
      </w:r>
      <w:r w:rsidR="0061184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611847">
        <w:rPr>
          <w:rFonts w:asciiTheme="majorBidi" w:hAnsiTheme="majorBidi" w:cstheme="majorBidi"/>
          <w:sz w:val="28"/>
          <w:szCs w:val="28"/>
        </w:rPr>
        <w:t>)</w:t>
      </w:r>
      <w:r w:rsidR="004144E5">
        <w:rPr>
          <w:rFonts w:asciiTheme="majorBidi" w:hAnsiTheme="majorBidi" w:cstheme="majorBidi" w:hint="cs"/>
          <w:sz w:val="28"/>
          <w:szCs w:val="28"/>
          <w:cs/>
        </w:rPr>
        <w:t xml:space="preserve"> จากการใช้สิทธิซื้อหุ้นเมื่อวันที่ </w:t>
      </w:r>
      <w:r w:rsidR="004144E5">
        <w:rPr>
          <w:rFonts w:asciiTheme="majorBidi" w:hAnsiTheme="majorBidi" w:cstheme="majorBidi"/>
          <w:sz w:val="28"/>
          <w:szCs w:val="28"/>
        </w:rPr>
        <w:t xml:space="preserve">30 </w:t>
      </w:r>
      <w:r w:rsidR="004144E5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4144E5">
        <w:rPr>
          <w:rFonts w:asciiTheme="majorBidi" w:hAnsiTheme="majorBidi" w:cstheme="majorBidi"/>
          <w:sz w:val="28"/>
          <w:szCs w:val="28"/>
        </w:rPr>
        <w:t xml:space="preserve">2567 </w:t>
      </w:r>
      <w:r w:rsidR="001C7BC1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ตามที่กล่าวในหมายเหตุข้อ </w:t>
      </w:r>
      <w:r w:rsidR="001C7BC1">
        <w:rPr>
          <w:rFonts w:asciiTheme="majorBidi" w:hAnsiTheme="majorBidi" w:cstheme="majorBidi"/>
          <w:sz w:val="28"/>
          <w:szCs w:val="28"/>
        </w:rPr>
        <w:t>9</w:t>
      </w:r>
    </w:p>
    <w:sectPr w:rsidR="00E76C6D" w:rsidRPr="00E76C6D" w:rsidSect="008579D2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0F31" w14:textId="77777777" w:rsidR="00B00FB7" w:rsidRDefault="00B00FB7">
      <w:r>
        <w:separator/>
      </w:r>
    </w:p>
  </w:endnote>
  <w:endnote w:type="continuationSeparator" w:id="0">
    <w:p w14:paraId="57A39E47" w14:textId="77777777" w:rsidR="00B00FB7" w:rsidRDefault="00B00FB7">
      <w:r>
        <w:continuationSeparator/>
      </w:r>
    </w:p>
  </w:endnote>
  <w:endnote w:type="continuationNotice" w:id="1">
    <w:p w14:paraId="6B501B6B" w14:textId="77777777" w:rsidR="00B00FB7" w:rsidRDefault="00B00F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327670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776D9" w14:textId="6795BB3B" w:rsidR="005137CE" w:rsidRPr="000A4192" w:rsidRDefault="005137C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0A419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A419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0A419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17</w:t>
        </w:r>
        <w:r w:rsidRPr="000A419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2A59" w14:textId="64A1FAB2" w:rsidR="005137CE" w:rsidRPr="000F64E7" w:rsidRDefault="008C234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9291958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5137CE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5137CE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6297" w14:textId="77777777" w:rsidR="008579D2" w:rsidRPr="000F64E7" w:rsidRDefault="008C234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799646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913" w14:textId="77777777" w:rsidR="008579D2" w:rsidRPr="000F64E7" w:rsidRDefault="008C234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8104464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B304" w14:textId="77777777" w:rsidR="008579D2" w:rsidRPr="000F64E7" w:rsidRDefault="008C234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2889614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5137CE" w:rsidRPr="004961E9" w:rsidRDefault="005137CE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9D6B19">
      <w:rPr>
        <w:rFonts w:asciiTheme="majorBidi" w:hAnsiTheme="majorBidi" w:cstheme="majorBidi"/>
        <w:noProof/>
        <w:sz w:val="28"/>
        <w:szCs w:val="28"/>
      </w:rPr>
      <w:t>44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87BF" w14:textId="77777777" w:rsidR="00B00FB7" w:rsidRDefault="00B00FB7">
      <w:r>
        <w:separator/>
      </w:r>
    </w:p>
  </w:footnote>
  <w:footnote w:type="continuationSeparator" w:id="0">
    <w:p w14:paraId="454BAE9C" w14:textId="77777777" w:rsidR="00B00FB7" w:rsidRDefault="00B00FB7">
      <w:r>
        <w:continuationSeparator/>
      </w:r>
    </w:p>
  </w:footnote>
  <w:footnote w:type="continuationNotice" w:id="1">
    <w:p w14:paraId="740BC923" w14:textId="77777777" w:rsidR="00B00FB7" w:rsidRDefault="00B00F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5F71" w14:textId="77777777" w:rsidR="00975FA9" w:rsidRDefault="005137CE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05217A2E" w14:textId="77777777" w:rsidR="005137CE" w:rsidRPr="00831431" w:rsidRDefault="005137CE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58B2DE" w14:textId="1DE393EE" w:rsidR="005137CE" w:rsidRPr="00831431" w:rsidRDefault="005137CE" w:rsidP="000F6531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="00BF12A8"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="00BF12A8" w:rsidRPr="00135AA3">
      <w:rPr>
        <w:rFonts w:ascii="Angsana New" w:hAnsi="Angsana New"/>
        <w:bCs/>
        <w:sz w:val="30"/>
        <w:szCs w:val="30"/>
      </w:rPr>
      <w:t xml:space="preserve">30 </w:t>
    </w:r>
    <w:r w:rsidR="00BF12A8"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="00BF12A8"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 w:rsidR="00EA533F"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4405AFA8" w14:textId="77777777" w:rsidR="005137CE" w:rsidRPr="00135AA3" w:rsidRDefault="005137CE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E5B0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19A774B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DDF305D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01704388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A592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A67A909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5CC6D54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2F0E16B5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0040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47E6B2C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0E23B3F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25D3F601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4C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D42DA81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8C557DC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5ABDD06A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9153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A7C077A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337A37E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453634DD" w14:textId="77777777" w:rsidR="005137CE" w:rsidRPr="00135AA3" w:rsidRDefault="005137CE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7039" w14:textId="77777777" w:rsidR="00607CBE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729327F3" w14:textId="77777777" w:rsidR="00607CBE" w:rsidRPr="00831431" w:rsidRDefault="00607CBE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2708F30" w14:textId="77777777" w:rsidR="00607CBE" w:rsidRPr="00831431" w:rsidRDefault="00607CBE" w:rsidP="00607CBE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135AA3">
      <w:rPr>
        <w:rFonts w:ascii="Angsana New" w:hAnsi="Angsana New"/>
        <w:bCs/>
        <w:sz w:val="30"/>
        <w:szCs w:val="30"/>
      </w:rPr>
      <w:t xml:space="preserve">30 </w:t>
    </w:r>
    <w:r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07FFCFE8" w14:textId="77777777" w:rsidR="005137CE" w:rsidRPr="002321E9" w:rsidRDefault="005137CE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402942686">
    <w:abstractNumId w:val="0"/>
  </w:num>
  <w:num w:numId="2" w16cid:durableId="789129501">
    <w:abstractNumId w:val="5"/>
  </w:num>
  <w:num w:numId="3" w16cid:durableId="1773357202">
    <w:abstractNumId w:val="14"/>
  </w:num>
  <w:num w:numId="4" w16cid:durableId="520977273">
    <w:abstractNumId w:val="0"/>
  </w:num>
  <w:num w:numId="5" w16cid:durableId="915823734">
    <w:abstractNumId w:val="0"/>
  </w:num>
  <w:num w:numId="6" w16cid:durableId="173034748">
    <w:abstractNumId w:val="3"/>
  </w:num>
  <w:num w:numId="7" w16cid:durableId="361785815">
    <w:abstractNumId w:val="7"/>
  </w:num>
  <w:num w:numId="8" w16cid:durableId="597173233">
    <w:abstractNumId w:val="20"/>
  </w:num>
  <w:num w:numId="9" w16cid:durableId="594170376">
    <w:abstractNumId w:val="19"/>
  </w:num>
  <w:num w:numId="10" w16cid:durableId="2001955677">
    <w:abstractNumId w:val="12"/>
  </w:num>
  <w:num w:numId="11" w16cid:durableId="644579135">
    <w:abstractNumId w:val="1"/>
  </w:num>
  <w:num w:numId="12" w16cid:durableId="181435949">
    <w:abstractNumId w:val="6"/>
  </w:num>
  <w:num w:numId="13" w16cid:durableId="472020647">
    <w:abstractNumId w:val="0"/>
  </w:num>
  <w:num w:numId="14" w16cid:durableId="314116172">
    <w:abstractNumId w:val="4"/>
  </w:num>
  <w:num w:numId="15" w16cid:durableId="819805390">
    <w:abstractNumId w:val="17"/>
  </w:num>
  <w:num w:numId="16" w16cid:durableId="295648677">
    <w:abstractNumId w:val="8"/>
  </w:num>
  <w:num w:numId="17" w16cid:durableId="1639190890">
    <w:abstractNumId w:val="11"/>
  </w:num>
  <w:num w:numId="18" w16cid:durableId="1920361352">
    <w:abstractNumId w:val="10"/>
  </w:num>
  <w:num w:numId="19" w16cid:durableId="84301134">
    <w:abstractNumId w:val="15"/>
  </w:num>
  <w:num w:numId="20" w16cid:durableId="716927058">
    <w:abstractNumId w:val="13"/>
  </w:num>
  <w:num w:numId="21" w16cid:durableId="1239444698">
    <w:abstractNumId w:val="9"/>
  </w:num>
  <w:num w:numId="22" w16cid:durableId="305088282">
    <w:abstractNumId w:val="18"/>
  </w:num>
  <w:num w:numId="23" w16cid:durableId="470369427">
    <w:abstractNumId w:val="2"/>
  </w:num>
  <w:num w:numId="24" w16cid:durableId="1409187358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EE"/>
    <w:rsid w:val="000115FA"/>
    <w:rsid w:val="000115FB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43"/>
    <w:rsid w:val="00084E93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C1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564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84B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577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B4"/>
    <w:rsid w:val="001271B5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11CF"/>
    <w:rsid w:val="001414A3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AE"/>
    <w:rsid w:val="001508F8"/>
    <w:rsid w:val="00150BD1"/>
    <w:rsid w:val="0015162A"/>
    <w:rsid w:val="00151AD7"/>
    <w:rsid w:val="00151CA8"/>
    <w:rsid w:val="00151EDF"/>
    <w:rsid w:val="001520E7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D40"/>
    <w:rsid w:val="001A4F65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40DC"/>
    <w:rsid w:val="001F44EE"/>
    <w:rsid w:val="001F48BE"/>
    <w:rsid w:val="001F4954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DB3"/>
    <w:rsid w:val="002442ED"/>
    <w:rsid w:val="002443B7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5BC6"/>
    <w:rsid w:val="002C60A7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230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D2E"/>
    <w:rsid w:val="00332D4C"/>
    <w:rsid w:val="003330F5"/>
    <w:rsid w:val="00333399"/>
    <w:rsid w:val="00333482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70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785"/>
    <w:rsid w:val="003A2800"/>
    <w:rsid w:val="003A2A67"/>
    <w:rsid w:val="003A2E84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F0"/>
    <w:rsid w:val="003B5005"/>
    <w:rsid w:val="003B507A"/>
    <w:rsid w:val="003B50D2"/>
    <w:rsid w:val="003B5403"/>
    <w:rsid w:val="003B54F2"/>
    <w:rsid w:val="003B580C"/>
    <w:rsid w:val="003B5877"/>
    <w:rsid w:val="003B5B39"/>
    <w:rsid w:val="003B5D7D"/>
    <w:rsid w:val="003B5DD5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698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DB3"/>
    <w:rsid w:val="00417F29"/>
    <w:rsid w:val="004200EC"/>
    <w:rsid w:val="00420121"/>
    <w:rsid w:val="00420591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340"/>
    <w:rsid w:val="0042148C"/>
    <w:rsid w:val="004214E6"/>
    <w:rsid w:val="00421508"/>
    <w:rsid w:val="00421814"/>
    <w:rsid w:val="00421BC5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639"/>
    <w:rsid w:val="0044665B"/>
    <w:rsid w:val="004467D2"/>
    <w:rsid w:val="00446AB0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571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85"/>
    <w:rsid w:val="004B1A95"/>
    <w:rsid w:val="004B1BB0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FA0"/>
    <w:rsid w:val="004D45DF"/>
    <w:rsid w:val="004D478A"/>
    <w:rsid w:val="004D49B5"/>
    <w:rsid w:val="004D4C0F"/>
    <w:rsid w:val="004D5277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681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743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5BD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C31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214"/>
    <w:rsid w:val="00594570"/>
    <w:rsid w:val="00594653"/>
    <w:rsid w:val="00594704"/>
    <w:rsid w:val="00594789"/>
    <w:rsid w:val="0059490C"/>
    <w:rsid w:val="00594917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125B"/>
    <w:rsid w:val="005A1437"/>
    <w:rsid w:val="005A153F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E8F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607"/>
    <w:rsid w:val="005D68B5"/>
    <w:rsid w:val="005D6B8D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419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4B7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26A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726"/>
    <w:rsid w:val="007648DB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D43"/>
    <w:rsid w:val="00776E11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8"/>
    <w:rsid w:val="007C004E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177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AF"/>
    <w:rsid w:val="00880F3D"/>
    <w:rsid w:val="00881001"/>
    <w:rsid w:val="00881211"/>
    <w:rsid w:val="008813D1"/>
    <w:rsid w:val="0088150D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AA2"/>
    <w:rsid w:val="00882C1F"/>
    <w:rsid w:val="00882CD4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D3"/>
    <w:rsid w:val="008B45C9"/>
    <w:rsid w:val="008B46BC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345"/>
    <w:rsid w:val="008C2531"/>
    <w:rsid w:val="008C2C97"/>
    <w:rsid w:val="008C2EA1"/>
    <w:rsid w:val="008C3634"/>
    <w:rsid w:val="008C364C"/>
    <w:rsid w:val="008C36C5"/>
    <w:rsid w:val="008C3A19"/>
    <w:rsid w:val="008C3A64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FC8"/>
    <w:rsid w:val="008E31F6"/>
    <w:rsid w:val="008E320D"/>
    <w:rsid w:val="008E32DA"/>
    <w:rsid w:val="008E3475"/>
    <w:rsid w:val="008E34CA"/>
    <w:rsid w:val="008E37EC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318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11A2"/>
    <w:rsid w:val="009511F9"/>
    <w:rsid w:val="00951236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C036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A4"/>
    <w:rsid w:val="00A415FB"/>
    <w:rsid w:val="00A41732"/>
    <w:rsid w:val="00A419BC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0F8C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61A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FE4"/>
    <w:rsid w:val="00AA5263"/>
    <w:rsid w:val="00AA540E"/>
    <w:rsid w:val="00AA570A"/>
    <w:rsid w:val="00AA57B7"/>
    <w:rsid w:val="00AA584E"/>
    <w:rsid w:val="00AA5C25"/>
    <w:rsid w:val="00AA61A9"/>
    <w:rsid w:val="00AA61C6"/>
    <w:rsid w:val="00AA624A"/>
    <w:rsid w:val="00AA64DA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77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C84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D01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5AC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481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16C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AD1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53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C3E"/>
    <w:rsid w:val="00D21D2E"/>
    <w:rsid w:val="00D21DA3"/>
    <w:rsid w:val="00D21DDA"/>
    <w:rsid w:val="00D21E41"/>
    <w:rsid w:val="00D221FD"/>
    <w:rsid w:val="00D22317"/>
    <w:rsid w:val="00D2255F"/>
    <w:rsid w:val="00D225DC"/>
    <w:rsid w:val="00D22BC2"/>
    <w:rsid w:val="00D22C21"/>
    <w:rsid w:val="00D22C44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9D4"/>
    <w:rsid w:val="00D52B77"/>
    <w:rsid w:val="00D52BB8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E8"/>
    <w:rsid w:val="00D970DF"/>
    <w:rsid w:val="00D9710E"/>
    <w:rsid w:val="00D972DE"/>
    <w:rsid w:val="00D97314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F1"/>
    <w:rsid w:val="00DF1B05"/>
    <w:rsid w:val="00DF1C73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043"/>
    <w:rsid w:val="00E12266"/>
    <w:rsid w:val="00E12586"/>
    <w:rsid w:val="00E127CE"/>
    <w:rsid w:val="00E12882"/>
    <w:rsid w:val="00E128D7"/>
    <w:rsid w:val="00E12B17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FBE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6D8"/>
    <w:rsid w:val="00E73712"/>
    <w:rsid w:val="00E7393E"/>
    <w:rsid w:val="00E73BC9"/>
    <w:rsid w:val="00E73CAE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835"/>
    <w:rsid w:val="00E75950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1AF"/>
    <w:rsid w:val="00E832D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631"/>
    <w:rsid w:val="00E916AC"/>
    <w:rsid w:val="00E917B3"/>
    <w:rsid w:val="00E918AA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3F"/>
    <w:rsid w:val="00EA557B"/>
    <w:rsid w:val="00EA55F1"/>
    <w:rsid w:val="00EA5745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3E2"/>
    <w:rsid w:val="00EF6861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291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65"/>
    <w:rsid w:val="00F337CB"/>
    <w:rsid w:val="00F338E5"/>
    <w:rsid w:val="00F3391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6"/>
    <w:rsid w:val="00F352A9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61E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8D1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AC5"/>
    <w:rsid w:val="00F60C42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D3CE025-FFB3-4DB9-AA20-053E01246F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D899AC-59C2-4EEE-82D6-9E24290B8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2481</TotalTime>
  <Pages>26</Pages>
  <Words>5325</Words>
  <Characters>30356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382</cp:revision>
  <cp:lastPrinted>2024-11-06T06:58:00Z</cp:lastPrinted>
  <dcterms:created xsi:type="dcterms:W3CDTF">2023-10-11T00:52:00Z</dcterms:created>
  <dcterms:modified xsi:type="dcterms:W3CDTF">2024-11-13T08:31:00Z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