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271"/>
        <w:gridCol w:w="8213"/>
      </w:tblGrid>
      <w:tr w:rsidR="003F03D5" w:rsidRPr="00741FD4" w14:paraId="672D373C" w14:textId="77777777" w:rsidTr="00741FD4">
        <w:trPr>
          <w:tblHeader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087A" w14:textId="77777777" w:rsidR="00A1742E" w:rsidRPr="00741FD4" w:rsidRDefault="00A1742E" w:rsidP="00741F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24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718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5518" w14:textId="59EF8C73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A62C3E" w:rsidRPr="00741FD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741FD4" w14:paraId="70D60DF6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70" w:type="dxa"/>
            <w:shd w:val="clear" w:color="auto" w:fill="auto"/>
          </w:tcPr>
          <w:p w14:paraId="4CACD781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D4607C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8628BF" w14:textId="77777777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742E" w:rsidRPr="00741FD4" w14:paraId="662B63DF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EE289D5" w14:textId="52AB94E5" w:rsidR="00A1742E" w:rsidRPr="00741FD4" w:rsidRDefault="00A1742E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CE86C6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51DF8" w14:textId="53609B72" w:rsidR="00A1742E" w:rsidRPr="00741FD4" w:rsidRDefault="003943D9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741FD4" w14:paraId="5CA9809C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9A3455E" w14:textId="1B7C0583" w:rsidR="00A1742E" w:rsidRPr="00741FD4" w:rsidRDefault="00A1742E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A8FB71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8C30527" w14:textId="7C80C0EA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520E8" w:rsidRPr="00741F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70A3" w:rsidRPr="00741FD4" w14:paraId="7BF82EE8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F56BAC" w14:textId="5BE95E91" w:rsidR="00D170A3" w:rsidRPr="00741FD4" w:rsidRDefault="00D170A3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308C70" w14:textId="77777777" w:rsidR="00D170A3" w:rsidRPr="00741FD4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B886E31" w14:textId="6FE0FF62" w:rsidR="00D170A3" w:rsidRPr="00741FD4" w:rsidRDefault="00D170A3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B259C" w:rsidRPr="00741FD4" w14:paraId="020714F2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6E6908A" w14:textId="77777777" w:rsidR="008B259C" w:rsidRPr="00741FD4" w:rsidRDefault="008B259C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643DD11" w14:textId="77777777" w:rsidR="008B259C" w:rsidRPr="00741FD4" w:rsidRDefault="008B259C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484B455" w14:textId="0688C884" w:rsidR="008B259C" w:rsidRPr="00741FD4" w:rsidRDefault="00931271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  <w:r w:rsidR="00D4362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F508AB" w:rsidRPr="00741FD4" w14:paraId="394645B4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C115783" w14:textId="77777777" w:rsidR="00F508AB" w:rsidRPr="00741FD4" w:rsidRDefault="00F508AB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057044C" w14:textId="77777777" w:rsidR="00F508AB" w:rsidRPr="00741FD4" w:rsidRDefault="00F508AB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4CAAEF" w14:textId="14EBB0B1" w:rsidR="00F508AB" w:rsidRPr="00741FD4" w:rsidRDefault="002F662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F6628" w:rsidRPr="00741FD4" w14:paraId="20DC9BB9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F5CF28E" w14:textId="77777777" w:rsidR="002F6628" w:rsidRPr="00741FD4" w:rsidRDefault="002F6628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BD1EDD3" w14:textId="77777777" w:rsidR="002F6628" w:rsidRPr="00741FD4" w:rsidRDefault="002F6628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F9DB95B" w14:textId="37CB1C19" w:rsidR="002F6628" w:rsidRPr="00741FD4" w:rsidRDefault="002F662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6C4F97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C4F97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741FD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8B7096" w:rsidRPr="00741FD4" w14:paraId="54C991C8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35C0A774" w14:textId="1E174FD6" w:rsidR="008B7096" w:rsidRPr="00741FD4" w:rsidRDefault="008B7096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E4D1DA" w14:textId="77777777" w:rsidR="008B7096" w:rsidRPr="00741FD4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536153" w14:textId="5386A380" w:rsidR="008B7096" w:rsidRPr="00741FD4" w:rsidRDefault="00B520E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7096" w:rsidRPr="00741FD4" w14:paraId="42CE5B5E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70" w:type="dxa"/>
            <w:shd w:val="clear" w:color="auto" w:fill="auto"/>
          </w:tcPr>
          <w:p w14:paraId="5878521C" w14:textId="3F61A518" w:rsidR="008B7096" w:rsidRPr="00741FD4" w:rsidRDefault="008B7096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AF2D27E" w14:textId="77777777" w:rsidR="008B7096" w:rsidRPr="00741FD4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081E8D6" w14:textId="031528F0" w:rsidR="008B7096" w:rsidRPr="00741FD4" w:rsidRDefault="008B7096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</w:tr>
      <w:tr w:rsidR="00BA581E" w:rsidRPr="00741FD4" w14:paraId="6169D3A0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  <w:shd w:val="clear" w:color="auto" w:fill="auto"/>
          </w:tcPr>
          <w:p w14:paraId="6EC3186D" w14:textId="77777777" w:rsidR="00BA581E" w:rsidRPr="00741FD4" w:rsidRDefault="00BA581E" w:rsidP="00BA581E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8CF7EC" w14:textId="77777777" w:rsidR="00BA581E" w:rsidRPr="00741FD4" w:rsidRDefault="00BA581E" w:rsidP="006140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40FE8FC" w14:textId="77777777" w:rsidR="00BA581E" w:rsidRPr="00741FD4" w:rsidRDefault="00BA581E" w:rsidP="006140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E2F0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เรื่องอื่น</w:t>
            </w:r>
          </w:p>
        </w:tc>
      </w:tr>
      <w:tr w:rsidR="00DE64F0" w:rsidRPr="00741FD4" w14:paraId="5BE5E00C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  <w:shd w:val="clear" w:color="auto" w:fill="auto"/>
          </w:tcPr>
          <w:p w14:paraId="0E4B3832" w14:textId="77777777" w:rsidR="00DE64F0" w:rsidRPr="00741FD4" w:rsidRDefault="00DE64F0" w:rsidP="00BA581E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6B797CC" w14:textId="77777777" w:rsidR="00DE64F0" w:rsidRPr="00741FD4" w:rsidRDefault="00DE64F0" w:rsidP="006140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C4771CE" w14:textId="3441BC2A" w:rsidR="00DE64F0" w:rsidRPr="0097346A" w:rsidRDefault="00DE64F0" w:rsidP="006140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77891FE3" w14:textId="77777777" w:rsidR="00890E46" w:rsidRPr="00A51741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5174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D86ECB" w14:textId="68DC075D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rPr>
          <w:rFonts w:asciiTheme="majorBidi" w:hAnsiTheme="majorBidi" w:cstheme="majorBidi"/>
          <w:sz w:val="30"/>
          <w:szCs w:val="30"/>
        </w:rPr>
      </w:pPr>
      <w:r w:rsidRPr="00A5174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520E8" w:rsidRPr="00A51741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A5174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C1F3A16" w14:textId="77777777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5043DC1" w14:textId="6C64E3FB" w:rsidR="002B1411" w:rsidRPr="00A51741" w:rsidRDefault="002B141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</w:rPr>
      </w:pPr>
      <w:r w:rsidRPr="00464ADB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</w:t>
      </w:r>
      <w:r w:rsidR="00850087" w:rsidRPr="00464ADB">
        <w:rPr>
          <w:rFonts w:asciiTheme="majorBidi" w:hAnsiTheme="majorBidi" w:cstheme="majorBidi"/>
          <w:sz w:val="30"/>
          <w:szCs w:val="30"/>
          <w:cs/>
        </w:rPr>
        <w:t>ใช้ในประเทศ</w:t>
      </w:r>
      <w:r w:rsidR="00A62C3E" w:rsidRPr="00464ADB">
        <w:rPr>
          <w:rFonts w:asciiTheme="majorBidi" w:hAnsiTheme="majorBidi"/>
          <w:sz w:val="30"/>
          <w:szCs w:val="30"/>
          <w:cs/>
        </w:rPr>
        <w:t xml:space="preserve"> </w:t>
      </w:r>
      <w:r w:rsidR="00850087" w:rsidRPr="00464ADB">
        <w:rPr>
          <w:rFonts w:asciiTheme="majorBidi" w:hAnsiTheme="majorBidi" w:cstheme="majorBidi"/>
          <w:sz w:val="30"/>
          <w:szCs w:val="30"/>
          <w:cs/>
        </w:rPr>
        <w:t>โดย</w:t>
      </w:r>
      <w:r w:rsidR="000A0E86" w:rsidRPr="00464ADB">
        <w:rPr>
          <w:rFonts w:asciiTheme="majorBidi" w:hAnsiTheme="majorBidi" w:cstheme="majorBidi"/>
          <w:sz w:val="30"/>
          <w:szCs w:val="30"/>
          <w:cs/>
        </w:rPr>
        <w:t>จัดทำเป็นภาษาไทยและ</w:t>
      </w:r>
      <w:r w:rsidRPr="00464ADB">
        <w:rPr>
          <w:rFonts w:asciiTheme="majorBidi" w:hAnsiTheme="majorBidi" w:cstheme="majorBidi"/>
          <w:sz w:val="30"/>
          <w:szCs w:val="30"/>
          <w:cs/>
        </w:rPr>
        <w:t>ภาษาอังกฤษ</w:t>
      </w:r>
      <w:r w:rsidR="007543FA" w:rsidRPr="00464ADB">
        <w:rPr>
          <w:rFonts w:asciiTheme="majorBidi" w:hAnsiTheme="majorBidi"/>
          <w:sz w:val="30"/>
          <w:szCs w:val="30"/>
          <w:cs/>
        </w:rPr>
        <w:t xml:space="preserve"> </w:t>
      </w:r>
      <w:r w:rsidR="000A0E86" w:rsidRPr="00464ADB">
        <w:rPr>
          <w:rFonts w:asciiTheme="majorBidi" w:hAnsiTheme="majorBidi" w:cstheme="majorBidi"/>
          <w:sz w:val="30"/>
          <w:szCs w:val="30"/>
          <w:cs/>
        </w:rPr>
        <w:t>และ</w:t>
      </w:r>
      <w:r w:rsidRPr="00464AD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</w:t>
      </w:r>
      <w:r w:rsidRPr="00615DA6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056116" w:rsidRPr="00615DA6">
        <w:rPr>
          <w:rFonts w:asciiTheme="majorBidi" w:hAnsiTheme="majorBidi"/>
          <w:sz w:val="30"/>
          <w:szCs w:val="30"/>
          <w:cs/>
        </w:rPr>
        <w:t>จาก</w:t>
      </w:r>
      <w:r w:rsidR="00210E54" w:rsidRPr="00615DA6">
        <w:rPr>
          <w:rFonts w:asciiTheme="majorBidi" w:hAnsiTheme="majorBidi"/>
          <w:sz w:val="30"/>
          <w:szCs w:val="30"/>
          <w:cs/>
        </w:rPr>
        <w:t>คณะกรรมการตรวจสอบและบริหารความเสี่ยง</w:t>
      </w:r>
      <w:r w:rsidR="00056116" w:rsidRPr="00615DA6">
        <w:rPr>
          <w:rFonts w:asciiTheme="majorBidi" w:hAnsiTheme="majorBidi"/>
          <w:sz w:val="30"/>
          <w:szCs w:val="30"/>
          <w:cs/>
        </w:rPr>
        <w:t>ตามการมอบหมายจากคณะกรรมการบริษัท</w:t>
      </w:r>
      <w:r w:rsidRPr="00615DA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586535">
        <w:rPr>
          <w:rFonts w:asciiTheme="majorBidi" w:hAnsiTheme="majorBidi" w:cstheme="majorBidi"/>
          <w:sz w:val="30"/>
          <w:szCs w:val="30"/>
        </w:rPr>
        <w:t xml:space="preserve"> </w:t>
      </w:r>
      <w:r w:rsidR="00FA2B20">
        <w:rPr>
          <w:rFonts w:asciiTheme="majorBidi" w:hAnsiTheme="majorBidi" w:hint="cs"/>
          <w:sz w:val="30"/>
          <w:szCs w:val="30"/>
          <w:cs/>
        </w:rPr>
        <w:t>5</w:t>
      </w:r>
      <w:r w:rsidR="002F6628" w:rsidRPr="00615DA6">
        <w:rPr>
          <w:rFonts w:asciiTheme="majorBidi" w:hAnsiTheme="majorBidi"/>
          <w:sz w:val="30"/>
          <w:szCs w:val="30"/>
        </w:rPr>
        <w:t xml:space="preserve"> </w:t>
      </w:r>
      <w:r w:rsidR="007C1292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B520E8" w:rsidRPr="00615DA6">
        <w:rPr>
          <w:rFonts w:asciiTheme="majorBidi" w:hAnsiTheme="majorBidi" w:hint="cs"/>
          <w:sz w:val="30"/>
          <w:szCs w:val="30"/>
          <w:cs/>
        </w:rPr>
        <w:t xml:space="preserve"> </w:t>
      </w:r>
      <w:r w:rsidR="004336D3" w:rsidRPr="00615DA6">
        <w:rPr>
          <w:rFonts w:asciiTheme="majorBidi" w:hAnsiTheme="majorBidi"/>
          <w:sz w:val="30"/>
          <w:szCs w:val="30"/>
        </w:rPr>
        <w:t>2567</w:t>
      </w:r>
    </w:p>
    <w:p w14:paraId="0EC1CDFD" w14:textId="77777777" w:rsidR="00200B9A" w:rsidRPr="00447786" w:rsidRDefault="00200B9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081137" w14:textId="543E9B86" w:rsidR="00A1742E" w:rsidRPr="00A51741" w:rsidRDefault="003943D9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A51741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1C894E90" w14:textId="30E37C1E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1ED4DC9" w14:textId="05C124C0" w:rsidR="00573D6E" w:rsidRPr="00B54D24" w:rsidRDefault="00213D8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54D24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บริษัทเอสซีจี เดคคอร์ จำกัด </w:t>
      </w:r>
      <w:r w:rsidR="004336D3" w:rsidRPr="004336D3">
        <w:rPr>
          <w:rFonts w:asciiTheme="majorBidi" w:hAnsiTheme="majorBidi" w:hint="cs"/>
          <w:color w:val="000000" w:themeColor="text1"/>
          <w:sz w:val="30"/>
          <w:szCs w:val="30"/>
        </w:rPr>
        <w:t>(</w:t>
      </w:r>
      <w:r w:rsidR="00B54D24" w:rsidRPr="00B54D24">
        <w:rPr>
          <w:rFonts w:asciiTheme="majorBidi" w:hAnsiTheme="majorBidi" w:hint="cs"/>
          <w:color w:val="000000" w:themeColor="text1"/>
          <w:sz w:val="30"/>
          <w:szCs w:val="30"/>
          <w:cs/>
        </w:rPr>
        <w:t>มหาชน</w:t>
      </w:r>
      <w:r w:rsidR="004336D3" w:rsidRPr="004336D3">
        <w:rPr>
          <w:rFonts w:asciiTheme="majorBidi" w:hAnsiTheme="majorBidi" w:hint="cs"/>
          <w:color w:val="000000" w:themeColor="text1"/>
          <w:sz w:val="30"/>
          <w:szCs w:val="30"/>
        </w:rPr>
        <w:t>)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36D3" w:rsidRPr="004336D3">
        <w:rPr>
          <w:rFonts w:asciiTheme="majorBidi" w:hAnsiTheme="majorBidi" w:cstheme="majorBidi" w:hint="cs"/>
          <w:color w:val="000000" w:themeColor="text1"/>
          <w:sz w:val="30"/>
          <w:szCs w:val="30"/>
        </w:rPr>
        <w:t>(</w:t>
      </w:r>
      <w:r w:rsidR="00D830EA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บริษัท”</w:t>
      </w:r>
      <w:r w:rsidR="004336D3" w:rsidRPr="004336D3">
        <w:rPr>
          <w:rFonts w:asciiTheme="majorBidi" w:hAnsiTheme="majorBidi" w:cstheme="majorBidi" w:hint="cs"/>
          <w:color w:val="000000" w:themeColor="text1"/>
          <w:sz w:val="30"/>
          <w:szCs w:val="30"/>
        </w:rPr>
        <w:t>)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สำนักงานใหญ่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ของบริษัทตั้งอยู่ที่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เลขที่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ถนนปูนซิเมนต์ไทย 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แขวง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บางซื่อ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เขตบางซื่อ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กรุงเทพมหานคร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10800</w:t>
      </w:r>
    </w:p>
    <w:p w14:paraId="280CDB87" w14:textId="122C6AAB" w:rsidR="007C5392" w:rsidRPr="00A51741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D75491F" w14:textId="705DD8E4" w:rsidR="00CE33AF" w:rsidRPr="00A51741" w:rsidRDefault="00615DA6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15DA6">
        <w:rPr>
          <w:rFonts w:asciiTheme="majorBidi" w:hAnsiTheme="majorBidi"/>
          <w:sz w:val="30"/>
          <w:szCs w:val="30"/>
          <w:cs/>
        </w:rPr>
        <w:t>บริษัทใหญ่และบริษัทใหญ่ในลำดับสูงสุด ได้แก่ บริษัทกระเบื้องกระดาษไทย จำกัด และบริษัทปูนซิเมนต์ไทย 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A88BC3A" w14:textId="77777777" w:rsidR="00FC642E" w:rsidRPr="00A51741" w:rsidRDefault="00FC6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57967D" w14:textId="37C04576" w:rsidR="00893622" w:rsidRPr="00A51741" w:rsidRDefault="00893622" w:rsidP="0089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บริษัทเป็นผู้ลงทุนในส่วนงานธุรกิจเกี่ยวกับการผลิตและจ</w:t>
      </w:r>
      <w:r w:rsidRPr="00A5174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ำ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หน่าย</w:t>
      </w:r>
      <w:r w:rsidRPr="00A51741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กระเบื้องเซรามิก สุขภัณฑ์เซรามิก รวมถึงผลิตภัณฑ์ บริการ และโซลูชันที่เกี่ยวเนื่อง โดยแบ่งออกเป็นสองธุรกิจหลัก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คือ</w:t>
      </w:r>
      <w:r w:rsidRPr="00A5174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(1)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ธุรกิจ</w:t>
      </w:r>
      <w:r w:rsidR="006D60D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ตกแต่งพื้น</w:t>
      </w:r>
      <w:r w:rsidR="00341C6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ผิว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B97CCD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(2)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ธุรกิจสุขภัณฑ์</w:t>
      </w:r>
    </w:p>
    <w:p w14:paraId="4003773B" w14:textId="5A475E66" w:rsidR="00E82B7A" w:rsidRPr="00447786" w:rsidRDefault="00E82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2BC4AA62" w14:textId="3F3499E4" w:rsidR="00E37733" w:rsidRPr="00A51741" w:rsidRDefault="00A1742E" w:rsidP="00E213F1">
      <w:pPr>
        <w:pStyle w:val="ListParagraph"/>
        <w:numPr>
          <w:ilvl w:val="0"/>
          <w:numId w:val="18"/>
        </w:numPr>
        <w:spacing w:after="0" w:line="240" w:lineRule="auto"/>
        <w:ind w:left="567" w:hanging="54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B520E8" w:rsidRPr="00A51741">
        <w:rPr>
          <w:rFonts w:asciiTheme="majorBidi" w:hAnsiTheme="majorBidi" w:cs="Angsana New"/>
          <w:b/>
          <w:bCs/>
          <w:sz w:val="30"/>
          <w:szCs w:val="30"/>
          <w:cs/>
        </w:rPr>
        <w:t>ระหว่างกาล</w:t>
      </w:r>
    </w:p>
    <w:p w14:paraId="5B2AECE6" w14:textId="77777777" w:rsidR="00E37733" w:rsidRPr="00B54D24" w:rsidRDefault="00E3773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1C0F36C" w14:textId="77777777" w:rsidR="00956C65" w:rsidRPr="00A51741" w:rsidRDefault="00956C65" w:rsidP="00B520E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51F2A0E" w:rsidR="00956C65" w:rsidRPr="00B54D24" w:rsidRDefault="00956C65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FB14FDD" w14:textId="71167343" w:rsidR="00B520E8" w:rsidRPr="00A51741" w:rsidRDefault="00893622" w:rsidP="00A036CB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="00B520E8" w:rsidRPr="00A51741">
        <w:rPr>
          <w:rFonts w:ascii="Angsana New" w:hAnsi="Angsana New" w:hint="cs"/>
          <w:sz w:val="30"/>
          <w:szCs w:val="30"/>
          <w:cs/>
        </w:rPr>
        <w:t>ระหว่างกาลนี้นำเสนอรายการในงบการเงินในรูปแบบเดียวกับงบการเงินประจำปีและจัดทำ</w:t>
      </w:r>
      <w:r w:rsidR="00B520E8" w:rsidRPr="00A51741">
        <w:rPr>
          <w:rFonts w:ascii="Angsana New" w:hAnsi="Angsana New" w:hint="cs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336D3" w:rsidRPr="004336D3">
        <w:rPr>
          <w:rFonts w:ascii="Angsana New" w:hAnsi="Angsana New" w:hint="cs"/>
          <w:spacing w:val="6"/>
          <w:sz w:val="30"/>
          <w:szCs w:val="30"/>
        </w:rPr>
        <w:t>34</w:t>
      </w:r>
      <w:r w:rsidR="00B520E8" w:rsidRPr="00A51741">
        <w:rPr>
          <w:rFonts w:ascii="Angsana New" w:hAnsi="Angsana New" w:hint="cs"/>
          <w:spacing w:val="6"/>
          <w:sz w:val="30"/>
          <w:szCs w:val="30"/>
          <w:cs/>
        </w:rPr>
        <w:t xml:space="preserve"> เรื่อง </w:t>
      </w:r>
      <w:r w:rsidR="00B520E8" w:rsidRPr="00A51741">
        <w:rPr>
          <w:rFonts w:ascii="Angsana New" w:hAnsi="Angsana New" w:hint="cs"/>
          <w:i/>
          <w:iCs/>
          <w:spacing w:val="6"/>
          <w:sz w:val="30"/>
          <w:szCs w:val="30"/>
          <w:cs/>
        </w:rPr>
        <w:t>การรายงาน</w:t>
      </w:r>
      <w:r w:rsidR="00B520E8" w:rsidRPr="00A51741">
        <w:rPr>
          <w:rFonts w:ascii="Angsana New" w:hAnsi="Angsana New" w:hint="cs"/>
          <w:i/>
          <w:iCs/>
          <w:sz w:val="30"/>
          <w:szCs w:val="30"/>
          <w:cs/>
        </w:rPr>
        <w:t>ทางการเงินระหว่างกาล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A036CB">
        <w:rPr>
          <w:rFonts w:ascii="Angsana New" w:hAnsi="Angsana New"/>
          <w:sz w:val="30"/>
          <w:szCs w:val="30"/>
        </w:rPr>
        <w:t xml:space="preserve"> </w:t>
      </w:r>
      <w:r w:rsidR="00A036CB" w:rsidRPr="00A036C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A036CB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 </w:t>
      </w:r>
      <w:r w:rsidR="00B520E8" w:rsidRPr="00A51741">
        <w:rPr>
          <w:rFonts w:ascii="Angsana New" w:hAnsi="Angsana New" w:hint="cs"/>
          <w:spacing w:val="-4"/>
          <w:sz w:val="30"/>
          <w:szCs w:val="30"/>
          <w:cs/>
        </w:rPr>
        <w:t>โดยงบการเงินระหว่างกาล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="00B520E8" w:rsidRPr="00A51741">
        <w:rPr>
          <w:rFonts w:ascii="Angsana New" w:hAnsi="Angsana New" w:hint="cs"/>
          <w:sz w:val="30"/>
          <w:szCs w:val="30"/>
        </w:rPr>
        <w:t xml:space="preserve"> 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180BA8">
        <w:rPr>
          <w:rFonts w:ascii="Angsana New" w:hAnsi="Angsana New"/>
          <w:sz w:val="30"/>
          <w:szCs w:val="30"/>
        </w:rPr>
        <w:t>6</w:t>
      </w:r>
    </w:p>
    <w:p w14:paraId="679D06EB" w14:textId="0E1F492E" w:rsidR="00B520E8" w:rsidRPr="00B54D24" w:rsidRDefault="00B520E8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CF519D6" w14:textId="05A322FA" w:rsidR="00615DA6" w:rsidRDefault="00B520E8" w:rsidP="0011263F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51741">
        <w:rPr>
          <w:rFonts w:ascii="Angsana New" w:hAnsi="Angsana New" w:hint="cs"/>
          <w:sz w:val="30"/>
          <w:szCs w:val="30"/>
          <w:cs/>
        </w:rPr>
        <w:t>ในการจัดทำ</w:t>
      </w:r>
      <w:r w:rsidR="00893622"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Pr="00A51741">
        <w:rPr>
          <w:rFonts w:ascii="Angsana New" w:hAnsi="Angsana New" w:hint="cs"/>
          <w:sz w:val="30"/>
          <w:szCs w:val="30"/>
          <w:cs/>
        </w:rPr>
        <w:t>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893622"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Pr="00A51741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Pr="00A51741">
        <w:rPr>
          <w:rFonts w:ascii="Angsana New" w:hAnsi="Angsana New" w:hint="cs"/>
          <w:sz w:val="30"/>
          <w:szCs w:val="30"/>
        </w:rPr>
        <w:t xml:space="preserve"> </w:t>
      </w:r>
      <w:r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6</w:t>
      </w:r>
      <w:r w:rsidRPr="00A51741">
        <w:rPr>
          <w:rFonts w:ascii="Angsana New" w:hAnsi="Angsana New" w:hint="cs"/>
          <w:sz w:val="30"/>
          <w:szCs w:val="30"/>
          <w:cs/>
        </w:rPr>
        <w:t xml:space="preserve"> ยกเว้นที่ระบุไว้เป็นอย่างอื่น</w:t>
      </w:r>
      <w:r w:rsidR="00E23FBA">
        <w:rPr>
          <w:rFonts w:ascii="Angsana New" w:hAnsi="Angsana New" w:hint="cs"/>
          <w:sz w:val="30"/>
          <w:szCs w:val="30"/>
          <w:cs/>
        </w:rPr>
        <w:t xml:space="preserve"> </w:t>
      </w:r>
      <w:r w:rsidR="00615DA6">
        <w:rPr>
          <w:rFonts w:ascii="Angsana New" w:hAnsi="Angsana New"/>
          <w:sz w:val="30"/>
          <w:szCs w:val="30"/>
          <w:cs/>
        </w:rPr>
        <w:br w:type="page"/>
      </w:r>
    </w:p>
    <w:p w14:paraId="13EAD805" w14:textId="77777777" w:rsidR="00B520E8" w:rsidRPr="00A51741" w:rsidRDefault="00B520E8" w:rsidP="00B520E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49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174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336DF376" w14:textId="77777777" w:rsidR="00B520E8" w:rsidRPr="00B54D24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C21BFD3" w14:textId="13C58F13" w:rsidR="00B520E8" w:rsidRPr="00A51741" w:rsidRDefault="00893622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pacing w:val="4"/>
          <w:sz w:val="30"/>
          <w:szCs w:val="30"/>
          <w:cs/>
        </w:rPr>
        <w:t>งบการเงิน</w:t>
      </w:r>
      <w:r w:rsidR="00B520E8" w:rsidRPr="00A51741">
        <w:rPr>
          <w:rFonts w:ascii="Angsana New" w:hAnsi="Angsana New" w:hint="cs"/>
          <w:spacing w:val="4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="00B520E8" w:rsidRPr="00A51741">
        <w:rPr>
          <w:rFonts w:ascii="Angsana New" w:hAnsi="Angsana New" w:hint="cs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ข้อมูลทางการเงินทั้งหมดมีการปัดเศษในหมายเหตุประกอบงบการเงินระหว่างกาลเพื่อให้แสดงเป็นหลัก</w:t>
      </w:r>
      <w:r w:rsidR="00741FD4">
        <w:rPr>
          <w:rFonts w:ascii="Angsana New" w:hAnsi="Angsana New" w:hint="cs"/>
          <w:sz w:val="30"/>
          <w:szCs w:val="30"/>
          <w:cs/>
        </w:rPr>
        <w:t>พัน</w:t>
      </w:r>
      <w:r w:rsidR="00B520E8" w:rsidRPr="00A51741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324BBA3B" w14:textId="51D9C1B0" w:rsidR="00893622" w:rsidRPr="00447786" w:rsidRDefault="0089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A453912" w14:textId="14DA2A25" w:rsidR="00CE4CC3" w:rsidRPr="00A51741" w:rsidRDefault="00CD4458" w:rsidP="00D9506A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E6E7EAC" w14:textId="77777777" w:rsidR="00B12338" w:rsidRPr="00A07E33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 w:cstheme="majorBidi"/>
          <w:sz w:val="20"/>
          <w:szCs w:val="20"/>
        </w:rPr>
      </w:pPr>
    </w:p>
    <w:p w14:paraId="7FB279B2" w14:textId="23506094" w:rsidR="001920EB" w:rsidRPr="00070B0B" w:rsidRDefault="001920EB" w:rsidP="00070B0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 w:right="1"/>
        <w:jc w:val="thaiDistribute"/>
        <w:rPr>
          <w:rFonts w:ascii="Angsana New" w:hAnsi="Angsana New"/>
          <w:spacing w:val="-2"/>
          <w:sz w:val="30"/>
          <w:szCs w:val="30"/>
        </w:rPr>
      </w:pPr>
      <w:r w:rsidRPr="00070B0B">
        <w:rPr>
          <w:rFonts w:ascii="Angsana New" w:hAnsi="Angsana New" w:hint="cs"/>
          <w:spacing w:val="-2"/>
          <w:sz w:val="30"/>
          <w:szCs w:val="30"/>
          <w:cs/>
        </w:rPr>
        <w:t>รายการที่สำคัญกับกิจการที่เกี่ยวข้องกัน</w:t>
      </w:r>
      <w:bookmarkStart w:id="0" w:name="_Hlk170372893"/>
      <w:r w:rsidRPr="00070B0B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070B0B">
        <w:rPr>
          <w:rFonts w:ascii="Angsana New" w:hAnsi="Angsana New"/>
          <w:spacing w:val="-2"/>
          <w:sz w:val="30"/>
          <w:szCs w:val="30"/>
          <w:cs/>
        </w:rPr>
        <w:t>งวดสามเดือนและ</w:t>
      </w:r>
      <w:r w:rsidR="007C129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070B0B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Pr="00070B0B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Pr="00070B0B">
        <w:rPr>
          <w:rFonts w:ascii="Angsana New" w:hAnsi="Angsana New"/>
          <w:spacing w:val="-2"/>
          <w:sz w:val="30"/>
          <w:szCs w:val="30"/>
        </w:rPr>
        <w:t xml:space="preserve">30 </w:t>
      </w:r>
      <w:r w:rsidR="007C1292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Pr="00070B0B">
        <w:rPr>
          <w:rFonts w:ascii="Angsana New" w:hAnsi="Angsana New" w:hint="cs"/>
          <w:spacing w:val="-2"/>
          <w:sz w:val="30"/>
          <w:szCs w:val="30"/>
          <w:cs/>
        </w:rPr>
        <w:t>ยน</w:t>
      </w:r>
      <w:bookmarkEnd w:id="0"/>
      <w:r w:rsidRPr="00070B0B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14:paraId="4BD4BAC5" w14:textId="0A7AD2AF" w:rsidR="00CD4458" w:rsidRPr="00A07E33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3"/>
        <w:gridCol w:w="1443"/>
        <w:gridCol w:w="236"/>
        <w:gridCol w:w="1443"/>
        <w:gridCol w:w="1443"/>
      </w:tblGrid>
      <w:tr w:rsidR="007F1E6B" w:rsidRPr="00C83623" w14:paraId="3B6BB759" w14:textId="77777777" w:rsidTr="0078098C">
        <w:trPr>
          <w:tblHeader/>
        </w:trPr>
        <w:tc>
          <w:tcPr>
            <w:tcW w:w="3330" w:type="dxa"/>
          </w:tcPr>
          <w:p w14:paraId="6B4A6399" w14:textId="77777777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6" w:type="dxa"/>
            <w:gridSpan w:val="2"/>
          </w:tcPr>
          <w:p w14:paraId="4DF991FA" w14:textId="0A46499B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7A61F796" w14:textId="77777777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6" w:type="dxa"/>
            <w:gridSpan w:val="2"/>
          </w:tcPr>
          <w:p w14:paraId="6ED9FA7E" w14:textId="38F4B38F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งวดเก้าเดือน</w:t>
            </w:r>
          </w:p>
        </w:tc>
      </w:tr>
      <w:tr w:rsidR="007F1E6B" w:rsidRPr="00C83623" w14:paraId="2F117C75" w14:textId="77777777" w:rsidTr="0078098C">
        <w:trPr>
          <w:tblHeader/>
        </w:trPr>
        <w:tc>
          <w:tcPr>
            <w:tcW w:w="3330" w:type="dxa"/>
          </w:tcPr>
          <w:p w14:paraId="2E65A9AD" w14:textId="77777777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D2B0B3F" w14:textId="0A49B584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3" w:type="dxa"/>
          </w:tcPr>
          <w:p w14:paraId="475B289B" w14:textId="64A002D5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F31AF68" w14:textId="77777777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022EE3E" w14:textId="29BD282A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3" w:type="dxa"/>
          </w:tcPr>
          <w:p w14:paraId="571A829C" w14:textId="58BAAB4C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F1E6B" w:rsidRPr="00C83623" w14:paraId="629D7F3B" w14:textId="77777777" w:rsidTr="0078098C">
        <w:trPr>
          <w:tblHeader/>
        </w:trPr>
        <w:tc>
          <w:tcPr>
            <w:tcW w:w="3330" w:type="dxa"/>
          </w:tcPr>
          <w:p w14:paraId="3B14AA69" w14:textId="77777777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8" w:type="dxa"/>
            <w:gridSpan w:val="5"/>
          </w:tcPr>
          <w:p w14:paraId="751931EE" w14:textId="16A353AF" w:rsidR="007F1E6B" w:rsidRPr="00C83623" w:rsidRDefault="007F1E6B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836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836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61C46" w:rsidRPr="00C83623" w14:paraId="48E322F6" w14:textId="77777777" w:rsidTr="00C83623">
        <w:tc>
          <w:tcPr>
            <w:tcW w:w="3330" w:type="dxa"/>
          </w:tcPr>
          <w:p w14:paraId="1B500E88" w14:textId="626D741B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443" w:type="dxa"/>
          </w:tcPr>
          <w:p w14:paraId="694A2FE6" w14:textId="77777777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E1C891B" w14:textId="77777777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4C8FF" w14:textId="77777777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35F9F9A" w14:textId="77777777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67A9CEE" w14:textId="19A77372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C46" w:rsidRPr="00C83623" w14:paraId="788F2D0E" w14:textId="77777777" w:rsidTr="00C83623">
        <w:tc>
          <w:tcPr>
            <w:tcW w:w="3330" w:type="dxa"/>
          </w:tcPr>
          <w:p w14:paraId="50A2DAE0" w14:textId="1C0C2872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443" w:type="dxa"/>
          </w:tcPr>
          <w:p w14:paraId="12B3ADED" w14:textId="4D9A6537" w:rsidR="00761C46" w:rsidRPr="00CD356A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1,742</w:t>
            </w:r>
          </w:p>
        </w:tc>
        <w:tc>
          <w:tcPr>
            <w:tcW w:w="1443" w:type="dxa"/>
          </w:tcPr>
          <w:p w14:paraId="12241BD1" w14:textId="3729D40F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4BD5AE" w14:textId="77777777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E5122E5" w14:textId="5AB91E90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1,742</w:t>
            </w:r>
          </w:p>
        </w:tc>
        <w:tc>
          <w:tcPr>
            <w:tcW w:w="1443" w:type="dxa"/>
          </w:tcPr>
          <w:p w14:paraId="59B464E3" w14:textId="0AD64F5C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1C46" w:rsidRPr="00C83623" w14:paraId="41A9D6D5" w14:textId="77777777" w:rsidTr="00C83623">
        <w:tc>
          <w:tcPr>
            <w:tcW w:w="3330" w:type="dxa"/>
          </w:tcPr>
          <w:p w14:paraId="498F4F4B" w14:textId="197861D4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3" w:type="dxa"/>
          </w:tcPr>
          <w:p w14:paraId="19E1BA81" w14:textId="5AAF361E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3" w:type="dxa"/>
          </w:tcPr>
          <w:p w14:paraId="03BC9A91" w14:textId="0EBBF17F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1,163</w:t>
            </w:r>
          </w:p>
        </w:tc>
        <w:tc>
          <w:tcPr>
            <w:tcW w:w="236" w:type="dxa"/>
          </w:tcPr>
          <w:p w14:paraId="75826CE3" w14:textId="77777777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79833DB" w14:textId="5B2C4B62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443" w:type="dxa"/>
          </w:tcPr>
          <w:p w14:paraId="150A27E9" w14:textId="4D54DBEC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2,234</w:t>
            </w:r>
          </w:p>
        </w:tc>
      </w:tr>
      <w:tr w:rsidR="00761C46" w:rsidRPr="00C83623" w14:paraId="2E0F1675" w14:textId="77777777" w:rsidTr="00C83623">
        <w:tc>
          <w:tcPr>
            <w:tcW w:w="3330" w:type="dxa"/>
          </w:tcPr>
          <w:p w14:paraId="3AFE3C75" w14:textId="3A4DAF46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443" w:type="dxa"/>
          </w:tcPr>
          <w:p w14:paraId="466233F6" w14:textId="4B85C719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9,489</w:t>
            </w:r>
          </w:p>
        </w:tc>
        <w:tc>
          <w:tcPr>
            <w:tcW w:w="1443" w:type="dxa"/>
          </w:tcPr>
          <w:p w14:paraId="40704DF1" w14:textId="6633E62B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7,773</w:t>
            </w:r>
          </w:p>
        </w:tc>
        <w:tc>
          <w:tcPr>
            <w:tcW w:w="236" w:type="dxa"/>
          </w:tcPr>
          <w:p w14:paraId="2F6AEDC5" w14:textId="77777777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306287" w14:textId="7011E286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24,218</w:t>
            </w:r>
          </w:p>
        </w:tc>
        <w:tc>
          <w:tcPr>
            <w:tcW w:w="1443" w:type="dxa"/>
          </w:tcPr>
          <w:p w14:paraId="3F40A537" w14:textId="792C25E3" w:rsidR="00761C46" w:rsidRPr="00C83623" w:rsidRDefault="00761C46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20,186</w:t>
            </w:r>
          </w:p>
        </w:tc>
      </w:tr>
      <w:tr w:rsidR="00C83623" w:rsidRPr="00C83623" w14:paraId="1BD078A9" w14:textId="77777777" w:rsidTr="0078098C">
        <w:trPr>
          <w:trHeight w:val="66"/>
        </w:trPr>
        <w:tc>
          <w:tcPr>
            <w:tcW w:w="3330" w:type="dxa"/>
          </w:tcPr>
          <w:p w14:paraId="270BB484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3" w:type="dxa"/>
          </w:tcPr>
          <w:p w14:paraId="0718E1FB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60A20C3C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BC4086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28042FA5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43A4940C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83623" w:rsidRPr="00C83623" w14:paraId="4A7BD392" w14:textId="77777777" w:rsidTr="00C83623">
        <w:tc>
          <w:tcPr>
            <w:tcW w:w="3330" w:type="dxa"/>
          </w:tcPr>
          <w:p w14:paraId="2BF90A50" w14:textId="0FB79A5F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3" w:type="dxa"/>
          </w:tcPr>
          <w:p w14:paraId="0C0D7B74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C45C330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5E1588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36CB716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CB86EB3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623" w:rsidRPr="00C83623" w14:paraId="153141B1" w14:textId="77777777" w:rsidTr="00C83623">
        <w:tc>
          <w:tcPr>
            <w:tcW w:w="3330" w:type="dxa"/>
          </w:tcPr>
          <w:p w14:paraId="63FF2A0F" w14:textId="11A9D75A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3" w:type="dxa"/>
          </w:tcPr>
          <w:p w14:paraId="4EFD6328" w14:textId="3BB761F3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56,513</w:t>
            </w:r>
          </w:p>
        </w:tc>
        <w:tc>
          <w:tcPr>
            <w:tcW w:w="1443" w:type="dxa"/>
          </w:tcPr>
          <w:p w14:paraId="69D1C9F9" w14:textId="05358158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114,784</w:t>
            </w:r>
          </w:p>
        </w:tc>
        <w:tc>
          <w:tcPr>
            <w:tcW w:w="236" w:type="dxa"/>
          </w:tcPr>
          <w:p w14:paraId="303E4A7F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0BCB956" w14:textId="70AFCD2E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226,628</w:t>
            </w:r>
          </w:p>
        </w:tc>
        <w:tc>
          <w:tcPr>
            <w:tcW w:w="1443" w:type="dxa"/>
          </w:tcPr>
          <w:p w14:paraId="431EF1DB" w14:textId="235F511A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347,723</w:t>
            </w:r>
          </w:p>
        </w:tc>
      </w:tr>
      <w:tr w:rsidR="00C83623" w:rsidRPr="00C83623" w14:paraId="00E7CBF9" w14:textId="77777777" w:rsidTr="0078098C">
        <w:trPr>
          <w:trHeight w:val="66"/>
        </w:trPr>
        <w:tc>
          <w:tcPr>
            <w:tcW w:w="3330" w:type="dxa"/>
          </w:tcPr>
          <w:p w14:paraId="742DE1CD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3" w:type="dxa"/>
          </w:tcPr>
          <w:p w14:paraId="1F3C76E0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6DA93D86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AA28D5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6AED1D43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258881C9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83623" w:rsidRPr="00C83623" w14:paraId="159D6695" w14:textId="77777777" w:rsidTr="00C83623">
        <w:tc>
          <w:tcPr>
            <w:tcW w:w="3330" w:type="dxa"/>
          </w:tcPr>
          <w:p w14:paraId="4B52FE76" w14:textId="4502A230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3" w:type="dxa"/>
          </w:tcPr>
          <w:p w14:paraId="49F8DF6A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B9FCA95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BB79A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42F8A5A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EDB7ED5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623" w:rsidRPr="00C83623" w14:paraId="034D74DD" w14:textId="77777777" w:rsidTr="00C83623">
        <w:tc>
          <w:tcPr>
            <w:tcW w:w="3330" w:type="dxa"/>
          </w:tcPr>
          <w:p w14:paraId="7BE74D4A" w14:textId="1114EBB9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43" w:type="dxa"/>
          </w:tcPr>
          <w:p w14:paraId="738D0824" w14:textId="6AA3DB5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3" w:type="dxa"/>
          </w:tcPr>
          <w:p w14:paraId="047E3B74" w14:textId="2B228F38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400,723</w:t>
            </w:r>
          </w:p>
        </w:tc>
        <w:tc>
          <w:tcPr>
            <w:tcW w:w="236" w:type="dxa"/>
          </w:tcPr>
          <w:p w14:paraId="79BB73AE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751D04D" w14:textId="67DD1F6C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1,737,429</w:t>
            </w:r>
          </w:p>
        </w:tc>
        <w:tc>
          <w:tcPr>
            <w:tcW w:w="1443" w:type="dxa"/>
          </w:tcPr>
          <w:p w14:paraId="08B0D7A4" w14:textId="290B6866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3,396,939</w:t>
            </w:r>
          </w:p>
        </w:tc>
      </w:tr>
      <w:tr w:rsidR="00C83623" w:rsidRPr="00C83623" w14:paraId="45E654C7" w14:textId="77777777" w:rsidTr="00C83623">
        <w:tc>
          <w:tcPr>
            <w:tcW w:w="3330" w:type="dxa"/>
          </w:tcPr>
          <w:p w14:paraId="5AEC7FAF" w14:textId="35B0D5B1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443" w:type="dxa"/>
          </w:tcPr>
          <w:p w14:paraId="3DEB5522" w14:textId="7818AE84" w:rsidR="00C83623" w:rsidRPr="00CD356A" w:rsidRDefault="0085461C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61C">
              <w:rPr>
                <w:rFonts w:asciiTheme="majorBidi" w:hAnsiTheme="majorBidi" w:cstheme="majorBidi"/>
                <w:sz w:val="30"/>
                <w:szCs w:val="30"/>
              </w:rPr>
              <w:t>7,865</w:t>
            </w:r>
          </w:p>
        </w:tc>
        <w:tc>
          <w:tcPr>
            <w:tcW w:w="1443" w:type="dxa"/>
          </w:tcPr>
          <w:p w14:paraId="082DDD29" w14:textId="6D2BFC9D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  <w:tc>
          <w:tcPr>
            <w:tcW w:w="236" w:type="dxa"/>
          </w:tcPr>
          <w:p w14:paraId="628A1F45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7DE8ECD" w14:textId="5236DCB0" w:rsidR="00C83623" w:rsidRPr="00C83623" w:rsidRDefault="0085461C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61C">
              <w:rPr>
                <w:rFonts w:asciiTheme="majorBidi" w:hAnsiTheme="majorBidi" w:cstheme="majorBidi"/>
                <w:sz w:val="30"/>
                <w:szCs w:val="30"/>
              </w:rPr>
              <w:t>23,277</w:t>
            </w:r>
          </w:p>
        </w:tc>
        <w:tc>
          <w:tcPr>
            <w:tcW w:w="1443" w:type="dxa"/>
          </w:tcPr>
          <w:p w14:paraId="60194E86" w14:textId="1798214F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7,700</w:t>
            </w:r>
          </w:p>
        </w:tc>
      </w:tr>
      <w:tr w:rsidR="00C83623" w:rsidRPr="00C83623" w14:paraId="6E80EFFB" w14:textId="77777777" w:rsidTr="00C83623">
        <w:tc>
          <w:tcPr>
            <w:tcW w:w="3330" w:type="dxa"/>
          </w:tcPr>
          <w:p w14:paraId="50CC5C89" w14:textId="4242805B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443" w:type="dxa"/>
          </w:tcPr>
          <w:p w14:paraId="4B06CAC3" w14:textId="350AA4A5" w:rsidR="00C83623" w:rsidRPr="00CD356A" w:rsidRDefault="00EF331C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43" w:type="dxa"/>
          </w:tcPr>
          <w:p w14:paraId="5E9D7042" w14:textId="02684429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E87083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83137F1" w14:textId="66A4E5C0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F331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3" w:type="dxa"/>
          </w:tcPr>
          <w:p w14:paraId="433BF709" w14:textId="55FB36DC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C83623" w:rsidRPr="00C83623" w14:paraId="4377B1C9" w14:textId="77777777" w:rsidTr="00C83623">
        <w:tc>
          <w:tcPr>
            <w:tcW w:w="3330" w:type="dxa"/>
          </w:tcPr>
          <w:p w14:paraId="0E795039" w14:textId="21747442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3" w:type="dxa"/>
          </w:tcPr>
          <w:p w14:paraId="5F07506E" w14:textId="4E40A8B5" w:rsidR="00C83623" w:rsidRPr="00CD356A" w:rsidRDefault="00A37204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7204">
              <w:rPr>
                <w:rFonts w:asciiTheme="majorBidi" w:hAnsiTheme="majorBidi" w:cstheme="majorBidi"/>
                <w:sz w:val="30"/>
                <w:szCs w:val="30"/>
              </w:rPr>
              <w:t>18,967</w:t>
            </w:r>
          </w:p>
        </w:tc>
        <w:tc>
          <w:tcPr>
            <w:tcW w:w="1443" w:type="dxa"/>
          </w:tcPr>
          <w:p w14:paraId="36A56EDE" w14:textId="1AC1156C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16,002</w:t>
            </w:r>
          </w:p>
        </w:tc>
        <w:tc>
          <w:tcPr>
            <w:tcW w:w="236" w:type="dxa"/>
          </w:tcPr>
          <w:p w14:paraId="039B0B80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E14E099" w14:textId="76FA14B7" w:rsidR="00C83623" w:rsidRPr="00C83623" w:rsidRDefault="00CD356A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58,675</w:t>
            </w:r>
          </w:p>
        </w:tc>
        <w:tc>
          <w:tcPr>
            <w:tcW w:w="1443" w:type="dxa"/>
          </w:tcPr>
          <w:p w14:paraId="31F94924" w14:textId="78ED7C09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41,166</w:t>
            </w:r>
          </w:p>
        </w:tc>
      </w:tr>
      <w:tr w:rsidR="00C83623" w:rsidRPr="00C83623" w14:paraId="1A7DCDF2" w14:textId="77777777" w:rsidTr="00C83623">
        <w:tc>
          <w:tcPr>
            <w:tcW w:w="3330" w:type="dxa"/>
          </w:tcPr>
          <w:p w14:paraId="32974225" w14:textId="49BC4EFE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3" w:type="dxa"/>
          </w:tcPr>
          <w:p w14:paraId="6FD1602D" w14:textId="3526726D" w:rsidR="00C83623" w:rsidRPr="00CD356A" w:rsidRDefault="00C2273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2733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443" w:type="dxa"/>
          </w:tcPr>
          <w:p w14:paraId="4E639D47" w14:textId="2970568D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957B3E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7A5DA2F" w14:textId="52FE281F" w:rsidR="00C83623" w:rsidRPr="00C83623" w:rsidRDefault="00C2273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2733"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  <w:tc>
          <w:tcPr>
            <w:tcW w:w="1443" w:type="dxa"/>
          </w:tcPr>
          <w:p w14:paraId="20AFFCB1" w14:textId="2266C2FD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3623" w:rsidRPr="00C83623" w14:paraId="4ED61B5E" w14:textId="77777777" w:rsidTr="00C83623">
        <w:tc>
          <w:tcPr>
            <w:tcW w:w="3330" w:type="dxa"/>
          </w:tcPr>
          <w:p w14:paraId="612516F3" w14:textId="5B533176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443" w:type="dxa"/>
          </w:tcPr>
          <w:p w14:paraId="66EE481C" w14:textId="78109E20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9750D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43" w:type="dxa"/>
          </w:tcPr>
          <w:p w14:paraId="5E514039" w14:textId="2BEAF28E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5,008</w:t>
            </w:r>
          </w:p>
        </w:tc>
        <w:tc>
          <w:tcPr>
            <w:tcW w:w="236" w:type="dxa"/>
          </w:tcPr>
          <w:p w14:paraId="6E19B3AE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B0F0668" w14:textId="59848B64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13,0</w:t>
            </w:r>
            <w:r w:rsidR="000975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8362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3" w:type="dxa"/>
          </w:tcPr>
          <w:p w14:paraId="3A75A8B6" w14:textId="0617FFF0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8,466</w:t>
            </w:r>
          </w:p>
        </w:tc>
      </w:tr>
      <w:tr w:rsidR="00C83623" w:rsidRPr="00C83623" w14:paraId="783A05E8" w14:textId="77777777" w:rsidTr="00C83623">
        <w:tc>
          <w:tcPr>
            <w:tcW w:w="3330" w:type="dxa"/>
          </w:tcPr>
          <w:p w14:paraId="2E7DFC55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3" w:type="dxa"/>
          </w:tcPr>
          <w:p w14:paraId="324615AF" w14:textId="77777777" w:rsidR="00C83623" w:rsidRPr="00CD356A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45BAAC05" w14:textId="77777777" w:rsidR="00C83623" w:rsidRPr="00CD356A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6626AB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5AE62258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49C07AF6" w14:textId="77777777" w:rsidR="00C83623" w:rsidRPr="00A07E33" w:rsidRDefault="00C83623" w:rsidP="0076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710FE" w:rsidRPr="00C83623" w14:paraId="0B453F59" w14:textId="77777777" w:rsidTr="00C83623">
        <w:tc>
          <w:tcPr>
            <w:tcW w:w="3330" w:type="dxa"/>
          </w:tcPr>
          <w:p w14:paraId="271834E8" w14:textId="0CCB1480" w:rsidR="001710FE" w:rsidRPr="0078098C" w:rsidRDefault="007B3E4A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443" w:type="dxa"/>
          </w:tcPr>
          <w:p w14:paraId="66B2632C" w14:textId="77777777" w:rsidR="001710FE" w:rsidRPr="00CD356A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4938658" w14:textId="77777777" w:rsidR="001710FE" w:rsidRPr="00CD356A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95C560" w14:textId="77777777" w:rsidR="001710FE" w:rsidRPr="00C83623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EC19A77" w14:textId="77777777" w:rsidR="001710FE" w:rsidRPr="00C83623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44F8F9C" w14:textId="77777777" w:rsidR="001710FE" w:rsidRPr="00C83623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0FE" w:rsidRPr="00C83623" w14:paraId="2B5BF139" w14:textId="77777777" w:rsidTr="00C83623">
        <w:tc>
          <w:tcPr>
            <w:tcW w:w="3330" w:type="dxa"/>
          </w:tcPr>
          <w:p w14:paraId="7A9BED7B" w14:textId="13016DAC" w:rsidR="001710FE" w:rsidRPr="007B3E4A" w:rsidRDefault="007B3E4A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E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443" w:type="dxa"/>
          </w:tcPr>
          <w:p w14:paraId="4AF271B5" w14:textId="3A1D2DA5" w:rsidR="001710FE" w:rsidRPr="00CD356A" w:rsidRDefault="00D173A2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3" w:type="dxa"/>
          </w:tcPr>
          <w:p w14:paraId="5201077E" w14:textId="0671B929" w:rsidR="001710FE" w:rsidRPr="00CD356A" w:rsidRDefault="00B53DC7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894558" w14:textId="77777777" w:rsidR="001710FE" w:rsidRPr="00C83623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935E8E9" w14:textId="48B4C941" w:rsidR="001710FE" w:rsidRPr="00C83623" w:rsidRDefault="00B53DC7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43" w:type="dxa"/>
          </w:tcPr>
          <w:p w14:paraId="7434DF00" w14:textId="5A999136" w:rsidR="001710FE" w:rsidRPr="00C83623" w:rsidRDefault="00B53DC7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10FE" w:rsidRPr="00C83623" w14:paraId="3EBE7832" w14:textId="77777777" w:rsidTr="00C83623">
        <w:tc>
          <w:tcPr>
            <w:tcW w:w="3330" w:type="dxa"/>
          </w:tcPr>
          <w:p w14:paraId="0141D2AE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3" w:type="dxa"/>
          </w:tcPr>
          <w:p w14:paraId="553C0ED0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7C1124D7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BF4B42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1DB70642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3" w:type="dxa"/>
          </w:tcPr>
          <w:p w14:paraId="1177DF4E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710FE" w:rsidRPr="00C83623" w14:paraId="78973117" w14:textId="77777777" w:rsidTr="00C83623">
        <w:tc>
          <w:tcPr>
            <w:tcW w:w="3330" w:type="dxa"/>
          </w:tcPr>
          <w:p w14:paraId="273B8505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316AE21D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C714F72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01AB3E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51359D8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26A71A8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0FE" w:rsidRPr="00C83623" w14:paraId="361D0CAE" w14:textId="77777777" w:rsidTr="00C83623">
        <w:tc>
          <w:tcPr>
            <w:tcW w:w="3330" w:type="dxa"/>
          </w:tcPr>
          <w:p w14:paraId="21D662CD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389927D1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699527E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FE9640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BD6CD00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A8331E0" w14:textId="77777777" w:rsidR="001710FE" w:rsidRPr="001710FE" w:rsidRDefault="001710FE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623" w:rsidRPr="00C83623" w14:paraId="2A1FA00B" w14:textId="77777777" w:rsidTr="00C83623">
        <w:tc>
          <w:tcPr>
            <w:tcW w:w="3330" w:type="dxa"/>
          </w:tcPr>
          <w:p w14:paraId="7CE4001A" w14:textId="0DA0BB0F" w:rsidR="00C83623" w:rsidRPr="0078098C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0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บริษัทอื่น</w:t>
            </w:r>
          </w:p>
        </w:tc>
        <w:tc>
          <w:tcPr>
            <w:tcW w:w="1443" w:type="dxa"/>
          </w:tcPr>
          <w:p w14:paraId="51E4F1DC" w14:textId="77777777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71F6E0C" w14:textId="77777777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D9620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9054CAD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B5B56D8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623" w:rsidRPr="00C83623" w14:paraId="2F9558A0" w14:textId="77777777" w:rsidTr="00C83623">
        <w:tc>
          <w:tcPr>
            <w:tcW w:w="3330" w:type="dxa"/>
          </w:tcPr>
          <w:p w14:paraId="16C7D6B4" w14:textId="6A34E718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443" w:type="dxa"/>
          </w:tcPr>
          <w:p w14:paraId="0B84621A" w14:textId="7B603CE3" w:rsidR="00C83623" w:rsidRPr="00CD356A" w:rsidRDefault="0085461C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61C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A84F2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43" w:type="dxa"/>
          </w:tcPr>
          <w:p w14:paraId="70B44773" w14:textId="2DF3736A" w:rsidR="00C83623" w:rsidRPr="00CD356A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356A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36" w:type="dxa"/>
          </w:tcPr>
          <w:p w14:paraId="4F25F5F8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E5A1A35" w14:textId="124D65E1" w:rsidR="00C83623" w:rsidRPr="00C83623" w:rsidRDefault="0085461C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61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84F25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443" w:type="dxa"/>
          </w:tcPr>
          <w:p w14:paraId="61AC71C4" w14:textId="51E128A5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3,109</w:t>
            </w:r>
          </w:p>
        </w:tc>
      </w:tr>
      <w:tr w:rsidR="00C83623" w:rsidRPr="00C83623" w14:paraId="62EE0F5D" w14:textId="77777777" w:rsidTr="00C83623">
        <w:tc>
          <w:tcPr>
            <w:tcW w:w="3330" w:type="dxa"/>
          </w:tcPr>
          <w:p w14:paraId="02B4080C" w14:textId="45E131F6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443" w:type="dxa"/>
          </w:tcPr>
          <w:p w14:paraId="4FA56570" w14:textId="30502B76" w:rsidR="00C83623" w:rsidRPr="00CD356A" w:rsidRDefault="00EF331C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31C">
              <w:rPr>
                <w:rFonts w:asciiTheme="majorBidi" w:hAnsiTheme="majorBidi" w:cstheme="majorBidi"/>
                <w:sz w:val="30"/>
                <w:szCs w:val="30"/>
              </w:rPr>
              <w:t>1,261</w:t>
            </w:r>
          </w:p>
        </w:tc>
        <w:tc>
          <w:tcPr>
            <w:tcW w:w="1443" w:type="dxa"/>
          </w:tcPr>
          <w:p w14:paraId="1731528F" w14:textId="7E9DE08B" w:rsidR="00C83623" w:rsidRPr="00603884" w:rsidRDefault="00603884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884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</w:tcPr>
          <w:p w14:paraId="5A38EC66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4D1E496" w14:textId="275BC29A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5,232</w:t>
            </w:r>
          </w:p>
        </w:tc>
        <w:tc>
          <w:tcPr>
            <w:tcW w:w="1443" w:type="dxa"/>
          </w:tcPr>
          <w:p w14:paraId="133B3F0A" w14:textId="06455A14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C83623" w:rsidRPr="00C83623" w14:paraId="1C352DF6" w14:textId="77777777" w:rsidTr="00C83623">
        <w:tc>
          <w:tcPr>
            <w:tcW w:w="3330" w:type="dxa"/>
          </w:tcPr>
          <w:p w14:paraId="645378B7" w14:textId="2D9D535C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443" w:type="dxa"/>
          </w:tcPr>
          <w:p w14:paraId="714AF7DE" w14:textId="7C895106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0975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836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3" w:type="dxa"/>
          </w:tcPr>
          <w:p w14:paraId="6413F55C" w14:textId="49BAF56B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6,100</w:t>
            </w:r>
          </w:p>
        </w:tc>
        <w:tc>
          <w:tcPr>
            <w:tcW w:w="236" w:type="dxa"/>
          </w:tcPr>
          <w:p w14:paraId="6CB8B20C" w14:textId="77777777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4935838" w14:textId="3FB604DD" w:rsidR="00C83623" w:rsidRPr="00C83623" w:rsidRDefault="00C83623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623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09750D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443" w:type="dxa"/>
          </w:tcPr>
          <w:p w14:paraId="23AC1883" w14:textId="35F65DD8" w:rsidR="00C83623" w:rsidRPr="00C83623" w:rsidRDefault="0009750D" w:rsidP="00C8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750D">
              <w:rPr>
                <w:rFonts w:asciiTheme="majorBidi" w:hAnsiTheme="majorBidi" w:cstheme="majorBidi"/>
                <w:sz w:val="30"/>
                <w:szCs w:val="30"/>
              </w:rPr>
              <w:t>16,386</w:t>
            </w:r>
          </w:p>
        </w:tc>
      </w:tr>
    </w:tbl>
    <w:p w14:paraId="495D2947" w14:textId="77777777" w:rsidR="00B27ACA" w:rsidRPr="00A84F25" w:rsidRDefault="00B27AC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4127B60" w14:textId="292BFC70" w:rsidR="00646CFD" w:rsidRPr="00A51741" w:rsidRDefault="00646CFD" w:rsidP="0004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z w:val="30"/>
          <w:szCs w:val="30"/>
          <w:cs/>
        </w:rPr>
        <w:t xml:space="preserve">ยอดคงเหลือ ณ วันที่ </w:t>
      </w:r>
      <w:r w:rsidR="006C1A87" w:rsidRPr="001072DA">
        <w:rPr>
          <w:rFonts w:ascii="Angsana New" w:hAnsi="Angsana New"/>
          <w:sz w:val="30"/>
          <w:szCs w:val="30"/>
        </w:rPr>
        <w:t xml:space="preserve">30 </w:t>
      </w:r>
      <w:r w:rsidR="007C1292">
        <w:rPr>
          <w:rFonts w:ascii="Angsana New" w:hAnsi="Angsana New" w:hint="cs"/>
          <w:sz w:val="30"/>
          <w:szCs w:val="30"/>
          <w:cs/>
        </w:rPr>
        <w:t>กันยา</w:t>
      </w:r>
      <w:r w:rsidR="006C1A87" w:rsidRPr="001072DA">
        <w:rPr>
          <w:rFonts w:ascii="Angsana New" w:hAnsi="Angsana New"/>
          <w:sz w:val="30"/>
          <w:szCs w:val="30"/>
          <w:cs/>
        </w:rPr>
        <w:t>ยน</w:t>
      </w:r>
      <w:r w:rsidRPr="00A51741">
        <w:rPr>
          <w:rFonts w:ascii="Angsana New" w:hAnsi="Angsana New" w:hint="cs"/>
          <w:sz w:val="30"/>
          <w:szCs w:val="30"/>
          <w:cs/>
        </w:rPr>
        <w:t xml:space="preserve">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7</w:t>
      </w:r>
      <w:r w:rsidRPr="00A5174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Pr="00A51741">
        <w:rPr>
          <w:rFonts w:ascii="Angsana New" w:hAnsi="Angsana New" w:hint="cs"/>
          <w:sz w:val="30"/>
          <w:szCs w:val="30"/>
        </w:rPr>
        <w:t xml:space="preserve"> </w:t>
      </w:r>
      <w:r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6</w:t>
      </w:r>
      <w:r w:rsidRPr="00A51741">
        <w:rPr>
          <w:rFonts w:ascii="Angsana New" w:hAnsi="Angsana New" w:hint="cs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36073587" w14:textId="068098C0" w:rsidR="008A5442" w:rsidRPr="00A07E33" w:rsidRDefault="008A544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4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25"/>
        <w:gridCol w:w="1441"/>
        <w:gridCol w:w="237"/>
        <w:gridCol w:w="1437"/>
      </w:tblGrid>
      <w:tr w:rsidR="00121F03" w:rsidRPr="00A51741" w14:paraId="1A89DBB7" w14:textId="77777777" w:rsidTr="00475BCB">
        <w:trPr>
          <w:tblHeader/>
        </w:trPr>
        <w:tc>
          <w:tcPr>
            <w:tcW w:w="3277" w:type="pct"/>
          </w:tcPr>
          <w:p w14:paraId="52A4286A" w14:textId="77777777" w:rsidR="00121F03" w:rsidRPr="00A51741" w:rsidRDefault="00121F03" w:rsidP="000426FF">
            <w:pPr>
              <w:tabs>
                <w:tab w:val="clear" w:pos="454"/>
                <w:tab w:val="left" w:pos="504"/>
              </w:tabs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7" w:type="pct"/>
          </w:tcPr>
          <w:p w14:paraId="7EAF5816" w14:textId="06160484" w:rsidR="00121F03" w:rsidRPr="00A51741" w:rsidRDefault="006C1A87" w:rsidP="00972C69">
            <w:pPr>
              <w:tabs>
                <w:tab w:val="clear" w:pos="454"/>
                <w:tab w:val="clear" w:pos="680"/>
                <w:tab w:val="clear" w:pos="907"/>
              </w:tabs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C129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27D349F7" w14:textId="77777777" w:rsidR="00121F03" w:rsidRPr="00A51741" w:rsidRDefault="00121F03" w:rsidP="00972C69">
            <w:pPr>
              <w:tabs>
                <w:tab w:val="clear" w:pos="454"/>
                <w:tab w:val="clear" w:pos="680"/>
                <w:tab w:val="clear" w:pos="907"/>
              </w:tabs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6FC959E0" w14:textId="294140CA" w:rsidR="00121F03" w:rsidRPr="00A51741" w:rsidRDefault="004336D3" w:rsidP="009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21F03" w:rsidRPr="00A5174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21F03" w:rsidRPr="00A5174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21F03" w:rsidRPr="00A51741" w14:paraId="532F08D4" w14:textId="77777777" w:rsidTr="00475BCB">
        <w:trPr>
          <w:tblHeader/>
        </w:trPr>
        <w:tc>
          <w:tcPr>
            <w:tcW w:w="3277" w:type="pct"/>
          </w:tcPr>
          <w:p w14:paraId="1944C716" w14:textId="77777777" w:rsidR="00121F03" w:rsidRPr="00A51741" w:rsidRDefault="00121F03" w:rsidP="000426FF">
            <w:pPr>
              <w:tabs>
                <w:tab w:val="clear" w:pos="454"/>
                <w:tab w:val="left" w:pos="504"/>
              </w:tabs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7" w:type="pct"/>
          </w:tcPr>
          <w:p w14:paraId="7E9653C1" w14:textId="78FD1EB4" w:rsidR="00121F03" w:rsidRPr="00A51741" w:rsidRDefault="004336D3" w:rsidP="00121F03">
            <w:pPr>
              <w:tabs>
                <w:tab w:val="clear" w:pos="454"/>
                <w:tab w:val="clear" w:pos="680"/>
                <w:tab w:val="clear" w:pos="907"/>
              </w:tabs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68181F3A" w14:textId="77777777" w:rsidR="00121F03" w:rsidRPr="00A51741" w:rsidRDefault="00121F03" w:rsidP="00121F03">
            <w:pPr>
              <w:tabs>
                <w:tab w:val="clear" w:pos="454"/>
                <w:tab w:val="clear" w:pos="680"/>
                <w:tab w:val="clear" w:pos="907"/>
              </w:tabs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0072E7B0" w14:textId="1E472FB3" w:rsidR="00121F03" w:rsidRPr="00A51741" w:rsidRDefault="004336D3" w:rsidP="0012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2718" w:rsidRPr="00A51741" w14:paraId="1151C2E0" w14:textId="77777777" w:rsidTr="00262718">
        <w:trPr>
          <w:trHeight w:val="308"/>
          <w:tblHeader/>
        </w:trPr>
        <w:tc>
          <w:tcPr>
            <w:tcW w:w="3277" w:type="pct"/>
          </w:tcPr>
          <w:p w14:paraId="35BEC057" w14:textId="77777777" w:rsidR="00262718" w:rsidRPr="00A51741" w:rsidRDefault="00262718" w:rsidP="0004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after="0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3" w:type="pct"/>
            <w:gridSpan w:val="3"/>
          </w:tcPr>
          <w:p w14:paraId="71E5A0AB" w14:textId="186BD59A" w:rsidR="00262718" w:rsidRPr="00A51741" w:rsidRDefault="00262718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C69" w:rsidRPr="00A51741" w14:paraId="28F6E39B" w14:textId="77777777" w:rsidTr="00475BCB">
        <w:tc>
          <w:tcPr>
            <w:tcW w:w="3277" w:type="pct"/>
          </w:tcPr>
          <w:p w14:paraId="552D81DD" w14:textId="77777777" w:rsidR="00972C69" w:rsidRPr="00A51741" w:rsidRDefault="00972C69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97" w:type="pct"/>
          </w:tcPr>
          <w:p w14:paraId="4DDBD486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574FF56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747433DF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1661" w:rsidRPr="00A51741" w14:paraId="16579F2B" w14:textId="77777777" w:rsidTr="00475BCB">
        <w:tc>
          <w:tcPr>
            <w:tcW w:w="3277" w:type="pct"/>
          </w:tcPr>
          <w:p w14:paraId="228672DF" w14:textId="77777777" w:rsidR="00351661" w:rsidRPr="00A51741" w:rsidRDefault="00351661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OLE_LINK1"/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bookmarkEnd w:id="1"/>
          </w:p>
        </w:tc>
        <w:tc>
          <w:tcPr>
            <w:tcW w:w="797" w:type="pct"/>
          </w:tcPr>
          <w:p w14:paraId="1AF1AC61" w14:textId="55B5292A" w:rsidR="00351661" w:rsidRPr="00A51741" w:rsidRDefault="00D555CE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555CE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31" w:type="pct"/>
          </w:tcPr>
          <w:p w14:paraId="446ED723" w14:textId="77777777" w:rsidR="00351661" w:rsidRPr="00A51741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6B4021A5" w14:textId="1BF83FD1" w:rsidR="00351661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7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</w:tr>
      <w:tr w:rsidR="00351661" w:rsidRPr="00A51741" w14:paraId="5E02E391" w14:textId="77777777" w:rsidTr="00475BCB">
        <w:tc>
          <w:tcPr>
            <w:tcW w:w="3277" w:type="pct"/>
          </w:tcPr>
          <w:p w14:paraId="3A820193" w14:textId="77777777" w:rsidR="00351661" w:rsidRPr="00A51741" w:rsidRDefault="00351661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OLE_LINK2"/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bookmarkEnd w:id="2"/>
          </w:p>
        </w:tc>
        <w:tc>
          <w:tcPr>
            <w:tcW w:w="797" w:type="pct"/>
          </w:tcPr>
          <w:p w14:paraId="28832CC9" w14:textId="445071A7" w:rsidR="00351661" w:rsidRPr="00615DA6" w:rsidRDefault="0049044A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044A">
              <w:rPr>
                <w:rFonts w:asciiTheme="majorBidi" w:hAnsiTheme="majorBidi" w:cstheme="majorBidi"/>
                <w:sz w:val="30"/>
                <w:szCs w:val="30"/>
              </w:rPr>
              <w:t>31,379</w:t>
            </w:r>
          </w:p>
        </w:tc>
        <w:tc>
          <w:tcPr>
            <w:tcW w:w="131" w:type="pct"/>
          </w:tcPr>
          <w:p w14:paraId="4B59E054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1FFD107" w14:textId="394EC260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177D5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0D0509" w:rsidRPr="00615D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53975" w:rsidRPr="00A51741" w14:paraId="14920F4C" w14:textId="77777777" w:rsidTr="00475BCB">
        <w:tc>
          <w:tcPr>
            <w:tcW w:w="3277" w:type="pct"/>
          </w:tcPr>
          <w:p w14:paraId="0B4B6EAC" w14:textId="79FEDE2E" w:rsidR="00853975" w:rsidRPr="00853975" w:rsidRDefault="00853975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9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539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797" w:type="pct"/>
          </w:tcPr>
          <w:p w14:paraId="67E17D38" w14:textId="4682431F" w:rsidR="00853975" w:rsidRPr="0049044A" w:rsidRDefault="00912A82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1" w:type="pct"/>
          </w:tcPr>
          <w:p w14:paraId="508DCB26" w14:textId="77777777" w:rsidR="00853975" w:rsidRPr="00615DA6" w:rsidRDefault="00853975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6AB749AB" w14:textId="16A63611" w:rsidR="00853975" w:rsidRPr="00615DA6" w:rsidRDefault="00912A82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1661" w:rsidRPr="00A51741" w14:paraId="1E1A129A" w14:textId="77777777" w:rsidTr="00475BCB">
        <w:tc>
          <w:tcPr>
            <w:tcW w:w="3277" w:type="pct"/>
          </w:tcPr>
          <w:p w14:paraId="2FE10C57" w14:textId="77777777" w:rsidR="00351661" w:rsidRPr="00A51741" w:rsidRDefault="00351661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OLE_LINK3"/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  <w:bookmarkEnd w:id="3"/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67A33733" w14:textId="5E9F0C42" w:rsidR="00351661" w:rsidRPr="00615DA6" w:rsidRDefault="0049044A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44A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912A82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31" w:type="pct"/>
          </w:tcPr>
          <w:p w14:paraId="7B89984F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68A50768" w14:textId="7795193D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177D5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351661" w:rsidRPr="00A51741" w14:paraId="065B6045" w14:textId="77777777" w:rsidTr="00475BCB">
        <w:tc>
          <w:tcPr>
            <w:tcW w:w="3277" w:type="pct"/>
          </w:tcPr>
          <w:p w14:paraId="69484E0C" w14:textId="77777777" w:rsidR="00351661" w:rsidRPr="00A51741" w:rsidRDefault="00351661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  <w:bottom w:val="double" w:sz="4" w:space="0" w:color="auto"/>
            </w:tcBorders>
          </w:tcPr>
          <w:p w14:paraId="15E713BB" w14:textId="2A9D6463" w:rsidR="00351661" w:rsidRPr="00615DA6" w:rsidRDefault="00F6521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45,03</w:t>
            </w:r>
            <w:r w:rsidR="004904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5CEC9997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7BCD1995" w14:textId="7461DE62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0177D5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</w:tr>
      <w:tr w:rsidR="00351661" w:rsidRPr="00A51741" w14:paraId="3F98A77B" w14:textId="77777777" w:rsidTr="00475BCB">
        <w:tc>
          <w:tcPr>
            <w:tcW w:w="3277" w:type="pct"/>
          </w:tcPr>
          <w:p w14:paraId="7A88E359" w14:textId="77777777" w:rsidR="00351661" w:rsidRPr="00A07E33" w:rsidRDefault="00351661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pct"/>
            <w:tcBorders>
              <w:top w:val="double" w:sz="4" w:space="0" w:color="auto"/>
            </w:tcBorders>
          </w:tcPr>
          <w:p w14:paraId="7086B495" w14:textId="77777777" w:rsidR="00351661" w:rsidRPr="00A07E33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7ACA9DA7" w14:textId="77777777" w:rsidR="00351661" w:rsidRPr="00A07E33" w:rsidRDefault="00351661" w:rsidP="0035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</w:tcPr>
          <w:p w14:paraId="4A0F14AA" w14:textId="77777777" w:rsidR="00351661" w:rsidRPr="00A07E33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1661" w:rsidRPr="00A51741" w14:paraId="24A211D1" w14:textId="77777777" w:rsidTr="00475BCB">
        <w:tc>
          <w:tcPr>
            <w:tcW w:w="3277" w:type="pct"/>
          </w:tcPr>
          <w:p w14:paraId="5E5DFED6" w14:textId="77777777" w:rsidR="00351661" w:rsidRPr="00A51741" w:rsidRDefault="00351661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97" w:type="pct"/>
          </w:tcPr>
          <w:p w14:paraId="570639D2" w14:textId="77777777" w:rsidR="00351661" w:rsidRPr="00615DA6" w:rsidRDefault="00351661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24E52494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05B8FBD7" w14:textId="77777777" w:rsidR="00351661" w:rsidRPr="00615DA6" w:rsidRDefault="00351661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FAF" w:rsidRPr="00A51741" w14:paraId="227D68E5" w14:textId="77777777" w:rsidTr="00475BCB">
        <w:tc>
          <w:tcPr>
            <w:tcW w:w="3277" w:type="pct"/>
          </w:tcPr>
          <w:p w14:paraId="789246EE" w14:textId="77777777" w:rsidR="000D3FAF" w:rsidRPr="00A51741" w:rsidRDefault="000D3FAF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1EB807A8" w14:textId="19F6CF97" w:rsidR="000D3FAF" w:rsidRPr="00615DA6" w:rsidRDefault="00F65213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65213">
              <w:rPr>
                <w:rFonts w:asciiTheme="majorBidi" w:hAnsiTheme="majorBidi" w:cstheme="majorBidi"/>
                <w:sz w:val="30"/>
                <w:szCs w:val="30"/>
              </w:rPr>
              <w:t>2,274,767</w:t>
            </w:r>
          </w:p>
        </w:tc>
        <w:tc>
          <w:tcPr>
            <w:tcW w:w="131" w:type="pct"/>
          </w:tcPr>
          <w:p w14:paraId="150A80CA" w14:textId="77777777" w:rsidR="000D3FAF" w:rsidRPr="00615DA6" w:rsidRDefault="000D3FAF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4EFB872B" w14:textId="44A87686" w:rsidR="000D3FAF" w:rsidRPr="00615DA6" w:rsidRDefault="004336D3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</w:tr>
      <w:tr w:rsidR="000D3FAF" w:rsidRPr="00A51741" w14:paraId="530AE673" w14:textId="77777777" w:rsidTr="00475BCB">
        <w:tc>
          <w:tcPr>
            <w:tcW w:w="3277" w:type="pct"/>
          </w:tcPr>
          <w:p w14:paraId="1794A3A7" w14:textId="5C0B6F26" w:rsidR="000D3FAF" w:rsidRPr="000D3FAF" w:rsidRDefault="000D3FAF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3F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  <w:bottom w:val="double" w:sz="4" w:space="0" w:color="auto"/>
            </w:tcBorders>
          </w:tcPr>
          <w:p w14:paraId="3C570D9E" w14:textId="1F26EB60" w:rsidR="000D3FAF" w:rsidRPr="00615DA6" w:rsidRDefault="00F65213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2,274,767</w:t>
            </w:r>
          </w:p>
        </w:tc>
        <w:tc>
          <w:tcPr>
            <w:tcW w:w="131" w:type="pct"/>
          </w:tcPr>
          <w:p w14:paraId="72B238F7" w14:textId="77777777" w:rsidR="000D3FAF" w:rsidRPr="00615DA6" w:rsidRDefault="000D3FAF" w:rsidP="0089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3A406261" w14:textId="2AB9BCE5" w:rsidR="000D3FAF" w:rsidRPr="00615DA6" w:rsidRDefault="004336D3" w:rsidP="0089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0D3FAF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041</w:t>
            </w:r>
          </w:p>
        </w:tc>
      </w:tr>
      <w:tr w:rsidR="00351661" w:rsidRPr="00A51741" w14:paraId="03B4FE67" w14:textId="77777777" w:rsidTr="00475BCB">
        <w:tc>
          <w:tcPr>
            <w:tcW w:w="3277" w:type="pct"/>
          </w:tcPr>
          <w:p w14:paraId="52915874" w14:textId="77777777" w:rsidR="00351661" w:rsidRPr="00A07E33" w:rsidRDefault="00351661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40"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pct"/>
            <w:tcBorders>
              <w:top w:val="double" w:sz="4" w:space="0" w:color="auto"/>
            </w:tcBorders>
          </w:tcPr>
          <w:p w14:paraId="2CFB3687" w14:textId="77777777" w:rsidR="00351661" w:rsidRPr="00A07E33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3C67B175" w14:textId="77777777" w:rsidR="00351661" w:rsidRPr="00A07E33" w:rsidRDefault="00351661" w:rsidP="0035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</w:tcPr>
          <w:p w14:paraId="710FBC3A" w14:textId="77777777" w:rsidR="00351661" w:rsidRPr="00A07E33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4376" w:rsidRPr="00A51741" w14:paraId="1A6A8A2A" w14:textId="77777777" w:rsidTr="00475BCB">
        <w:tc>
          <w:tcPr>
            <w:tcW w:w="3277" w:type="pct"/>
          </w:tcPr>
          <w:p w14:paraId="6DB422F3" w14:textId="77777777" w:rsidR="00094376" w:rsidRPr="00A51741" w:rsidRDefault="00094376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97" w:type="pct"/>
          </w:tcPr>
          <w:p w14:paraId="32ADC0E2" w14:textId="77777777" w:rsidR="00094376" w:rsidRPr="00615DA6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ECD7AA3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5" w:type="pct"/>
          </w:tcPr>
          <w:p w14:paraId="3BE6A591" w14:textId="77777777" w:rsidR="00094376" w:rsidRPr="00615DA6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4376" w:rsidRPr="00A51741" w14:paraId="5882B468" w14:textId="77777777" w:rsidTr="00475BCB">
        <w:tc>
          <w:tcPr>
            <w:tcW w:w="3277" w:type="pct"/>
          </w:tcPr>
          <w:p w14:paraId="0443229C" w14:textId="77777777" w:rsidR="00094376" w:rsidRPr="00A51741" w:rsidRDefault="00094376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97" w:type="pct"/>
          </w:tcPr>
          <w:p w14:paraId="1E937ABD" w14:textId="7D662EEC" w:rsidR="00094376" w:rsidRPr="00615DA6" w:rsidRDefault="00A315C4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315C4">
              <w:rPr>
                <w:rFonts w:asciiTheme="majorBidi" w:hAnsiTheme="majorBidi" w:cstheme="majorBidi"/>
                <w:sz w:val="30"/>
                <w:szCs w:val="30"/>
              </w:rPr>
              <w:t>13,688</w:t>
            </w:r>
          </w:p>
        </w:tc>
        <w:tc>
          <w:tcPr>
            <w:tcW w:w="131" w:type="pct"/>
          </w:tcPr>
          <w:p w14:paraId="1AD863C1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7A779457" w14:textId="69B4F0C7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094376" w:rsidRPr="00A51741" w14:paraId="6FE2C83A" w14:textId="77777777" w:rsidTr="00475BCB">
        <w:tc>
          <w:tcPr>
            <w:tcW w:w="3277" w:type="pct"/>
          </w:tcPr>
          <w:p w14:paraId="294FDBB7" w14:textId="17C64486" w:rsidR="00094376" w:rsidRPr="00E83778" w:rsidRDefault="00E83778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OLE_LINK4"/>
            <w:r w:rsidRPr="00E837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bookmarkEnd w:id="4"/>
          </w:p>
        </w:tc>
        <w:tc>
          <w:tcPr>
            <w:tcW w:w="797" w:type="pct"/>
          </w:tcPr>
          <w:p w14:paraId="77ACBE77" w14:textId="794A4190" w:rsidR="00094376" w:rsidRPr="00615DA6" w:rsidRDefault="00A315C4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315C4">
              <w:rPr>
                <w:rFonts w:asciiTheme="majorBidi" w:hAnsiTheme="majorBidi" w:cstheme="majorBidi"/>
                <w:sz w:val="30"/>
                <w:szCs w:val="30"/>
              </w:rPr>
              <w:t>4,775</w:t>
            </w:r>
          </w:p>
        </w:tc>
        <w:tc>
          <w:tcPr>
            <w:tcW w:w="131" w:type="pct"/>
          </w:tcPr>
          <w:p w14:paraId="3913C3E8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464F6BAE" w14:textId="74F023C9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</w:tr>
      <w:tr w:rsidR="00094376" w:rsidRPr="00A51741" w14:paraId="14EF6504" w14:textId="77777777" w:rsidTr="00475BCB">
        <w:tc>
          <w:tcPr>
            <w:tcW w:w="3277" w:type="pct"/>
          </w:tcPr>
          <w:p w14:paraId="6A2846FD" w14:textId="77777777" w:rsidR="00094376" w:rsidRPr="00A51741" w:rsidRDefault="00094376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7" w:type="pct"/>
          </w:tcPr>
          <w:p w14:paraId="263843BC" w14:textId="3B36C986" w:rsidR="00094376" w:rsidRPr="00615DA6" w:rsidRDefault="00A315C4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315C4">
              <w:rPr>
                <w:rFonts w:asciiTheme="majorBidi" w:hAnsiTheme="majorBidi" w:cstheme="majorBidi"/>
                <w:sz w:val="30"/>
                <w:szCs w:val="30"/>
              </w:rPr>
              <w:t>11,78</w:t>
            </w:r>
            <w:r w:rsidR="007C525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1" w:type="pct"/>
          </w:tcPr>
          <w:p w14:paraId="578B4562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14F1A263" w14:textId="0CAC9849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853975" w:rsidRPr="00A51741" w14:paraId="6508026E" w14:textId="77777777" w:rsidTr="00475BCB">
        <w:tc>
          <w:tcPr>
            <w:tcW w:w="3277" w:type="pct"/>
          </w:tcPr>
          <w:p w14:paraId="080AA05B" w14:textId="401A765B" w:rsidR="00853975" w:rsidRPr="00A51741" w:rsidRDefault="00F31EBC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9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539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797" w:type="pct"/>
          </w:tcPr>
          <w:p w14:paraId="1AB66FF1" w14:textId="7A3C2120" w:rsidR="00853975" w:rsidRPr="00A315C4" w:rsidRDefault="00912A82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63F142D2" w14:textId="77777777" w:rsidR="00853975" w:rsidRPr="00615DA6" w:rsidRDefault="00853975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399D5D10" w14:textId="6FCFAF0D" w:rsidR="00853975" w:rsidRPr="00615DA6" w:rsidRDefault="00912A82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4376" w:rsidRPr="00A51741" w14:paraId="44365D86" w14:textId="77777777" w:rsidTr="00475BCB">
        <w:tc>
          <w:tcPr>
            <w:tcW w:w="3277" w:type="pct"/>
          </w:tcPr>
          <w:p w14:paraId="3F031502" w14:textId="77777777" w:rsidR="00094376" w:rsidRPr="00A51741" w:rsidRDefault="00094376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7449BD4C" w14:textId="52CE54E2" w:rsidR="00094376" w:rsidRPr="00A51741" w:rsidRDefault="00A315C4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315C4">
              <w:rPr>
                <w:rFonts w:asciiTheme="majorBidi" w:hAnsiTheme="majorBidi" w:cstheme="majorBidi"/>
                <w:sz w:val="30"/>
                <w:szCs w:val="30"/>
              </w:rPr>
              <w:t>2,84</w:t>
            </w:r>
            <w:r w:rsidR="00912A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1" w:type="pct"/>
          </w:tcPr>
          <w:p w14:paraId="4BF00911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52989FC6" w14:textId="575A3542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094376" w:rsidRPr="00A51741" w14:paraId="0F2A181F" w14:textId="77777777" w:rsidTr="00475BCB">
        <w:tc>
          <w:tcPr>
            <w:tcW w:w="3277" w:type="pct"/>
          </w:tcPr>
          <w:p w14:paraId="74AEBB69" w14:textId="77777777" w:rsidR="00094376" w:rsidRPr="00A51741" w:rsidRDefault="00094376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  <w:bottom w:val="double" w:sz="4" w:space="0" w:color="auto"/>
            </w:tcBorders>
          </w:tcPr>
          <w:p w14:paraId="6E58B443" w14:textId="15CA4342" w:rsidR="00094376" w:rsidRPr="00A51741" w:rsidRDefault="00A315C4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33,085</w:t>
            </w:r>
          </w:p>
        </w:tc>
        <w:tc>
          <w:tcPr>
            <w:tcW w:w="131" w:type="pct"/>
          </w:tcPr>
          <w:p w14:paraId="5C0857C3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471BC38F" w14:textId="0B5A9625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</w:tr>
      <w:tr w:rsidR="002F6628" w:rsidRPr="00A51741" w14:paraId="0D9BB66C" w14:textId="77777777" w:rsidTr="00DF167E">
        <w:tc>
          <w:tcPr>
            <w:tcW w:w="3277" w:type="pct"/>
          </w:tcPr>
          <w:p w14:paraId="5A1AB9F2" w14:textId="77777777" w:rsidR="002F6628" w:rsidRPr="00A07E33" w:rsidRDefault="002F6628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pct"/>
            <w:tcBorders>
              <w:top w:val="double" w:sz="4" w:space="0" w:color="auto"/>
            </w:tcBorders>
          </w:tcPr>
          <w:p w14:paraId="4E5C4EB5" w14:textId="77777777" w:rsidR="002F6628" w:rsidRPr="00A07E33" w:rsidRDefault="002F6628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46444EC5" w14:textId="77777777" w:rsidR="002F6628" w:rsidRPr="00A07E33" w:rsidRDefault="002F6628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</w:tcPr>
          <w:p w14:paraId="458EAD50" w14:textId="77777777" w:rsidR="002F6628" w:rsidRPr="00A07E33" w:rsidRDefault="002F6628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167E" w:rsidRPr="00A51741" w14:paraId="070E9C02" w14:textId="77777777" w:rsidTr="00DF167E">
        <w:tc>
          <w:tcPr>
            <w:tcW w:w="3277" w:type="pct"/>
          </w:tcPr>
          <w:p w14:paraId="5E425AA0" w14:textId="77777777" w:rsidR="00DF167E" w:rsidRPr="00DF167E" w:rsidRDefault="00DF167E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pct"/>
          </w:tcPr>
          <w:p w14:paraId="329B95B3" w14:textId="77777777" w:rsidR="00DF167E" w:rsidRPr="00DF167E" w:rsidRDefault="00DF167E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5CACB3F" w14:textId="77777777" w:rsidR="00DF167E" w:rsidRPr="00DF167E" w:rsidRDefault="00DF167E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1FE3F3D9" w14:textId="77777777" w:rsidR="00DF167E" w:rsidRPr="00DF167E" w:rsidRDefault="00DF167E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376" w:rsidRPr="00A51741" w14:paraId="61B86B35" w14:textId="77777777" w:rsidTr="00475BCB">
        <w:tc>
          <w:tcPr>
            <w:tcW w:w="3277" w:type="pct"/>
          </w:tcPr>
          <w:p w14:paraId="5CEC2890" w14:textId="77777777" w:rsidR="00094376" w:rsidRPr="00A51741" w:rsidRDefault="00094376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เงินกู้ยืมระยะสั้น </w:t>
            </w:r>
          </w:p>
        </w:tc>
        <w:tc>
          <w:tcPr>
            <w:tcW w:w="797" w:type="pct"/>
          </w:tcPr>
          <w:p w14:paraId="6ADD0B34" w14:textId="77777777" w:rsidR="00094376" w:rsidRPr="00A51741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D03C380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46FD7D8" w14:textId="77777777" w:rsidR="00094376" w:rsidRPr="00A51741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376" w:rsidRPr="00A51741" w14:paraId="184E784C" w14:textId="77777777" w:rsidTr="00475BCB">
        <w:tc>
          <w:tcPr>
            <w:tcW w:w="3277" w:type="pct"/>
          </w:tcPr>
          <w:p w14:paraId="7AF5C61D" w14:textId="2C3F7EDB" w:rsidR="00094376" w:rsidRPr="00A51741" w:rsidRDefault="00E83778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94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37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97" w:type="pct"/>
          </w:tcPr>
          <w:p w14:paraId="41BE3C06" w14:textId="1CF27B35" w:rsidR="00094376" w:rsidRPr="00A51741" w:rsidRDefault="00A315C4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315C4">
              <w:rPr>
                <w:rFonts w:asciiTheme="majorBidi" w:hAnsiTheme="majorBidi" w:cstheme="majorBidi"/>
                <w:sz w:val="30"/>
                <w:szCs w:val="30"/>
              </w:rPr>
              <w:t>6,703,07</w:t>
            </w:r>
            <w:r w:rsidR="00D137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3A1184D4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4D2179E7" w14:textId="3DED6612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094376" w:rsidRPr="00A51741" w14:paraId="31355C33" w14:textId="77777777" w:rsidTr="00475BCB">
        <w:tc>
          <w:tcPr>
            <w:tcW w:w="3277" w:type="pct"/>
          </w:tcPr>
          <w:p w14:paraId="1569CC3C" w14:textId="77777777" w:rsidR="00094376" w:rsidRPr="00A51741" w:rsidRDefault="00094376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94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16CCDE5C" w14:textId="2B1F6F83" w:rsidR="00094376" w:rsidRPr="00A51741" w:rsidRDefault="00D137EE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37EE">
              <w:rPr>
                <w:rFonts w:asciiTheme="majorBidi" w:hAnsiTheme="majorBidi" w:cstheme="majorBidi"/>
                <w:sz w:val="30"/>
                <w:szCs w:val="30"/>
              </w:rPr>
              <w:t xml:space="preserve">505,824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</w:tcPr>
          <w:p w14:paraId="4C7B2A9D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2C1EB5E8" w14:textId="49DF8590" w:rsidR="00094376" w:rsidRPr="00A51741" w:rsidRDefault="000D3FAF" w:rsidP="00942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3FAF" w:rsidRPr="00A51741" w14:paraId="1C1D975B" w14:textId="77777777" w:rsidTr="00475BCB">
        <w:tc>
          <w:tcPr>
            <w:tcW w:w="3277" w:type="pct"/>
          </w:tcPr>
          <w:p w14:paraId="671EDEFA" w14:textId="77777777" w:rsidR="000D3FAF" w:rsidRPr="00A51741" w:rsidRDefault="000D3FAF" w:rsidP="000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  <w:bottom w:val="double" w:sz="4" w:space="0" w:color="auto"/>
            </w:tcBorders>
          </w:tcPr>
          <w:p w14:paraId="265CFD7B" w14:textId="62839EED" w:rsidR="000D3FAF" w:rsidRPr="00A51741" w:rsidRDefault="00A315C4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7,208,895</w:t>
            </w:r>
          </w:p>
        </w:tc>
        <w:tc>
          <w:tcPr>
            <w:tcW w:w="131" w:type="pct"/>
          </w:tcPr>
          <w:p w14:paraId="5875174C" w14:textId="77777777" w:rsidR="000D3FAF" w:rsidRPr="00A51741" w:rsidRDefault="000D3FAF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6" w:space="0" w:color="auto"/>
            </w:tcBorders>
          </w:tcPr>
          <w:p w14:paraId="1F0BA09E" w14:textId="2A5E209F" w:rsidR="000D3FAF" w:rsidRPr="000D3FAF" w:rsidRDefault="004336D3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0D3FAF" w:rsidRP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="000D3FAF" w:rsidRP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</w:tr>
    </w:tbl>
    <w:p w14:paraId="4B6FE63E" w14:textId="22E518E1" w:rsidR="00B54D24" w:rsidRPr="00023963" w:rsidRDefault="00B54D24" w:rsidP="000D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firstLine="36"/>
        <w:jc w:val="thaiDistribute"/>
        <w:rPr>
          <w:rFonts w:ascii="Angsana New" w:hAnsi="Angsana New"/>
          <w:sz w:val="20"/>
          <w:szCs w:val="20"/>
          <w:cs/>
        </w:rPr>
      </w:pPr>
    </w:p>
    <w:p w14:paraId="3A4CC1A0" w14:textId="405D0404" w:rsidR="003C2D2C" w:rsidRPr="00A51741" w:rsidRDefault="003C2D2C" w:rsidP="00533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1741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2DACEFB1" w14:textId="77777777" w:rsidR="003C2D2C" w:rsidRDefault="003C2D2C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8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1083"/>
        <w:gridCol w:w="236"/>
        <w:gridCol w:w="1082"/>
        <w:gridCol w:w="236"/>
        <w:gridCol w:w="1082"/>
        <w:gridCol w:w="236"/>
        <w:gridCol w:w="1082"/>
      </w:tblGrid>
      <w:tr w:rsidR="005B7919" w:rsidRPr="005B7919" w14:paraId="4CDA101C" w14:textId="77777777" w:rsidTr="005B7919">
        <w:tc>
          <w:tcPr>
            <w:tcW w:w="3807" w:type="dxa"/>
          </w:tcPr>
          <w:p w14:paraId="4DF9216A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527813A9" w14:textId="0DAFC38F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19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63971521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74F74334" w14:textId="68755BCE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19">
              <w:rPr>
                <w:rFonts w:asciiTheme="majorBidi" w:hAnsiTheme="majorBidi" w:cstheme="majorBidi"/>
                <w:sz w:val="30"/>
                <w:szCs w:val="30"/>
                <w:cs/>
              </w:rPr>
              <w:t>งวดเก้าเดือน</w:t>
            </w:r>
          </w:p>
        </w:tc>
      </w:tr>
      <w:tr w:rsidR="005B7919" w:rsidRPr="005B7919" w14:paraId="3F62FB2A" w14:textId="77777777" w:rsidTr="005B7919">
        <w:tc>
          <w:tcPr>
            <w:tcW w:w="3807" w:type="dxa"/>
          </w:tcPr>
          <w:p w14:paraId="64A8EF0A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FE74FEA" w14:textId="05B03618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7F19276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98C7329" w14:textId="5417F1B0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C2AD1E0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1C23A18" w14:textId="3475DA4C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33B7BA5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032303" w14:textId="2844534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B7919" w:rsidRPr="005B7919" w14:paraId="0682A84F" w14:textId="77777777" w:rsidTr="005B7919">
        <w:tc>
          <w:tcPr>
            <w:tcW w:w="3807" w:type="dxa"/>
          </w:tcPr>
          <w:p w14:paraId="2BA4936F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7" w:type="dxa"/>
            <w:gridSpan w:val="7"/>
          </w:tcPr>
          <w:p w14:paraId="3AD13247" w14:textId="1C9415FF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919" w:rsidRPr="005B7919" w14:paraId="3C9B5982" w14:textId="77777777" w:rsidTr="006934E3">
        <w:tc>
          <w:tcPr>
            <w:tcW w:w="3807" w:type="dxa"/>
          </w:tcPr>
          <w:p w14:paraId="09F32997" w14:textId="33FAECAF" w:rsidR="005B7919" w:rsidRPr="005B7919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1072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1072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072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508F4133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515F9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E8C021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1FA78D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6BA5EA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8C5BE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56EBA7" w14:textId="77777777" w:rsidR="005B7919" w:rsidRPr="005B7919" w:rsidRDefault="005B7919" w:rsidP="005B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34E3" w:rsidRPr="005B7919" w14:paraId="586A7837" w14:textId="77777777" w:rsidTr="006934E3">
        <w:tc>
          <w:tcPr>
            <w:tcW w:w="3807" w:type="dxa"/>
          </w:tcPr>
          <w:p w14:paraId="45FECA29" w14:textId="580E5D90" w:rsidR="006934E3" w:rsidRPr="005B7919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3" w:type="dxa"/>
          </w:tcPr>
          <w:p w14:paraId="5A9E6EF8" w14:textId="3F1C82CE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4E3">
              <w:rPr>
                <w:rFonts w:asciiTheme="majorBidi" w:hAnsiTheme="majorBidi" w:cstheme="majorBidi"/>
                <w:sz w:val="30"/>
                <w:szCs w:val="30"/>
              </w:rPr>
              <w:t>11,113</w:t>
            </w:r>
          </w:p>
        </w:tc>
        <w:tc>
          <w:tcPr>
            <w:tcW w:w="236" w:type="dxa"/>
          </w:tcPr>
          <w:p w14:paraId="0B140566" w14:textId="77777777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1FE3B6" w14:textId="43D2E869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4E3">
              <w:rPr>
                <w:rFonts w:asciiTheme="majorBidi" w:hAnsiTheme="majorBidi" w:cstheme="majorBidi"/>
                <w:sz w:val="30"/>
                <w:szCs w:val="30"/>
              </w:rPr>
              <w:t>9,090</w:t>
            </w:r>
          </w:p>
        </w:tc>
        <w:tc>
          <w:tcPr>
            <w:tcW w:w="236" w:type="dxa"/>
          </w:tcPr>
          <w:p w14:paraId="546F85CC" w14:textId="77777777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6CC44A" w14:textId="0D2ADA3E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4E3">
              <w:rPr>
                <w:rFonts w:asciiTheme="majorBidi" w:hAnsiTheme="majorBidi" w:cstheme="majorBidi"/>
                <w:sz w:val="30"/>
                <w:szCs w:val="30"/>
              </w:rPr>
              <w:t>36,982</w:t>
            </w:r>
          </w:p>
        </w:tc>
        <w:tc>
          <w:tcPr>
            <w:tcW w:w="236" w:type="dxa"/>
          </w:tcPr>
          <w:p w14:paraId="48B33B46" w14:textId="77777777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EF5D7F4" w14:textId="400324AF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4E3">
              <w:rPr>
                <w:rFonts w:asciiTheme="majorBidi" w:hAnsiTheme="majorBidi" w:cstheme="majorBidi"/>
                <w:sz w:val="30"/>
                <w:szCs w:val="30"/>
              </w:rPr>
              <w:t>29,507</w:t>
            </w:r>
          </w:p>
        </w:tc>
      </w:tr>
      <w:tr w:rsidR="006934E3" w:rsidRPr="005B7919" w14:paraId="5B79B045" w14:textId="77777777" w:rsidTr="00CF364D">
        <w:tc>
          <w:tcPr>
            <w:tcW w:w="3807" w:type="dxa"/>
          </w:tcPr>
          <w:p w14:paraId="534A5944" w14:textId="3A283069" w:rsidR="006934E3" w:rsidRPr="005B7919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64F6BD4" w14:textId="53A33533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4E3">
              <w:rPr>
                <w:rFonts w:asciiTheme="majorBidi" w:hAnsiTheme="majorBidi" w:cstheme="majorBidi"/>
                <w:sz w:val="30"/>
                <w:szCs w:val="30"/>
              </w:rPr>
              <w:t>1,154</w:t>
            </w:r>
          </w:p>
        </w:tc>
        <w:tc>
          <w:tcPr>
            <w:tcW w:w="236" w:type="dxa"/>
          </w:tcPr>
          <w:p w14:paraId="0FE893F6" w14:textId="77777777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8810614" w14:textId="373CC762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4E3"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  <w:tc>
          <w:tcPr>
            <w:tcW w:w="236" w:type="dxa"/>
          </w:tcPr>
          <w:p w14:paraId="38D31292" w14:textId="77777777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47C34B2" w14:textId="31B9DCFC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4E3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236" w:type="dxa"/>
          </w:tcPr>
          <w:p w14:paraId="7BFE5957" w14:textId="77777777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B66626" w14:textId="425F75FB" w:rsidR="006934E3" w:rsidRPr="006934E3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4E3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</w:tr>
      <w:tr w:rsidR="006934E3" w:rsidRPr="005B7919" w14:paraId="6BDA89D0" w14:textId="77777777" w:rsidTr="00CF364D">
        <w:tc>
          <w:tcPr>
            <w:tcW w:w="3807" w:type="dxa"/>
          </w:tcPr>
          <w:p w14:paraId="666C398E" w14:textId="32D5F07B" w:rsidR="006934E3" w:rsidRPr="005B7919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1072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0E8EB67" w14:textId="633DEE21" w:rsidR="006934E3" w:rsidRPr="00B17BCE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12,267</w:t>
            </w:r>
          </w:p>
        </w:tc>
        <w:tc>
          <w:tcPr>
            <w:tcW w:w="236" w:type="dxa"/>
          </w:tcPr>
          <w:p w14:paraId="629BC10E" w14:textId="77777777" w:rsidR="006934E3" w:rsidRPr="00B17BCE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C4A32D8" w14:textId="59E560EC" w:rsidR="006934E3" w:rsidRPr="00B17BCE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10,187</w:t>
            </w:r>
          </w:p>
        </w:tc>
        <w:tc>
          <w:tcPr>
            <w:tcW w:w="236" w:type="dxa"/>
          </w:tcPr>
          <w:p w14:paraId="158D4C82" w14:textId="77777777" w:rsidR="006934E3" w:rsidRPr="00B17BCE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8BCC801" w14:textId="4FC41E04" w:rsidR="006934E3" w:rsidRPr="00B17BCE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40,444</w:t>
            </w:r>
          </w:p>
        </w:tc>
        <w:tc>
          <w:tcPr>
            <w:tcW w:w="236" w:type="dxa"/>
          </w:tcPr>
          <w:p w14:paraId="2D51B1B8" w14:textId="77777777" w:rsidR="006934E3" w:rsidRPr="00B17BCE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21BB424" w14:textId="31C068F4" w:rsidR="006934E3" w:rsidRPr="00B17BCE" w:rsidRDefault="006934E3" w:rsidP="0069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32,493</w:t>
            </w:r>
          </w:p>
        </w:tc>
      </w:tr>
    </w:tbl>
    <w:p w14:paraId="20DE4C79" w14:textId="77777777" w:rsidR="006902D0" w:rsidRPr="00447786" w:rsidRDefault="006902D0" w:rsidP="00295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</w:p>
    <w:p w14:paraId="20DCE98B" w14:textId="066CFC8C" w:rsidR="00931271" w:rsidRPr="00E56D80" w:rsidRDefault="00931271" w:rsidP="00333084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31271">
        <w:rPr>
          <w:rFonts w:asciiTheme="majorBidi" w:hAnsiTheme="majorBidi" w:cs="Angsana New"/>
          <w:b/>
          <w:bCs/>
          <w:sz w:val="30"/>
          <w:szCs w:val="30"/>
          <w:cs/>
        </w:rPr>
        <w:t>เงินกู้ยืมระยะสั้น</w:t>
      </w:r>
      <w:r w:rsidR="008229DB">
        <w:rPr>
          <w:rFonts w:asciiTheme="majorBidi" w:hAnsiTheme="majorBidi" w:cs="Angsana New" w:hint="cs"/>
          <w:b/>
          <w:bCs/>
          <w:sz w:val="30"/>
          <w:szCs w:val="30"/>
          <w:cs/>
        </w:rPr>
        <w:t>จากสถาบันการเงิน</w:t>
      </w:r>
    </w:p>
    <w:p w14:paraId="392BB8E6" w14:textId="4F5E9439" w:rsidR="00E56D80" w:rsidRDefault="00E56D80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20"/>
          <w:szCs w:val="20"/>
        </w:rPr>
      </w:pPr>
    </w:p>
    <w:p w14:paraId="112798EC" w14:textId="597C70F1" w:rsidR="00E56D80" w:rsidRDefault="00382AD0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="Angsana New"/>
          <w:sz w:val="30"/>
          <w:szCs w:val="30"/>
        </w:rPr>
      </w:pPr>
      <w:r w:rsidRPr="00BC5A57">
        <w:rPr>
          <w:rFonts w:asciiTheme="majorBidi" w:hAnsiTheme="majorBidi" w:cs="Angsana New"/>
          <w:sz w:val="30"/>
          <w:szCs w:val="30"/>
          <w:cs/>
        </w:rPr>
        <w:t xml:space="preserve">ในระหว่างงวด บริษัทมีสัญญาเงินกู้ยืมระยะสั้นในรูปแบบตั๋วสัญญาใช้เงินจากสถาบันการเงินในประเทศหลายแห่งเป็นเงินกู้ยืมที่ไม่มีหลักประกัน เป็นจำนวนเงิน </w:t>
      </w:r>
      <w:r w:rsidR="007A017E" w:rsidRPr="00BC5A57">
        <w:rPr>
          <w:rFonts w:asciiTheme="majorBidi" w:hAnsiTheme="majorBidi" w:cs="Angsana New"/>
          <w:sz w:val="30"/>
          <w:szCs w:val="30"/>
        </w:rPr>
        <w:t>6</w:t>
      </w:r>
      <w:r w:rsidRPr="00BC5A57">
        <w:rPr>
          <w:rFonts w:asciiTheme="majorBidi" w:hAnsiTheme="majorBidi" w:cs="Angsana New"/>
          <w:sz w:val="30"/>
          <w:szCs w:val="30"/>
        </w:rPr>
        <w:t>,500</w:t>
      </w:r>
      <w:r w:rsidRPr="00BC5A57">
        <w:rPr>
          <w:rFonts w:asciiTheme="majorBidi" w:hAnsiTheme="majorBidi" w:cs="Angsana New"/>
          <w:sz w:val="30"/>
          <w:szCs w:val="30"/>
          <w:cs/>
        </w:rPr>
        <w:t xml:space="preserve"> ล้านบาท เงินกู้ยืมดังกล่าวมีอัตราดอกเบี้ยคงที่ร้อยละ </w:t>
      </w:r>
      <w:r w:rsidRPr="00BC5A57">
        <w:rPr>
          <w:rFonts w:asciiTheme="majorBidi" w:hAnsiTheme="majorBidi" w:cs="Angsana New"/>
          <w:sz w:val="30"/>
          <w:szCs w:val="30"/>
        </w:rPr>
        <w:t>2.</w:t>
      </w:r>
      <w:r w:rsidR="007A017E" w:rsidRPr="00BC5A57">
        <w:rPr>
          <w:rFonts w:asciiTheme="majorBidi" w:hAnsiTheme="majorBidi" w:cs="Angsana New"/>
          <w:sz w:val="30"/>
          <w:szCs w:val="30"/>
        </w:rPr>
        <w:t>64</w:t>
      </w:r>
      <w:r w:rsidRPr="00BC5A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5A57">
        <w:rPr>
          <w:rFonts w:asciiTheme="majorBidi" w:hAnsiTheme="majorBidi" w:cs="Angsana New"/>
          <w:sz w:val="30"/>
          <w:szCs w:val="30"/>
        </w:rPr>
        <w:t>-</w:t>
      </w:r>
      <w:r w:rsidRPr="00BC5A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C5A57">
        <w:rPr>
          <w:rFonts w:asciiTheme="majorBidi" w:hAnsiTheme="majorBidi" w:cs="Angsana New"/>
          <w:sz w:val="30"/>
          <w:szCs w:val="30"/>
        </w:rPr>
        <w:t>2.</w:t>
      </w:r>
      <w:r w:rsidR="0097346A" w:rsidRPr="00BC5A57">
        <w:rPr>
          <w:rFonts w:asciiTheme="majorBidi" w:hAnsiTheme="majorBidi" w:cs="Angsana New"/>
          <w:sz w:val="30"/>
          <w:szCs w:val="30"/>
        </w:rPr>
        <w:t>78</w:t>
      </w:r>
      <w:r w:rsidRPr="00BC5A57">
        <w:rPr>
          <w:rFonts w:asciiTheme="majorBidi" w:hAnsiTheme="majorBidi" w:cs="Angsana New"/>
          <w:sz w:val="30"/>
          <w:szCs w:val="30"/>
          <w:cs/>
        </w:rPr>
        <w:t xml:space="preserve"> ต่อปี </w:t>
      </w:r>
      <w:r w:rsidR="00BC5A57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BC5A57">
        <w:rPr>
          <w:rFonts w:asciiTheme="majorBidi" w:hAnsiTheme="majorBidi" w:cs="Angsana New"/>
          <w:sz w:val="30"/>
          <w:szCs w:val="30"/>
          <w:cs/>
        </w:rPr>
        <w:t xml:space="preserve">มีกำหนดชำระคืนภายใน </w:t>
      </w:r>
      <w:r w:rsidRPr="00BC5A57">
        <w:rPr>
          <w:rFonts w:asciiTheme="majorBidi" w:hAnsiTheme="majorBidi" w:cs="Angsana New"/>
          <w:sz w:val="30"/>
          <w:szCs w:val="30"/>
        </w:rPr>
        <w:t>3</w:t>
      </w:r>
      <w:r w:rsidRPr="00BC5A57">
        <w:rPr>
          <w:rFonts w:asciiTheme="majorBidi" w:hAnsiTheme="majorBidi" w:cs="Angsana New"/>
          <w:sz w:val="30"/>
          <w:szCs w:val="30"/>
          <w:cs/>
        </w:rPr>
        <w:t xml:space="preserve"> - </w:t>
      </w:r>
      <w:r w:rsidRPr="00BC5A57">
        <w:rPr>
          <w:rFonts w:asciiTheme="majorBidi" w:hAnsiTheme="majorBidi" w:cs="Angsana New"/>
          <w:sz w:val="30"/>
          <w:szCs w:val="30"/>
        </w:rPr>
        <w:t>10</w:t>
      </w:r>
      <w:r w:rsidRPr="00BC5A57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BC5A57">
        <w:rPr>
          <w:rFonts w:asciiTheme="majorBidi" w:hAnsiTheme="majorBidi" w:cs="Angsana New" w:hint="cs"/>
          <w:sz w:val="30"/>
          <w:szCs w:val="30"/>
          <w:cs/>
        </w:rPr>
        <w:t>และเมื่อทวงถาม</w:t>
      </w:r>
    </w:p>
    <w:p w14:paraId="44E140F1" w14:textId="77777777" w:rsidR="000245CE" w:rsidRDefault="000245CE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="Angsana New"/>
          <w:sz w:val="30"/>
          <w:szCs w:val="30"/>
        </w:rPr>
      </w:pPr>
    </w:p>
    <w:p w14:paraId="47FCF71F" w14:textId="3E9792C0" w:rsidR="000245CE" w:rsidRDefault="00024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3F1498" w14:textId="2F77C568" w:rsidR="00E44B4D" w:rsidRPr="00A51741" w:rsidRDefault="00E44B4D" w:rsidP="00333084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  <w:r w:rsidRPr="00A5174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490096E9" w14:textId="77777777" w:rsidR="00E44B4D" w:rsidRPr="00447786" w:rsidRDefault="00E44B4D" w:rsidP="00E44B4D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804"/>
        <w:gridCol w:w="263"/>
        <w:gridCol w:w="931"/>
        <w:gridCol w:w="236"/>
        <w:gridCol w:w="1065"/>
        <w:gridCol w:w="236"/>
        <w:gridCol w:w="925"/>
        <w:gridCol w:w="236"/>
        <w:gridCol w:w="1028"/>
      </w:tblGrid>
      <w:tr w:rsidR="00E44B4D" w:rsidRPr="00A51741" w14:paraId="2F4B0C0F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0005D9D3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7B821584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63" w:type="dxa"/>
          </w:tcPr>
          <w:p w14:paraId="48806D0E" w14:textId="77777777" w:rsidR="00E44B4D" w:rsidRPr="00A51741" w:rsidRDefault="00E44B4D" w:rsidP="005E3EFA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01E47C58" w14:textId="011BC643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582EFAC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9" w:type="dxa"/>
            <w:gridSpan w:val="3"/>
          </w:tcPr>
          <w:p w14:paraId="7B3159B2" w14:textId="76432561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44B4D" w:rsidRPr="00A51741" w14:paraId="62E5CD67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6D1A61CE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28270B2E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3" w:type="dxa"/>
          </w:tcPr>
          <w:p w14:paraId="7CE4BA8D" w14:textId="77777777" w:rsidR="00E44B4D" w:rsidRPr="00A51741" w:rsidRDefault="00E44B4D" w:rsidP="005E3EFA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DD5A111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3790EE1B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E0B4F0F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22E4D6B5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</w:tcPr>
          <w:p w14:paraId="400D9294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63BD13C7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7AC953A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E44B4D" w:rsidRPr="00A51741" w14:paraId="02280AE5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2505C182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68DD70F1" w14:textId="7B6F40E5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1242A9CA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7" w:type="dxa"/>
            <w:gridSpan w:val="7"/>
          </w:tcPr>
          <w:p w14:paraId="227874DD" w14:textId="4B819D2B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="00E44B4D" w:rsidRPr="00A5174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/ 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4B4D" w:rsidRPr="00A51741" w14:paraId="617E9923" w14:textId="77777777" w:rsidTr="00841839">
        <w:trPr>
          <w:trHeight w:hRule="exact" w:val="360"/>
        </w:trPr>
        <w:tc>
          <w:tcPr>
            <w:tcW w:w="3321" w:type="dxa"/>
          </w:tcPr>
          <w:p w14:paraId="5536A70A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4" w:type="dxa"/>
          </w:tcPr>
          <w:p w14:paraId="2CB31F26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EBED097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9551E41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765E95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5175218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B54600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374B3B67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32AA3E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</w:tcPr>
          <w:p w14:paraId="1EBA05D6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4B4D" w:rsidRPr="00A51741" w14:paraId="692B9384" w14:textId="77777777" w:rsidTr="00841839">
        <w:trPr>
          <w:trHeight w:hRule="exact" w:val="360"/>
        </w:trPr>
        <w:tc>
          <w:tcPr>
            <w:tcW w:w="3321" w:type="dxa"/>
          </w:tcPr>
          <w:p w14:paraId="11C7A5B1" w14:textId="4314B88A" w:rsidR="00E44B4D" w:rsidRPr="00A51741" w:rsidRDefault="00221FA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36D3"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4" w:type="dxa"/>
          </w:tcPr>
          <w:p w14:paraId="332C38DD" w14:textId="4A0A3D8D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28E4DA7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845D190" w14:textId="1FCB01A1" w:rsidR="00E44B4D" w:rsidRPr="00A51741" w:rsidRDefault="00E44B4D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856F9B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F177588" w14:textId="615F4AF2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04D5A5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3E8502DE" w14:textId="0A39AAEF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CBD618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9E10939" w14:textId="4D9FE5A4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013" w:rsidRPr="00A51741" w14:paraId="28BDEE4D" w14:textId="77777777" w:rsidTr="004F3C3E">
        <w:trPr>
          <w:trHeight w:hRule="exact" w:val="360"/>
        </w:trPr>
        <w:tc>
          <w:tcPr>
            <w:tcW w:w="3321" w:type="dxa"/>
          </w:tcPr>
          <w:p w14:paraId="2651BED3" w14:textId="32EC881F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291259A1" w14:textId="002A0BC7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40053913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36B6199" w14:textId="6638A19E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98C004C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AF45C05" w14:textId="259D0BBB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7B01AF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8FC768F" w14:textId="12A7FBBA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</w:tcPr>
          <w:p w14:paraId="185D1994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46AAFD22" w14:textId="3CDC9288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14013" w:rsidRPr="00A51741" w14:paraId="10FD938A" w14:textId="77777777" w:rsidTr="004F3C3E">
        <w:trPr>
          <w:trHeight w:hRule="exact" w:val="360"/>
        </w:trPr>
        <w:tc>
          <w:tcPr>
            <w:tcW w:w="3321" w:type="dxa"/>
          </w:tcPr>
          <w:p w14:paraId="5592A89A" w14:textId="67612039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765B0178" w14:textId="725F4504" w:rsidR="00614013" w:rsidRPr="00A51741" w:rsidRDefault="00614013" w:rsidP="0061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1C545D85" w14:textId="77777777" w:rsidR="00614013" w:rsidRPr="00A51741" w:rsidRDefault="00614013" w:rsidP="006140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B9473C8" w14:textId="2208233F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236" w:type="dxa"/>
          </w:tcPr>
          <w:p w14:paraId="392AAFE6" w14:textId="77777777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5AAE84A" w14:textId="0E9FCA3D" w:rsidR="00614013" w:rsidRPr="00E71190" w:rsidRDefault="00614013" w:rsidP="00614013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01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16</w:t>
            </w: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01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550</w:t>
            </w: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1401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36" w:type="dxa"/>
          </w:tcPr>
          <w:p w14:paraId="789E41A3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6A48F37D" w14:textId="7A19A821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B1E432" w14:textId="77777777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428C0737" w14:textId="3E454311" w:rsidR="00614013" w:rsidRPr="00A51741" w:rsidRDefault="00614013" w:rsidP="00614013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6ABF" w:rsidRPr="00A51741" w14:paraId="468BF1F7" w14:textId="77777777" w:rsidTr="007D26C0">
        <w:trPr>
          <w:trHeight w:hRule="exact" w:val="360"/>
        </w:trPr>
        <w:tc>
          <w:tcPr>
            <w:tcW w:w="3321" w:type="dxa"/>
          </w:tcPr>
          <w:p w14:paraId="78FF3080" w14:textId="1E849796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70F4A332" w14:textId="29DE6779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7425A960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3DFBD96" w14:textId="5FE9E145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790B1F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53AC5FC1" w14:textId="2A74080F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E2517F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035D3B93" w14:textId="21F7203B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AC31FF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AAEFF7C" w14:textId="209C4CA1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D6ABF" w:rsidRPr="00A51741" w14:paraId="30B62A1B" w14:textId="77777777" w:rsidTr="007D26C0">
        <w:trPr>
          <w:trHeight w:hRule="exact" w:val="360"/>
        </w:trPr>
        <w:tc>
          <w:tcPr>
            <w:tcW w:w="3321" w:type="dxa"/>
          </w:tcPr>
          <w:p w14:paraId="7E58E079" w14:textId="2AEBF825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6C0">
              <w:rPr>
                <w:rFonts w:asciiTheme="majorBidi" w:hAnsiTheme="majorBidi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32A87AD1" w14:textId="2AA87AEE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047C7D52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6E05AA7" w14:textId="1C7ECB23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02846B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39EEF35" w14:textId="4743B9CF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4BCB80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DCAC217" w14:textId="31FEB9AE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0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(121,090)</w:t>
            </w:r>
          </w:p>
        </w:tc>
        <w:tc>
          <w:tcPr>
            <w:tcW w:w="236" w:type="dxa"/>
          </w:tcPr>
          <w:p w14:paraId="6684EF54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4DE56D7" w14:textId="55E4482D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6ABF" w:rsidRPr="00A51741" w14:paraId="3A72C31A" w14:textId="77777777" w:rsidTr="007D26C0">
        <w:trPr>
          <w:trHeight w:hRule="exact" w:val="360"/>
        </w:trPr>
        <w:tc>
          <w:tcPr>
            <w:tcW w:w="3321" w:type="dxa"/>
          </w:tcPr>
          <w:p w14:paraId="34BC28D8" w14:textId="405947ED" w:rsidR="00DD6ABF" w:rsidRPr="00DD0025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D0025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804" w:type="dxa"/>
          </w:tcPr>
          <w:p w14:paraId="3177B30C" w14:textId="77777777" w:rsidR="00DD6ABF" w:rsidRPr="004336D3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1C9F43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5D16A741" w14:textId="77777777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1B4141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5A32FE2" w14:textId="77777777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70BFB3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107724A0" w14:textId="77777777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4C57F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28D97BE5" w14:textId="77777777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40F55F99" w14:textId="77777777" w:rsidTr="007D26C0">
        <w:trPr>
          <w:trHeight w:hRule="exact" w:val="360"/>
        </w:trPr>
        <w:tc>
          <w:tcPr>
            <w:tcW w:w="3321" w:type="dxa"/>
          </w:tcPr>
          <w:p w14:paraId="6683E5A2" w14:textId="0502CD85" w:rsidR="00DD6ABF" w:rsidRPr="00DD0025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- จากหุ้นละ 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</w:rPr>
              <w:t>100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บาทเป็นหุ้นละ 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</w:rPr>
              <w:t>10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04" w:type="dxa"/>
          </w:tcPr>
          <w:p w14:paraId="6D0D7607" w14:textId="452089A1" w:rsidR="00DD6ABF" w:rsidRPr="004336D3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3875E640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1E0EFAE5" w14:textId="7367E98D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BBEE45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27B0A70F" w14:textId="7477C18D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05A3B2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665B4CF" w14:textId="703BC45D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4A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236" w:type="dxa"/>
          </w:tcPr>
          <w:p w14:paraId="16D65E8A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38F598D8" w14:textId="678C71A3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6ABF" w:rsidRPr="00A51741" w14:paraId="1F333353" w14:textId="77777777" w:rsidTr="007D26C0">
        <w:trPr>
          <w:trHeight w:hRule="exact" w:val="360"/>
        </w:trPr>
        <w:tc>
          <w:tcPr>
            <w:tcW w:w="3321" w:type="dxa"/>
          </w:tcPr>
          <w:p w14:paraId="0338DCBC" w14:textId="7209593A" w:rsidR="00DD6ABF" w:rsidRPr="007D26C0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73059">
              <w:rPr>
                <w:rFonts w:asciiTheme="majorBidi" w:hAnsiTheme="majorBidi"/>
                <w:sz w:val="30"/>
                <w:szCs w:val="30"/>
                <w:cs/>
              </w:rPr>
              <w:t>ออกหุ้นใหม่ - หุ้นสามัญ</w:t>
            </w:r>
          </w:p>
        </w:tc>
        <w:tc>
          <w:tcPr>
            <w:tcW w:w="804" w:type="dxa"/>
          </w:tcPr>
          <w:p w14:paraId="3778BDD6" w14:textId="79874289" w:rsidR="00DD6ABF" w:rsidRPr="004336D3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2E1794A9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9AEE0AC" w14:textId="5FA3B5EF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EE190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D43D725" w14:textId="26878C09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EA194F7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7DC7822" w14:textId="1B48D2D1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444,100</w:t>
            </w:r>
          </w:p>
        </w:tc>
        <w:tc>
          <w:tcPr>
            <w:tcW w:w="236" w:type="dxa"/>
          </w:tcPr>
          <w:p w14:paraId="0FF9973B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52B74F8" w14:textId="1015B882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4,441,000</w:t>
            </w:r>
          </w:p>
        </w:tc>
      </w:tr>
      <w:tr w:rsidR="00DD6ABF" w:rsidRPr="00A51741" w14:paraId="1A02ADAF" w14:textId="77777777" w:rsidTr="001F35D5">
        <w:trPr>
          <w:trHeight w:hRule="exact" w:val="360"/>
        </w:trPr>
        <w:tc>
          <w:tcPr>
            <w:tcW w:w="3321" w:type="dxa"/>
          </w:tcPr>
          <w:p w14:paraId="120C7299" w14:textId="52B35979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072D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1072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4" w:type="dxa"/>
          </w:tcPr>
          <w:p w14:paraId="02950F8F" w14:textId="77777777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B82885D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49B62018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FA0E0F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5FA5162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10E0D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058F43F9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2F5815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0753196A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15E9D1CE" w14:textId="77777777" w:rsidTr="001F35D5">
        <w:trPr>
          <w:trHeight w:hRule="exact" w:val="360"/>
        </w:trPr>
        <w:tc>
          <w:tcPr>
            <w:tcW w:w="3321" w:type="dxa"/>
          </w:tcPr>
          <w:p w14:paraId="3C9BD2FE" w14:textId="3930B222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40FA32B0" w14:textId="5EAEE9FB" w:rsidR="00DD6ABF" w:rsidRPr="00D80119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597770AA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562A04B8" w14:textId="773A4FF1" w:rsidR="00DD6ABF" w:rsidRPr="00E71190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236" w:type="dxa"/>
          </w:tcPr>
          <w:p w14:paraId="2503F451" w14:textId="77777777" w:rsidR="00DD6ABF" w:rsidRPr="00E71190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23C0895D" w14:textId="5E876396" w:rsidR="00DD6ABF" w:rsidRPr="00E71190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2C6288A2" w14:textId="77777777" w:rsidR="00DD6ABF" w:rsidRPr="00E71190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5B206C24" w14:textId="61BDFBE4" w:rsidR="00DD6ABF" w:rsidRPr="00E71190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236" w:type="dxa"/>
          </w:tcPr>
          <w:p w14:paraId="05E19140" w14:textId="77777777" w:rsidR="00DD6ABF" w:rsidRPr="00E71190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398DF481" w14:textId="37B31C00" w:rsidR="00DD6ABF" w:rsidRPr="00E71190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DD6ABF" w:rsidRPr="00A51741" w14:paraId="48B42D93" w14:textId="77777777" w:rsidTr="00543271">
        <w:trPr>
          <w:trHeight w:hRule="exact" w:val="288"/>
        </w:trPr>
        <w:tc>
          <w:tcPr>
            <w:tcW w:w="3321" w:type="dxa"/>
          </w:tcPr>
          <w:p w14:paraId="56AD3D2D" w14:textId="77777777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4F10CBFA" w14:textId="77777777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26E0D7C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63083BD1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EB9EBC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63357C05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E3B0F9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5B08FC2C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BF1B46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7886067F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492B5EB2" w14:textId="77777777" w:rsidTr="00841839">
        <w:trPr>
          <w:trHeight w:hRule="exact" w:val="360"/>
        </w:trPr>
        <w:tc>
          <w:tcPr>
            <w:tcW w:w="3321" w:type="dxa"/>
          </w:tcPr>
          <w:p w14:paraId="43453F7D" w14:textId="4D77EED8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</w:t>
            </w:r>
            <w:r w:rsidRPr="00B56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นที่</w:t>
            </w:r>
            <w:r w:rsidRPr="00B565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ออกและ</w:t>
            </w:r>
            <w:r w:rsidRPr="00B56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804" w:type="dxa"/>
          </w:tcPr>
          <w:p w14:paraId="52A16524" w14:textId="77777777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14B201E7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BFFBD02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02B124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B52B3DB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CAA31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EE05F1C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AD8B45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6CC47E3A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3165345B" w14:textId="77777777" w:rsidTr="00841839">
        <w:trPr>
          <w:trHeight w:hRule="exact" w:val="360"/>
        </w:trPr>
        <w:tc>
          <w:tcPr>
            <w:tcW w:w="3321" w:type="dxa"/>
          </w:tcPr>
          <w:p w14:paraId="5139C943" w14:textId="31D76A63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4" w:type="dxa"/>
          </w:tcPr>
          <w:p w14:paraId="30EAE00A" w14:textId="4542892F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DA1AB29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7E302154" w14:textId="74719A8A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7B80C4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8078C62" w14:textId="49379590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A179BF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1C86ED3" w14:textId="655000B2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5077B6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570D398A" w14:textId="4713FFFA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4A029174" w14:textId="77777777" w:rsidTr="00841839">
        <w:trPr>
          <w:trHeight w:hRule="exact" w:val="360"/>
        </w:trPr>
        <w:tc>
          <w:tcPr>
            <w:tcW w:w="3321" w:type="dxa"/>
          </w:tcPr>
          <w:p w14:paraId="268C27F9" w14:textId="372EEC1F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69E6519F" w14:textId="0216A0A6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90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43D63C9E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CE05CE8" w14:textId="6A031BA8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58EC27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C684CA9" w14:textId="1448FC50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51EDF2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A22552C" w14:textId="2E5B1661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</w:tcPr>
          <w:p w14:paraId="122A675B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FCBD6F6" w14:textId="696C6295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D6ABF" w:rsidRPr="00A51741" w14:paraId="189A98AD" w14:textId="77777777" w:rsidTr="00841839">
        <w:trPr>
          <w:trHeight w:hRule="exact" w:val="360"/>
        </w:trPr>
        <w:tc>
          <w:tcPr>
            <w:tcW w:w="3321" w:type="dxa"/>
          </w:tcPr>
          <w:p w14:paraId="7EAC2378" w14:textId="57BD7EC2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2CD99EB7" w14:textId="1B30DA35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90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33AAB084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6429038" w14:textId="2D950E6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711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E711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2A38D23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76A348E" w14:textId="7F7D910D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1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36" w:type="dxa"/>
          </w:tcPr>
          <w:p w14:paraId="506F184E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10457AE" w14:textId="5AEAEA40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A484E8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88B71D3" w14:textId="012985D3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6ABF" w:rsidRPr="00A51741" w14:paraId="3B3D771F" w14:textId="77777777" w:rsidTr="009F5BFE">
        <w:trPr>
          <w:trHeight w:hRule="exact" w:val="360"/>
        </w:trPr>
        <w:tc>
          <w:tcPr>
            <w:tcW w:w="3321" w:type="dxa"/>
          </w:tcPr>
          <w:p w14:paraId="19440219" w14:textId="77777777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ออกหุ้นใหม่และชำระค่าหุ้น</w:t>
            </w:r>
          </w:p>
        </w:tc>
        <w:tc>
          <w:tcPr>
            <w:tcW w:w="804" w:type="dxa"/>
          </w:tcPr>
          <w:p w14:paraId="611137F2" w14:textId="77777777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C9C27F6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DB5FB88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7F714B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929F866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2B5D0F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C9DF9F7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8B59B0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3FC906C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6ECBF6A5" w14:textId="77777777" w:rsidTr="009F5BFE">
        <w:trPr>
          <w:trHeight w:hRule="exact" w:val="360"/>
        </w:trPr>
        <w:tc>
          <w:tcPr>
            <w:tcW w:w="3321" w:type="dxa"/>
          </w:tcPr>
          <w:p w14:paraId="0DFF69DF" w14:textId="40C1D819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ชำระหุ้นสามัญครั้งที่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1A8D509A" w14:textId="77777777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A59ED73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6F735E3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DB0886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1E2EC53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90F881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99A4A39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1E52F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9626511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580F2326" w14:textId="77777777" w:rsidTr="009F5BFE">
        <w:trPr>
          <w:trHeight w:hRule="exact" w:val="360"/>
        </w:trPr>
        <w:tc>
          <w:tcPr>
            <w:tcW w:w="3321" w:type="dxa"/>
          </w:tcPr>
          <w:p w14:paraId="7B7E0540" w14:textId="26AA51A3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804" w:type="dxa"/>
          </w:tcPr>
          <w:p w14:paraId="2C9C6B00" w14:textId="2CABC7B6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07C1B77E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DA9241B" w14:textId="5F850328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DAF6A6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07352C27" w14:textId="0CD6F72B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DEB9296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16343BB" w14:textId="6744E78A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36" w:type="dxa"/>
          </w:tcPr>
          <w:p w14:paraId="082A4277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58448780" w14:textId="42514B92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3,360,000</w:t>
            </w:r>
          </w:p>
        </w:tc>
      </w:tr>
      <w:tr w:rsidR="00DD6ABF" w:rsidRPr="00A51741" w14:paraId="08D73F3A" w14:textId="77777777" w:rsidTr="00AF6C8D">
        <w:trPr>
          <w:trHeight w:hRule="exact" w:val="360"/>
        </w:trPr>
        <w:tc>
          <w:tcPr>
            <w:tcW w:w="3321" w:type="dxa"/>
          </w:tcPr>
          <w:p w14:paraId="06D50823" w14:textId="6BF3FD7E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ชำระหุ้นสามัญครั้งที่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804" w:type="dxa"/>
          </w:tcPr>
          <w:p w14:paraId="35A5D53F" w14:textId="711794CD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F2A402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88ABD90" w14:textId="1737BC1C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97192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68ADA159" w14:textId="5637013F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13B08A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56689CD6" w14:textId="33301233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559D81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D881696" w14:textId="4A83891E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677DBA78" w14:textId="77777777" w:rsidTr="00AF6C8D">
        <w:trPr>
          <w:trHeight w:hRule="exact" w:val="360"/>
        </w:trPr>
        <w:tc>
          <w:tcPr>
            <w:tcW w:w="3321" w:type="dxa"/>
          </w:tcPr>
          <w:p w14:paraId="2AFBC097" w14:textId="43CF010E" w:rsidR="00DD6ABF" w:rsidRPr="00776E39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04" w:type="dxa"/>
          </w:tcPr>
          <w:p w14:paraId="17181D1A" w14:textId="77856858" w:rsidR="00DD6ABF" w:rsidRPr="00146E14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063F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3" w:type="dxa"/>
          </w:tcPr>
          <w:p w14:paraId="1321236C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7958A9D1" w14:textId="533E8239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977B0FC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5FCD8957" w14:textId="2016A89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1AA79E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89D5081" w14:textId="43C60304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6266BA9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4AFD038B" w14:textId="38DE773A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31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840,000</w:t>
            </w:r>
          </w:p>
        </w:tc>
      </w:tr>
      <w:tr w:rsidR="00DD6ABF" w:rsidRPr="00A51741" w14:paraId="26CB33FD" w14:textId="77777777" w:rsidTr="00AF6C8D">
        <w:trPr>
          <w:trHeight w:hRule="exact" w:val="360"/>
        </w:trPr>
        <w:tc>
          <w:tcPr>
            <w:tcW w:w="3321" w:type="dxa"/>
          </w:tcPr>
          <w:p w14:paraId="43963858" w14:textId="600271EC" w:rsidR="00DD6ABF" w:rsidRPr="00BE71B3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2D789D">
              <w:rPr>
                <w:rFonts w:asciiTheme="majorBidi" w:hAnsiTheme="majorBidi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74FC719D" w14:textId="496E231C" w:rsidR="00DD6ABF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139F9896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CAD7267" w14:textId="637051D1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0AD74C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1BF25E72" w14:textId="66FFAC65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C1DFB1B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6536FD6B" w14:textId="296CE6C2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7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(121,090)</w:t>
            </w:r>
          </w:p>
        </w:tc>
        <w:tc>
          <w:tcPr>
            <w:tcW w:w="236" w:type="dxa"/>
          </w:tcPr>
          <w:p w14:paraId="09A4DE12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4E8171B" w14:textId="0DF6AA91" w:rsidR="00DD6ABF" w:rsidRPr="003431A2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6ABF" w:rsidRPr="00A51741" w14:paraId="1C606E65" w14:textId="77777777" w:rsidTr="00AF6C8D">
        <w:trPr>
          <w:trHeight w:hRule="exact" w:val="360"/>
        </w:trPr>
        <w:tc>
          <w:tcPr>
            <w:tcW w:w="3321" w:type="dxa"/>
          </w:tcPr>
          <w:p w14:paraId="4454AF68" w14:textId="6F33B612" w:rsidR="00DD6ABF" w:rsidRPr="00BE71B3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804" w:type="dxa"/>
          </w:tcPr>
          <w:p w14:paraId="7FDA0C0F" w14:textId="77777777" w:rsidR="00DD6ABF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B0D8F23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2391CF1" w14:textId="77777777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17FA54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06EB4BE0" w14:textId="77777777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CA9550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5CED5BB" w14:textId="77777777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EA6591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2D471E41" w14:textId="77777777" w:rsidR="00DD6ABF" w:rsidRPr="003431A2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363D1356" w14:textId="77777777" w:rsidTr="00AF6C8D">
        <w:trPr>
          <w:trHeight w:hRule="exact" w:val="360"/>
        </w:trPr>
        <w:tc>
          <w:tcPr>
            <w:tcW w:w="3321" w:type="dxa"/>
          </w:tcPr>
          <w:p w14:paraId="09862263" w14:textId="4B42EDAA" w:rsidR="00DD6ABF" w:rsidRPr="00471BEB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-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จากหุ้นละ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100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บาทเป็นหุ้นละ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10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บาท</w:t>
            </w:r>
          </w:p>
        </w:tc>
        <w:tc>
          <w:tcPr>
            <w:tcW w:w="804" w:type="dxa"/>
          </w:tcPr>
          <w:p w14:paraId="79E1D952" w14:textId="535DB1AE" w:rsidR="00DD6ABF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685B292E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C47B66F" w14:textId="0C5335D7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2E894E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2564C07" w14:textId="6F45430F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AF8874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01290CC" w14:textId="0CC44240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6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236" w:type="dxa"/>
          </w:tcPr>
          <w:p w14:paraId="1349C6F7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062B817" w14:textId="759489A8" w:rsidR="00DD6ABF" w:rsidRPr="003431A2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6ABF" w:rsidRPr="00A51741" w14:paraId="58C71FD1" w14:textId="77777777" w:rsidTr="00AF6C8D">
        <w:trPr>
          <w:trHeight w:hRule="exact" w:val="360"/>
        </w:trPr>
        <w:tc>
          <w:tcPr>
            <w:tcW w:w="3321" w:type="dxa"/>
          </w:tcPr>
          <w:p w14:paraId="00808EB0" w14:textId="3ED614B8" w:rsidR="00DD6ABF" w:rsidRPr="00BE71B3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z w:val="30"/>
                <w:szCs w:val="30"/>
                <w:cs/>
              </w:rPr>
              <w:t xml:space="preserve">รับชำระค่าหุ้นจากการเสนอขายหุ้น  </w:t>
            </w:r>
          </w:p>
        </w:tc>
        <w:tc>
          <w:tcPr>
            <w:tcW w:w="804" w:type="dxa"/>
          </w:tcPr>
          <w:p w14:paraId="5EEEAEA8" w14:textId="77777777" w:rsidR="00DD6ABF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AF5022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1A1D2E9" w14:textId="77777777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251514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1A67157" w14:textId="77777777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56DE9C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4A6F5DD" w14:textId="77777777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330E67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75BC6DA4" w14:textId="77777777" w:rsidR="00DD6ABF" w:rsidRPr="003431A2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ABF" w:rsidRPr="00A51741" w14:paraId="5CB09355" w14:textId="77777777" w:rsidTr="00AF6C8D">
        <w:trPr>
          <w:trHeight w:hRule="exact" w:val="360"/>
        </w:trPr>
        <w:tc>
          <w:tcPr>
            <w:tcW w:w="3321" w:type="dxa"/>
          </w:tcPr>
          <w:p w14:paraId="76D85EAD" w14:textId="670E13D6" w:rsidR="00DD6ABF" w:rsidRPr="00776E39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76E3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สามัญต่อประชาชนทั่วไปเป็นครั้งแรก</w:t>
            </w:r>
          </w:p>
        </w:tc>
        <w:tc>
          <w:tcPr>
            <w:tcW w:w="804" w:type="dxa"/>
          </w:tcPr>
          <w:p w14:paraId="65B5179E" w14:textId="72554B96" w:rsidR="00DD6ABF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6F580381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E8B566A" w14:textId="2DD8AF49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EDF5F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84C2890" w14:textId="6CC94FDE" w:rsidR="00DD6ABF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CBCE91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647DE57" w14:textId="63C54C7C" w:rsidR="00DD6ABF" w:rsidRPr="004336D3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439,100</w:t>
            </w:r>
          </w:p>
        </w:tc>
        <w:tc>
          <w:tcPr>
            <w:tcW w:w="236" w:type="dxa"/>
          </w:tcPr>
          <w:p w14:paraId="1E29A386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3E72FF15" w14:textId="6E361E79" w:rsidR="00DD6ABF" w:rsidRPr="003431A2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4,391,000</w:t>
            </w:r>
          </w:p>
        </w:tc>
      </w:tr>
      <w:tr w:rsidR="00DD6ABF" w:rsidRPr="00A51741" w14:paraId="32F01C99" w14:textId="77777777" w:rsidTr="00835930">
        <w:trPr>
          <w:trHeight w:hRule="exact" w:val="360"/>
        </w:trPr>
        <w:tc>
          <w:tcPr>
            <w:tcW w:w="3321" w:type="dxa"/>
          </w:tcPr>
          <w:p w14:paraId="217343E0" w14:textId="701607FF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072D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1072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4" w:type="dxa"/>
          </w:tcPr>
          <w:p w14:paraId="5DFFA511" w14:textId="0093F9A5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336C5BF6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5F10BD96" w14:textId="7772A851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461FC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D3EBC10" w14:textId="0CB0D89D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AC17B52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5BA4B388" w14:textId="699B7A54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8851D4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00B821AA" w14:textId="286C9BA3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D6ABF" w:rsidRPr="00A51741" w14:paraId="319F6218" w14:textId="77777777" w:rsidTr="00835930">
        <w:trPr>
          <w:trHeight w:hRule="exact" w:val="417"/>
        </w:trPr>
        <w:tc>
          <w:tcPr>
            <w:tcW w:w="3321" w:type="dxa"/>
          </w:tcPr>
          <w:p w14:paraId="5C5579B9" w14:textId="77777777" w:rsidR="00DD6ABF" w:rsidRPr="00D56435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D5643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  <w:p w14:paraId="22DC68B1" w14:textId="10320B9B" w:rsidR="00DD6ABF" w:rsidRPr="00A51741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7CA92224" w14:textId="22126952" w:rsidR="00DD6ABF" w:rsidRPr="00D80119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7F8FC918" w14:textId="77777777" w:rsidR="00DD6ABF" w:rsidRPr="00A51741" w:rsidRDefault="00DD6ABF" w:rsidP="00DD6ABF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4A228E09" w14:textId="53FD51F0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72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650,0</w:t>
            </w:r>
            <w:r w:rsidRPr="001072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14:paraId="2AAFD3E6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3660F639" w14:textId="670300B8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16,500,000</w:t>
            </w:r>
          </w:p>
        </w:tc>
        <w:tc>
          <w:tcPr>
            <w:tcW w:w="236" w:type="dxa"/>
          </w:tcPr>
          <w:p w14:paraId="40D2B01D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6DBB2658" w14:textId="39D179BE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72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650,0</w:t>
            </w:r>
            <w:r w:rsidRPr="001072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</w:tcPr>
          <w:p w14:paraId="3FBAE7B1" w14:textId="77777777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00575688" w14:textId="369CB603" w:rsidR="00DD6ABF" w:rsidRPr="00A51741" w:rsidRDefault="00DD6ABF" w:rsidP="00DD6ABF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16,500,000</w:t>
            </w:r>
          </w:p>
        </w:tc>
      </w:tr>
    </w:tbl>
    <w:p w14:paraId="210D222E" w14:textId="42C592D9" w:rsidR="00A40348" w:rsidRDefault="00A40348" w:rsidP="001F3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8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09F5BC9" w14:textId="77777777" w:rsidR="00A40348" w:rsidRDefault="00A4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1E49808" w14:textId="320A4281" w:rsidR="00E44B4D" w:rsidRPr="00447786" w:rsidRDefault="00E44B4D" w:rsidP="00E44B4D">
      <w:pPr>
        <w:pStyle w:val="ListParagraph"/>
        <w:numPr>
          <w:ilvl w:val="0"/>
          <w:numId w:val="18"/>
        </w:numPr>
        <w:tabs>
          <w:tab w:val="left" w:pos="562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3C402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C402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(ขาดทุน) </w:t>
      </w: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</w:t>
      </w:r>
      <w:r w:rsidRPr="00447786">
        <w:rPr>
          <w:rFonts w:asciiTheme="majorBidi" w:hAnsiTheme="majorBidi" w:cstheme="majorBidi"/>
          <w:b/>
          <w:bCs/>
          <w:sz w:val="30"/>
          <w:szCs w:val="30"/>
          <w:cs/>
        </w:rPr>
        <w:t>พื้นฐาน</w:t>
      </w:r>
    </w:p>
    <w:p w14:paraId="2933E00C" w14:textId="77777777" w:rsidR="00E44B4D" w:rsidRPr="00F04C89" w:rsidRDefault="00E44B4D" w:rsidP="00E44B4D">
      <w:pPr>
        <w:pStyle w:val="ListParagraph"/>
        <w:tabs>
          <w:tab w:val="left" w:pos="562"/>
        </w:tabs>
        <w:spacing w:after="0" w:line="240" w:lineRule="auto"/>
        <w:ind w:left="555" w:right="-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745" w:tblpY="2638"/>
        <w:tblW w:w="8849" w:type="dxa"/>
        <w:tblLayout w:type="fixed"/>
        <w:tblLook w:val="01E0" w:firstRow="1" w:lastRow="1" w:firstColumn="1" w:lastColumn="1" w:noHBand="0" w:noVBand="0"/>
      </w:tblPr>
      <w:tblGrid>
        <w:gridCol w:w="5940"/>
        <w:gridCol w:w="1325"/>
        <w:gridCol w:w="259"/>
        <w:gridCol w:w="1325"/>
      </w:tblGrid>
      <w:tr w:rsidR="00657FB1" w:rsidRPr="001072DA" w14:paraId="3D7BFB88" w14:textId="77777777" w:rsidTr="009520A8">
        <w:trPr>
          <w:trHeight w:val="388"/>
        </w:trPr>
        <w:tc>
          <w:tcPr>
            <w:tcW w:w="5940" w:type="dxa"/>
          </w:tcPr>
          <w:p w14:paraId="4683C275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  <w:hideMark/>
          </w:tcPr>
          <w:p w14:paraId="47C7D73F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259" w:type="dxa"/>
          </w:tcPr>
          <w:p w14:paraId="5899766F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  <w:hideMark/>
          </w:tcPr>
          <w:p w14:paraId="12616568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657FB1" w:rsidRPr="001072DA" w14:paraId="7E946D75" w14:textId="77777777" w:rsidTr="009520A8">
        <w:trPr>
          <w:trHeight w:val="388"/>
        </w:trPr>
        <w:tc>
          <w:tcPr>
            <w:tcW w:w="5940" w:type="dxa"/>
          </w:tcPr>
          <w:p w14:paraId="586D6573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77D9CCD5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9" w:type="dxa"/>
          </w:tcPr>
          <w:p w14:paraId="79940255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3E2A79EE" w14:textId="77777777" w:rsidR="00657FB1" w:rsidRPr="00591A46" w:rsidRDefault="00657FB1" w:rsidP="0065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9"/>
              </w:tabs>
              <w:spacing w:line="360" w:lineRule="exact"/>
              <w:ind w:left="-147" w:right="-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46">
              <w:rPr>
                <w:rFonts w:ascii="Angsana New" w:hAnsi="Angsana New"/>
                <w:sz w:val="30"/>
                <w:szCs w:val="30"/>
              </w:rPr>
              <w:t>(</w:t>
            </w:r>
            <w:r w:rsidRPr="00591A46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591A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7FB1" w:rsidRPr="001072DA" w14:paraId="5B354211" w14:textId="77777777" w:rsidTr="009520A8">
        <w:trPr>
          <w:trHeight w:val="370"/>
        </w:trPr>
        <w:tc>
          <w:tcPr>
            <w:tcW w:w="5940" w:type="dxa"/>
          </w:tcPr>
          <w:p w14:paraId="1F382515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9" w:type="dxa"/>
            <w:gridSpan w:val="3"/>
            <w:vAlign w:val="bottom"/>
            <w:hideMark/>
          </w:tcPr>
          <w:p w14:paraId="47F3489B" w14:textId="77777777" w:rsidR="00657FB1" w:rsidRPr="001072DA" w:rsidRDefault="00657FB1" w:rsidP="00657FB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072D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072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 w:rsidRPr="001072D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/ </w:t>
            </w:r>
            <w:r w:rsidRPr="001072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1072D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57FB1" w:rsidRPr="001072DA" w14:paraId="1513D85D" w14:textId="77777777" w:rsidTr="009520A8">
        <w:trPr>
          <w:trHeight w:val="388"/>
        </w:trPr>
        <w:tc>
          <w:tcPr>
            <w:tcW w:w="5940" w:type="dxa"/>
            <w:hideMark/>
          </w:tcPr>
          <w:p w14:paraId="25346543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9" w:type="dxa"/>
            <w:gridSpan w:val="3"/>
            <w:vAlign w:val="bottom"/>
          </w:tcPr>
          <w:p w14:paraId="661D8212" w14:textId="77777777" w:rsidR="00657FB1" w:rsidRPr="001072DA" w:rsidRDefault="00657FB1" w:rsidP="00657FB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57FB1" w:rsidRPr="001072DA" w14:paraId="3D26925A" w14:textId="77777777" w:rsidTr="009520A8">
        <w:trPr>
          <w:trHeight w:val="379"/>
        </w:trPr>
        <w:tc>
          <w:tcPr>
            <w:tcW w:w="5940" w:type="dxa"/>
            <w:hideMark/>
          </w:tcPr>
          <w:p w14:paraId="356029DF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072D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3331CB" w14:textId="5DEB70BD" w:rsidR="00657FB1" w:rsidRPr="001072DA" w:rsidRDefault="00DD6ABF" w:rsidP="00657FB1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6A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(86,824)</w:t>
            </w:r>
          </w:p>
        </w:tc>
        <w:tc>
          <w:tcPr>
            <w:tcW w:w="259" w:type="dxa"/>
          </w:tcPr>
          <w:p w14:paraId="580A1428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B43373" w14:textId="77777777" w:rsidR="00657FB1" w:rsidRPr="0043367B" w:rsidRDefault="00657FB1" w:rsidP="00657FB1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253,712</w:t>
            </w:r>
          </w:p>
        </w:tc>
      </w:tr>
      <w:tr w:rsidR="00657FB1" w:rsidRPr="001072DA" w14:paraId="27C92D3F" w14:textId="77777777" w:rsidTr="009520A8">
        <w:trPr>
          <w:trHeight w:val="379"/>
        </w:trPr>
        <w:tc>
          <w:tcPr>
            <w:tcW w:w="5940" w:type="dxa"/>
            <w:hideMark/>
          </w:tcPr>
          <w:p w14:paraId="0BC95CCB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 w:rsidRPr="001072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72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E1A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25" w:type="dxa"/>
          </w:tcPr>
          <w:p w14:paraId="46F97FE8" w14:textId="23D0F23F" w:rsidR="00657FB1" w:rsidRPr="001072DA" w:rsidRDefault="00DD6ABF" w:rsidP="00657FB1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6A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1,650,000</w:t>
            </w:r>
          </w:p>
        </w:tc>
        <w:tc>
          <w:tcPr>
            <w:tcW w:w="259" w:type="dxa"/>
          </w:tcPr>
          <w:p w14:paraId="6CACCEE8" w14:textId="77777777" w:rsidR="00657FB1" w:rsidRPr="001072DA" w:rsidRDefault="00657FB1" w:rsidP="00657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14:paraId="3C8A7C23" w14:textId="77777777" w:rsidR="00657FB1" w:rsidRPr="0043367B" w:rsidRDefault="00657FB1" w:rsidP="00657FB1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1,210,900</w:t>
            </w:r>
          </w:p>
        </w:tc>
      </w:tr>
      <w:tr w:rsidR="00DD6ABF" w:rsidRPr="001072DA" w14:paraId="607A14B6" w14:textId="77777777" w:rsidTr="009520A8">
        <w:trPr>
          <w:trHeight w:val="379"/>
        </w:trPr>
        <w:tc>
          <w:tcPr>
            <w:tcW w:w="5940" w:type="dxa"/>
            <w:hideMark/>
          </w:tcPr>
          <w:p w14:paraId="6AA45C3B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33181" w14:textId="03F1F420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6ABF">
              <w:rPr>
                <w:rFonts w:asciiTheme="majorBidi" w:hAnsiTheme="majorBidi" w:cstheme="majorBidi"/>
                <w:sz w:val="30"/>
                <w:szCs w:val="30"/>
              </w:rPr>
              <w:t>1,650,000</w:t>
            </w:r>
          </w:p>
        </w:tc>
        <w:tc>
          <w:tcPr>
            <w:tcW w:w="259" w:type="dxa"/>
          </w:tcPr>
          <w:p w14:paraId="643EF52F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0E550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1,210,900</w:t>
            </w:r>
          </w:p>
        </w:tc>
      </w:tr>
      <w:tr w:rsidR="00DD6ABF" w:rsidRPr="001072DA" w14:paraId="2E739ADD" w14:textId="77777777" w:rsidTr="009520A8">
        <w:trPr>
          <w:trHeight w:val="397"/>
        </w:trPr>
        <w:tc>
          <w:tcPr>
            <w:tcW w:w="5940" w:type="dxa"/>
            <w:hideMark/>
          </w:tcPr>
          <w:p w14:paraId="4679847A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113B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1072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1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113B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11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EDC078C" w14:textId="1B3152F4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(0.05)</w:t>
            </w:r>
          </w:p>
        </w:tc>
        <w:tc>
          <w:tcPr>
            <w:tcW w:w="259" w:type="dxa"/>
          </w:tcPr>
          <w:p w14:paraId="1A1A6DCA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2F28F64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DD6ABF" w:rsidRPr="001072DA" w14:paraId="3A2986E3" w14:textId="77777777" w:rsidTr="009520A8">
        <w:trPr>
          <w:trHeight w:val="397"/>
        </w:trPr>
        <w:tc>
          <w:tcPr>
            <w:tcW w:w="5940" w:type="dxa"/>
            <w:vAlign w:val="bottom"/>
          </w:tcPr>
          <w:p w14:paraId="2408D838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double" w:sz="4" w:space="0" w:color="auto"/>
              <w:left w:val="nil"/>
              <w:right w:val="nil"/>
            </w:tcBorders>
          </w:tcPr>
          <w:p w14:paraId="025BB536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3439C6E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double" w:sz="4" w:space="0" w:color="auto"/>
              <w:left w:val="nil"/>
              <w:right w:val="nil"/>
            </w:tcBorders>
          </w:tcPr>
          <w:p w14:paraId="23D4EA34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F" w:rsidRPr="001072DA" w14:paraId="68B190E3" w14:textId="77777777" w:rsidTr="009520A8">
        <w:trPr>
          <w:trHeight w:val="397"/>
        </w:trPr>
        <w:tc>
          <w:tcPr>
            <w:tcW w:w="5940" w:type="dxa"/>
            <w:vAlign w:val="bottom"/>
          </w:tcPr>
          <w:p w14:paraId="66287C91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เก้า</w:t>
            </w: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เดือนสิ้นสุดวันที่ </w:t>
            </w:r>
            <w:r w:rsidRPr="001072DA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3A3FB92B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9AF6F14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1A451E8C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F" w:rsidRPr="001072DA" w14:paraId="470BD4D1" w14:textId="77777777" w:rsidTr="009520A8">
        <w:trPr>
          <w:trHeight w:val="397"/>
        </w:trPr>
        <w:tc>
          <w:tcPr>
            <w:tcW w:w="5940" w:type="dxa"/>
          </w:tcPr>
          <w:p w14:paraId="7F103EDC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 w:rsidRPr="001072D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487B6E" w14:textId="097AE50D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6A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1,444,287</w:t>
            </w:r>
          </w:p>
        </w:tc>
        <w:tc>
          <w:tcPr>
            <w:tcW w:w="259" w:type="dxa"/>
          </w:tcPr>
          <w:p w14:paraId="50B3E807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D92FCF" w14:textId="77777777" w:rsidR="00DD6ABF" w:rsidRPr="0043367B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2,861,321</w:t>
            </w:r>
          </w:p>
        </w:tc>
      </w:tr>
      <w:tr w:rsidR="00DD6ABF" w:rsidRPr="001072DA" w14:paraId="2A2C72D4" w14:textId="77777777" w:rsidTr="009520A8">
        <w:trPr>
          <w:trHeight w:val="397"/>
        </w:trPr>
        <w:tc>
          <w:tcPr>
            <w:tcW w:w="5940" w:type="dxa"/>
            <w:shd w:val="clear" w:color="auto" w:fill="auto"/>
          </w:tcPr>
          <w:p w14:paraId="2BF02DBE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41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1</w:t>
            </w:r>
            <w:r w:rsidRPr="001072DA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3817A75E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B52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DB52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,000</w:t>
            </w:r>
          </w:p>
        </w:tc>
        <w:tc>
          <w:tcPr>
            <w:tcW w:w="259" w:type="dxa"/>
          </w:tcPr>
          <w:p w14:paraId="7E7C96B7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0CAED4F5" w14:textId="77777777" w:rsidR="00DD6ABF" w:rsidRPr="0043367B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0</w:t>
            </w: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,9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0</w:t>
            </w: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D6ABF" w:rsidRPr="001072DA" w14:paraId="4365B986" w14:textId="77777777" w:rsidTr="009520A8">
        <w:trPr>
          <w:trHeight w:val="397"/>
        </w:trPr>
        <w:tc>
          <w:tcPr>
            <w:tcW w:w="5940" w:type="dxa"/>
            <w:shd w:val="clear" w:color="auto" w:fill="auto"/>
          </w:tcPr>
          <w:p w14:paraId="063DEEDC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41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1072DA">
              <w:rPr>
                <w:rFonts w:asciiTheme="majorBidi" w:hAnsiTheme="majorBidi"/>
                <w:sz w:val="30"/>
                <w:szCs w:val="30"/>
              </w:rPr>
              <w:t xml:space="preserve">10 </w:t>
            </w:r>
            <w:r w:rsidRPr="001072DA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256</w:t>
            </w:r>
            <w:r w:rsidRPr="001072DA">
              <w:rPr>
                <w:rFonts w:asciiTheme="majorBidi" w:hAnsiTheme="majorBidi" w:hint="cs"/>
                <w:sz w:val="30"/>
                <w:szCs w:val="30"/>
              </w:rPr>
              <w:t>6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1101181C" w14:textId="1B0BA56B" w:rsidR="00DD6ABF" w:rsidRPr="00D41450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7206A7C3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045EC986" w14:textId="77777777" w:rsidR="00DD6ABF" w:rsidRPr="0043367B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6</w:t>
            </w: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769</w:t>
            </w:r>
          </w:p>
        </w:tc>
      </w:tr>
      <w:tr w:rsidR="00DD6ABF" w:rsidRPr="001072DA" w14:paraId="05CBC98D" w14:textId="77777777" w:rsidTr="009520A8">
        <w:trPr>
          <w:trHeight w:val="397"/>
        </w:trPr>
        <w:tc>
          <w:tcPr>
            <w:tcW w:w="5940" w:type="dxa"/>
            <w:shd w:val="clear" w:color="auto" w:fill="auto"/>
          </w:tcPr>
          <w:p w14:paraId="308B2B16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41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ผลกระทบจากการเพิ่มจำนวนหุ้นเมื่อ</w:t>
            </w:r>
            <w:r w:rsidRPr="001072DA">
              <w:rPr>
                <w:rFonts w:asciiTheme="majorBidi" w:hAnsiTheme="majorBidi" w:hint="cs"/>
                <w:sz w:val="30"/>
                <w:szCs w:val="30"/>
                <w:cs/>
              </w:rPr>
              <w:t xml:space="preserve">วันที่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29</w:t>
            </w:r>
            <w:r w:rsidRPr="001072DA">
              <w:rPr>
                <w:rFonts w:asciiTheme="majorBidi" w:hAnsiTheme="majorBidi" w:hint="cs"/>
                <w:sz w:val="30"/>
                <w:szCs w:val="30"/>
                <w:cs/>
              </w:rPr>
              <w:t xml:space="preserve"> พฤษภาคม </w:t>
            </w:r>
            <w:r w:rsidRPr="001072DA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6600C9ED" w14:textId="7E256387" w:rsidR="00DD6ABF" w:rsidRPr="00D41450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474F6842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4C5F79AD" w14:textId="77777777" w:rsidR="00DD6ABF" w:rsidRPr="0043367B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8</w:t>
            </w:r>
            <w:r w:rsidRPr="004336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462</w:t>
            </w:r>
          </w:p>
        </w:tc>
      </w:tr>
      <w:tr w:rsidR="00DD6ABF" w:rsidRPr="001072DA" w14:paraId="48E4045C" w14:textId="77777777" w:rsidTr="009520A8">
        <w:trPr>
          <w:trHeight w:val="397"/>
        </w:trPr>
        <w:tc>
          <w:tcPr>
            <w:tcW w:w="5940" w:type="dxa"/>
          </w:tcPr>
          <w:p w14:paraId="75FFE8AE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41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E5FD5" w14:textId="7C18D1E7" w:rsidR="00DD6ABF" w:rsidRPr="00D41450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6A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1,650,000</w:t>
            </w:r>
          </w:p>
        </w:tc>
        <w:tc>
          <w:tcPr>
            <w:tcW w:w="259" w:type="dxa"/>
          </w:tcPr>
          <w:p w14:paraId="71FF5BB2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DBC77" w14:textId="77777777" w:rsidR="00DD6ABF" w:rsidRPr="0043367B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1,116,131</w:t>
            </w:r>
          </w:p>
        </w:tc>
      </w:tr>
      <w:tr w:rsidR="00DD6ABF" w:rsidRPr="001072DA" w14:paraId="71C19016" w14:textId="77777777" w:rsidTr="009520A8">
        <w:trPr>
          <w:trHeight w:val="397"/>
        </w:trPr>
        <w:tc>
          <w:tcPr>
            <w:tcW w:w="5940" w:type="dxa"/>
          </w:tcPr>
          <w:p w14:paraId="6E88233F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hanging="41"/>
              <w:rPr>
                <w:rFonts w:asciiTheme="majorBidi" w:hAnsi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1072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072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1072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1072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7BD2251" w14:textId="6B80F8D4" w:rsidR="00DD6ABF" w:rsidRPr="00DD6ABF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6ABF">
              <w:rPr>
                <w:rFonts w:asciiTheme="majorBidi" w:hAnsiTheme="majorBidi" w:cstheme="majorBidi"/>
                <w:sz w:val="30"/>
                <w:szCs w:val="30"/>
              </w:rPr>
              <w:t>0.88</w:t>
            </w:r>
          </w:p>
        </w:tc>
        <w:tc>
          <w:tcPr>
            <w:tcW w:w="259" w:type="dxa"/>
          </w:tcPr>
          <w:p w14:paraId="2DDA7623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0F2E82B" w14:textId="77777777" w:rsidR="00DD6ABF" w:rsidRPr="0043367B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1A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E1AC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1E1AC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DD6ABF" w:rsidRPr="001072DA" w14:paraId="4F62BA20" w14:textId="77777777" w:rsidTr="009520A8">
        <w:trPr>
          <w:trHeight w:val="397"/>
        </w:trPr>
        <w:tc>
          <w:tcPr>
            <w:tcW w:w="5940" w:type="dxa"/>
            <w:shd w:val="clear" w:color="auto" w:fill="auto"/>
          </w:tcPr>
          <w:p w14:paraId="29C18D5C" w14:textId="77777777" w:rsidR="00DD6ABF" w:rsidRPr="001072DA" w:rsidRDefault="00DD6ABF" w:rsidP="00DD6A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" w:firstLine="1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0158D586" w14:textId="77777777" w:rsidR="00DD6ABF" w:rsidRPr="00D41450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9" w:type="dxa"/>
          </w:tcPr>
          <w:p w14:paraId="480413A7" w14:textId="77777777" w:rsidR="00DD6ABF" w:rsidRPr="001072DA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5F72BA52" w14:textId="77777777" w:rsidR="00DD6ABF" w:rsidRPr="0043367B" w:rsidRDefault="00DD6ABF" w:rsidP="00DD6ABF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693D0091" w14:textId="17E7A5B8" w:rsidR="00F04C89" w:rsidRDefault="00102440" w:rsidP="00587CA2">
      <w:pPr>
        <w:pStyle w:val="ListParagraph"/>
        <w:tabs>
          <w:tab w:val="left" w:pos="562"/>
        </w:tabs>
        <w:spacing w:after="0" w:line="240" w:lineRule="auto"/>
        <w:ind w:left="547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3C4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ต่อหุ้นขั้นพื้นฐาน</w:t>
      </w:r>
      <w:r w:rsidR="00FF072B" w:rsidRPr="001072DA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FF072B" w:rsidRPr="001072DA">
        <w:rPr>
          <w:rFonts w:asciiTheme="majorBidi" w:hAnsiTheme="majorBidi" w:cstheme="majorBidi" w:hint="cs"/>
          <w:spacing w:val="-2"/>
          <w:sz w:val="30"/>
          <w:szCs w:val="30"/>
          <w:cs/>
        </w:rPr>
        <w:t>งวดสามเดือนและ</w:t>
      </w:r>
      <w:r w:rsidR="003E72FD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FF072B" w:rsidRPr="001072DA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="00FF072B" w:rsidRPr="001072DA">
        <w:rPr>
          <w:rFonts w:asciiTheme="majorBidi" w:hAnsiTheme="majorBidi" w:cstheme="majorBidi"/>
          <w:spacing w:val="-2"/>
          <w:sz w:val="30"/>
          <w:szCs w:val="30"/>
          <w:cs/>
        </w:rPr>
        <w:t>สิ้นสุด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7278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336D3" w:rsidRPr="004336D3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F072B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7278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E72FD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FF072B">
        <w:rPr>
          <w:rFonts w:asciiTheme="majorBidi" w:hAnsiTheme="majorBidi" w:cstheme="majorBidi" w:hint="cs"/>
          <w:spacing w:val="-4"/>
          <w:sz w:val="30"/>
          <w:szCs w:val="30"/>
          <w:cs/>
        </w:rPr>
        <w:t>ยน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คำนวณจาก</w:t>
      </w:r>
      <w:r w:rsidR="004F1FD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3C4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Pr="0072780D">
        <w:rPr>
          <w:rFonts w:asciiTheme="majorBidi" w:hAnsiTheme="majorBidi" w:cstheme="majorBidi"/>
          <w:sz w:val="30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และจำนวนหุ้นสามัญถัวเฉลี่ยถ่วงน้ำหนัก</w:t>
      </w:r>
      <w:r w:rsidR="004F1FDF">
        <w:rPr>
          <w:rFonts w:asciiTheme="majorBidi" w:hAnsiTheme="majorBidi" w:cstheme="majorBidi"/>
          <w:sz w:val="30"/>
          <w:szCs w:val="30"/>
          <w:cs/>
        </w:rPr>
        <w:br/>
      </w:r>
      <w:r w:rsidRPr="0072780D">
        <w:rPr>
          <w:rFonts w:asciiTheme="majorBidi" w:hAnsiTheme="majorBidi" w:cstheme="majorBidi"/>
          <w:sz w:val="30"/>
          <w:szCs w:val="30"/>
          <w:cs/>
        </w:rPr>
        <w:t xml:space="preserve">ที่ออกจำหน่ายแล้วระหว่างงวด </w:t>
      </w:r>
      <w:r>
        <w:rPr>
          <w:rFonts w:asciiTheme="majorBidi" w:hAnsiTheme="majorBidi" w:cstheme="majorBidi" w:hint="cs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ซึ่งปรับปรุงด้วยจำนวนหุ้นสามัญที่เปลี่ยนแปลงจากการเปลี่ยนแปลงมูลค่า</w:t>
      </w:r>
      <w:r w:rsidR="004F1FDF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ที่ตราไว้ของหุ้นสามัญ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จากเดิมมูลค่าหุ้นละ </w:t>
      </w:r>
      <w:r w:rsidR="008F5174">
        <w:rPr>
          <w:rFonts w:asciiTheme="majorBidi" w:hAnsiTheme="majorBidi" w:cstheme="majorBidi"/>
          <w:sz w:val="30"/>
          <w:szCs w:val="30"/>
        </w:rPr>
        <w:t xml:space="preserve">100 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บาท เป็นหุ้นละ </w:t>
      </w:r>
      <w:r w:rsidR="008F5174">
        <w:rPr>
          <w:rFonts w:asciiTheme="majorBidi" w:hAnsiTheme="majorBidi" w:cstheme="majorBidi"/>
          <w:sz w:val="30"/>
          <w:szCs w:val="30"/>
        </w:rPr>
        <w:t xml:space="preserve">10 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บาทสำหรับปี </w:t>
      </w:r>
      <w:r w:rsidR="008F5174">
        <w:rPr>
          <w:rFonts w:asciiTheme="majorBidi" w:hAnsiTheme="majorBidi" w:cstheme="majorBidi"/>
          <w:sz w:val="30"/>
          <w:szCs w:val="30"/>
        </w:rPr>
        <w:t>2566</w:t>
      </w:r>
      <w:r w:rsidRPr="00940B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117E2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940BBE">
        <w:rPr>
          <w:rFonts w:asciiTheme="majorBidi" w:hAnsiTheme="majorBidi" w:cstheme="majorBidi" w:hint="cs"/>
          <w:sz w:val="30"/>
          <w:szCs w:val="30"/>
          <w:cs/>
        </w:rPr>
        <w:t>จำนว</w:t>
      </w:r>
      <w:r>
        <w:rPr>
          <w:rFonts w:asciiTheme="majorBidi" w:hAnsiTheme="majorBidi" w:cstheme="majorBidi" w:hint="cs"/>
          <w:sz w:val="30"/>
          <w:szCs w:val="30"/>
          <w:cs/>
        </w:rPr>
        <w:t>นหุ้นสามัญถัวเฉลี่ยถ่วงน้ำหนักที่น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>ำ</w:t>
      </w:r>
      <w:r>
        <w:rPr>
          <w:rFonts w:asciiTheme="majorBidi" w:hAnsiTheme="majorBidi" w:cstheme="majorBidi" w:hint="cs"/>
          <w:sz w:val="30"/>
          <w:szCs w:val="30"/>
          <w:cs/>
        </w:rPr>
        <w:t>มาใช้ในการคำนวณกำไร</w:t>
      </w:r>
      <w:r w:rsidR="003C40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(ขาดทุน) </w:t>
      </w:r>
      <w:r>
        <w:rPr>
          <w:rFonts w:asciiTheme="majorBidi" w:hAnsiTheme="majorBidi" w:cstheme="majorBidi" w:hint="cs"/>
          <w:sz w:val="30"/>
          <w:szCs w:val="30"/>
          <w:cs/>
        </w:rPr>
        <w:t>ต่อหุ้นสำหรับงวดได้ถูกปรับปรุงเสมือนว่า</w:t>
      </w:r>
      <w:r w:rsidR="004F1FDF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การเปลี่ยนแปลงนั้นได้เกิดขึ้นตั้งแต่วันต้นปี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174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780D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  <w:r w:rsidR="00153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5A6258D8" w14:textId="77777777" w:rsidR="00CE0E04" w:rsidRDefault="00CE0E04" w:rsidP="00587CA2">
      <w:pPr>
        <w:pStyle w:val="ListParagraph"/>
        <w:tabs>
          <w:tab w:val="left" w:pos="562"/>
        </w:tabs>
        <w:spacing w:after="0" w:line="240" w:lineRule="auto"/>
        <w:ind w:left="547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20AC5" w14:textId="7D6212AE" w:rsidR="009520A8" w:rsidRDefault="0095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658118B" w14:textId="77777777" w:rsidR="00144538" w:rsidRPr="00464ADB" w:rsidRDefault="00144538" w:rsidP="0014453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64AD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2BA5F928" w14:textId="77777777" w:rsidR="00144538" w:rsidRPr="00104215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9545085" w14:textId="77777777" w:rsidR="00144538" w:rsidRPr="00464ADB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64ADB">
        <w:rPr>
          <w:rFonts w:ascii="Angsana New" w:hAnsi="Angsana New" w:hint="cs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A1C1C0" w14:textId="77777777" w:rsidR="00144538" w:rsidRPr="00104215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750" w:type="dxa"/>
        <w:tblInd w:w="450" w:type="dxa"/>
        <w:tblLook w:val="04A0" w:firstRow="1" w:lastRow="0" w:firstColumn="1" w:lastColumn="0" w:noHBand="0" w:noVBand="1"/>
      </w:tblPr>
      <w:tblGrid>
        <w:gridCol w:w="3510"/>
        <w:gridCol w:w="1872"/>
        <w:gridCol w:w="1872"/>
        <w:gridCol w:w="236"/>
        <w:gridCol w:w="1260"/>
      </w:tblGrid>
      <w:tr w:rsidR="00AC0468" w:rsidRPr="00464ADB" w14:paraId="55E310F7" w14:textId="77777777" w:rsidTr="00F40FB4">
        <w:trPr>
          <w:trHeight w:val="360"/>
        </w:trPr>
        <w:tc>
          <w:tcPr>
            <w:tcW w:w="3510" w:type="dxa"/>
            <w:vAlign w:val="bottom"/>
          </w:tcPr>
          <w:p w14:paraId="2292CEE0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vAlign w:val="bottom"/>
            <w:hideMark/>
          </w:tcPr>
          <w:p w14:paraId="75171EF8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360" w:lineRule="exact"/>
              <w:ind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vAlign w:val="bottom"/>
            <w:hideMark/>
          </w:tcPr>
          <w:p w14:paraId="130C07C2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-104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F925419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-104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66E898E1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43DE767" w14:textId="77777777" w:rsidR="00AC0468" w:rsidRPr="00464ADB" w:rsidRDefault="00AC0468" w:rsidP="00C5495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405" w:right="-100" w:hanging="5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C0468" w:rsidRPr="00464ADB" w14:paraId="1060DC4A" w14:textId="77777777" w:rsidTr="00F40FB4">
        <w:trPr>
          <w:trHeight w:val="360"/>
        </w:trPr>
        <w:tc>
          <w:tcPr>
            <w:tcW w:w="3510" w:type="dxa"/>
          </w:tcPr>
          <w:p w14:paraId="030EB691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667E7C31" w14:textId="77777777" w:rsidR="00AC0468" w:rsidRPr="00464ADB" w:rsidRDefault="00AC0468" w:rsidP="00F40FB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1D6F416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D2D78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3063660" w14:textId="0B049556" w:rsidR="00AC0468" w:rsidRPr="00464ADB" w:rsidRDefault="004336D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AC0468" w:rsidRPr="00464A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336D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72253" w:rsidRPr="00464ADB" w14:paraId="1FFFCE90" w14:textId="77777777" w:rsidTr="00DD6ABF">
        <w:trPr>
          <w:trHeight w:val="360"/>
        </w:trPr>
        <w:tc>
          <w:tcPr>
            <w:tcW w:w="3510" w:type="dxa"/>
          </w:tcPr>
          <w:p w14:paraId="17CB7B6B" w14:textId="0D64D77B" w:rsidR="00872253" w:rsidRPr="00464ADB" w:rsidRDefault="004336D3" w:rsidP="00870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336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72" w:type="dxa"/>
          </w:tcPr>
          <w:p w14:paraId="744A7EAD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68EAA5A3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1428C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C2B0A7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2253" w:rsidRPr="00464ADB" w14:paraId="289E11F4" w14:textId="77777777" w:rsidTr="00597B7C">
        <w:trPr>
          <w:trHeight w:val="360"/>
        </w:trPr>
        <w:tc>
          <w:tcPr>
            <w:tcW w:w="3510" w:type="dxa"/>
          </w:tcPr>
          <w:p w14:paraId="21CFEBBF" w14:textId="100FDA7A" w:rsidR="00872253" w:rsidRPr="00464ADB" w:rsidRDefault="00872253" w:rsidP="00870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F40FB4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4336D3" w:rsidRPr="004336D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40F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72" w:type="dxa"/>
          </w:tcPr>
          <w:p w14:paraId="4093D1B5" w14:textId="07D3971B" w:rsidR="00872253" w:rsidRPr="008A6421" w:rsidRDefault="001277E2" w:rsidP="001277E2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421">
              <w:rPr>
                <w:rFonts w:ascii="Angsana New" w:hAnsi="Angsana New"/>
                <w:sz w:val="30"/>
                <w:szCs w:val="30"/>
              </w:rPr>
              <w:t>25</w:t>
            </w:r>
            <w:r w:rsidR="00894B2C" w:rsidRPr="008A642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894B2C" w:rsidRPr="008A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2010" w:rsidRPr="008A642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2" w:type="dxa"/>
          </w:tcPr>
          <w:p w14:paraId="01E0E5FF" w14:textId="76390510" w:rsidR="00872253" w:rsidRPr="008A6421" w:rsidRDefault="001277E2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421">
              <w:rPr>
                <w:rFonts w:ascii="Angsana New" w:hAnsi="Angsana New"/>
                <w:sz w:val="30"/>
                <w:szCs w:val="30"/>
              </w:rPr>
              <w:t>22</w:t>
            </w:r>
            <w:r w:rsidR="00894B2C" w:rsidRPr="008A64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4B2C" w:rsidRPr="008A642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894B2C" w:rsidRPr="008A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2010" w:rsidRPr="008A642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BE427ED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C8318" w14:textId="2E080B57" w:rsidR="00872253" w:rsidRPr="008A1A80" w:rsidRDefault="00614013" w:rsidP="00597B7C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248</w:t>
            </w:r>
          </w:p>
        </w:tc>
      </w:tr>
      <w:tr w:rsidR="00DD6ABF" w:rsidRPr="00464ADB" w14:paraId="62B7F417" w14:textId="77777777" w:rsidTr="00597B7C">
        <w:trPr>
          <w:trHeight w:val="360"/>
        </w:trPr>
        <w:tc>
          <w:tcPr>
            <w:tcW w:w="3510" w:type="dxa"/>
          </w:tcPr>
          <w:p w14:paraId="29E38972" w14:textId="34E4A7CE" w:rsidR="00DD6ABF" w:rsidRPr="00464ADB" w:rsidRDefault="00DD6ABF" w:rsidP="008700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D6AB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B04058">
              <w:rPr>
                <w:rFonts w:ascii="Angsana New" w:hAnsi="Angsana New"/>
                <w:sz w:val="30"/>
                <w:szCs w:val="30"/>
              </w:rPr>
              <w:t>2567</w:t>
            </w:r>
            <w:r w:rsidRPr="00DD6ABF">
              <w:rPr>
                <w:rFonts w:ascii="Angsana New" w:hAnsi="Angsana New"/>
                <w:sz w:val="30"/>
                <w:szCs w:val="30"/>
                <w:cs/>
              </w:rPr>
              <w:t xml:space="preserve"> ครั้งที่ </w:t>
            </w:r>
            <w:r w:rsidR="00B040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72" w:type="dxa"/>
          </w:tcPr>
          <w:p w14:paraId="191CB2AF" w14:textId="09496C29" w:rsidR="00DD6ABF" w:rsidRPr="008A6421" w:rsidRDefault="00597B7C" w:rsidP="001277E2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DD6ABF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="00DD6A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2" w:type="dxa"/>
          </w:tcPr>
          <w:p w14:paraId="7CFF95FF" w14:textId="0850D2A8" w:rsidR="00DD6ABF" w:rsidRPr="008A6421" w:rsidRDefault="00597B7C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DD6ABF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42A6134" w14:textId="77777777" w:rsidR="00DD6ABF" w:rsidRPr="00464ADB" w:rsidRDefault="00DD6ABF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DFF49D" w14:textId="1A39FBAC" w:rsidR="00DD6ABF" w:rsidRDefault="00DD6ABF" w:rsidP="00597B7C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165</w:t>
            </w:r>
          </w:p>
        </w:tc>
      </w:tr>
      <w:tr w:rsidR="00872253" w:rsidRPr="00464ADB" w14:paraId="279E05B2" w14:textId="77777777" w:rsidTr="00597B7C">
        <w:trPr>
          <w:trHeight w:val="360"/>
        </w:trPr>
        <w:tc>
          <w:tcPr>
            <w:tcW w:w="3510" w:type="dxa"/>
          </w:tcPr>
          <w:p w14:paraId="49C68A06" w14:textId="25F8F8FD" w:rsidR="009A262A" w:rsidRPr="009A262A" w:rsidRDefault="00872253" w:rsidP="009A26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</w:tcPr>
          <w:p w14:paraId="60A9EAC9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71A0FC5B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E1902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23591" w14:textId="58122589" w:rsidR="00872253" w:rsidRPr="008A1A80" w:rsidRDefault="00DD6ABF" w:rsidP="00597B7C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413</w:t>
            </w:r>
          </w:p>
        </w:tc>
      </w:tr>
      <w:tr w:rsidR="009A262A" w:rsidRPr="00464ADB" w14:paraId="3C366107" w14:textId="77777777" w:rsidTr="00F40FB4">
        <w:trPr>
          <w:trHeight w:val="360"/>
        </w:trPr>
        <w:tc>
          <w:tcPr>
            <w:tcW w:w="3510" w:type="dxa"/>
          </w:tcPr>
          <w:p w14:paraId="558689B6" w14:textId="77777777" w:rsidR="009A262A" w:rsidRPr="004336D3" w:rsidRDefault="009A262A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72" w:type="dxa"/>
          </w:tcPr>
          <w:p w14:paraId="255DF884" w14:textId="77777777" w:rsidR="009A262A" w:rsidRPr="00464ADB" w:rsidRDefault="009A262A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1139AED" w14:textId="77777777" w:rsidR="009A262A" w:rsidRPr="00464ADB" w:rsidRDefault="009A262A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B27B4" w14:textId="77777777" w:rsidR="009A262A" w:rsidRPr="00464ADB" w:rsidRDefault="009A262A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EE14E" w14:textId="77777777" w:rsidR="009A262A" w:rsidRPr="00464ADB" w:rsidRDefault="009A262A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468" w:rsidRPr="00464ADB" w14:paraId="4BC728B4" w14:textId="77777777" w:rsidTr="00F40FB4">
        <w:trPr>
          <w:trHeight w:val="360"/>
        </w:trPr>
        <w:tc>
          <w:tcPr>
            <w:tcW w:w="3510" w:type="dxa"/>
            <w:hideMark/>
          </w:tcPr>
          <w:p w14:paraId="6EEFCD6F" w14:textId="3A4605A1" w:rsidR="00AC0468" w:rsidRPr="00464ADB" w:rsidRDefault="004336D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336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72" w:type="dxa"/>
          </w:tcPr>
          <w:p w14:paraId="00A9114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1080D9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730C8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723DA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468" w:rsidRPr="00464ADB" w14:paraId="5C829B0F" w14:textId="77777777" w:rsidTr="00597B7C">
        <w:trPr>
          <w:trHeight w:val="360"/>
        </w:trPr>
        <w:tc>
          <w:tcPr>
            <w:tcW w:w="3510" w:type="dxa"/>
            <w:hideMark/>
          </w:tcPr>
          <w:p w14:paraId="3271584F" w14:textId="2E0D8EF9" w:rsidR="00AC0468" w:rsidRPr="00464ADB" w:rsidRDefault="00F40FB4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F40FB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72" w:type="dxa"/>
            <w:hideMark/>
          </w:tcPr>
          <w:p w14:paraId="41559D26" w14:textId="4807262F" w:rsidR="00AC0468" w:rsidRPr="00464ADB" w:rsidRDefault="004336D3" w:rsidP="001277E2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6D3">
              <w:rPr>
                <w:rFonts w:ascii="Angsana New" w:hAnsi="Angsana New"/>
                <w:sz w:val="30"/>
                <w:szCs w:val="30"/>
              </w:rPr>
              <w:t>4</w:t>
            </w:r>
            <w:r w:rsidR="00AC0468"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 w:rsidRPr="004336D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72" w:type="dxa"/>
            <w:hideMark/>
          </w:tcPr>
          <w:p w14:paraId="0C7A9B77" w14:textId="613EAB4F" w:rsidR="00AC0468" w:rsidRPr="00464ADB" w:rsidRDefault="004336D3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6D3">
              <w:rPr>
                <w:rFonts w:ascii="Angsana New" w:hAnsi="Angsana New"/>
                <w:sz w:val="30"/>
                <w:szCs w:val="30"/>
              </w:rPr>
              <w:t>10</w:t>
            </w:r>
            <w:r w:rsidR="00AC0468"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 w:rsidRPr="004336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4F3B779" w14:textId="77777777" w:rsidR="00AC0468" w:rsidRPr="00464ADB" w:rsidRDefault="00AC0468" w:rsidP="002439FA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D28D46" w14:textId="50D4F0FE" w:rsidR="00AC0468" w:rsidRPr="00464ADB" w:rsidRDefault="004336D3" w:rsidP="00597B7C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4336D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</w:t>
            </w:r>
            <w:r w:rsidR="00AC0468" w:rsidRPr="00464ADB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208</w:t>
            </w:r>
          </w:p>
        </w:tc>
      </w:tr>
      <w:tr w:rsidR="00F40FB4" w:rsidRPr="00464ADB" w14:paraId="3C1007F1" w14:textId="77777777" w:rsidTr="00597B7C">
        <w:trPr>
          <w:trHeight w:val="360"/>
        </w:trPr>
        <w:tc>
          <w:tcPr>
            <w:tcW w:w="3510" w:type="dxa"/>
          </w:tcPr>
          <w:p w14:paraId="1D8ED8DD" w14:textId="72BDF1C9" w:rsidR="00F40FB4" w:rsidRPr="00464ADB" w:rsidRDefault="00F40FB4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0FB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72" w:type="dxa"/>
          </w:tcPr>
          <w:p w14:paraId="0C22457E" w14:textId="0D2FE3C3" w:rsidR="00F40FB4" w:rsidRPr="00464ADB" w:rsidRDefault="00452A91" w:rsidP="00A626E4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2A91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52A91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52A9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72" w:type="dxa"/>
          </w:tcPr>
          <w:p w14:paraId="19D0B6E3" w14:textId="5DA05EAD" w:rsidR="00F40FB4" w:rsidRPr="004336D3" w:rsidRDefault="00A626E4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6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26E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A626E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704DA35" w14:textId="77777777" w:rsidR="00F40FB4" w:rsidRPr="00464ADB" w:rsidRDefault="00F40FB4" w:rsidP="002439FA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428DB" w14:textId="780F92A3" w:rsidR="00F40FB4" w:rsidRPr="004336D3" w:rsidRDefault="00E67472" w:rsidP="00597B7C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E6747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872</w:t>
            </w:r>
          </w:p>
        </w:tc>
      </w:tr>
      <w:tr w:rsidR="00AC0468" w:rsidRPr="00464ADB" w14:paraId="25C10B48" w14:textId="77777777" w:rsidTr="00597B7C">
        <w:trPr>
          <w:trHeight w:val="360"/>
        </w:trPr>
        <w:tc>
          <w:tcPr>
            <w:tcW w:w="3510" w:type="dxa"/>
            <w:hideMark/>
          </w:tcPr>
          <w:p w14:paraId="7D1FFAB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</w:tcPr>
          <w:p w14:paraId="4EE1C2D3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5FC072C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921A1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BE019" w14:textId="202340E0" w:rsidR="00AC0468" w:rsidRPr="00464ADB" w:rsidRDefault="00E67472" w:rsidP="00597B7C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sz w:val="30"/>
                <w:szCs w:val="30"/>
              </w:rPr>
            </w:pPr>
            <w:r w:rsidRPr="00E67472">
              <w:rPr>
                <w:rFonts w:asciiTheme="majorBidi" w:hAnsiTheme="majorBidi" w:cs="Angsana New"/>
                <w:sz w:val="30"/>
                <w:szCs w:val="30"/>
              </w:rPr>
              <w:t>4,080</w:t>
            </w:r>
          </w:p>
        </w:tc>
      </w:tr>
    </w:tbl>
    <w:p w14:paraId="14C7FBA4" w14:textId="77777777" w:rsidR="006C63B0" w:rsidRPr="00104215" w:rsidRDefault="006C63B0" w:rsidP="006C63B0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D65AA" w14:textId="1F68DBE1" w:rsidR="00DD3DAC" w:rsidRPr="00464ADB" w:rsidRDefault="00DD3DAC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64AD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441F5D7" w14:textId="77777777" w:rsidR="00DD3DAC" w:rsidRPr="00447786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180ECBA" w14:textId="4B602209" w:rsidR="00DD3DAC" w:rsidRPr="00464ADB" w:rsidRDefault="00DD3DAC" w:rsidP="00A6482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64AD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447786" w:rsidRDefault="000B301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2EF577C" w14:textId="78EB7122" w:rsidR="005B5F86" w:rsidRDefault="00840B50" w:rsidP="006D6592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64AD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สินทรัพย์ทางการเงินและหนี้สินทางการเงินวัดมูลค่าด้วยราคาทุนตัดจำหน่าย</w:t>
      </w:r>
      <w:r w:rsidR="00A64824" w:rsidRPr="00464ADB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464ADB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7B6029AC" w14:textId="21163F2F" w:rsidR="002D1B50" w:rsidRPr="002439FA" w:rsidRDefault="002D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p w14:paraId="6D7DD8EB" w14:textId="694233EC" w:rsidR="006902D0" w:rsidRPr="00BE6E95" w:rsidRDefault="006902D0" w:rsidP="006902D0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6E95">
        <w:rPr>
          <w:rFonts w:asciiTheme="majorBidi" w:hAnsiTheme="majorBidi" w:cstheme="majorBidi" w:hint="cs"/>
          <w:b/>
          <w:bCs/>
          <w:sz w:val="30"/>
          <w:szCs w:val="30"/>
          <w:cs/>
        </w:rPr>
        <w:t>เรื่องอื่น</w:t>
      </w:r>
    </w:p>
    <w:p w14:paraId="2BCEC59E" w14:textId="77777777" w:rsidR="00110590" w:rsidRPr="00BE6E95" w:rsidRDefault="00110590" w:rsidP="00110590">
      <w:pPr>
        <w:pStyle w:val="ListParagraph"/>
        <w:tabs>
          <w:tab w:val="left" w:pos="2880"/>
        </w:tabs>
        <w:spacing w:after="0" w:line="240" w:lineRule="auto"/>
        <w:ind w:left="540"/>
        <w:contextualSpacing w:val="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2825D48" w14:textId="668017E0" w:rsidR="00110590" w:rsidRDefault="00C76C44" w:rsidP="00110590">
      <w:pPr>
        <w:pStyle w:val="block"/>
        <w:numPr>
          <w:ilvl w:val="0"/>
          <w:numId w:val="48"/>
        </w:numPr>
        <w:spacing w:after="0" w:line="240" w:lineRule="atLeast"/>
        <w:ind w:left="999" w:right="-35" w:hanging="450"/>
        <w:jc w:val="thaiDistribute"/>
        <w:rPr>
          <w:rFonts w:ascii="Angsana New" w:hAnsi="Angsana New" w:cs="Angsana New"/>
          <w:sz w:val="30"/>
          <w:szCs w:val="30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เมื่อช่วงปลายปี </w:t>
      </w:r>
      <w:r w:rsidR="009C6FFF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PT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Keramika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Indonesia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Assosiasi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Tbk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. (“KIA”)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ที่ชื่อว่า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PT KIA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Serpih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Mas (“KSM”)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มีภาระความรับผิดต่อหน่วยงานรัฐของอินโดนีเซียรวมกันประมาณ </w:t>
      </w:r>
      <w:r w:rsidR="009C6FFF">
        <w:rPr>
          <w:rFonts w:ascii="Angsana New" w:hAnsi="Angsana New" w:cs="Angsana New"/>
          <w:sz w:val="30"/>
          <w:szCs w:val="30"/>
          <w:lang w:bidi="th-TH"/>
        </w:rPr>
        <w:t>3,000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ซึ่งไม่มีความเกี่ยวข้องใดๆ กับบริษัทและ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SCC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โดยผู้ก่อตั้ง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 w:rsidR="009C6FFF">
        <w:rPr>
          <w:rFonts w:ascii="Angsana New" w:hAnsi="Angsana New" w:cs="Angsana New"/>
          <w:sz w:val="30"/>
          <w:szCs w:val="30"/>
          <w:lang w:bidi="th-TH"/>
        </w:rPr>
        <w:t>2541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โดยหน่วยงานรัฐของประเทศอินโดนีเซียอ้างว่าผู้ก่อตั้ง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ได้นำหุ้นของ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วางเป็นหลักประกันการชำระหนี้แก่รัฐบาล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อินโดนีเซีย โดยหน่วยงานรัฐอินโดนีเซียได้เข้าควบคุมกิจการธนาคารของผู้ก่อตั้ง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และได้มีคำสั่งปิดกิจการธนาคารดังกล่าวในเวลาต่อมา</w:t>
      </w:r>
    </w:p>
    <w:p w14:paraId="5B20CDEE" w14:textId="0F4DD2D8" w:rsidR="009F146D" w:rsidRPr="009F29B2" w:rsidRDefault="009F146D" w:rsidP="009F146D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70D69991" w14:textId="5C24EFCA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KIA, 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PT KIA </w:t>
      </w:r>
      <w:proofErr w:type="spellStart"/>
      <w:r w:rsidRPr="00C76C44">
        <w:rPr>
          <w:rFonts w:ascii="Angsana New" w:hAnsi="Angsana New" w:cs="Angsana New"/>
          <w:sz w:val="30"/>
          <w:szCs w:val="30"/>
        </w:rPr>
        <w:t>Keramik</w:t>
      </w:r>
      <w:proofErr w:type="spellEnd"/>
      <w:r w:rsidRPr="00C76C44">
        <w:rPr>
          <w:rFonts w:ascii="Angsana New" w:hAnsi="Angsana New" w:cs="Angsana New"/>
          <w:sz w:val="30"/>
          <w:szCs w:val="30"/>
        </w:rPr>
        <w:t xml:space="preserve"> Mas (“KKM”)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กับ </w:t>
      </w:r>
      <w:r w:rsidRPr="00C76C44">
        <w:rPr>
          <w:rFonts w:ascii="Angsana New" w:hAnsi="Angsana New" w:cs="Angsana New"/>
          <w:sz w:val="30"/>
          <w:szCs w:val="30"/>
        </w:rPr>
        <w:t xml:space="preserve">Ministry of Law and Human Rights (MOLHR)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ไว้ชั่วคราว ซึ่งเป็นระบบทะเบียนเพื่อใช้ในการยืนเปลี่ยนแปลงหรือเพิ่มเติม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จะต้องรับผิดชอบในภาระหนี่ที่เกิดขึ้นต่อหน่วยงานรัฐของอินโดนีเซียหรือไม่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จากหน่วยงานรัฐและจากเอกสารหลักฐานที่มียังไม่สามารถบ่งชี้ได้ว่า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มีความรับผิดเป็นหนี้ ต่อหน่วยงานรัฐของอินโดนีเซีย</w:t>
      </w:r>
    </w:p>
    <w:p w14:paraId="10100D59" w14:textId="52DCD790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7D468D0B" w14:textId="7762433B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ทั้งนี้ในอดีต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เคยทำสัญญากู้เงินกับธนาคารหลายแห่ง โดยหนึ่งในธนาคารผู้ให้กู้ คือธนาคารที่ผู้ก่อตั้ง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เป็นเจ้าของ (มีเงินกู้ยืมกับธนาคารรายดังกล่าวประมาณ </w:t>
      </w:r>
      <w:r w:rsidRPr="00C76C44">
        <w:rPr>
          <w:rFonts w:ascii="Angsana New" w:hAnsi="Angsana New" w:cs="Angsana New"/>
          <w:sz w:val="30"/>
          <w:szCs w:val="30"/>
        </w:rPr>
        <w:t xml:space="preserve">740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ล้านบาท) เมื่อหน่วยงานรัฐอินโดนีเซียได้เข้าควบคุมและสั่งปิดกิจการธนาคารของผู้ก่อตั้ง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แล้ว หน่วยงานรัฐได้โอนหนี้เงินกู้ยืมระหว่าง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กับธนาคารดังกล่าวไปให้บุคคลภายนอก และหนี้ดังกล่าวได้ถูกโอนต่อไปให้กับบุคคลภายนอกอีก</w:t>
      </w:r>
      <w:r w:rsidRPr="00804D7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หลายทอด จนกระทั้งในปี </w:t>
      </w:r>
      <w:r w:rsidRPr="00804D70">
        <w:rPr>
          <w:rFonts w:ascii="Angsana New" w:hAnsi="Angsana New" w:cs="Angsana New"/>
          <w:spacing w:val="-4"/>
          <w:sz w:val="30"/>
          <w:szCs w:val="30"/>
        </w:rPr>
        <w:t xml:space="preserve">2551 KIA </w:t>
      </w:r>
      <w:r w:rsidRPr="00804D7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ได้มีการแปลงหนี้เป็นทุนโดยเป็นการออกหุ้นใหม่ (ประเภท </w:t>
      </w:r>
      <w:r w:rsidRPr="00804D70">
        <w:rPr>
          <w:rFonts w:ascii="Angsana New" w:hAnsi="Angsana New" w:cs="Angsana New"/>
          <w:spacing w:val="-4"/>
          <w:sz w:val="30"/>
          <w:szCs w:val="30"/>
        </w:rPr>
        <w:t>Series B)</w:t>
      </w:r>
      <w:r w:rsidRPr="00C76C44">
        <w:rPr>
          <w:rFonts w:ascii="Angsana New" w:hAnsi="Angsana New" w:cs="Angsana New"/>
          <w:sz w:val="30"/>
          <w:szCs w:val="30"/>
        </w:rPr>
        <w:t xml:space="preserve">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ไม่ใช่หุ้นเดิม (ประเภท </w:t>
      </w:r>
      <w:r w:rsidRPr="00C76C44">
        <w:rPr>
          <w:rFonts w:ascii="Angsana New" w:hAnsi="Angsana New" w:cs="Angsana New"/>
          <w:sz w:val="30"/>
          <w:szCs w:val="30"/>
        </w:rPr>
        <w:t xml:space="preserve">Series A)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ที่ผู้ก่อตั้ง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 w:rsidRPr="00C76C44">
        <w:rPr>
          <w:rFonts w:ascii="Angsana New" w:hAnsi="Angsana New" w:cs="Angsana New"/>
          <w:sz w:val="30"/>
          <w:szCs w:val="30"/>
        </w:rPr>
        <w:t xml:space="preserve">2554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บริษัทได้เข้าซื้อหุ้น </w:t>
      </w:r>
      <w:r w:rsidRPr="00C76C44">
        <w:rPr>
          <w:rFonts w:ascii="Angsana New" w:hAnsi="Angsana New" w:cs="Angsana New"/>
          <w:sz w:val="30"/>
          <w:szCs w:val="30"/>
        </w:rPr>
        <w:t>KIA (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ประเภท </w:t>
      </w:r>
      <w:r w:rsidRPr="00C76C44">
        <w:rPr>
          <w:rFonts w:ascii="Angsana New" w:hAnsi="Angsana New" w:cs="Angsana New"/>
          <w:sz w:val="30"/>
          <w:szCs w:val="30"/>
        </w:rPr>
        <w:t xml:space="preserve">Series B)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มีภาระหนี้ต่อหน่วยงานรัฐอินโดนีเซีย และไม่พบว่าหุ้นของ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มีภาระติดพัน หรือถูกจำนำต่อหน่วยงานรัฐอินโดนีเซียแต่อย่างใด</w:t>
      </w:r>
    </w:p>
    <w:p w14:paraId="0FBA1E28" w14:textId="72239169" w:rsidR="00C76C44" w:rsidRPr="00C76C44" w:rsidRDefault="00C76C44" w:rsidP="00AF1184">
      <w:pPr>
        <w:pStyle w:val="block"/>
        <w:spacing w:after="0" w:line="240" w:lineRule="auto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598E61C7" w14:textId="3F0229A7" w:rsidR="00C76C44" w:rsidRPr="0089747C" w:rsidRDefault="00C76C44" w:rsidP="00AF1184">
      <w:pPr>
        <w:pStyle w:val="block"/>
        <w:spacing w:after="0" w:line="240" w:lineRule="auto"/>
        <w:ind w:left="994" w:right="-29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เพื่อเป็นการปกป้องสิทธิของ </w:t>
      </w:r>
      <w:r w:rsidRPr="0089747C">
        <w:rPr>
          <w:rFonts w:ascii="Angsana New" w:hAnsi="Angsana New" w:cs="Angsana New"/>
          <w:sz w:val="30"/>
          <w:szCs w:val="30"/>
        </w:rPr>
        <w:t xml:space="preserve">KIA 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89747C" w:rsidRP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="0089747C" w:rsidRPr="0089747C">
        <w:rPr>
          <w:rFonts w:ascii="Angsana New" w:hAnsi="Angsana New" w:cs="Angsana New"/>
          <w:sz w:val="30"/>
          <w:szCs w:val="30"/>
          <w:lang w:val="en-US" w:bidi="th-TH"/>
        </w:rPr>
        <w:t xml:space="preserve">M 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รวมถึง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ผู้ถือหุ้นของ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ทั้งสองบริษัท</w:t>
      </w:r>
      <w:r w:rsidRPr="0089747C">
        <w:rPr>
          <w:rFonts w:ascii="Angsana New" w:hAnsi="Angsana New" w:cs="Angsana New"/>
          <w:sz w:val="30"/>
          <w:szCs w:val="30"/>
        </w:rPr>
        <w:t xml:space="preserve">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89747C">
        <w:rPr>
          <w:rFonts w:ascii="Angsana New" w:hAnsi="Angsana New" w:cs="Angsana New"/>
          <w:sz w:val="30"/>
          <w:szCs w:val="30"/>
        </w:rPr>
        <w:t xml:space="preserve">17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พฤศจิกายน </w:t>
      </w:r>
      <w:r w:rsidRPr="0089747C">
        <w:rPr>
          <w:rFonts w:ascii="Angsana New" w:hAnsi="Angsana New" w:cs="Angsana New"/>
          <w:sz w:val="30"/>
          <w:szCs w:val="30"/>
        </w:rPr>
        <w:t xml:space="preserve">2566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AF1184"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89747C">
        <w:rPr>
          <w:rFonts w:ascii="Angsana New" w:hAnsi="Angsana New" w:cs="Angsana New"/>
          <w:sz w:val="30"/>
          <w:szCs w:val="30"/>
        </w:rPr>
        <w:t xml:space="preserve">6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Pr="0089747C">
        <w:rPr>
          <w:rFonts w:ascii="Angsana New" w:hAnsi="Angsana New" w:cs="Angsana New"/>
          <w:sz w:val="30"/>
          <w:szCs w:val="30"/>
        </w:rPr>
        <w:t xml:space="preserve">2566 </w:t>
      </w:r>
      <w:r w:rsidR="0089747C" w:rsidRPr="0089747C">
        <w:rPr>
          <w:rFonts w:ascii="Angsana New" w:hAnsi="Angsana New" w:cs="Angsana New"/>
          <w:sz w:val="30"/>
          <w:szCs w:val="30"/>
        </w:rPr>
        <w:t xml:space="preserve">KIA 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89747C" w:rsidRP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="0089747C" w:rsidRPr="0089747C">
        <w:rPr>
          <w:rFonts w:ascii="Angsana New" w:hAnsi="Angsana New" w:cs="Angsana New"/>
          <w:sz w:val="30"/>
          <w:szCs w:val="30"/>
          <w:lang w:val="en-US" w:bidi="th-TH"/>
        </w:rPr>
        <w:t>M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F1184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ยื</w:t>
      </w:r>
      <w:r w:rsidR="00AF1184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นฟ้องหน่วยงานรัฐ</w:t>
      </w:r>
      <w:r w:rsidR="0089747C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ของประเทศ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อินโดนีเซีย </w:t>
      </w:r>
      <w:r w:rsidR="00AF1184"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ต่อศาลปกครอง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>ชั</w:t>
      </w:r>
      <w:r w:rsidR="00AF1184"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>นต้นในประเทศอินโดนีเซีย เพื</w:t>
      </w:r>
      <w:r w:rsidR="00AF1184"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>อขอให้ยกเลิกการเรียกร้องหนี</w:t>
      </w:r>
      <w:r w:rsidR="00AF1184"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จาก </w:t>
      </w:r>
      <w:r w:rsidR="00AF1184" w:rsidRPr="0089747C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>และให้ยกเลิกคำสั</w:t>
      </w:r>
      <w:r w:rsidR="00AF1184"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งระงับการเข้าระบบจดแจ้งทางทะเบียนของ </w:t>
      </w:r>
      <w:r w:rsidR="00AF1184" w:rsidRPr="0089747C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AF1184" w:rsidRPr="0089747C">
        <w:rPr>
          <w:rFonts w:ascii="Angsana New" w:hAnsi="Angsana New" w:cs="Angsana New"/>
          <w:sz w:val="30"/>
          <w:szCs w:val="30"/>
          <w:lang w:bidi="th-TH"/>
        </w:rPr>
        <w:t xml:space="preserve">KKM </w:t>
      </w:r>
      <w:r w:rsidR="00AF1184"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กับ </w:t>
      </w:r>
      <w:r w:rsidR="00AF1184" w:rsidRPr="0089747C">
        <w:rPr>
          <w:rFonts w:ascii="Angsana New" w:hAnsi="Angsana New" w:cs="Angsana New"/>
          <w:sz w:val="30"/>
          <w:szCs w:val="30"/>
          <w:lang w:bidi="th-TH"/>
        </w:rPr>
        <w:t>MOLHR</w:t>
      </w:r>
    </w:p>
    <w:p w14:paraId="2F43DA76" w14:textId="77777777" w:rsidR="00257007" w:rsidRPr="00096683" w:rsidRDefault="00257007" w:rsidP="00AF1184">
      <w:pPr>
        <w:pStyle w:val="block"/>
        <w:spacing w:after="0" w:line="240" w:lineRule="auto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57DE37F8" w14:textId="02E4A5C1" w:rsidR="00257007" w:rsidRDefault="00AD6A54" w:rsidP="00656A2D">
      <w:pPr>
        <w:pStyle w:val="block"/>
        <w:spacing w:after="0" w:line="240" w:lineRule="auto"/>
        <w:ind w:left="994" w:right="-29"/>
        <w:jc w:val="thaiDistribute"/>
        <w:rPr>
          <w:rFonts w:ascii="Angsana New" w:hAnsi="Angsana New" w:cs="Angsana New" w:hint="cs"/>
          <w:sz w:val="30"/>
          <w:szCs w:val="30"/>
          <w:lang w:bidi="th-TH"/>
        </w:rPr>
      </w:pP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ในเดือนกรกฎาคม </w:t>
      </w:r>
      <w:r w:rsidR="005612B9">
        <w:rPr>
          <w:rFonts w:ascii="Angsana New" w:hAnsi="Angsana New" w:cs="Angsana New"/>
          <w:sz w:val="30"/>
          <w:szCs w:val="30"/>
          <w:lang w:bidi="th-TH"/>
        </w:rPr>
        <w:t>2567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 ศาลปกครองชั้นต้นประเทศอินโดนีเซีย ได้มีคำพิพากษายกฟ้องคดีข้างต้น ซึ่ง </w:t>
      </w:r>
      <w:r w:rsidRPr="00AD6A5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AD6A54">
        <w:rPr>
          <w:rFonts w:ascii="Angsana New" w:hAnsi="Angsana New" w:cs="Angsana New"/>
          <w:sz w:val="30"/>
          <w:szCs w:val="30"/>
          <w:lang w:bidi="th-TH"/>
        </w:rPr>
        <w:t xml:space="preserve">KKM 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ได้ยื่นอุทธรณ์ต่อศาลสูงประเทศอินโดนีเซีย (ศาลอุทธรณ์) แล้วนั้น </w:t>
      </w:r>
      <w:r w:rsidR="00EC7274">
        <w:rPr>
          <w:rFonts w:ascii="Angsana New" w:hAnsi="Angsana New" w:cs="Angsana New" w:hint="cs"/>
          <w:sz w:val="30"/>
          <w:szCs w:val="30"/>
          <w:cs/>
          <w:lang w:bidi="th-TH"/>
        </w:rPr>
        <w:t>ต่อมาใน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เดือนตุลาคม </w:t>
      </w:r>
      <w:r w:rsidR="005612B9">
        <w:rPr>
          <w:rFonts w:ascii="Angsana New" w:hAnsi="Angsana New" w:cs="Angsana New"/>
          <w:sz w:val="30"/>
          <w:szCs w:val="30"/>
          <w:lang w:bidi="th-TH"/>
        </w:rPr>
        <w:t>2567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 ศาล</w:t>
      </w:r>
      <w:r w:rsidR="00BB603E">
        <w:rPr>
          <w:rFonts w:ascii="Angsana New" w:hAnsi="Angsana New" w:cs="Angsana New" w:hint="cs"/>
          <w:sz w:val="30"/>
          <w:szCs w:val="30"/>
          <w:cs/>
          <w:lang w:bidi="th-TH"/>
        </w:rPr>
        <w:t>สูง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ได้ตัดสินยืนยันตามคำพิพากษาศาลปกครองชั้นต้นให้ยกฟ้อง ดังนั้น </w:t>
      </w:r>
      <w:r w:rsidRPr="00AD6A5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096683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096683">
        <w:rPr>
          <w:rFonts w:ascii="Angsana New" w:hAnsi="Angsana New" w:cs="Angsana New"/>
          <w:sz w:val="30"/>
          <w:szCs w:val="30"/>
          <w:lang w:bidi="th-TH"/>
        </w:rPr>
        <w:t xml:space="preserve">KKM </w:t>
      </w:r>
      <w:r w:rsidR="00B014A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096683">
        <w:rPr>
          <w:rFonts w:ascii="Angsana New" w:hAnsi="Angsana New" w:cs="Angsana New"/>
          <w:sz w:val="30"/>
          <w:szCs w:val="30"/>
          <w:cs/>
          <w:lang w:bidi="th-TH"/>
        </w:rPr>
        <w:t>จึง</w:t>
      </w:r>
      <w:r w:rsidR="00BB603E">
        <w:rPr>
          <w:rFonts w:ascii="Angsana New" w:hAnsi="Angsana New" w:cs="Angsana New" w:hint="cs"/>
          <w:sz w:val="30"/>
          <w:szCs w:val="30"/>
          <w:cs/>
          <w:lang w:bidi="th-TH"/>
        </w:rPr>
        <w:t>ได้ยื่น</w:t>
      </w:r>
      <w:r w:rsidRPr="00096683">
        <w:rPr>
          <w:rFonts w:ascii="Angsana New" w:hAnsi="Angsana New" w:cs="Angsana New"/>
          <w:sz w:val="30"/>
          <w:szCs w:val="30"/>
          <w:cs/>
          <w:lang w:bidi="th-TH"/>
        </w:rPr>
        <w:t>โต้แย้งต่อศาลฎีกาเพื่อขอให้ทบทวนคำพิพากษาข้าง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>ต้นต่อไป</w:t>
      </w:r>
    </w:p>
    <w:p w14:paraId="00F61BA9" w14:textId="77777777" w:rsidR="00587CA2" w:rsidRDefault="006902D0" w:rsidP="00587CA2">
      <w:pPr>
        <w:pStyle w:val="ListParagraph"/>
        <w:numPr>
          <w:ilvl w:val="0"/>
          <w:numId w:val="48"/>
        </w:numPr>
        <w:spacing w:after="0" w:line="240" w:lineRule="atLeast"/>
        <w:ind w:left="1017" w:right="-35" w:hanging="477"/>
        <w:jc w:val="thaiDistribute"/>
        <w:rPr>
          <w:rFonts w:asciiTheme="majorBidi" w:hAnsiTheme="majorBidi" w:cs="Angsana New"/>
          <w:sz w:val="30"/>
          <w:szCs w:val="30"/>
        </w:rPr>
      </w:pPr>
      <w:r w:rsidRPr="00CC37C8">
        <w:rPr>
          <w:rFonts w:asciiTheme="majorBidi" w:hAnsiTheme="majorBidi" w:cstheme="majorBidi"/>
          <w:sz w:val="30"/>
          <w:szCs w:val="30"/>
          <w:cs/>
        </w:rPr>
        <w:lastRenderedPageBreak/>
        <w:t>เมื่อ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วันท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3686">
        <w:rPr>
          <w:rFonts w:asciiTheme="majorBidi" w:hAnsiTheme="majorBidi" w:cs="Angsana New"/>
          <w:sz w:val="30"/>
          <w:szCs w:val="30"/>
        </w:rPr>
        <w:t>20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A23686">
        <w:rPr>
          <w:rFonts w:asciiTheme="majorBidi" w:hAnsiTheme="majorBidi" w:cs="Angsana New"/>
          <w:sz w:val="30"/>
          <w:szCs w:val="30"/>
        </w:rPr>
        <w:t>2566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บริษัทได้ลงนามในสัญญาจะซื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อจะขายแบบมีเง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ื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อนไข (“สัญญาจะซื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อจะขาย”)</w:t>
      </w:r>
      <w:r w:rsidR="00B121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กับบริษัท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Kokoh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Inti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Arebama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. (“KOKOH”)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ซึ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งเป็นกิจการท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ยวข้องกัน เพ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ื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อหุ้นสามัญของบริษัท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Karya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Makmur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Kreasi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Prima (“KMKP”)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A23686">
        <w:rPr>
          <w:rFonts w:asciiTheme="majorBidi" w:hAnsiTheme="majorBidi" w:cs="Angsana New"/>
          <w:sz w:val="30"/>
          <w:szCs w:val="30"/>
        </w:rPr>
        <w:t>10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.</w:t>
      </w:r>
      <w:r w:rsidR="00A23686">
        <w:rPr>
          <w:rFonts w:asciiTheme="majorBidi" w:hAnsiTheme="majorBidi" w:cs="Angsana New"/>
          <w:sz w:val="30"/>
          <w:szCs w:val="30"/>
        </w:rPr>
        <w:t>025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ล้านหุ้น (คิดเป็นร้อยละ </w:t>
      </w:r>
      <w:r w:rsidR="00A23686">
        <w:rPr>
          <w:rFonts w:asciiTheme="majorBidi" w:hAnsiTheme="majorBidi" w:cs="Angsana New"/>
          <w:sz w:val="30"/>
          <w:szCs w:val="30"/>
        </w:rPr>
        <w:t>99.99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ของจำนวนหุ้นท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ออกจำหน่ายแล้วทั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งหมดของ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KMKP)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และ/หรือ ทรัพย์สินท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ยวข้องกับร้านค้า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Belanja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ในราคามูลค่ายุติธรรมที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ประเมินโดยที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ปรึกษาทางการเงินอิสระ โดยมีเงื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อนไขบังคับก่อนที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สำคัญตามที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กำหนดในสัญญาจะซื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อจะขาย เช่น ประเด็นข้อเรียกร้องของรัฐบาลอินโดนีเซีย ต่อ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IndonesiaAssosiasi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,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. (“KIA”), PT KIA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Mas (“KKM”)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Mas (“KSM”)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เป็นอันยุติและท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ประชุมผู้ถือหุ้นของบริษัทท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ยวข้องได้มีมติอนุมัติการซื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อขายดังกล่าว เป็นต้น</w:t>
      </w:r>
    </w:p>
    <w:p w14:paraId="4E7353BB" w14:textId="77777777" w:rsidR="00587CA2" w:rsidRPr="00FB3ED7" w:rsidRDefault="00587CA2" w:rsidP="00587CA2">
      <w:pPr>
        <w:pStyle w:val="ListParagraph"/>
        <w:spacing w:after="0" w:line="240" w:lineRule="atLeast"/>
        <w:ind w:left="1017" w:right="-35"/>
        <w:jc w:val="thaiDistribute"/>
        <w:rPr>
          <w:rFonts w:asciiTheme="majorBidi" w:hAnsiTheme="majorBidi" w:cs="Angsana New"/>
          <w:sz w:val="20"/>
          <w:szCs w:val="20"/>
        </w:rPr>
      </w:pPr>
    </w:p>
    <w:p w14:paraId="07DDFF6C" w14:textId="64DC4D2E" w:rsidR="00D52F47" w:rsidRDefault="004F3E61" w:rsidP="00587CA2">
      <w:pPr>
        <w:pStyle w:val="ListParagraph"/>
        <w:numPr>
          <w:ilvl w:val="0"/>
          <w:numId w:val="48"/>
        </w:numPr>
        <w:spacing w:after="0" w:line="240" w:lineRule="auto"/>
        <w:ind w:left="990" w:right="-29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1F7FE4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1F7FE4">
        <w:rPr>
          <w:rFonts w:asciiTheme="majorBidi" w:hAnsiTheme="majorBidi" w:cs="Angsana New"/>
          <w:sz w:val="30"/>
          <w:szCs w:val="30"/>
        </w:rPr>
        <w:t xml:space="preserve">25 </w:t>
      </w:r>
      <w:r w:rsidRPr="001F7FE4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1F7FE4">
        <w:rPr>
          <w:rFonts w:asciiTheme="majorBidi" w:hAnsiTheme="majorBidi" w:cs="Angsana New"/>
          <w:sz w:val="30"/>
          <w:szCs w:val="30"/>
        </w:rPr>
        <w:t xml:space="preserve">2567 </w:t>
      </w:r>
      <w:r w:rsidRPr="001F7FE4">
        <w:rPr>
          <w:rFonts w:asciiTheme="majorBidi" w:hAnsiTheme="majorBidi" w:cs="Angsana New"/>
          <w:sz w:val="30"/>
          <w:szCs w:val="30"/>
          <w:cs/>
        </w:rPr>
        <w:t>ที่ประชุมสามัญผู้ถือหุ้นมีมติอนุมัติการออกและเสนอขายหุ้นกู้ของบริษัท</w:t>
      </w:r>
      <w:r w:rsidR="001F7FE4">
        <w:rPr>
          <w:rFonts w:asciiTheme="majorBidi" w:hAnsiTheme="majorBidi" w:cs="Angsana New"/>
          <w:sz w:val="30"/>
          <w:szCs w:val="30"/>
        </w:rPr>
        <w:br/>
      </w:r>
      <w:r w:rsidRPr="001F7FE4">
        <w:rPr>
          <w:rFonts w:asciiTheme="majorBidi" w:hAnsiTheme="majorBidi" w:cs="Angsana New"/>
          <w:sz w:val="30"/>
          <w:szCs w:val="30"/>
          <w:cs/>
        </w:rPr>
        <w:t xml:space="preserve">ในวงเงินทั้งสิ้น </w:t>
      </w:r>
      <w:r w:rsidRPr="001F7FE4">
        <w:rPr>
          <w:rFonts w:asciiTheme="majorBidi" w:hAnsiTheme="majorBidi" w:cs="Angsana New"/>
          <w:sz w:val="30"/>
          <w:szCs w:val="30"/>
        </w:rPr>
        <w:t xml:space="preserve">15,000 </w:t>
      </w:r>
      <w:r w:rsidRPr="001F7FE4">
        <w:rPr>
          <w:rFonts w:asciiTheme="majorBidi" w:hAnsiTheme="majorBidi" w:cs="Angsana New"/>
          <w:sz w:val="30"/>
          <w:szCs w:val="30"/>
          <w:cs/>
        </w:rPr>
        <w:t>ล้านบาท เพื่อใช้รองรับการขยายธุรกิจ การเข้าซื้อและควบกิจการ การปรับปรุงประสิทธิภาพของเครื่องจักรรวมไปถึงใช้บำรุงรักษาสินทรัพย์ หรือใช้เป็นเงินทุนหมุนเวียนในการดำเนินกิจการ หรือปรับโครงสร้างเงินทุนของบริษัท ซึ่งรวมถึงการชำระคืนเงินกู้ยืมให้กับบริษัทใหญ่ และหรือสถาบันการเงิน</w:t>
      </w:r>
    </w:p>
    <w:p w14:paraId="796E81F1" w14:textId="77777777" w:rsidR="000C3D0E" w:rsidRPr="000C3D0E" w:rsidRDefault="000C3D0E" w:rsidP="000C3D0E">
      <w:pPr>
        <w:spacing w:line="240" w:lineRule="auto"/>
        <w:ind w:right="-29"/>
        <w:jc w:val="thaiDistribute"/>
        <w:rPr>
          <w:rFonts w:asciiTheme="majorBidi" w:hAnsiTheme="majorBidi"/>
          <w:sz w:val="30"/>
          <w:szCs w:val="30"/>
          <w:cs/>
        </w:rPr>
      </w:pPr>
    </w:p>
    <w:p w14:paraId="1C4A797D" w14:textId="5ED4C445" w:rsidR="00DE64F0" w:rsidRPr="00DE64F0" w:rsidRDefault="00DE64F0" w:rsidP="00EF1CEA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DE64F0">
        <w:rPr>
          <w:rFonts w:asciiTheme="majorBidi" w:hAnsiTheme="majorBidi" w:cstheme="majorBidi" w:hint="cs"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2AEDD967" w14:textId="77777777" w:rsidR="00DE64F0" w:rsidRPr="006432A7" w:rsidRDefault="00DE64F0" w:rsidP="00DE64F0">
      <w:pPr>
        <w:pStyle w:val="ListParagraph"/>
        <w:tabs>
          <w:tab w:val="left" w:pos="2880"/>
        </w:tabs>
        <w:spacing w:after="0" w:line="240" w:lineRule="auto"/>
        <w:ind w:left="540"/>
        <w:contextualSpacing w:val="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6C0D2A96" w14:textId="221C3C92" w:rsidR="00DE64F0" w:rsidRPr="00030BE0" w:rsidRDefault="00DE64F0" w:rsidP="00DE64F0">
      <w:pPr>
        <w:spacing w:line="240" w:lineRule="auto"/>
        <w:ind w:left="540" w:right="-29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030BE0">
        <w:rPr>
          <w:rFonts w:asciiTheme="majorBidi" w:eastAsia="Calibri" w:hAnsiTheme="majorBidi" w:hint="cs"/>
          <w:sz w:val="30"/>
          <w:szCs w:val="30"/>
          <w:cs/>
        </w:rPr>
        <w:t>ส</w:t>
      </w:r>
      <w:r w:rsidRPr="00030BE0">
        <w:rPr>
          <w:rFonts w:asciiTheme="majorBidi" w:eastAsia="Calibri" w:hAnsiTheme="majorBidi"/>
          <w:sz w:val="30"/>
          <w:szCs w:val="30"/>
          <w:cs/>
        </w:rPr>
        <w:t>ภาวิชาชีพบัญชีได้ปรับปรุงมาตรฐานการรายงานทางการเงิน ซึ่งมีผลบังคับใช้สำหรับรอบระยะเวลาบัญชี</w:t>
      </w:r>
      <w:r w:rsidR="00030BE0">
        <w:rPr>
          <w:rFonts w:asciiTheme="majorBidi" w:eastAsia="Calibri" w:hAnsiTheme="majorBidi"/>
          <w:sz w:val="30"/>
          <w:szCs w:val="30"/>
          <w:cs/>
        </w:rPr>
        <w:br/>
      </w:r>
      <w:r w:rsidRPr="00030BE0">
        <w:rPr>
          <w:rFonts w:asciiTheme="majorBidi" w:eastAsia="Calibri" w:hAnsiTheme="majorBidi"/>
          <w:sz w:val="30"/>
          <w:szCs w:val="30"/>
          <w:cs/>
        </w:rPr>
        <w:t xml:space="preserve">ที่เริ่มในหรือหลังวันที่ </w:t>
      </w:r>
      <w:r w:rsidRPr="00030BE0">
        <w:rPr>
          <w:rFonts w:asciiTheme="majorBidi" w:eastAsia="Calibri" w:hAnsiTheme="majorBidi"/>
          <w:sz w:val="30"/>
          <w:szCs w:val="30"/>
        </w:rPr>
        <w:t>1</w:t>
      </w:r>
      <w:r w:rsidRPr="00030BE0">
        <w:rPr>
          <w:rFonts w:asciiTheme="majorBidi" w:eastAsia="Calibri" w:hAnsiTheme="majorBidi" w:hint="cs"/>
          <w:sz w:val="30"/>
          <w:szCs w:val="30"/>
          <w:cs/>
        </w:rPr>
        <w:t xml:space="preserve"> มกราคม </w:t>
      </w:r>
      <w:r w:rsidRPr="00030BE0">
        <w:rPr>
          <w:rFonts w:asciiTheme="majorBidi" w:eastAsia="Calibri" w:hAnsiTheme="majorBidi"/>
          <w:sz w:val="30"/>
          <w:szCs w:val="30"/>
        </w:rPr>
        <w:t>2568</w:t>
      </w:r>
      <w:r w:rsidRPr="00030BE0">
        <w:rPr>
          <w:rFonts w:asciiTheme="majorBidi" w:eastAsia="Calibri" w:hAnsiTheme="majorBidi" w:hint="cs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</w:t>
      </w:r>
      <w:r w:rsidR="00030BE0">
        <w:rPr>
          <w:rFonts w:asciiTheme="majorBidi" w:eastAsia="Calibri" w:hAnsiTheme="majorBidi"/>
          <w:sz w:val="30"/>
          <w:szCs w:val="30"/>
          <w:cs/>
        </w:rPr>
        <w:br/>
      </w:r>
      <w:r w:rsidRPr="00030BE0">
        <w:rPr>
          <w:rFonts w:asciiTheme="majorBidi" w:eastAsia="Calibri" w:hAnsiTheme="majorBidi" w:hint="cs"/>
          <w:sz w:val="30"/>
          <w:szCs w:val="30"/>
          <w:cs/>
        </w:rPr>
        <w:t>ในการจัดทำงบการเงินระหว่างกาลนี้เนื่องจากยังไม่มีผลบังคับใช้ บริษัทได้ประเมินผลกระทบที่อาจเกิดขึ้น</w:t>
      </w:r>
      <w:r w:rsidR="00030BE0">
        <w:rPr>
          <w:rFonts w:asciiTheme="majorBidi" w:eastAsia="Calibri" w:hAnsiTheme="majorBidi"/>
          <w:sz w:val="30"/>
          <w:szCs w:val="30"/>
          <w:cs/>
        </w:rPr>
        <w:br/>
      </w:r>
      <w:r w:rsidRPr="00030BE0">
        <w:rPr>
          <w:rFonts w:asciiTheme="majorBidi" w:eastAsia="Calibri" w:hAnsiTheme="majorBidi" w:hint="cs"/>
          <w:sz w:val="30"/>
          <w:szCs w:val="30"/>
          <w:cs/>
        </w:rPr>
        <w:t>ต่องบการเงิ</w:t>
      </w:r>
      <w:r w:rsidR="00030BE0" w:rsidRPr="00030BE0">
        <w:rPr>
          <w:rFonts w:asciiTheme="majorBidi" w:eastAsia="Calibri" w:hAnsiTheme="majorBidi" w:hint="cs"/>
          <w:sz w:val="30"/>
          <w:szCs w:val="30"/>
          <w:cs/>
        </w:rPr>
        <w:t>น</w:t>
      </w:r>
      <w:r w:rsidRPr="00030BE0">
        <w:rPr>
          <w:rFonts w:asciiTheme="majorBidi" w:eastAsia="Calibri" w:hAnsiTheme="majorBidi" w:hint="cs"/>
          <w:sz w:val="30"/>
          <w:szCs w:val="30"/>
          <w:cs/>
        </w:rPr>
        <w:t xml:space="preserve">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ซึ่งคาดว่าไม่มีผลกระทบที่มีสาระสำคัญต่องบการเงินในงวดที่ถือปฏิบัติ </w:t>
      </w:r>
    </w:p>
    <w:p w14:paraId="0248ADD3" w14:textId="77777777" w:rsidR="00EF1CEA" w:rsidRPr="00DE64F0" w:rsidRDefault="00EF1CEA" w:rsidP="00EF1CEA">
      <w:pPr>
        <w:pStyle w:val="ListParagraph"/>
        <w:tabs>
          <w:tab w:val="left" w:pos="2880"/>
        </w:tabs>
        <w:spacing w:after="0" w:line="240" w:lineRule="auto"/>
        <w:ind w:left="540"/>
        <w:contextualSpacing w:val="0"/>
        <w:jc w:val="thaiDistribute"/>
        <w:rPr>
          <w:rFonts w:asciiTheme="majorBidi" w:hAnsiTheme="majorBidi" w:cstheme="majorBidi"/>
          <w:b/>
          <w:sz w:val="20"/>
          <w:szCs w:val="20"/>
          <w:highlight w:val="yellow"/>
        </w:rPr>
      </w:pPr>
    </w:p>
    <w:sectPr w:rsidR="00EF1CEA" w:rsidRPr="00DE64F0" w:rsidSect="0011061F">
      <w:headerReference w:type="default" r:id="rId10"/>
      <w:footerReference w:type="default" r:id="rId11"/>
      <w:pgSz w:w="11909" w:h="16834" w:code="9"/>
      <w:pgMar w:top="1701" w:right="1379" w:bottom="851" w:left="1304" w:header="851" w:footer="851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93EB9" w14:textId="77777777" w:rsidR="003963FE" w:rsidRDefault="003963FE">
      <w:r>
        <w:separator/>
      </w:r>
    </w:p>
  </w:endnote>
  <w:endnote w:type="continuationSeparator" w:id="0">
    <w:p w14:paraId="2C3CABFF" w14:textId="77777777" w:rsidR="003963FE" w:rsidRDefault="003963FE">
      <w:r>
        <w:continuationSeparator/>
      </w:r>
    </w:p>
  </w:endnote>
  <w:endnote w:type="continuationNotice" w:id="1">
    <w:p w14:paraId="2ACAE58F" w14:textId="77777777" w:rsidR="003963FE" w:rsidRDefault="003963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Cambria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185941"/>
      <w:docPartObj>
        <w:docPartGallery w:val="Page Numbers (Bottom of Page)"/>
        <w:docPartUnique/>
      </w:docPartObj>
    </w:sdtPr>
    <w:sdtContent>
      <w:p w14:paraId="0BB2A89A" w14:textId="76B7F200" w:rsidR="00292264" w:rsidRPr="007154AD" w:rsidRDefault="00292264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</w:t>
        </w:r>
        <w:r w:rsidRPr="004336D3">
          <w:rPr>
            <w:rFonts w:ascii="Angsana New" w:hAnsi="Angsana New"/>
            <w:noProof/>
            <w:sz w:val="30"/>
            <w:szCs w:val="30"/>
          </w:rPr>
          <w:t>3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FE3EC" w14:textId="77777777" w:rsidR="003963FE" w:rsidRDefault="003963FE">
      <w:r>
        <w:separator/>
      </w:r>
    </w:p>
  </w:footnote>
  <w:footnote w:type="continuationSeparator" w:id="0">
    <w:p w14:paraId="424D0089" w14:textId="77777777" w:rsidR="003963FE" w:rsidRDefault="003963FE">
      <w:r>
        <w:continuationSeparator/>
      </w:r>
    </w:p>
  </w:footnote>
  <w:footnote w:type="continuationNotice" w:id="1">
    <w:p w14:paraId="4F313119" w14:textId="77777777" w:rsidR="003963FE" w:rsidRDefault="003963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5766A" w14:textId="57FC0915" w:rsidR="00292264" w:rsidRPr="0051216B" w:rsidRDefault="00292264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336D3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Pr="004336D3">
      <w:rPr>
        <w:rFonts w:ascii="Angsana New" w:hAnsi="Angsana New" w:hint="cs"/>
        <w:b/>
        <w:bCs/>
        <w:sz w:val="32"/>
        <w:szCs w:val="32"/>
      </w:rPr>
      <w:t>)</w:t>
    </w:r>
  </w:p>
  <w:p w14:paraId="0BCCAB0F" w14:textId="4B0C9FBC" w:rsidR="00292264" w:rsidRPr="0051216B" w:rsidRDefault="00292264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45CB1D2A" w14:textId="0DA616AB" w:rsidR="00292264" w:rsidRDefault="00292264" w:rsidP="00144538">
    <w:pPr>
      <w:rPr>
        <w:rFonts w:ascii="Angsana New" w:hAnsi="Angsana New"/>
        <w:b/>
        <w:bCs/>
        <w:sz w:val="32"/>
        <w:szCs w:val="32"/>
      </w:rPr>
    </w:pPr>
    <w:r w:rsidRPr="00A07255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A07255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B97CCD">
      <w:rPr>
        <w:rFonts w:ascii="Angsana New" w:hAnsi="Angsana New"/>
        <w:b/>
        <w:bCs/>
        <w:sz w:val="32"/>
        <w:szCs w:val="32"/>
      </w:rPr>
      <w:t>30</w:t>
    </w:r>
    <w:r w:rsidRPr="00A0725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A07255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336D3">
      <w:rPr>
        <w:rFonts w:ascii="Angsana New" w:hAnsi="Angsana New" w:hint="cs"/>
        <w:b/>
        <w:bCs/>
        <w:sz w:val="32"/>
        <w:szCs w:val="32"/>
      </w:rPr>
      <w:t>256</w:t>
    </w:r>
    <w:r w:rsidRPr="004336D3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336D3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4336D3">
      <w:rPr>
        <w:rFonts w:ascii="Angsana New" w:hAnsi="Angsana New" w:hint="cs"/>
        <w:b/>
        <w:bCs/>
        <w:sz w:val="32"/>
        <w:szCs w:val="32"/>
      </w:rPr>
      <w:t>)</w:t>
    </w:r>
  </w:p>
  <w:p w14:paraId="7E49EB2F" w14:textId="77777777" w:rsidR="00292264" w:rsidRPr="00511F68" w:rsidRDefault="00292264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C47F2"/>
    <w:multiLevelType w:val="multilevel"/>
    <w:tmpl w:val="FBDA934C"/>
    <w:lvl w:ilvl="0">
      <w:start w:val="1"/>
      <w:numFmt w:val="decimal"/>
      <w:lvlText w:val="(3.%1)"/>
      <w:lvlJc w:val="left"/>
      <w:pPr>
        <w:ind w:left="2358" w:hanging="360"/>
      </w:pPr>
      <w:rPr>
        <w:rFonts w:hint="default"/>
        <w:i w:val="0"/>
        <w:iCs w:val="0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3078" w:hanging="360"/>
      </w:pPr>
    </w:lvl>
    <w:lvl w:ilvl="2" w:tentative="1">
      <w:start w:val="1"/>
      <w:numFmt w:val="lowerRoman"/>
      <w:lvlText w:val="%3."/>
      <w:lvlJc w:val="right"/>
      <w:pPr>
        <w:ind w:left="3798" w:hanging="180"/>
      </w:pPr>
    </w:lvl>
    <w:lvl w:ilvl="3" w:tentative="1">
      <w:start w:val="1"/>
      <w:numFmt w:val="decimal"/>
      <w:lvlText w:val="%4."/>
      <w:lvlJc w:val="left"/>
      <w:pPr>
        <w:ind w:left="4518" w:hanging="360"/>
      </w:pPr>
    </w:lvl>
    <w:lvl w:ilvl="4" w:tentative="1">
      <w:start w:val="1"/>
      <w:numFmt w:val="lowerLetter"/>
      <w:lvlText w:val="%5."/>
      <w:lvlJc w:val="left"/>
      <w:pPr>
        <w:ind w:left="5238" w:hanging="360"/>
      </w:pPr>
    </w:lvl>
    <w:lvl w:ilvl="5" w:tentative="1">
      <w:start w:val="1"/>
      <w:numFmt w:val="lowerRoman"/>
      <w:lvlText w:val="%6."/>
      <w:lvlJc w:val="right"/>
      <w:pPr>
        <w:ind w:left="5958" w:hanging="180"/>
      </w:pPr>
    </w:lvl>
    <w:lvl w:ilvl="6" w:tentative="1">
      <w:start w:val="1"/>
      <w:numFmt w:val="decimal"/>
      <w:lvlText w:val="%7."/>
      <w:lvlJc w:val="left"/>
      <w:pPr>
        <w:ind w:left="6678" w:hanging="360"/>
      </w:pPr>
    </w:lvl>
    <w:lvl w:ilvl="7" w:tentative="1">
      <w:start w:val="1"/>
      <w:numFmt w:val="lowerLetter"/>
      <w:lvlText w:val="%8."/>
      <w:lvlJc w:val="left"/>
      <w:pPr>
        <w:ind w:left="7398" w:hanging="360"/>
      </w:pPr>
    </w:lvl>
    <w:lvl w:ilvl="8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11" w15:restartNumberingAfterBreak="0">
    <w:nsid w:val="219F0D48"/>
    <w:multiLevelType w:val="multilevel"/>
    <w:tmpl w:val="B796AEDC"/>
    <w:lvl w:ilvl="0">
      <w:start w:val="17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26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Angsana New" w:eastAsia="Times New Roman" w:hAnsi="Angsana New" w:cs="Angsana New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AF23D4"/>
    <w:multiLevelType w:val="hybridMultilevel"/>
    <w:tmpl w:val="5E9AC852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B066EE50"/>
    <w:lvl w:ilvl="0" w:tplc="F642DE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7F66AD"/>
    <w:multiLevelType w:val="hybridMultilevel"/>
    <w:tmpl w:val="B38C83AC"/>
    <w:lvl w:ilvl="0" w:tplc="D9D6892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F5CF1"/>
    <w:multiLevelType w:val="hybridMultilevel"/>
    <w:tmpl w:val="A3E65C9E"/>
    <w:lvl w:ilvl="0" w:tplc="D39A75CE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12812"/>
    <w:multiLevelType w:val="hybridMultilevel"/>
    <w:tmpl w:val="CB1C850A"/>
    <w:lvl w:ilvl="0" w:tplc="1B202278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CC3971"/>
    <w:multiLevelType w:val="hybridMultilevel"/>
    <w:tmpl w:val="6C72A994"/>
    <w:lvl w:ilvl="0" w:tplc="FFFFFFFF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2002" w:hanging="360"/>
      </w:pPr>
    </w:lvl>
    <w:lvl w:ilvl="2" w:tplc="FFFFFFFF" w:tentative="1">
      <w:start w:val="1"/>
      <w:numFmt w:val="lowerRoman"/>
      <w:lvlText w:val="%3."/>
      <w:lvlJc w:val="right"/>
      <w:pPr>
        <w:ind w:left="2722" w:hanging="180"/>
      </w:pPr>
    </w:lvl>
    <w:lvl w:ilvl="3" w:tplc="FFFFFFFF" w:tentative="1">
      <w:start w:val="1"/>
      <w:numFmt w:val="decimal"/>
      <w:lvlText w:val="%4."/>
      <w:lvlJc w:val="left"/>
      <w:pPr>
        <w:ind w:left="3442" w:hanging="360"/>
      </w:pPr>
    </w:lvl>
    <w:lvl w:ilvl="4" w:tplc="FFFFFFFF" w:tentative="1">
      <w:start w:val="1"/>
      <w:numFmt w:val="lowerLetter"/>
      <w:lvlText w:val="%5."/>
      <w:lvlJc w:val="left"/>
      <w:pPr>
        <w:ind w:left="4162" w:hanging="360"/>
      </w:pPr>
    </w:lvl>
    <w:lvl w:ilvl="5" w:tplc="FFFFFFFF" w:tentative="1">
      <w:start w:val="1"/>
      <w:numFmt w:val="lowerRoman"/>
      <w:lvlText w:val="%6."/>
      <w:lvlJc w:val="right"/>
      <w:pPr>
        <w:ind w:left="4882" w:hanging="180"/>
      </w:pPr>
    </w:lvl>
    <w:lvl w:ilvl="6" w:tplc="FFFFFFFF" w:tentative="1">
      <w:start w:val="1"/>
      <w:numFmt w:val="decimal"/>
      <w:lvlText w:val="%7."/>
      <w:lvlJc w:val="left"/>
      <w:pPr>
        <w:ind w:left="5602" w:hanging="360"/>
      </w:pPr>
    </w:lvl>
    <w:lvl w:ilvl="7" w:tplc="FFFFFFFF" w:tentative="1">
      <w:start w:val="1"/>
      <w:numFmt w:val="lowerLetter"/>
      <w:lvlText w:val="%8."/>
      <w:lvlJc w:val="left"/>
      <w:pPr>
        <w:ind w:left="6322" w:hanging="360"/>
      </w:pPr>
    </w:lvl>
    <w:lvl w:ilvl="8" w:tplc="FFFFFFFF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3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A393B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39151DD7"/>
    <w:multiLevelType w:val="hybridMultilevel"/>
    <w:tmpl w:val="EAB24D18"/>
    <w:lvl w:ilvl="0" w:tplc="8048CBC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9B630DD"/>
    <w:multiLevelType w:val="hybridMultilevel"/>
    <w:tmpl w:val="ABD820C0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1731FF"/>
    <w:multiLevelType w:val="hybridMultilevel"/>
    <w:tmpl w:val="3E4E9588"/>
    <w:lvl w:ilvl="0" w:tplc="5B68178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1C4E3D"/>
    <w:multiLevelType w:val="multilevel"/>
    <w:tmpl w:val="EFCCEC90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94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35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706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42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77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494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4850" w:hanging="1440"/>
      </w:pPr>
      <w:rPr>
        <w:rFonts w:cs="Angsana New" w:hint="default"/>
      </w:rPr>
    </w:lvl>
  </w:abstractNum>
  <w:abstractNum w:abstractNumId="30" w15:restartNumberingAfterBreak="0">
    <w:nsid w:val="3D4D669A"/>
    <w:multiLevelType w:val="hybridMultilevel"/>
    <w:tmpl w:val="06BE2258"/>
    <w:lvl w:ilvl="0" w:tplc="A8D8FE7C">
      <w:start w:val="26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14AB22">
      <w:start w:val="17"/>
      <w:numFmt w:val="bullet"/>
      <w:lvlText w:val="–"/>
      <w:lvlJc w:val="left"/>
      <w:pPr>
        <w:ind w:left="2651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D50DAE"/>
    <w:multiLevelType w:val="hybridMultilevel"/>
    <w:tmpl w:val="A1CA2B82"/>
    <w:lvl w:ilvl="0" w:tplc="641C248E">
      <w:numFmt w:val="bullet"/>
      <w:lvlText w:val="-"/>
      <w:lvlJc w:val="left"/>
      <w:pPr>
        <w:ind w:left="720" w:hanging="360"/>
      </w:pPr>
      <w:rPr>
        <w:rFonts w:ascii="Leelawadee" w:eastAsia="Calibri" w:hAnsi="Leelawadee" w:cs="Leelawadee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35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819338B"/>
    <w:multiLevelType w:val="multilevel"/>
    <w:tmpl w:val="458A22C6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061F88"/>
    <w:multiLevelType w:val="hybridMultilevel"/>
    <w:tmpl w:val="57C6B968"/>
    <w:lvl w:ilvl="0" w:tplc="BE14AB22">
      <w:start w:val="17"/>
      <w:numFmt w:val="bullet"/>
      <w:lvlText w:val="–"/>
      <w:lvlJc w:val="left"/>
      <w:pPr>
        <w:ind w:left="1080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106074C"/>
    <w:multiLevelType w:val="hybridMultilevel"/>
    <w:tmpl w:val="74426A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7325B0A"/>
    <w:multiLevelType w:val="hybridMultilevel"/>
    <w:tmpl w:val="2A3EE25A"/>
    <w:lvl w:ilvl="0" w:tplc="1F8A4C68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1" w15:restartNumberingAfterBreak="0">
    <w:nsid w:val="620366ED"/>
    <w:multiLevelType w:val="hybridMultilevel"/>
    <w:tmpl w:val="8C8AEFF6"/>
    <w:lvl w:ilvl="0" w:tplc="5CF0B5D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8A95818"/>
    <w:multiLevelType w:val="hybridMultilevel"/>
    <w:tmpl w:val="50BCD372"/>
    <w:lvl w:ilvl="0" w:tplc="A8D8FE7C">
      <w:start w:val="26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46D3EC7"/>
    <w:multiLevelType w:val="hybridMultilevel"/>
    <w:tmpl w:val="8912D996"/>
    <w:lvl w:ilvl="0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7" w15:restartNumberingAfterBreak="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79CA1F08"/>
    <w:multiLevelType w:val="hybridMultilevel"/>
    <w:tmpl w:val="1214090E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9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 w16cid:durableId="1178889678">
    <w:abstractNumId w:val="6"/>
  </w:num>
  <w:num w:numId="2" w16cid:durableId="773331565">
    <w:abstractNumId w:val="5"/>
  </w:num>
  <w:num w:numId="3" w16cid:durableId="860510948">
    <w:abstractNumId w:val="9"/>
  </w:num>
  <w:num w:numId="4" w16cid:durableId="1868785200">
    <w:abstractNumId w:val="7"/>
  </w:num>
  <w:num w:numId="5" w16cid:durableId="1804694904">
    <w:abstractNumId w:val="8"/>
  </w:num>
  <w:num w:numId="6" w16cid:durableId="1000354364">
    <w:abstractNumId w:val="3"/>
  </w:num>
  <w:num w:numId="7" w16cid:durableId="853376191">
    <w:abstractNumId w:val="2"/>
  </w:num>
  <w:num w:numId="8" w16cid:durableId="887061898">
    <w:abstractNumId w:val="0"/>
  </w:num>
  <w:num w:numId="9" w16cid:durableId="562376479">
    <w:abstractNumId w:val="1"/>
  </w:num>
  <w:num w:numId="10" w16cid:durableId="142547991">
    <w:abstractNumId w:val="4"/>
  </w:num>
  <w:num w:numId="11" w16cid:durableId="1283147220">
    <w:abstractNumId w:val="27"/>
  </w:num>
  <w:num w:numId="12" w16cid:durableId="737754090">
    <w:abstractNumId w:val="14"/>
  </w:num>
  <w:num w:numId="13" w16cid:durableId="254482389">
    <w:abstractNumId w:val="43"/>
  </w:num>
  <w:num w:numId="14" w16cid:durableId="1144545287">
    <w:abstractNumId w:val="21"/>
  </w:num>
  <w:num w:numId="15" w16cid:durableId="1381245423">
    <w:abstractNumId w:val="31"/>
  </w:num>
  <w:num w:numId="16" w16cid:durableId="1279874826">
    <w:abstractNumId w:val="23"/>
  </w:num>
  <w:num w:numId="17" w16cid:durableId="32849629">
    <w:abstractNumId w:val="16"/>
  </w:num>
  <w:num w:numId="18" w16cid:durableId="928926714">
    <w:abstractNumId w:val="19"/>
  </w:num>
  <w:num w:numId="19" w16cid:durableId="508452422">
    <w:abstractNumId w:val="15"/>
  </w:num>
  <w:num w:numId="20" w16cid:durableId="1305427138">
    <w:abstractNumId w:val="49"/>
  </w:num>
  <w:num w:numId="21" w16cid:durableId="69928224">
    <w:abstractNumId w:val="12"/>
  </w:num>
  <w:num w:numId="22" w16cid:durableId="502280972">
    <w:abstractNumId w:val="42"/>
  </w:num>
  <w:num w:numId="23" w16cid:durableId="263274095">
    <w:abstractNumId w:val="26"/>
  </w:num>
  <w:num w:numId="24" w16cid:durableId="1196773622">
    <w:abstractNumId w:val="48"/>
  </w:num>
  <w:num w:numId="25" w16cid:durableId="1963879375">
    <w:abstractNumId w:val="11"/>
  </w:num>
  <w:num w:numId="26" w16cid:durableId="959065611">
    <w:abstractNumId w:val="40"/>
  </w:num>
  <w:num w:numId="27" w16cid:durableId="1732076783">
    <w:abstractNumId w:val="34"/>
  </w:num>
  <w:num w:numId="28" w16cid:durableId="2134596266">
    <w:abstractNumId w:val="10"/>
  </w:num>
  <w:num w:numId="29" w16cid:durableId="186522802">
    <w:abstractNumId w:val="33"/>
  </w:num>
  <w:num w:numId="30" w16cid:durableId="566845568">
    <w:abstractNumId w:val="36"/>
  </w:num>
  <w:num w:numId="31" w16cid:durableId="655230758">
    <w:abstractNumId w:val="37"/>
  </w:num>
  <w:num w:numId="32" w16cid:durableId="819544937">
    <w:abstractNumId w:val="41"/>
  </w:num>
  <w:num w:numId="33" w16cid:durableId="1636254384">
    <w:abstractNumId w:val="46"/>
  </w:num>
  <w:num w:numId="34" w16cid:durableId="1499152046">
    <w:abstractNumId w:val="17"/>
  </w:num>
  <w:num w:numId="35" w16cid:durableId="1433555117">
    <w:abstractNumId w:val="47"/>
  </w:num>
  <w:num w:numId="36" w16cid:durableId="1647706752">
    <w:abstractNumId w:val="20"/>
  </w:num>
  <w:num w:numId="37" w16cid:durableId="45111832">
    <w:abstractNumId w:val="44"/>
  </w:num>
  <w:num w:numId="38" w16cid:durableId="649792761">
    <w:abstractNumId w:val="29"/>
  </w:num>
  <w:num w:numId="39" w16cid:durableId="423114393">
    <w:abstractNumId w:val="30"/>
  </w:num>
  <w:num w:numId="40" w16cid:durableId="707266093">
    <w:abstractNumId w:val="32"/>
  </w:num>
  <w:num w:numId="41" w16cid:durableId="847795254">
    <w:abstractNumId w:val="25"/>
  </w:num>
  <w:num w:numId="42" w16cid:durableId="230316142">
    <w:abstractNumId w:val="38"/>
  </w:num>
  <w:num w:numId="43" w16cid:durableId="536047464">
    <w:abstractNumId w:val="45"/>
  </w:num>
  <w:num w:numId="44" w16cid:durableId="981230192">
    <w:abstractNumId w:val="35"/>
  </w:num>
  <w:num w:numId="45" w16cid:durableId="1975138168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40087721">
    <w:abstractNumId w:val="28"/>
  </w:num>
  <w:num w:numId="47" w16cid:durableId="815612881">
    <w:abstractNumId w:val="24"/>
  </w:num>
  <w:num w:numId="48" w16cid:durableId="1593659952">
    <w:abstractNumId w:val="13"/>
  </w:num>
  <w:num w:numId="49" w16cid:durableId="410124332">
    <w:abstractNumId w:val="39"/>
  </w:num>
  <w:num w:numId="50" w16cid:durableId="1748723662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AFD"/>
    <w:rsid w:val="00000DA3"/>
    <w:rsid w:val="00000EA1"/>
    <w:rsid w:val="00000FAF"/>
    <w:rsid w:val="0000124E"/>
    <w:rsid w:val="0000131B"/>
    <w:rsid w:val="00001577"/>
    <w:rsid w:val="0000177C"/>
    <w:rsid w:val="000017B4"/>
    <w:rsid w:val="00001946"/>
    <w:rsid w:val="000019C7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1D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5B8"/>
    <w:rsid w:val="0000489C"/>
    <w:rsid w:val="000048E9"/>
    <w:rsid w:val="00004B28"/>
    <w:rsid w:val="00004CA5"/>
    <w:rsid w:val="000051A0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AF5"/>
    <w:rsid w:val="00016ECB"/>
    <w:rsid w:val="0001740E"/>
    <w:rsid w:val="000174A3"/>
    <w:rsid w:val="00017520"/>
    <w:rsid w:val="000176E0"/>
    <w:rsid w:val="000177A1"/>
    <w:rsid w:val="000177D5"/>
    <w:rsid w:val="00017C0A"/>
    <w:rsid w:val="00017DD5"/>
    <w:rsid w:val="00017F21"/>
    <w:rsid w:val="00017FF4"/>
    <w:rsid w:val="0002004F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AFA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F0"/>
    <w:rsid w:val="00023963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5CE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13"/>
    <w:rsid w:val="000251E9"/>
    <w:rsid w:val="00025480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9"/>
    <w:rsid w:val="00026241"/>
    <w:rsid w:val="00026649"/>
    <w:rsid w:val="0002695E"/>
    <w:rsid w:val="00026C6A"/>
    <w:rsid w:val="00026DA0"/>
    <w:rsid w:val="00026E7A"/>
    <w:rsid w:val="00026EB9"/>
    <w:rsid w:val="0002703A"/>
    <w:rsid w:val="000271A3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BE0"/>
    <w:rsid w:val="00030DAC"/>
    <w:rsid w:val="00030E2B"/>
    <w:rsid w:val="000311BA"/>
    <w:rsid w:val="0003125E"/>
    <w:rsid w:val="0003128C"/>
    <w:rsid w:val="000312AE"/>
    <w:rsid w:val="00031626"/>
    <w:rsid w:val="000316D5"/>
    <w:rsid w:val="00031797"/>
    <w:rsid w:val="00031995"/>
    <w:rsid w:val="00031996"/>
    <w:rsid w:val="00031B0D"/>
    <w:rsid w:val="00031B5E"/>
    <w:rsid w:val="00031EB3"/>
    <w:rsid w:val="00032026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6189"/>
    <w:rsid w:val="00036222"/>
    <w:rsid w:val="000363D4"/>
    <w:rsid w:val="00036539"/>
    <w:rsid w:val="00036601"/>
    <w:rsid w:val="0003674F"/>
    <w:rsid w:val="000367E1"/>
    <w:rsid w:val="0003690A"/>
    <w:rsid w:val="000369F2"/>
    <w:rsid w:val="00036A7C"/>
    <w:rsid w:val="00036D07"/>
    <w:rsid w:val="00036D38"/>
    <w:rsid w:val="00036E06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3AB"/>
    <w:rsid w:val="000425B3"/>
    <w:rsid w:val="0004269D"/>
    <w:rsid w:val="000426FF"/>
    <w:rsid w:val="00042706"/>
    <w:rsid w:val="000427E8"/>
    <w:rsid w:val="00042958"/>
    <w:rsid w:val="00042A89"/>
    <w:rsid w:val="00042B71"/>
    <w:rsid w:val="00042ECF"/>
    <w:rsid w:val="00042FB7"/>
    <w:rsid w:val="00042FC7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3E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FD"/>
    <w:rsid w:val="00050C80"/>
    <w:rsid w:val="00050E93"/>
    <w:rsid w:val="0005108E"/>
    <w:rsid w:val="000510BE"/>
    <w:rsid w:val="00051223"/>
    <w:rsid w:val="00051297"/>
    <w:rsid w:val="000513E7"/>
    <w:rsid w:val="000517C3"/>
    <w:rsid w:val="000518BC"/>
    <w:rsid w:val="00051980"/>
    <w:rsid w:val="00051A59"/>
    <w:rsid w:val="00051C7B"/>
    <w:rsid w:val="00051D69"/>
    <w:rsid w:val="00051EAF"/>
    <w:rsid w:val="00051F85"/>
    <w:rsid w:val="00052538"/>
    <w:rsid w:val="0005262A"/>
    <w:rsid w:val="0005265B"/>
    <w:rsid w:val="00052724"/>
    <w:rsid w:val="00052DC4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116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202C"/>
    <w:rsid w:val="000620FD"/>
    <w:rsid w:val="000622B0"/>
    <w:rsid w:val="000622BF"/>
    <w:rsid w:val="0006240A"/>
    <w:rsid w:val="00062489"/>
    <w:rsid w:val="000627B3"/>
    <w:rsid w:val="00062958"/>
    <w:rsid w:val="000629B3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AD6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5A5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A3"/>
    <w:rsid w:val="00070822"/>
    <w:rsid w:val="00070A74"/>
    <w:rsid w:val="00070B0B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564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A36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E8A"/>
    <w:rsid w:val="00080EB6"/>
    <w:rsid w:val="00080F13"/>
    <w:rsid w:val="0008102C"/>
    <w:rsid w:val="000810DF"/>
    <w:rsid w:val="00081224"/>
    <w:rsid w:val="00081673"/>
    <w:rsid w:val="00081A7C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94"/>
    <w:rsid w:val="000826F0"/>
    <w:rsid w:val="00082786"/>
    <w:rsid w:val="00082A63"/>
    <w:rsid w:val="00082B27"/>
    <w:rsid w:val="00082B2F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49D"/>
    <w:rsid w:val="0008356D"/>
    <w:rsid w:val="000836CE"/>
    <w:rsid w:val="000838B8"/>
    <w:rsid w:val="00083A38"/>
    <w:rsid w:val="00083B94"/>
    <w:rsid w:val="00083BCD"/>
    <w:rsid w:val="00083CE7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86B"/>
    <w:rsid w:val="00091886"/>
    <w:rsid w:val="00091920"/>
    <w:rsid w:val="000919C0"/>
    <w:rsid w:val="00091A8A"/>
    <w:rsid w:val="00091B5B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376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6C"/>
    <w:rsid w:val="00095463"/>
    <w:rsid w:val="00095503"/>
    <w:rsid w:val="0009554C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683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0D"/>
    <w:rsid w:val="0009756E"/>
    <w:rsid w:val="000975AA"/>
    <w:rsid w:val="000977EB"/>
    <w:rsid w:val="00097958"/>
    <w:rsid w:val="00097B4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7B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865"/>
    <w:rsid w:val="000A59D6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EE"/>
    <w:rsid w:val="000B3015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CF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365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D0E"/>
    <w:rsid w:val="000C3E52"/>
    <w:rsid w:val="000C3F70"/>
    <w:rsid w:val="000C42FB"/>
    <w:rsid w:val="000C46D6"/>
    <w:rsid w:val="000C48DA"/>
    <w:rsid w:val="000C4917"/>
    <w:rsid w:val="000C49AB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653"/>
    <w:rsid w:val="000C6730"/>
    <w:rsid w:val="000C6761"/>
    <w:rsid w:val="000C68D3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09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AB9"/>
    <w:rsid w:val="000D1D50"/>
    <w:rsid w:val="000D1F21"/>
    <w:rsid w:val="000D227B"/>
    <w:rsid w:val="000D22B9"/>
    <w:rsid w:val="000D24EF"/>
    <w:rsid w:val="000D252F"/>
    <w:rsid w:val="000D2815"/>
    <w:rsid w:val="000D2B58"/>
    <w:rsid w:val="000D2D4B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C68"/>
    <w:rsid w:val="000D3E50"/>
    <w:rsid w:val="000D3F6D"/>
    <w:rsid w:val="000D3FAF"/>
    <w:rsid w:val="000D3FC2"/>
    <w:rsid w:val="000D40CD"/>
    <w:rsid w:val="000D41FB"/>
    <w:rsid w:val="000D465C"/>
    <w:rsid w:val="000D4846"/>
    <w:rsid w:val="000D4869"/>
    <w:rsid w:val="000D49CC"/>
    <w:rsid w:val="000D4E66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6E"/>
    <w:rsid w:val="000E07D8"/>
    <w:rsid w:val="000E0824"/>
    <w:rsid w:val="000E083B"/>
    <w:rsid w:val="000E09F1"/>
    <w:rsid w:val="000E0BC7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FDF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52"/>
    <w:rsid w:val="000F6960"/>
    <w:rsid w:val="000F6BC7"/>
    <w:rsid w:val="000F6C3F"/>
    <w:rsid w:val="000F6C57"/>
    <w:rsid w:val="000F70B3"/>
    <w:rsid w:val="000F71B2"/>
    <w:rsid w:val="000F7261"/>
    <w:rsid w:val="000F7317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440"/>
    <w:rsid w:val="0010268A"/>
    <w:rsid w:val="00102734"/>
    <w:rsid w:val="00102908"/>
    <w:rsid w:val="00102B38"/>
    <w:rsid w:val="00102C09"/>
    <w:rsid w:val="00102DD5"/>
    <w:rsid w:val="00103040"/>
    <w:rsid w:val="001030DD"/>
    <w:rsid w:val="001032B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215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F97"/>
    <w:rsid w:val="00106187"/>
    <w:rsid w:val="001061FA"/>
    <w:rsid w:val="001062CF"/>
    <w:rsid w:val="0010638A"/>
    <w:rsid w:val="001066F7"/>
    <w:rsid w:val="00106A00"/>
    <w:rsid w:val="00106B79"/>
    <w:rsid w:val="00106B86"/>
    <w:rsid w:val="00106C4F"/>
    <w:rsid w:val="00106E46"/>
    <w:rsid w:val="00106F5E"/>
    <w:rsid w:val="00107172"/>
    <w:rsid w:val="0010717C"/>
    <w:rsid w:val="001076A1"/>
    <w:rsid w:val="001077C4"/>
    <w:rsid w:val="001077D0"/>
    <w:rsid w:val="00107960"/>
    <w:rsid w:val="00107A9B"/>
    <w:rsid w:val="00107C1D"/>
    <w:rsid w:val="00107C55"/>
    <w:rsid w:val="00110173"/>
    <w:rsid w:val="001104AE"/>
    <w:rsid w:val="00110590"/>
    <w:rsid w:val="0011061F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8CC"/>
    <w:rsid w:val="00111A28"/>
    <w:rsid w:val="00111B10"/>
    <w:rsid w:val="00111BD5"/>
    <w:rsid w:val="00111BDF"/>
    <w:rsid w:val="001123A4"/>
    <w:rsid w:val="0011263F"/>
    <w:rsid w:val="00112C1D"/>
    <w:rsid w:val="00112C87"/>
    <w:rsid w:val="00112D26"/>
    <w:rsid w:val="00112DAF"/>
    <w:rsid w:val="00112EF2"/>
    <w:rsid w:val="00113069"/>
    <w:rsid w:val="00113312"/>
    <w:rsid w:val="0011339C"/>
    <w:rsid w:val="00113755"/>
    <w:rsid w:val="00113761"/>
    <w:rsid w:val="00113795"/>
    <w:rsid w:val="00113A37"/>
    <w:rsid w:val="00113B3F"/>
    <w:rsid w:val="00113B5B"/>
    <w:rsid w:val="00113E68"/>
    <w:rsid w:val="00113FC9"/>
    <w:rsid w:val="0011419E"/>
    <w:rsid w:val="001142AB"/>
    <w:rsid w:val="0011431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27"/>
    <w:rsid w:val="00115F76"/>
    <w:rsid w:val="00116405"/>
    <w:rsid w:val="00116563"/>
    <w:rsid w:val="001167DD"/>
    <w:rsid w:val="00116944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44A"/>
    <w:rsid w:val="0012063E"/>
    <w:rsid w:val="001206E4"/>
    <w:rsid w:val="00120785"/>
    <w:rsid w:val="001207BF"/>
    <w:rsid w:val="00120AA8"/>
    <w:rsid w:val="00121071"/>
    <w:rsid w:val="001211D7"/>
    <w:rsid w:val="001213BE"/>
    <w:rsid w:val="00121440"/>
    <w:rsid w:val="00121524"/>
    <w:rsid w:val="00121544"/>
    <w:rsid w:val="00121630"/>
    <w:rsid w:val="001216DA"/>
    <w:rsid w:val="0012173B"/>
    <w:rsid w:val="0012189D"/>
    <w:rsid w:val="00121B35"/>
    <w:rsid w:val="00121B96"/>
    <w:rsid w:val="00121B9D"/>
    <w:rsid w:val="00121F03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C10"/>
    <w:rsid w:val="00126D4F"/>
    <w:rsid w:val="00126E05"/>
    <w:rsid w:val="00127143"/>
    <w:rsid w:val="00127299"/>
    <w:rsid w:val="0012742C"/>
    <w:rsid w:val="0012747E"/>
    <w:rsid w:val="001275E9"/>
    <w:rsid w:val="001277E2"/>
    <w:rsid w:val="0012784D"/>
    <w:rsid w:val="0012797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AC3"/>
    <w:rsid w:val="00130B6F"/>
    <w:rsid w:val="00130C5B"/>
    <w:rsid w:val="00130C96"/>
    <w:rsid w:val="00130D52"/>
    <w:rsid w:val="00130D8E"/>
    <w:rsid w:val="00131173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CCF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B1"/>
    <w:rsid w:val="00143ABB"/>
    <w:rsid w:val="00143B81"/>
    <w:rsid w:val="00143D37"/>
    <w:rsid w:val="00143F72"/>
    <w:rsid w:val="00143FF2"/>
    <w:rsid w:val="0014427D"/>
    <w:rsid w:val="00144538"/>
    <w:rsid w:val="001446A4"/>
    <w:rsid w:val="0014476C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BEE"/>
    <w:rsid w:val="00145C8B"/>
    <w:rsid w:val="00145DAC"/>
    <w:rsid w:val="00145EE0"/>
    <w:rsid w:val="00146111"/>
    <w:rsid w:val="0014631E"/>
    <w:rsid w:val="00146693"/>
    <w:rsid w:val="001469BA"/>
    <w:rsid w:val="00146A8D"/>
    <w:rsid w:val="00146BBE"/>
    <w:rsid w:val="00146D4F"/>
    <w:rsid w:val="00146E14"/>
    <w:rsid w:val="00146E6F"/>
    <w:rsid w:val="00146EA2"/>
    <w:rsid w:val="00146F3F"/>
    <w:rsid w:val="0014722F"/>
    <w:rsid w:val="001472BD"/>
    <w:rsid w:val="00147452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CD"/>
    <w:rsid w:val="001507FA"/>
    <w:rsid w:val="001508A5"/>
    <w:rsid w:val="001509CF"/>
    <w:rsid w:val="00150A2B"/>
    <w:rsid w:val="00150BBE"/>
    <w:rsid w:val="00150C21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B69"/>
    <w:rsid w:val="00152C20"/>
    <w:rsid w:val="00152D22"/>
    <w:rsid w:val="00152EFA"/>
    <w:rsid w:val="0015343F"/>
    <w:rsid w:val="0015376B"/>
    <w:rsid w:val="001537C3"/>
    <w:rsid w:val="0015385F"/>
    <w:rsid w:val="00153C55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4B8"/>
    <w:rsid w:val="0015555A"/>
    <w:rsid w:val="0015571F"/>
    <w:rsid w:val="00155853"/>
    <w:rsid w:val="00155990"/>
    <w:rsid w:val="00155A59"/>
    <w:rsid w:val="00155B54"/>
    <w:rsid w:val="00155BE6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1E33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1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23D"/>
    <w:rsid w:val="0017048E"/>
    <w:rsid w:val="00170519"/>
    <w:rsid w:val="00170578"/>
    <w:rsid w:val="00170592"/>
    <w:rsid w:val="00170674"/>
    <w:rsid w:val="00170840"/>
    <w:rsid w:val="0017092D"/>
    <w:rsid w:val="001709E3"/>
    <w:rsid w:val="00170C20"/>
    <w:rsid w:val="00170FA4"/>
    <w:rsid w:val="001710F9"/>
    <w:rsid w:val="001710FE"/>
    <w:rsid w:val="00171103"/>
    <w:rsid w:val="00171357"/>
    <w:rsid w:val="001714D6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2B"/>
    <w:rsid w:val="00176D3B"/>
    <w:rsid w:val="00176DFC"/>
    <w:rsid w:val="0017726E"/>
    <w:rsid w:val="001773AB"/>
    <w:rsid w:val="0017764D"/>
    <w:rsid w:val="00177742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BA8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7E1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DBD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0EB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3C"/>
    <w:rsid w:val="0019579D"/>
    <w:rsid w:val="001957D7"/>
    <w:rsid w:val="001957EA"/>
    <w:rsid w:val="0019599F"/>
    <w:rsid w:val="00195A0E"/>
    <w:rsid w:val="001960AA"/>
    <w:rsid w:val="00196367"/>
    <w:rsid w:val="001963FF"/>
    <w:rsid w:val="00196447"/>
    <w:rsid w:val="00196582"/>
    <w:rsid w:val="001965AE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728"/>
    <w:rsid w:val="001978F9"/>
    <w:rsid w:val="00197939"/>
    <w:rsid w:val="00197B26"/>
    <w:rsid w:val="00197CB2"/>
    <w:rsid w:val="00197CF1"/>
    <w:rsid w:val="00197E17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5A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651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EEB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D4"/>
    <w:rsid w:val="001B2427"/>
    <w:rsid w:val="001B262D"/>
    <w:rsid w:val="001B27D6"/>
    <w:rsid w:val="001B27F1"/>
    <w:rsid w:val="001B290E"/>
    <w:rsid w:val="001B2A32"/>
    <w:rsid w:val="001B2AE7"/>
    <w:rsid w:val="001B2BBA"/>
    <w:rsid w:val="001B2BF2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AB"/>
    <w:rsid w:val="001B4262"/>
    <w:rsid w:val="001B4610"/>
    <w:rsid w:val="001B4908"/>
    <w:rsid w:val="001B4987"/>
    <w:rsid w:val="001B49BC"/>
    <w:rsid w:val="001B4BCD"/>
    <w:rsid w:val="001B4F06"/>
    <w:rsid w:val="001B51FB"/>
    <w:rsid w:val="001B5221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CC3"/>
    <w:rsid w:val="001B6F0D"/>
    <w:rsid w:val="001B6F6E"/>
    <w:rsid w:val="001B7298"/>
    <w:rsid w:val="001B7299"/>
    <w:rsid w:val="001B7393"/>
    <w:rsid w:val="001B75C9"/>
    <w:rsid w:val="001B760C"/>
    <w:rsid w:val="001B76ED"/>
    <w:rsid w:val="001B7870"/>
    <w:rsid w:val="001B7A60"/>
    <w:rsid w:val="001B7C53"/>
    <w:rsid w:val="001B7F18"/>
    <w:rsid w:val="001B7FBB"/>
    <w:rsid w:val="001B7FDA"/>
    <w:rsid w:val="001C0330"/>
    <w:rsid w:val="001C034A"/>
    <w:rsid w:val="001C034F"/>
    <w:rsid w:val="001C0392"/>
    <w:rsid w:val="001C04AF"/>
    <w:rsid w:val="001C065C"/>
    <w:rsid w:val="001C077E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53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47"/>
    <w:rsid w:val="001C6D8A"/>
    <w:rsid w:val="001C6EC3"/>
    <w:rsid w:val="001C6F3A"/>
    <w:rsid w:val="001C6FB0"/>
    <w:rsid w:val="001C71C8"/>
    <w:rsid w:val="001C7281"/>
    <w:rsid w:val="001C76BF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B9F"/>
    <w:rsid w:val="001D0FF7"/>
    <w:rsid w:val="001D109D"/>
    <w:rsid w:val="001D1132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84E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76A"/>
    <w:rsid w:val="001D393C"/>
    <w:rsid w:val="001D3F84"/>
    <w:rsid w:val="001D4145"/>
    <w:rsid w:val="001D421D"/>
    <w:rsid w:val="001D4386"/>
    <w:rsid w:val="001D4392"/>
    <w:rsid w:val="001D43A2"/>
    <w:rsid w:val="001D480E"/>
    <w:rsid w:val="001D4852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286"/>
    <w:rsid w:val="001F04C7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D5"/>
    <w:rsid w:val="001F35F9"/>
    <w:rsid w:val="001F366E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5145"/>
    <w:rsid w:val="001F520D"/>
    <w:rsid w:val="001F539F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F6B"/>
    <w:rsid w:val="001F7F96"/>
    <w:rsid w:val="001F7FE4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76"/>
    <w:rsid w:val="0020178D"/>
    <w:rsid w:val="002017DE"/>
    <w:rsid w:val="00201825"/>
    <w:rsid w:val="00201963"/>
    <w:rsid w:val="00201ADA"/>
    <w:rsid w:val="00201B6A"/>
    <w:rsid w:val="00201D1C"/>
    <w:rsid w:val="00201D6F"/>
    <w:rsid w:val="00201D79"/>
    <w:rsid w:val="0020222B"/>
    <w:rsid w:val="002023EE"/>
    <w:rsid w:val="002023F8"/>
    <w:rsid w:val="0020255E"/>
    <w:rsid w:val="002025B1"/>
    <w:rsid w:val="002025BB"/>
    <w:rsid w:val="00202602"/>
    <w:rsid w:val="0020291B"/>
    <w:rsid w:val="00202E21"/>
    <w:rsid w:val="00203072"/>
    <w:rsid w:val="0020356A"/>
    <w:rsid w:val="00203676"/>
    <w:rsid w:val="0020375D"/>
    <w:rsid w:val="00203772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72F"/>
    <w:rsid w:val="00204841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7CD"/>
    <w:rsid w:val="00205C7E"/>
    <w:rsid w:val="002060D8"/>
    <w:rsid w:val="002061CF"/>
    <w:rsid w:val="0020649D"/>
    <w:rsid w:val="002065A1"/>
    <w:rsid w:val="00206D71"/>
    <w:rsid w:val="00206DC4"/>
    <w:rsid w:val="00206E01"/>
    <w:rsid w:val="00206F9F"/>
    <w:rsid w:val="00207154"/>
    <w:rsid w:val="00207607"/>
    <w:rsid w:val="00207746"/>
    <w:rsid w:val="002077EF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5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D9"/>
    <w:rsid w:val="002116F5"/>
    <w:rsid w:val="00211780"/>
    <w:rsid w:val="002117EB"/>
    <w:rsid w:val="00211981"/>
    <w:rsid w:val="00211CAF"/>
    <w:rsid w:val="00211CB2"/>
    <w:rsid w:val="00211E6D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CB4"/>
    <w:rsid w:val="00212F6D"/>
    <w:rsid w:val="00212FC8"/>
    <w:rsid w:val="00213008"/>
    <w:rsid w:val="002132EC"/>
    <w:rsid w:val="002133C3"/>
    <w:rsid w:val="00213696"/>
    <w:rsid w:val="00213A64"/>
    <w:rsid w:val="00213BD9"/>
    <w:rsid w:val="00213D8E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B6E"/>
    <w:rsid w:val="00214B7A"/>
    <w:rsid w:val="00214BD5"/>
    <w:rsid w:val="00214C03"/>
    <w:rsid w:val="00214CDC"/>
    <w:rsid w:val="00214D0A"/>
    <w:rsid w:val="00215114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5F"/>
    <w:rsid w:val="00217F29"/>
    <w:rsid w:val="002201B0"/>
    <w:rsid w:val="002202F0"/>
    <w:rsid w:val="002202F1"/>
    <w:rsid w:val="0022031F"/>
    <w:rsid w:val="0022047E"/>
    <w:rsid w:val="002204CC"/>
    <w:rsid w:val="002205A2"/>
    <w:rsid w:val="002206BE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1FA3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DDE"/>
    <w:rsid w:val="00223F5E"/>
    <w:rsid w:val="00223F64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6A0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C65"/>
    <w:rsid w:val="00235D7A"/>
    <w:rsid w:val="00235EF6"/>
    <w:rsid w:val="00235F1F"/>
    <w:rsid w:val="00236071"/>
    <w:rsid w:val="00236111"/>
    <w:rsid w:val="00236392"/>
    <w:rsid w:val="0023656E"/>
    <w:rsid w:val="002366BC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EBF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9FA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30E9"/>
    <w:rsid w:val="00253737"/>
    <w:rsid w:val="00253A81"/>
    <w:rsid w:val="00253AEB"/>
    <w:rsid w:val="00253C39"/>
    <w:rsid w:val="00253D74"/>
    <w:rsid w:val="00253E05"/>
    <w:rsid w:val="0025419C"/>
    <w:rsid w:val="002541DE"/>
    <w:rsid w:val="002543C3"/>
    <w:rsid w:val="002543C8"/>
    <w:rsid w:val="00254851"/>
    <w:rsid w:val="00254889"/>
    <w:rsid w:val="002548FE"/>
    <w:rsid w:val="00254A30"/>
    <w:rsid w:val="00254A7E"/>
    <w:rsid w:val="00254D16"/>
    <w:rsid w:val="00254E2D"/>
    <w:rsid w:val="00255027"/>
    <w:rsid w:val="00255097"/>
    <w:rsid w:val="002550D1"/>
    <w:rsid w:val="002550D4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07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D48"/>
    <w:rsid w:val="00257DBA"/>
    <w:rsid w:val="00257E2F"/>
    <w:rsid w:val="00257EE1"/>
    <w:rsid w:val="00257FAD"/>
    <w:rsid w:val="002605E5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18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728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42"/>
    <w:rsid w:val="002765F4"/>
    <w:rsid w:val="002765F6"/>
    <w:rsid w:val="00276675"/>
    <w:rsid w:val="002766EC"/>
    <w:rsid w:val="0027671B"/>
    <w:rsid w:val="0027678B"/>
    <w:rsid w:val="002769BD"/>
    <w:rsid w:val="00277176"/>
    <w:rsid w:val="002771E6"/>
    <w:rsid w:val="00277306"/>
    <w:rsid w:val="00277436"/>
    <w:rsid w:val="0027774E"/>
    <w:rsid w:val="00277823"/>
    <w:rsid w:val="00277875"/>
    <w:rsid w:val="00277C55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3BB"/>
    <w:rsid w:val="002836D2"/>
    <w:rsid w:val="002836F0"/>
    <w:rsid w:val="0028374A"/>
    <w:rsid w:val="0028381A"/>
    <w:rsid w:val="00283879"/>
    <w:rsid w:val="002839B2"/>
    <w:rsid w:val="00283A4E"/>
    <w:rsid w:val="00283BBA"/>
    <w:rsid w:val="00283D56"/>
    <w:rsid w:val="00283DB1"/>
    <w:rsid w:val="00283DD0"/>
    <w:rsid w:val="00283EA0"/>
    <w:rsid w:val="00284074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1A1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264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D1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3F0A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8C4"/>
    <w:rsid w:val="00295CBA"/>
    <w:rsid w:val="002961D0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6F8E"/>
    <w:rsid w:val="00297070"/>
    <w:rsid w:val="00297188"/>
    <w:rsid w:val="002971C1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B97"/>
    <w:rsid w:val="002A1C0B"/>
    <w:rsid w:val="002A1CFA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97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C09"/>
    <w:rsid w:val="002C2C8D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3CA1"/>
    <w:rsid w:val="002C4036"/>
    <w:rsid w:val="002C40ED"/>
    <w:rsid w:val="002C4375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306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51A"/>
    <w:rsid w:val="002D15A6"/>
    <w:rsid w:val="002D1648"/>
    <w:rsid w:val="002D17A3"/>
    <w:rsid w:val="002D17DB"/>
    <w:rsid w:val="002D1823"/>
    <w:rsid w:val="002D187A"/>
    <w:rsid w:val="002D18C7"/>
    <w:rsid w:val="002D1927"/>
    <w:rsid w:val="002D1B50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24E"/>
    <w:rsid w:val="002D73BA"/>
    <w:rsid w:val="002D7499"/>
    <w:rsid w:val="002D773D"/>
    <w:rsid w:val="002D7794"/>
    <w:rsid w:val="002D787C"/>
    <w:rsid w:val="002D789D"/>
    <w:rsid w:val="002D7ABE"/>
    <w:rsid w:val="002D7D97"/>
    <w:rsid w:val="002E003E"/>
    <w:rsid w:val="002E00BF"/>
    <w:rsid w:val="002E014F"/>
    <w:rsid w:val="002E01AC"/>
    <w:rsid w:val="002E0395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F6"/>
    <w:rsid w:val="002E2002"/>
    <w:rsid w:val="002E214C"/>
    <w:rsid w:val="002E2301"/>
    <w:rsid w:val="002E2314"/>
    <w:rsid w:val="002E2574"/>
    <w:rsid w:val="002E2783"/>
    <w:rsid w:val="002E27F3"/>
    <w:rsid w:val="002E2C41"/>
    <w:rsid w:val="002E2C4C"/>
    <w:rsid w:val="002E2E9D"/>
    <w:rsid w:val="002E2F1A"/>
    <w:rsid w:val="002E30AE"/>
    <w:rsid w:val="002E30E6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3D6"/>
    <w:rsid w:val="002E63F0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E5D"/>
    <w:rsid w:val="002F0E9E"/>
    <w:rsid w:val="002F105D"/>
    <w:rsid w:val="002F1414"/>
    <w:rsid w:val="002F15E1"/>
    <w:rsid w:val="002F16E1"/>
    <w:rsid w:val="002F1BB3"/>
    <w:rsid w:val="002F1C7F"/>
    <w:rsid w:val="002F1CD1"/>
    <w:rsid w:val="002F1D99"/>
    <w:rsid w:val="002F1DBF"/>
    <w:rsid w:val="002F1EC6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28"/>
    <w:rsid w:val="002F667C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5C4"/>
    <w:rsid w:val="00300649"/>
    <w:rsid w:val="00300738"/>
    <w:rsid w:val="003007ED"/>
    <w:rsid w:val="00300B67"/>
    <w:rsid w:val="00300BB0"/>
    <w:rsid w:val="00300BD0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8D"/>
    <w:rsid w:val="003024C6"/>
    <w:rsid w:val="00302552"/>
    <w:rsid w:val="0030267D"/>
    <w:rsid w:val="00302690"/>
    <w:rsid w:val="00302776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5DB"/>
    <w:rsid w:val="0030661C"/>
    <w:rsid w:val="00306638"/>
    <w:rsid w:val="00306645"/>
    <w:rsid w:val="003067AC"/>
    <w:rsid w:val="003067D2"/>
    <w:rsid w:val="00306841"/>
    <w:rsid w:val="003068A0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805"/>
    <w:rsid w:val="0032482F"/>
    <w:rsid w:val="00324A19"/>
    <w:rsid w:val="00324CDD"/>
    <w:rsid w:val="00324DB0"/>
    <w:rsid w:val="00324E37"/>
    <w:rsid w:val="00324F2C"/>
    <w:rsid w:val="003253C8"/>
    <w:rsid w:val="00325518"/>
    <w:rsid w:val="003255A4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1F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D"/>
    <w:rsid w:val="003324DD"/>
    <w:rsid w:val="0033281F"/>
    <w:rsid w:val="00332ED2"/>
    <w:rsid w:val="00333084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FEB"/>
    <w:rsid w:val="003350F1"/>
    <w:rsid w:val="0033515C"/>
    <w:rsid w:val="0033538A"/>
    <w:rsid w:val="00335410"/>
    <w:rsid w:val="003354FE"/>
    <w:rsid w:val="003355BC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80"/>
    <w:rsid w:val="003366B4"/>
    <w:rsid w:val="003366F5"/>
    <w:rsid w:val="003367B7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6B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1A2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8"/>
    <w:rsid w:val="00346585"/>
    <w:rsid w:val="0034670C"/>
    <w:rsid w:val="003468F0"/>
    <w:rsid w:val="003469F5"/>
    <w:rsid w:val="00346C72"/>
    <w:rsid w:val="00346F5E"/>
    <w:rsid w:val="00346FA5"/>
    <w:rsid w:val="0034713E"/>
    <w:rsid w:val="003471A4"/>
    <w:rsid w:val="003471E5"/>
    <w:rsid w:val="00347232"/>
    <w:rsid w:val="0034749E"/>
    <w:rsid w:val="00347525"/>
    <w:rsid w:val="003476A4"/>
    <w:rsid w:val="00347721"/>
    <w:rsid w:val="00347851"/>
    <w:rsid w:val="00347AB0"/>
    <w:rsid w:val="00347AF3"/>
    <w:rsid w:val="00347B24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3CB"/>
    <w:rsid w:val="0035162A"/>
    <w:rsid w:val="00351661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B45"/>
    <w:rsid w:val="00352C34"/>
    <w:rsid w:val="00352FBA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C77"/>
    <w:rsid w:val="00360C85"/>
    <w:rsid w:val="00360E81"/>
    <w:rsid w:val="00360F4A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0D4"/>
    <w:rsid w:val="00365254"/>
    <w:rsid w:val="00365486"/>
    <w:rsid w:val="003655A2"/>
    <w:rsid w:val="00365911"/>
    <w:rsid w:val="00365996"/>
    <w:rsid w:val="00365B96"/>
    <w:rsid w:val="0036639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3A"/>
    <w:rsid w:val="00372893"/>
    <w:rsid w:val="00372A48"/>
    <w:rsid w:val="00372D25"/>
    <w:rsid w:val="00372D56"/>
    <w:rsid w:val="00372F3C"/>
    <w:rsid w:val="00372F66"/>
    <w:rsid w:val="00372FCC"/>
    <w:rsid w:val="0037341F"/>
    <w:rsid w:val="00373492"/>
    <w:rsid w:val="003734D6"/>
    <w:rsid w:val="0037350C"/>
    <w:rsid w:val="0037376F"/>
    <w:rsid w:val="003738E2"/>
    <w:rsid w:val="00373969"/>
    <w:rsid w:val="003739AA"/>
    <w:rsid w:val="00373A47"/>
    <w:rsid w:val="00373AA3"/>
    <w:rsid w:val="00373DE8"/>
    <w:rsid w:val="00373FF2"/>
    <w:rsid w:val="003742DB"/>
    <w:rsid w:val="00374424"/>
    <w:rsid w:val="00374660"/>
    <w:rsid w:val="00374815"/>
    <w:rsid w:val="00374A94"/>
    <w:rsid w:val="00374D0C"/>
    <w:rsid w:val="0037505D"/>
    <w:rsid w:val="0037509A"/>
    <w:rsid w:val="003750D1"/>
    <w:rsid w:val="003751A5"/>
    <w:rsid w:val="0037534D"/>
    <w:rsid w:val="00375471"/>
    <w:rsid w:val="0037548C"/>
    <w:rsid w:val="00375750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D0"/>
    <w:rsid w:val="00382AE3"/>
    <w:rsid w:val="00382BBF"/>
    <w:rsid w:val="00382DAA"/>
    <w:rsid w:val="00382E80"/>
    <w:rsid w:val="00382F6F"/>
    <w:rsid w:val="00382FAC"/>
    <w:rsid w:val="00383264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E"/>
    <w:rsid w:val="003860AD"/>
    <w:rsid w:val="00386126"/>
    <w:rsid w:val="00386213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06A"/>
    <w:rsid w:val="00387115"/>
    <w:rsid w:val="00387398"/>
    <w:rsid w:val="003873BE"/>
    <w:rsid w:val="0038758B"/>
    <w:rsid w:val="003876EB"/>
    <w:rsid w:val="0038786A"/>
    <w:rsid w:val="003878CF"/>
    <w:rsid w:val="00387931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3FE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82F"/>
    <w:rsid w:val="003A08F5"/>
    <w:rsid w:val="003A0CBF"/>
    <w:rsid w:val="003A11EF"/>
    <w:rsid w:val="003A1216"/>
    <w:rsid w:val="003A133E"/>
    <w:rsid w:val="003A13C6"/>
    <w:rsid w:val="003A1419"/>
    <w:rsid w:val="003A19A5"/>
    <w:rsid w:val="003A1B60"/>
    <w:rsid w:val="003A1C27"/>
    <w:rsid w:val="003A1DD3"/>
    <w:rsid w:val="003A1ECD"/>
    <w:rsid w:val="003A2010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C"/>
    <w:rsid w:val="003A3938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67A"/>
    <w:rsid w:val="003A5682"/>
    <w:rsid w:val="003A569C"/>
    <w:rsid w:val="003A56B7"/>
    <w:rsid w:val="003A5819"/>
    <w:rsid w:val="003A5A6F"/>
    <w:rsid w:val="003A5CA7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A84"/>
    <w:rsid w:val="003B2B2C"/>
    <w:rsid w:val="003B2B3F"/>
    <w:rsid w:val="003B2E1A"/>
    <w:rsid w:val="003B302C"/>
    <w:rsid w:val="003B30DC"/>
    <w:rsid w:val="003B3342"/>
    <w:rsid w:val="003B3386"/>
    <w:rsid w:val="003B3395"/>
    <w:rsid w:val="003B33A2"/>
    <w:rsid w:val="003B36D1"/>
    <w:rsid w:val="003B3847"/>
    <w:rsid w:val="003B3986"/>
    <w:rsid w:val="003B3A46"/>
    <w:rsid w:val="003B3AC7"/>
    <w:rsid w:val="003B3B15"/>
    <w:rsid w:val="003B3C95"/>
    <w:rsid w:val="003B3CE4"/>
    <w:rsid w:val="003B3CF5"/>
    <w:rsid w:val="003B3E46"/>
    <w:rsid w:val="003B3F40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07D"/>
    <w:rsid w:val="003B5173"/>
    <w:rsid w:val="003B5182"/>
    <w:rsid w:val="003B526E"/>
    <w:rsid w:val="003B5434"/>
    <w:rsid w:val="003B5437"/>
    <w:rsid w:val="003B5446"/>
    <w:rsid w:val="003B568E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9A1"/>
    <w:rsid w:val="003C1009"/>
    <w:rsid w:val="003C10AA"/>
    <w:rsid w:val="003C13BC"/>
    <w:rsid w:val="003C1440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8A4"/>
    <w:rsid w:val="003C290B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25"/>
    <w:rsid w:val="003C404B"/>
    <w:rsid w:val="003C4344"/>
    <w:rsid w:val="003C4442"/>
    <w:rsid w:val="003C44B8"/>
    <w:rsid w:val="003C44BF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6079"/>
    <w:rsid w:val="003C6106"/>
    <w:rsid w:val="003C6187"/>
    <w:rsid w:val="003C62E7"/>
    <w:rsid w:val="003C62F6"/>
    <w:rsid w:val="003C65A8"/>
    <w:rsid w:val="003C672A"/>
    <w:rsid w:val="003C6812"/>
    <w:rsid w:val="003C6A5F"/>
    <w:rsid w:val="003C6BEE"/>
    <w:rsid w:val="003C7326"/>
    <w:rsid w:val="003C74E1"/>
    <w:rsid w:val="003C7AD5"/>
    <w:rsid w:val="003C7B27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DE6"/>
    <w:rsid w:val="003D3F87"/>
    <w:rsid w:val="003D3FB0"/>
    <w:rsid w:val="003D42ED"/>
    <w:rsid w:val="003D431D"/>
    <w:rsid w:val="003D4467"/>
    <w:rsid w:val="003D4541"/>
    <w:rsid w:val="003D46A9"/>
    <w:rsid w:val="003D472D"/>
    <w:rsid w:val="003D47B9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CDD"/>
    <w:rsid w:val="003E2DA1"/>
    <w:rsid w:val="003E2EF4"/>
    <w:rsid w:val="003E2F03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A6"/>
    <w:rsid w:val="003E5F40"/>
    <w:rsid w:val="003E5FFD"/>
    <w:rsid w:val="003E6025"/>
    <w:rsid w:val="003E65C0"/>
    <w:rsid w:val="003E6BFA"/>
    <w:rsid w:val="003E6DF9"/>
    <w:rsid w:val="003E6E11"/>
    <w:rsid w:val="003E6F61"/>
    <w:rsid w:val="003E6FB8"/>
    <w:rsid w:val="003E6FC1"/>
    <w:rsid w:val="003E72A5"/>
    <w:rsid w:val="003E72FD"/>
    <w:rsid w:val="003E743B"/>
    <w:rsid w:val="003E76D6"/>
    <w:rsid w:val="003E78F7"/>
    <w:rsid w:val="003E7BE9"/>
    <w:rsid w:val="003E7EB1"/>
    <w:rsid w:val="003F03D5"/>
    <w:rsid w:val="003F04B1"/>
    <w:rsid w:val="003F064F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7C5"/>
    <w:rsid w:val="003F188E"/>
    <w:rsid w:val="003F191C"/>
    <w:rsid w:val="003F1EA1"/>
    <w:rsid w:val="003F2409"/>
    <w:rsid w:val="003F2615"/>
    <w:rsid w:val="003F26C6"/>
    <w:rsid w:val="003F288C"/>
    <w:rsid w:val="003F2AEB"/>
    <w:rsid w:val="003F2C00"/>
    <w:rsid w:val="003F2DBC"/>
    <w:rsid w:val="003F31AC"/>
    <w:rsid w:val="003F327C"/>
    <w:rsid w:val="003F3480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A19"/>
    <w:rsid w:val="003F7AC2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DE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0EA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3FF"/>
    <w:rsid w:val="0040658A"/>
    <w:rsid w:val="00406628"/>
    <w:rsid w:val="0040676A"/>
    <w:rsid w:val="004067EA"/>
    <w:rsid w:val="00406902"/>
    <w:rsid w:val="004069F8"/>
    <w:rsid w:val="00406AA7"/>
    <w:rsid w:val="00406AB8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C61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F52"/>
    <w:rsid w:val="00416055"/>
    <w:rsid w:val="00416187"/>
    <w:rsid w:val="0041620E"/>
    <w:rsid w:val="004162D0"/>
    <w:rsid w:val="0041638F"/>
    <w:rsid w:val="004163B8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99"/>
    <w:rsid w:val="004171A1"/>
    <w:rsid w:val="00417238"/>
    <w:rsid w:val="00417305"/>
    <w:rsid w:val="004173DE"/>
    <w:rsid w:val="004173EC"/>
    <w:rsid w:val="00417555"/>
    <w:rsid w:val="00417626"/>
    <w:rsid w:val="004177F8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740"/>
    <w:rsid w:val="004238CA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5A"/>
    <w:rsid w:val="004310A7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129"/>
    <w:rsid w:val="00433327"/>
    <w:rsid w:val="0043338A"/>
    <w:rsid w:val="004334A0"/>
    <w:rsid w:val="00433510"/>
    <w:rsid w:val="0043367B"/>
    <w:rsid w:val="004336D3"/>
    <w:rsid w:val="0043370E"/>
    <w:rsid w:val="00433B49"/>
    <w:rsid w:val="00433CF6"/>
    <w:rsid w:val="00433DE4"/>
    <w:rsid w:val="00433EED"/>
    <w:rsid w:val="0043408A"/>
    <w:rsid w:val="004340F7"/>
    <w:rsid w:val="004341DB"/>
    <w:rsid w:val="0043436F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A3B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D8"/>
    <w:rsid w:val="0044081C"/>
    <w:rsid w:val="004408F3"/>
    <w:rsid w:val="00440A4D"/>
    <w:rsid w:val="00440D57"/>
    <w:rsid w:val="00440F73"/>
    <w:rsid w:val="00440FC7"/>
    <w:rsid w:val="00441174"/>
    <w:rsid w:val="00441382"/>
    <w:rsid w:val="00441409"/>
    <w:rsid w:val="0044153F"/>
    <w:rsid w:val="0044154E"/>
    <w:rsid w:val="00441556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EF"/>
    <w:rsid w:val="00443E9A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4D5"/>
    <w:rsid w:val="004457A0"/>
    <w:rsid w:val="004457A2"/>
    <w:rsid w:val="004459F8"/>
    <w:rsid w:val="00445AD2"/>
    <w:rsid w:val="00445D45"/>
    <w:rsid w:val="00445EDB"/>
    <w:rsid w:val="00445EF0"/>
    <w:rsid w:val="004462AA"/>
    <w:rsid w:val="00446619"/>
    <w:rsid w:val="00446668"/>
    <w:rsid w:val="00446753"/>
    <w:rsid w:val="0044676C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86"/>
    <w:rsid w:val="004477FC"/>
    <w:rsid w:val="004479EA"/>
    <w:rsid w:val="00447E1F"/>
    <w:rsid w:val="00447E36"/>
    <w:rsid w:val="0045022A"/>
    <w:rsid w:val="004504B4"/>
    <w:rsid w:val="00450695"/>
    <w:rsid w:val="004506AE"/>
    <w:rsid w:val="00450722"/>
    <w:rsid w:val="00450743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5EC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A91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D61"/>
    <w:rsid w:val="00453D8D"/>
    <w:rsid w:val="00453F36"/>
    <w:rsid w:val="0045406D"/>
    <w:rsid w:val="00454248"/>
    <w:rsid w:val="00454298"/>
    <w:rsid w:val="004542A4"/>
    <w:rsid w:val="0045432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AB4"/>
    <w:rsid w:val="00460B51"/>
    <w:rsid w:val="00460D1D"/>
    <w:rsid w:val="00460E01"/>
    <w:rsid w:val="0046108A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18C"/>
    <w:rsid w:val="004632DA"/>
    <w:rsid w:val="004632EB"/>
    <w:rsid w:val="004637E5"/>
    <w:rsid w:val="00463BBA"/>
    <w:rsid w:val="00463C10"/>
    <w:rsid w:val="00463CB8"/>
    <w:rsid w:val="00463DDD"/>
    <w:rsid w:val="00463EBC"/>
    <w:rsid w:val="00463F77"/>
    <w:rsid w:val="00464086"/>
    <w:rsid w:val="004642F9"/>
    <w:rsid w:val="00464539"/>
    <w:rsid w:val="004645F3"/>
    <w:rsid w:val="004646C1"/>
    <w:rsid w:val="00464782"/>
    <w:rsid w:val="00464792"/>
    <w:rsid w:val="004647BE"/>
    <w:rsid w:val="004647FC"/>
    <w:rsid w:val="00464ADB"/>
    <w:rsid w:val="00464B34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4B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7048"/>
    <w:rsid w:val="00467174"/>
    <w:rsid w:val="0046729E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D1"/>
    <w:rsid w:val="0047135B"/>
    <w:rsid w:val="004715AD"/>
    <w:rsid w:val="004716E1"/>
    <w:rsid w:val="0047173E"/>
    <w:rsid w:val="004717EA"/>
    <w:rsid w:val="00471925"/>
    <w:rsid w:val="004719CD"/>
    <w:rsid w:val="00471B7A"/>
    <w:rsid w:val="00471BEB"/>
    <w:rsid w:val="00471DA5"/>
    <w:rsid w:val="00471DE8"/>
    <w:rsid w:val="00471E5A"/>
    <w:rsid w:val="004722DB"/>
    <w:rsid w:val="00472334"/>
    <w:rsid w:val="004724BF"/>
    <w:rsid w:val="0047259F"/>
    <w:rsid w:val="004727A8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BCB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5A9"/>
    <w:rsid w:val="004767C0"/>
    <w:rsid w:val="0047687C"/>
    <w:rsid w:val="004768C8"/>
    <w:rsid w:val="004768D9"/>
    <w:rsid w:val="0047698B"/>
    <w:rsid w:val="00476AA8"/>
    <w:rsid w:val="00476AC4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59"/>
    <w:rsid w:val="00477C72"/>
    <w:rsid w:val="00477F59"/>
    <w:rsid w:val="00477FC4"/>
    <w:rsid w:val="0048008C"/>
    <w:rsid w:val="004803D2"/>
    <w:rsid w:val="0048061C"/>
    <w:rsid w:val="00480B21"/>
    <w:rsid w:val="00480BA5"/>
    <w:rsid w:val="00480CBD"/>
    <w:rsid w:val="00480E51"/>
    <w:rsid w:val="00480E91"/>
    <w:rsid w:val="0048140E"/>
    <w:rsid w:val="004814CB"/>
    <w:rsid w:val="00481851"/>
    <w:rsid w:val="00481C9D"/>
    <w:rsid w:val="00481CF5"/>
    <w:rsid w:val="00481D86"/>
    <w:rsid w:val="00481F7A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8B2"/>
    <w:rsid w:val="00486914"/>
    <w:rsid w:val="004869CE"/>
    <w:rsid w:val="00486B47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EE"/>
    <w:rsid w:val="00490071"/>
    <w:rsid w:val="0049008E"/>
    <w:rsid w:val="00490171"/>
    <w:rsid w:val="004901FC"/>
    <w:rsid w:val="004902CB"/>
    <w:rsid w:val="0049044A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158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1A0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24E"/>
    <w:rsid w:val="004A16F4"/>
    <w:rsid w:val="004A18B3"/>
    <w:rsid w:val="004A19D6"/>
    <w:rsid w:val="004A1C53"/>
    <w:rsid w:val="004A1E16"/>
    <w:rsid w:val="004A211F"/>
    <w:rsid w:val="004A243A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96"/>
    <w:rsid w:val="004A5B64"/>
    <w:rsid w:val="004A5F35"/>
    <w:rsid w:val="004A619E"/>
    <w:rsid w:val="004A6475"/>
    <w:rsid w:val="004A6A7C"/>
    <w:rsid w:val="004A6A7D"/>
    <w:rsid w:val="004A6BDA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34"/>
    <w:rsid w:val="004A7C6D"/>
    <w:rsid w:val="004A7CF5"/>
    <w:rsid w:val="004A7F90"/>
    <w:rsid w:val="004B01BA"/>
    <w:rsid w:val="004B02B4"/>
    <w:rsid w:val="004B0569"/>
    <w:rsid w:val="004B0614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249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524"/>
    <w:rsid w:val="004B789B"/>
    <w:rsid w:val="004B78C9"/>
    <w:rsid w:val="004B7991"/>
    <w:rsid w:val="004B79B3"/>
    <w:rsid w:val="004B7B0F"/>
    <w:rsid w:val="004B7CD1"/>
    <w:rsid w:val="004B7D90"/>
    <w:rsid w:val="004C00FF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F0B"/>
    <w:rsid w:val="004C211D"/>
    <w:rsid w:val="004C2137"/>
    <w:rsid w:val="004C2308"/>
    <w:rsid w:val="004C23DE"/>
    <w:rsid w:val="004C26F2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A2B"/>
    <w:rsid w:val="004C6AC7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D018E"/>
    <w:rsid w:val="004D0200"/>
    <w:rsid w:val="004D0413"/>
    <w:rsid w:val="004D047E"/>
    <w:rsid w:val="004D06D3"/>
    <w:rsid w:val="004D0849"/>
    <w:rsid w:val="004D0977"/>
    <w:rsid w:val="004D0BDE"/>
    <w:rsid w:val="004D1182"/>
    <w:rsid w:val="004D1426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B31"/>
    <w:rsid w:val="004D2CA9"/>
    <w:rsid w:val="004D3173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24A"/>
    <w:rsid w:val="004D72FA"/>
    <w:rsid w:val="004D7470"/>
    <w:rsid w:val="004D754C"/>
    <w:rsid w:val="004D7645"/>
    <w:rsid w:val="004D76EB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7FD"/>
    <w:rsid w:val="004E3833"/>
    <w:rsid w:val="004E3874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F1"/>
    <w:rsid w:val="004E7CB5"/>
    <w:rsid w:val="004E7D1E"/>
    <w:rsid w:val="004F0080"/>
    <w:rsid w:val="004F00FE"/>
    <w:rsid w:val="004F0321"/>
    <w:rsid w:val="004F0413"/>
    <w:rsid w:val="004F0495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1FDF"/>
    <w:rsid w:val="004F234D"/>
    <w:rsid w:val="004F246B"/>
    <w:rsid w:val="004F258D"/>
    <w:rsid w:val="004F2690"/>
    <w:rsid w:val="004F26A4"/>
    <w:rsid w:val="004F26F9"/>
    <w:rsid w:val="004F2A65"/>
    <w:rsid w:val="004F2B4E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C3E"/>
    <w:rsid w:val="004F3D2C"/>
    <w:rsid w:val="004F3DE6"/>
    <w:rsid w:val="004F3E61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706E"/>
    <w:rsid w:val="004F711D"/>
    <w:rsid w:val="004F71A3"/>
    <w:rsid w:val="004F776B"/>
    <w:rsid w:val="004F7854"/>
    <w:rsid w:val="004F7882"/>
    <w:rsid w:val="004F78C5"/>
    <w:rsid w:val="004F7A96"/>
    <w:rsid w:val="004F7C63"/>
    <w:rsid w:val="004F7DC3"/>
    <w:rsid w:val="004F7F41"/>
    <w:rsid w:val="00500080"/>
    <w:rsid w:val="00500128"/>
    <w:rsid w:val="0050014C"/>
    <w:rsid w:val="005003AF"/>
    <w:rsid w:val="005005A9"/>
    <w:rsid w:val="005006E4"/>
    <w:rsid w:val="00500911"/>
    <w:rsid w:val="005009DA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8C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363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B4"/>
    <w:rsid w:val="00510F54"/>
    <w:rsid w:val="0051100A"/>
    <w:rsid w:val="00511040"/>
    <w:rsid w:val="00511276"/>
    <w:rsid w:val="00511305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CA9"/>
    <w:rsid w:val="00517F26"/>
    <w:rsid w:val="00517FE5"/>
    <w:rsid w:val="00520141"/>
    <w:rsid w:val="005203DA"/>
    <w:rsid w:val="00520466"/>
    <w:rsid w:val="00520490"/>
    <w:rsid w:val="005204E6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ED"/>
    <w:rsid w:val="00525F69"/>
    <w:rsid w:val="005261F2"/>
    <w:rsid w:val="00526234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CCC"/>
    <w:rsid w:val="00527F0F"/>
    <w:rsid w:val="00530024"/>
    <w:rsid w:val="00530042"/>
    <w:rsid w:val="00530299"/>
    <w:rsid w:val="005302E5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2AF"/>
    <w:rsid w:val="0053131B"/>
    <w:rsid w:val="00531394"/>
    <w:rsid w:val="00531426"/>
    <w:rsid w:val="0053145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88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176"/>
    <w:rsid w:val="0053518F"/>
    <w:rsid w:val="00535367"/>
    <w:rsid w:val="005355CA"/>
    <w:rsid w:val="005356C3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98"/>
    <w:rsid w:val="00537563"/>
    <w:rsid w:val="00537764"/>
    <w:rsid w:val="00537820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41F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71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1E0"/>
    <w:rsid w:val="0054524A"/>
    <w:rsid w:val="0054536F"/>
    <w:rsid w:val="00545410"/>
    <w:rsid w:val="00545416"/>
    <w:rsid w:val="005454DB"/>
    <w:rsid w:val="00545512"/>
    <w:rsid w:val="00545716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18A"/>
    <w:rsid w:val="005471B1"/>
    <w:rsid w:val="005471C9"/>
    <w:rsid w:val="005474A4"/>
    <w:rsid w:val="005476E2"/>
    <w:rsid w:val="0054787E"/>
    <w:rsid w:val="00547A52"/>
    <w:rsid w:val="00547B5B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E25"/>
    <w:rsid w:val="00553213"/>
    <w:rsid w:val="0055326F"/>
    <w:rsid w:val="00553314"/>
    <w:rsid w:val="00553484"/>
    <w:rsid w:val="005535C0"/>
    <w:rsid w:val="00553733"/>
    <w:rsid w:val="0055378E"/>
    <w:rsid w:val="00553B9A"/>
    <w:rsid w:val="00553BF9"/>
    <w:rsid w:val="00553C54"/>
    <w:rsid w:val="00553D2D"/>
    <w:rsid w:val="00553D54"/>
    <w:rsid w:val="00554227"/>
    <w:rsid w:val="00554443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BAB"/>
    <w:rsid w:val="00557F56"/>
    <w:rsid w:val="00560295"/>
    <w:rsid w:val="005602AA"/>
    <w:rsid w:val="00560499"/>
    <w:rsid w:val="005604A8"/>
    <w:rsid w:val="00560628"/>
    <w:rsid w:val="00560928"/>
    <w:rsid w:val="00560B9C"/>
    <w:rsid w:val="00560C59"/>
    <w:rsid w:val="00560E18"/>
    <w:rsid w:val="00560F36"/>
    <w:rsid w:val="00561222"/>
    <w:rsid w:val="005612B9"/>
    <w:rsid w:val="00561410"/>
    <w:rsid w:val="00561414"/>
    <w:rsid w:val="0056148A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29"/>
    <w:rsid w:val="00562696"/>
    <w:rsid w:val="00562758"/>
    <w:rsid w:val="00562899"/>
    <w:rsid w:val="0056299B"/>
    <w:rsid w:val="00562BAE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5AF4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E71"/>
    <w:rsid w:val="00566EB9"/>
    <w:rsid w:val="00566EEC"/>
    <w:rsid w:val="00566FAC"/>
    <w:rsid w:val="005670E9"/>
    <w:rsid w:val="005670F5"/>
    <w:rsid w:val="0056717F"/>
    <w:rsid w:val="00567712"/>
    <w:rsid w:val="005679B1"/>
    <w:rsid w:val="00567CEF"/>
    <w:rsid w:val="00567D04"/>
    <w:rsid w:val="00567F6B"/>
    <w:rsid w:val="005702DE"/>
    <w:rsid w:val="0057036E"/>
    <w:rsid w:val="005707DB"/>
    <w:rsid w:val="00570C49"/>
    <w:rsid w:val="00570C54"/>
    <w:rsid w:val="00570C6C"/>
    <w:rsid w:val="00570C76"/>
    <w:rsid w:val="00571035"/>
    <w:rsid w:val="00571105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D6E"/>
    <w:rsid w:val="00573E4C"/>
    <w:rsid w:val="00573E5F"/>
    <w:rsid w:val="00573E7A"/>
    <w:rsid w:val="00573EB4"/>
    <w:rsid w:val="005740C6"/>
    <w:rsid w:val="00574160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51B6"/>
    <w:rsid w:val="005751FD"/>
    <w:rsid w:val="00575206"/>
    <w:rsid w:val="00575289"/>
    <w:rsid w:val="005752E0"/>
    <w:rsid w:val="005753CE"/>
    <w:rsid w:val="005753D8"/>
    <w:rsid w:val="00575545"/>
    <w:rsid w:val="005757B2"/>
    <w:rsid w:val="005758EA"/>
    <w:rsid w:val="005758F9"/>
    <w:rsid w:val="00575A0C"/>
    <w:rsid w:val="00575A5E"/>
    <w:rsid w:val="00575B82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83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273"/>
    <w:rsid w:val="00581400"/>
    <w:rsid w:val="00581464"/>
    <w:rsid w:val="005814BE"/>
    <w:rsid w:val="0058178A"/>
    <w:rsid w:val="00581842"/>
    <w:rsid w:val="00581BA7"/>
    <w:rsid w:val="00581CFC"/>
    <w:rsid w:val="005823A4"/>
    <w:rsid w:val="005826E5"/>
    <w:rsid w:val="00582768"/>
    <w:rsid w:val="005827FA"/>
    <w:rsid w:val="00582AA0"/>
    <w:rsid w:val="00582BC8"/>
    <w:rsid w:val="00582C61"/>
    <w:rsid w:val="00582C9B"/>
    <w:rsid w:val="00582CA9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35"/>
    <w:rsid w:val="00586576"/>
    <w:rsid w:val="00586892"/>
    <w:rsid w:val="00586A21"/>
    <w:rsid w:val="00586A6B"/>
    <w:rsid w:val="00586BF6"/>
    <w:rsid w:val="00586EC6"/>
    <w:rsid w:val="005870CB"/>
    <w:rsid w:val="00587714"/>
    <w:rsid w:val="00587A11"/>
    <w:rsid w:val="00587AA1"/>
    <w:rsid w:val="00587BC6"/>
    <w:rsid w:val="00587CA2"/>
    <w:rsid w:val="00587CC1"/>
    <w:rsid w:val="00587D97"/>
    <w:rsid w:val="00587DC5"/>
    <w:rsid w:val="00587E9C"/>
    <w:rsid w:val="00587F6D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359"/>
    <w:rsid w:val="0059145A"/>
    <w:rsid w:val="005914E1"/>
    <w:rsid w:val="005919A8"/>
    <w:rsid w:val="00591A13"/>
    <w:rsid w:val="00591A46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929"/>
    <w:rsid w:val="00592A75"/>
    <w:rsid w:val="00592AEB"/>
    <w:rsid w:val="00592BAC"/>
    <w:rsid w:val="00592D31"/>
    <w:rsid w:val="00592EED"/>
    <w:rsid w:val="00592F2C"/>
    <w:rsid w:val="00592F63"/>
    <w:rsid w:val="0059361A"/>
    <w:rsid w:val="00593658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7C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71F1"/>
    <w:rsid w:val="005972A5"/>
    <w:rsid w:val="00597330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B7C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CE1"/>
    <w:rsid w:val="005A0E19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CB0"/>
    <w:rsid w:val="005A6F97"/>
    <w:rsid w:val="005A711E"/>
    <w:rsid w:val="005A7650"/>
    <w:rsid w:val="005A76AA"/>
    <w:rsid w:val="005A785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41"/>
    <w:rsid w:val="005B517D"/>
    <w:rsid w:val="005B51AC"/>
    <w:rsid w:val="005B526A"/>
    <w:rsid w:val="005B538B"/>
    <w:rsid w:val="005B53EC"/>
    <w:rsid w:val="005B543D"/>
    <w:rsid w:val="005B55A8"/>
    <w:rsid w:val="005B582B"/>
    <w:rsid w:val="005B5B0D"/>
    <w:rsid w:val="005B5BDF"/>
    <w:rsid w:val="005B5C09"/>
    <w:rsid w:val="005B5C40"/>
    <w:rsid w:val="005B5E49"/>
    <w:rsid w:val="005B5F3D"/>
    <w:rsid w:val="005B5F86"/>
    <w:rsid w:val="005B5FF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600"/>
    <w:rsid w:val="005B7682"/>
    <w:rsid w:val="005B77A3"/>
    <w:rsid w:val="005B788D"/>
    <w:rsid w:val="005B78B7"/>
    <w:rsid w:val="005B7919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C8C"/>
    <w:rsid w:val="005C0CB5"/>
    <w:rsid w:val="005C0FB7"/>
    <w:rsid w:val="005C0FC8"/>
    <w:rsid w:val="005C1008"/>
    <w:rsid w:val="005C14ED"/>
    <w:rsid w:val="005C16F9"/>
    <w:rsid w:val="005C1888"/>
    <w:rsid w:val="005C1C49"/>
    <w:rsid w:val="005C1C7D"/>
    <w:rsid w:val="005C1E3A"/>
    <w:rsid w:val="005C1F34"/>
    <w:rsid w:val="005C1FF9"/>
    <w:rsid w:val="005C215A"/>
    <w:rsid w:val="005C21AE"/>
    <w:rsid w:val="005C221D"/>
    <w:rsid w:val="005C2223"/>
    <w:rsid w:val="005C2255"/>
    <w:rsid w:val="005C2588"/>
    <w:rsid w:val="005C25A9"/>
    <w:rsid w:val="005C25ED"/>
    <w:rsid w:val="005C2602"/>
    <w:rsid w:val="005C2622"/>
    <w:rsid w:val="005C293A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E1B"/>
    <w:rsid w:val="005C60A2"/>
    <w:rsid w:val="005C6143"/>
    <w:rsid w:val="005C63D1"/>
    <w:rsid w:val="005C660F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689"/>
    <w:rsid w:val="005D3703"/>
    <w:rsid w:val="005D385F"/>
    <w:rsid w:val="005D3B3E"/>
    <w:rsid w:val="005D3BF9"/>
    <w:rsid w:val="005D3FEB"/>
    <w:rsid w:val="005D40AB"/>
    <w:rsid w:val="005D41D4"/>
    <w:rsid w:val="005D41D9"/>
    <w:rsid w:val="005D43F2"/>
    <w:rsid w:val="005D4461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1E0"/>
    <w:rsid w:val="005D7401"/>
    <w:rsid w:val="005D741B"/>
    <w:rsid w:val="005D74C0"/>
    <w:rsid w:val="005D7659"/>
    <w:rsid w:val="005D7C9E"/>
    <w:rsid w:val="005D7CB7"/>
    <w:rsid w:val="005E0250"/>
    <w:rsid w:val="005E04DE"/>
    <w:rsid w:val="005E06DA"/>
    <w:rsid w:val="005E06E5"/>
    <w:rsid w:val="005E092C"/>
    <w:rsid w:val="005E0D5E"/>
    <w:rsid w:val="005E0E23"/>
    <w:rsid w:val="005E0F27"/>
    <w:rsid w:val="005E105A"/>
    <w:rsid w:val="005E114A"/>
    <w:rsid w:val="005E11D6"/>
    <w:rsid w:val="005E122D"/>
    <w:rsid w:val="005E131B"/>
    <w:rsid w:val="005E14CF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3EFA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92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EBD"/>
    <w:rsid w:val="005F6EEB"/>
    <w:rsid w:val="005F70AF"/>
    <w:rsid w:val="005F75CE"/>
    <w:rsid w:val="005F797E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884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922"/>
    <w:rsid w:val="00604B6E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B5"/>
    <w:rsid w:val="00610F34"/>
    <w:rsid w:val="00610F82"/>
    <w:rsid w:val="00611639"/>
    <w:rsid w:val="00611673"/>
    <w:rsid w:val="0061169E"/>
    <w:rsid w:val="00611711"/>
    <w:rsid w:val="006117D8"/>
    <w:rsid w:val="006117E2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3CE3"/>
    <w:rsid w:val="00614013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D90"/>
    <w:rsid w:val="00615DA6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72F"/>
    <w:rsid w:val="0061791B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F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171"/>
    <w:rsid w:val="00625285"/>
    <w:rsid w:val="00625309"/>
    <w:rsid w:val="00625431"/>
    <w:rsid w:val="00625539"/>
    <w:rsid w:val="006257A6"/>
    <w:rsid w:val="006258DA"/>
    <w:rsid w:val="00625AFF"/>
    <w:rsid w:val="00625B40"/>
    <w:rsid w:val="00625C02"/>
    <w:rsid w:val="00625E78"/>
    <w:rsid w:val="00625FDC"/>
    <w:rsid w:val="0062619D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B1B"/>
    <w:rsid w:val="00633B65"/>
    <w:rsid w:val="00633D93"/>
    <w:rsid w:val="00633DF9"/>
    <w:rsid w:val="00634053"/>
    <w:rsid w:val="00634318"/>
    <w:rsid w:val="00634434"/>
    <w:rsid w:val="0063454F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DD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6A7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A73"/>
    <w:rsid w:val="00642CC7"/>
    <w:rsid w:val="00642F9A"/>
    <w:rsid w:val="0064308C"/>
    <w:rsid w:val="00643102"/>
    <w:rsid w:val="006431F0"/>
    <w:rsid w:val="0064326F"/>
    <w:rsid w:val="006432A7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CFD"/>
    <w:rsid w:val="00646D99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DF"/>
    <w:rsid w:val="00655392"/>
    <w:rsid w:val="006554C8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2D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F31"/>
    <w:rsid w:val="00657FB1"/>
    <w:rsid w:val="0066007D"/>
    <w:rsid w:val="0066019B"/>
    <w:rsid w:val="00660587"/>
    <w:rsid w:val="00660BB0"/>
    <w:rsid w:val="00660E6E"/>
    <w:rsid w:val="00660F15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31D6"/>
    <w:rsid w:val="0066320A"/>
    <w:rsid w:val="006632B0"/>
    <w:rsid w:val="00663452"/>
    <w:rsid w:val="006635E1"/>
    <w:rsid w:val="006638B8"/>
    <w:rsid w:val="0066399C"/>
    <w:rsid w:val="00663A58"/>
    <w:rsid w:val="00663AEA"/>
    <w:rsid w:val="00663F85"/>
    <w:rsid w:val="00663FF7"/>
    <w:rsid w:val="006641E2"/>
    <w:rsid w:val="00664335"/>
    <w:rsid w:val="006643BE"/>
    <w:rsid w:val="006644D8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4EA"/>
    <w:rsid w:val="0066565A"/>
    <w:rsid w:val="006656F1"/>
    <w:rsid w:val="006657F9"/>
    <w:rsid w:val="0066593A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9C"/>
    <w:rsid w:val="00667F36"/>
    <w:rsid w:val="00667F6B"/>
    <w:rsid w:val="00670176"/>
    <w:rsid w:val="006701F8"/>
    <w:rsid w:val="006702FE"/>
    <w:rsid w:val="00670423"/>
    <w:rsid w:val="006704E3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90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5CD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0C0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B99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56C"/>
    <w:rsid w:val="0068584F"/>
    <w:rsid w:val="00685B13"/>
    <w:rsid w:val="00685BAD"/>
    <w:rsid w:val="00685E5E"/>
    <w:rsid w:val="00686093"/>
    <w:rsid w:val="006863E4"/>
    <w:rsid w:val="00686687"/>
    <w:rsid w:val="006866B9"/>
    <w:rsid w:val="00686D37"/>
    <w:rsid w:val="00686F4A"/>
    <w:rsid w:val="00687550"/>
    <w:rsid w:val="00687DC5"/>
    <w:rsid w:val="00690242"/>
    <w:rsid w:val="006902AF"/>
    <w:rsid w:val="006902D0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2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33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4E3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17F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CE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2BF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7C7"/>
    <w:rsid w:val="006A1961"/>
    <w:rsid w:val="006A1967"/>
    <w:rsid w:val="006A19F4"/>
    <w:rsid w:val="006A1BCB"/>
    <w:rsid w:val="006A1D32"/>
    <w:rsid w:val="006A24B4"/>
    <w:rsid w:val="006A2597"/>
    <w:rsid w:val="006A26EF"/>
    <w:rsid w:val="006A2719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F05"/>
    <w:rsid w:val="006A622C"/>
    <w:rsid w:val="006A62D1"/>
    <w:rsid w:val="006A6349"/>
    <w:rsid w:val="006A6372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06"/>
    <w:rsid w:val="006B0433"/>
    <w:rsid w:val="006B0525"/>
    <w:rsid w:val="006B056A"/>
    <w:rsid w:val="006B0581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E72"/>
    <w:rsid w:val="006B2007"/>
    <w:rsid w:val="006B2043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3F81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474"/>
    <w:rsid w:val="006B668A"/>
    <w:rsid w:val="006B6AD7"/>
    <w:rsid w:val="006B6BAD"/>
    <w:rsid w:val="006B6C08"/>
    <w:rsid w:val="006B6CDB"/>
    <w:rsid w:val="006B6EFA"/>
    <w:rsid w:val="006B6F7A"/>
    <w:rsid w:val="006B7081"/>
    <w:rsid w:val="006B732F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36C"/>
    <w:rsid w:val="006C13C9"/>
    <w:rsid w:val="006C16BE"/>
    <w:rsid w:val="006C1907"/>
    <w:rsid w:val="006C1A87"/>
    <w:rsid w:val="006C1C3A"/>
    <w:rsid w:val="006C1DD1"/>
    <w:rsid w:val="006C1FAA"/>
    <w:rsid w:val="006C20AD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787"/>
    <w:rsid w:val="006C392F"/>
    <w:rsid w:val="006C39A3"/>
    <w:rsid w:val="006C39AA"/>
    <w:rsid w:val="006C39B6"/>
    <w:rsid w:val="006C39C8"/>
    <w:rsid w:val="006C3A4C"/>
    <w:rsid w:val="006C3A5A"/>
    <w:rsid w:val="006C3BE7"/>
    <w:rsid w:val="006C3C05"/>
    <w:rsid w:val="006C3C0B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97"/>
    <w:rsid w:val="006C4FF1"/>
    <w:rsid w:val="006C5141"/>
    <w:rsid w:val="006C5425"/>
    <w:rsid w:val="006C55FB"/>
    <w:rsid w:val="006C5A63"/>
    <w:rsid w:val="006C5C20"/>
    <w:rsid w:val="006C61B6"/>
    <w:rsid w:val="006C62E7"/>
    <w:rsid w:val="006C63B0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E5D"/>
    <w:rsid w:val="006D2226"/>
    <w:rsid w:val="006D2297"/>
    <w:rsid w:val="006D230B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37C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0D6"/>
    <w:rsid w:val="006D61C3"/>
    <w:rsid w:val="006D631A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79D"/>
    <w:rsid w:val="006D782B"/>
    <w:rsid w:val="006D793A"/>
    <w:rsid w:val="006D7D2E"/>
    <w:rsid w:val="006D7E01"/>
    <w:rsid w:val="006D7E98"/>
    <w:rsid w:val="006E009F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74F"/>
    <w:rsid w:val="006E6B20"/>
    <w:rsid w:val="006E6F8A"/>
    <w:rsid w:val="006E7200"/>
    <w:rsid w:val="006E74E6"/>
    <w:rsid w:val="006E7641"/>
    <w:rsid w:val="006E77B6"/>
    <w:rsid w:val="006E78FC"/>
    <w:rsid w:val="006E7904"/>
    <w:rsid w:val="006E79D0"/>
    <w:rsid w:val="006E7A4D"/>
    <w:rsid w:val="006E7CC3"/>
    <w:rsid w:val="006E7D00"/>
    <w:rsid w:val="006E7E96"/>
    <w:rsid w:val="006F00D7"/>
    <w:rsid w:val="006F019C"/>
    <w:rsid w:val="006F0283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732"/>
    <w:rsid w:val="006F2759"/>
    <w:rsid w:val="006F2776"/>
    <w:rsid w:val="006F2AF5"/>
    <w:rsid w:val="006F2CA5"/>
    <w:rsid w:val="006F2D8B"/>
    <w:rsid w:val="006F3076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85"/>
    <w:rsid w:val="006F694B"/>
    <w:rsid w:val="006F69F9"/>
    <w:rsid w:val="006F6CA3"/>
    <w:rsid w:val="006F715C"/>
    <w:rsid w:val="006F73B2"/>
    <w:rsid w:val="006F7741"/>
    <w:rsid w:val="006F7AE1"/>
    <w:rsid w:val="006F7B16"/>
    <w:rsid w:val="006F7B58"/>
    <w:rsid w:val="006F7B62"/>
    <w:rsid w:val="006F7BD0"/>
    <w:rsid w:val="006F7BDE"/>
    <w:rsid w:val="006F7FBF"/>
    <w:rsid w:val="007005D4"/>
    <w:rsid w:val="0070075E"/>
    <w:rsid w:val="00700808"/>
    <w:rsid w:val="00700892"/>
    <w:rsid w:val="00700A79"/>
    <w:rsid w:val="00700BFA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B1"/>
    <w:rsid w:val="00705890"/>
    <w:rsid w:val="00705C40"/>
    <w:rsid w:val="00705E60"/>
    <w:rsid w:val="00705EB4"/>
    <w:rsid w:val="00705EC8"/>
    <w:rsid w:val="0070601B"/>
    <w:rsid w:val="0070603A"/>
    <w:rsid w:val="00706245"/>
    <w:rsid w:val="0070627A"/>
    <w:rsid w:val="007064B6"/>
    <w:rsid w:val="007064C4"/>
    <w:rsid w:val="00706BDD"/>
    <w:rsid w:val="00706C47"/>
    <w:rsid w:val="00706D68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5F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5F6"/>
    <w:rsid w:val="007116B3"/>
    <w:rsid w:val="0071172A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5E0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40"/>
    <w:rsid w:val="00720DBF"/>
    <w:rsid w:val="007211C2"/>
    <w:rsid w:val="00721633"/>
    <w:rsid w:val="007216F2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CC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4D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8D8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A47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2D6"/>
    <w:rsid w:val="007324AA"/>
    <w:rsid w:val="00732540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C67"/>
    <w:rsid w:val="007363EF"/>
    <w:rsid w:val="0073645C"/>
    <w:rsid w:val="007369E8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4DA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1FD4"/>
    <w:rsid w:val="0074239F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E7F"/>
    <w:rsid w:val="00743E9A"/>
    <w:rsid w:val="0074410F"/>
    <w:rsid w:val="007441D2"/>
    <w:rsid w:val="00744434"/>
    <w:rsid w:val="0074490C"/>
    <w:rsid w:val="0074490D"/>
    <w:rsid w:val="0074498B"/>
    <w:rsid w:val="0074499A"/>
    <w:rsid w:val="00744A80"/>
    <w:rsid w:val="00744AF0"/>
    <w:rsid w:val="00744B0E"/>
    <w:rsid w:val="00744BDB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220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F5"/>
    <w:rsid w:val="00747388"/>
    <w:rsid w:val="007473C4"/>
    <w:rsid w:val="00747520"/>
    <w:rsid w:val="00747AF0"/>
    <w:rsid w:val="00747F86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95E"/>
    <w:rsid w:val="00752AFD"/>
    <w:rsid w:val="00752BBE"/>
    <w:rsid w:val="00752BED"/>
    <w:rsid w:val="00752CB1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3FA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0C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08C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C1F"/>
    <w:rsid w:val="00761C46"/>
    <w:rsid w:val="00761D75"/>
    <w:rsid w:val="00761EE2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79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4043"/>
    <w:rsid w:val="00764052"/>
    <w:rsid w:val="007644ED"/>
    <w:rsid w:val="007645F2"/>
    <w:rsid w:val="0076467A"/>
    <w:rsid w:val="00764727"/>
    <w:rsid w:val="00764882"/>
    <w:rsid w:val="007648FC"/>
    <w:rsid w:val="00764955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BC0"/>
    <w:rsid w:val="00766C61"/>
    <w:rsid w:val="00766DD4"/>
    <w:rsid w:val="00766EA6"/>
    <w:rsid w:val="00767206"/>
    <w:rsid w:val="007674B0"/>
    <w:rsid w:val="00767529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093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6E39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22C"/>
    <w:rsid w:val="00780330"/>
    <w:rsid w:val="007803AC"/>
    <w:rsid w:val="00780688"/>
    <w:rsid w:val="0078098C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91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58E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E8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1F3"/>
    <w:rsid w:val="00797397"/>
    <w:rsid w:val="00797504"/>
    <w:rsid w:val="007975CF"/>
    <w:rsid w:val="0079762D"/>
    <w:rsid w:val="007976A1"/>
    <w:rsid w:val="007976B5"/>
    <w:rsid w:val="007977B4"/>
    <w:rsid w:val="0079785A"/>
    <w:rsid w:val="00797AD6"/>
    <w:rsid w:val="00797CF1"/>
    <w:rsid w:val="00797E88"/>
    <w:rsid w:val="007A0034"/>
    <w:rsid w:val="007A007F"/>
    <w:rsid w:val="007A008E"/>
    <w:rsid w:val="007A0090"/>
    <w:rsid w:val="007A017E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8FA"/>
    <w:rsid w:val="007A1AF2"/>
    <w:rsid w:val="007A1CB7"/>
    <w:rsid w:val="007A264A"/>
    <w:rsid w:val="007A278C"/>
    <w:rsid w:val="007A2ACD"/>
    <w:rsid w:val="007A2B60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4FD2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693"/>
    <w:rsid w:val="007B170B"/>
    <w:rsid w:val="007B1B0D"/>
    <w:rsid w:val="007B1F60"/>
    <w:rsid w:val="007B1FF8"/>
    <w:rsid w:val="007B2040"/>
    <w:rsid w:val="007B21E9"/>
    <w:rsid w:val="007B230D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3041"/>
    <w:rsid w:val="007B3625"/>
    <w:rsid w:val="007B36ED"/>
    <w:rsid w:val="007B3957"/>
    <w:rsid w:val="007B3A09"/>
    <w:rsid w:val="007B3B59"/>
    <w:rsid w:val="007B3C0B"/>
    <w:rsid w:val="007B3E4A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9DE"/>
    <w:rsid w:val="007B4ACF"/>
    <w:rsid w:val="007B4B73"/>
    <w:rsid w:val="007B4DB6"/>
    <w:rsid w:val="007B5072"/>
    <w:rsid w:val="007B510C"/>
    <w:rsid w:val="007B531D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449"/>
    <w:rsid w:val="007B749A"/>
    <w:rsid w:val="007B77AD"/>
    <w:rsid w:val="007B786D"/>
    <w:rsid w:val="007B7904"/>
    <w:rsid w:val="007B793F"/>
    <w:rsid w:val="007C011D"/>
    <w:rsid w:val="007C01BC"/>
    <w:rsid w:val="007C01EA"/>
    <w:rsid w:val="007C02CC"/>
    <w:rsid w:val="007C02F7"/>
    <w:rsid w:val="007C039C"/>
    <w:rsid w:val="007C089C"/>
    <w:rsid w:val="007C0F1C"/>
    <w:rsid w:val="007C1072"/>
    <w:rsid w:val="007C1292"/>
    <w:rsid w:val="007C132F"/>
    <w:rsid w:val="007C1660"/>
    <w:rsid w:val="007C16BF"/>
    <w:rsid w:val="007C177A"/>
    <w:rsid w:val="007C1836"/>
    <w:rsid w:val="007C1A8C"/>
    <w:rsid w:val="007C1D8D"/>
    <w:rsid w:val="007C1EEC"/>
    <w:rsid w:val="007C1F4F"/>
    <w:rsid w:val="007C2061"/>
    <w:rsid w:val="007C2533"/>
    <w:rsid w:val="007C25BD"/>
    <w:rsid w:val="007C2625"/>
    <w:rsid w:val="007C2658"/>
    <w:rsid w:val="007C2855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C6B"/>
    <w:rsid w:val="007C3E06"/>
    <w:rsid w:val="007C3E7D"/>
    <w:rsid w:val="007C3E90"/>
    <w:rsid w:val="007C40B5"/>
    <w:rsid w:val="007C429C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25D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824"/>
    <w:rsid w:val="007C6866"/>
    <w:rsid w:val="007C6A4E"/>
    <w:rsid w:val="007C6D48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143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6C0"/>
    <w:rsid w:val="007D280A"/>
    <w:rsid w:val="007D28A9"/>
    <w:rsid w:val="007D2B3B"/>
    <w:rsid w:val="007D2B6F"/>
    <w:rsid w:val="007D2EAB"/>
    <w:rsid w:val="007D3155"/>
    <w:rsid w:val="007D31D7"/>
    <w:rsid w:val="007D33D4"/>
    <w:rsid w:val="007D34BE"/>
    <w:rsid w:val="007D3803"/>
    <w:rsid w:val="007D3A2D"/>
    <w:rsid w:val="007D3B65"/>
    <w:rsid w:val="007D3EFC"/>
    <w:rsid w:val="007D41C9"/>
    <w:rsid w:val="007D4334"/>
    <w:rsid w:val="007D43DB"/>
    <w:rsid w:val="007D452D"/>
    <w:rsid w:val="007D4541"/>
    <w:rsid w:val="007D456B"/>
    <w:rsid w:val="007D4625"/>
    <w:rsid w:val="007D47A4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5A1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709B"/>
    <w:rsid w:val="007D7125"/>
    <w:rsid w:val="007D72C7"/>
    <w:rsid w:val="007D743A"/>
    <w:rsid w:val="007D7575"/>
    <w:rsid w:val="007D7596"/>
    <w:rsid w:val="007D7618"/>
    <w:rsid w:val="007D76C4"/>
    <w:rsid w:val="007D77C8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6F3"/>
    <w:rsid w:val="007E28DA"/>
    <w:rsid w:val="007E2A20"/>
    <w:rsid w:val="007E2AF4"/>
    <w:rsid w:val="007E2B8D"/>
    <w:rsid w:val="007E30A9"/>
    <w:rsid w:val="007E318D"/>
    <w:rsid w:val="007E3302"/>
    <w:rsid w:val="007E33D9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F0"/>
    <w:rsid w:val="007E4678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CD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E95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5C"/>
    <w:rsid w:val="007E7067"/>
    <w:rsid w:val="007E70B9"/>
    <w:rsid w:val="007E71AE"/>
    <w:rsid w:val="007E7270"/>
    <w:rsid w:val="007E7274"/>
    <w:rsid w:val="007E72A8"/>
    <w:rsid w:val="007E732C"/>
    <w:rsid w:val="007E7373"/>
    <w:rsid w:val="007E7611"/>
    <w:rsid w:val="007E7644"/>
    <w:rsid w:val="007E7754"/>
    <w:rsid w:val="007E78F1"/>
    <w:rsid w:val="007E79FE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ACC"/>
    <w:rsid w:val="007F1B6A"/>
    <w:rsid w:val="007F1BE4"/>
    <w:rsid w:val="007F1C79"/>
    <w:rsid w:val="007F1E41"/>
    <w:rsid w:val="007F1E6B"/>
    <w:rsid w:val="007F1EF8"/>
    <w:rsid w:val="007F1F9F"/>
    <w:rsid w:val="007F2236"/>
    <w:rsid w:val="007F2380"/>
    <w:rsid w:val="007F268D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8A1"/>
    <w:rsid w:val="007F49C6"/>
    <w:rsid w:val="007F4B52"/>
    <w:rsid w:val="007F4B8C"/>
    <w:rsid w:val="007F4E42"/>
    <w:rsid w:val="007F510C"/>
    <w:rsid w:val="007F51E8"/>
    <w:rsid w:val="007F5226"/>
    <w:rsid w:val="007F53D0"/>
    <w:rsid w:val="007F550E"/>
    <w:rsid w:val="007F55BE"/>
    <w:rsid w:val="007F5638"/>
    <w:rsid w:val="007F577B"/>
    <w:rsid w:val="007F5CBA"/>
    <w:rsid w:val="007F5E69"/>
    <w:rsid w:val="007F601A"/>
    <w:rsid w:val="007F60AD"/>
    <w:rsid w:val="007F6135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85E"/>
    <w:rsid w:val="007F7B3C"/>
    <w:rsid w:val="007F7BEE"/>
    <w:rsid w:val="007F7BFB"/>
    <w:rsid w:val="007F7F63"/>
    <w:rsid w:val="0080013A"/>
    <w:rsid w:val="008004B8"/>
    <w:rsid w:val="00800854"/>
    <w:rsid w:val="0080093B"/>
    <w:rsid w:val="00800951"/>
    <w:rsid w:val="00800A4B"/>
    <w:rsid w:val="00800B1F"/>
    <w:rsid w:val="00801005"/>
    <w:rsid w:val="008013B7"/>
    <w:rsid w:val="008014DA"/>
    <w:rsid w:val="0080150F"/>
    <w:rsid w:val="008016FC"/>
    <w:rsid w:val="00801A60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D70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6240"/>
    <w:rsid w:val="008062DF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516"/>
    <w:rsid w:val="0080755A"/>
    <w:rsid w:val="008075E5"/>
    <w:rsid w:val="0080760C"/>
    <w:rsid w:val="00807C21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54C"/>
    <w:rsid w:val="008125A7"/>
    <w:rsid w:val="00812643"/>
    <w:rsid w:val="00812650"/>
    <w:rsid w:val="008129E4"/>
    <w:rsid w:val="00812A68"/>
    <w:rsid w:val="00812C0F"/>
    <w:rsid w:val="00812CB9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9DB"/>
    <w:rsid w:val="00822C2B"/>
    <w:rsid w:val="00822C4A"/>
    <w:rsid w:val="00822C9D"/>
    <w:rsid w:val="00822EF3"/>
    <w:rsid w:val="0082304A"/>
    <w:rsid w:val="00823055"/>
    <w:rsid w:val="008231D5"/>
    <w:rsid w:val="00823321"/>
    <w:rsid w:val="0082340E"/>
    <w:rsid w:val="008235C4"/>
    <w:rsid w:val="00823782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67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9E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ACD"/>
    <w:rsid w:val="00834C93"/>
    <w:rsid w:val="00834E8E"/>
    <w:rsid w:val="00834F91"/>
    <w:rsid w:val="0083515D"/>
    <w:rsid w:val="008352D0"/>
    <w:rsid w:val="0083556F"/>
    <w:rsid w:val="0083567E"/>
    <w:rsid w:val="00835930"/>
    <w:rsid w:val="00835A59"/>
    <w:rsid w:val="00835ACB"/>
    <w:rsid w:val="00835BEC"/>
    <w:rsid w:val="00835DB5"/>
    <w:rsid w:val="00835E44"/>
    <w:rsid w:val="00836041"/>
    <w:rsid w:val="00836261"/>
    <w:rsid w:val="00836417"/>
    <w:rsid w:val="008364B5"/>
    <w:rsid w:val="0083676C"/>
    <w:rsid w:val="008367C0"/>
    <w:rsid w:val="00836D87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B50"/>
    <w:rsid w:val="00840E34"/>
    <w:rsid w:val="00840F96"/>
    <w:rsid w:val="0084111D"/>
    <w:rsid w:val="008412C9"/>
    <w:rsid w:val="008413A3"/>
    <w:rsid w:val="0084140A"/>
    <w:rsid w:val="008415EB"/>
    <w:rsid w:val="00841839"/>
    <w:rsid w:val="008418A8"/>
    <w:rsid w:val="00841BB3"/>
    <w:rsid w:val="00841CB7"/>
    <w:rsid w:val="00841CBA"/>
    <w:rsid w:val="00841F96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94D"/>
    <w:rsid w:val="00850960"/>
    <w:rsid w:val="00850A2B"/>
    <w:rsid w:val="00850A9E"/>
    <w:rsid w:val="00850DC2"/>
    <w:rsid w:val="00851005"/>
    <w:rsid w:val="00851121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975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1C"/>
    <w:rsid w:val="00854651"/>
    <w:rsid w:val="008546AC"/>
    <w:rsid w:val="00854957"/>
    <w:rsid w:val="00854C1A"/>
    <w:rsid w:val="00854E69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B94"/>
    <w:rsid w:val="00861122"/>
    <w:rsid w:val="008612DD"/>
    <w:rsid w:val="00861381"/>
    <w:rsid w:val="00861513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130"/>
    <w:rsid w:val="008641D8"/>
    <w:rsid w:val="0086437B"/>
    <w:rsid w:val="008643A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0C4"/>
    <w:rsid w:val="008701B1"/>
    <w:rsid w:val="0087065E"/>
    <w:rsid w:val="0087085D"/>
    <w:rsid w:val="00870898"/>
    <w:rsid w:val="008709E7"/>
    <w:rsid w:val="00870B84"/>
    <w:rsid w:val="00870D6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253"/>
    <w:rsid w:val="00872256"/>
    <w:rsid w:val="00872329"/>
    <w:rsid w:val="00872360"/>
    <w:rsid w:val="0087247F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854"/>
    <w:rsid w:val="008738A8"/>
    <w:rsid w:val="00873C9D"/>
    <w:rsid w:val="0087426E"/>
    <w:rsid w:val="0087437F"/>
    <w:rsid w:val="008745F6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95A"/>
    <w:rsid w:val="00880A63"/>
    <w:rsid w:val="00880B93"/>
    <w:rsid w:val="00880C2B"/>
    <w:rsid w:val="00880C9C"/>
    <w:rsid w:val="00880CE1"/>
    <w:rsid w:val="00880D9B"/>
    <w:rsid w:val="00880F75"/>
    <w:rsid w:val="00881201"/>
    <w:rsid w:val="00881281"/>
    <w:rsid w:val="00881420"/>
    <w:rsid w:val="008816E0"/>
    <w:rsid w:val="00881718"/>
    <w:rsid w:val="008817CC"/>
    <w:rsid w:val="008818ED"/>
    <w:rsid w:val="00881A15"/>
    <w:rsid w:val="00881B47"/>
    <w:rsid w:val="00881D36"/>
    <w:rsid w:val="00881D8C"/>
    <w:rsid w:val="00881DB6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8F"/>
    <w:rsid w:val="00882BB7"/>
    <w:rsid w:val="00882C86"/>
    <w:rsid w:val="00882E4F"/>
    <w:rsid w:val="00882E93"/>
    <w:rsid w:val="008830D1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4C"/>
    <w:rsid w:val="0088490C"/>
    <w:rsid w:val="00884A12"/>
    <w:rsid w:val="00884BCA"/>
    <w:rsid w:val="00884E6A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936"/>
    <w:rsid w:val="00890BF9"/>
    <w:rsid w:val="00890D88"/>
    <w:rsid w:val="00890E46"/>
    <w:rsid w:val="008911F1"/>
    <w:rsid w:val="0089129A"/>
    <w:rsid w:val="008912A9"/>
    <w:rsid w:val="0089145B"/>
    <w:rsid w:val="0089145D"/>
    <w:rsid w:val="00891470"/>
    <w:rsid w:val="008914C0"/>
    <w:rsid w:val="008914F2"/>
    <w:rsid w:val="00891700"/>
    <w:rsid w:val="00891737"/>
    <w:rsid w:val="0089176B"/>
    <w:rsid w:val="00891888"/>
    <w:rsid w:val="00891A72"/>
    <w:rsid w:val="00891B55"/>
    <w:rsid w:val="00891C3A"/>
    <w:rsid w:val="00891EB0"/>
    <w:rsid w:val="00892010"/>
    <w:rsid w:val="008922D8"/>
    <w:rsid w:val="008923A3"/>
    <w:rsid w:val="0089254C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622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9AF"/>
    <w:rsid w:val="00894A0B"/>
    <w:rsid w:val="00894B2C"/>
    <w:rsid w:val="00894E0D"/>
    <w:rsid w:val="00894E46"/>
    <w:rsid w:val="00894E52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285"/>
    <w:rsid w:val="00896379"/>
    <w:rsid w:val="00896515"/>
    <w:rsid w:val="0089665D"/>
    <w:rsid w:val="008969BE"/>
    <w:rsid w:val="00896A80"/>
    <w:rsid w:val="00896B56"/>
    <w:rsid w:val="00896B76"/>
    <w:rsid w:val="00896C6E"/>
    <w:rsid w:val="00896E3E"/>
    <w:rsid w:val="00896ECA"/>
    <w:rsid w:val="008970AE"/>
    <w:rsid w:val="0089747C"/>
    <w:rsid w:val="008975C1"/>
    <w:rsid w:val="008975DF"/>
    <w:rsid w:val="00897624"/>
    <w:rsid w:val="00897659"/>
    <w:rsid w:val="008976BD"/>
    <w:rsid w:val="008977BB"/>
    <w:rsid w:val="008977BE"/>
    <w:rsid w:val="008979C6"/>
    <w:rsid w:val="00897A01"/>
    <w:rsid w:val="00897EF4"/>
    <w:rsid w:val="00897F65"/>
    <w:rsid w:val="008A0167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A80"/>
    <w:rsid w:val="008A1F24"/>
    <w:rsid w:val="008A1F6E"/>
    <w:rsid w:val="008A1FEA"/>
    <w:rsid w:val="008A22BB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62B"/>
    <w:rsid w:val="008A38AD"/>
    <w:rsid w:val="008A38F2"/>
    <w:rsid w:val="008A3AFE"/>
    <w:rsid w:val="008A3B60"/>
    <w:rsid w:val="008A3C38"/>
    <w:rsid w:val="008A3C65"/>
    <w:rsid w:val="008A3DBA"/>
    <w:rsid w:val="008A3F4D"/>
    <w:rsid w:val="008A41F5"/>
    <w:rsid w:val="008A41FD"/>
    <w:rsid w:val="008A4334"/>
    <w:rsid w:val="008A44CE"/>
    <w:rsid w:val="008A4558"/>
    <w:rsid w:val="008A4BB6"/>
    <w:rsid w:val="008A4D25"/>
    <w:rsid w:val="008A4D6E"/>
    <w:rsid w:val="008A4F06"/>
    <w:rsid w:val="008A4F51"/>
    <w:rsid w:val="008A5043"/>
    <w:rsid w:val="008A528D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21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B8"/>
    <w:rsid w:val="008A6FDE"/>
    <w:rsid w:val="008A7086"/>
    <w:rsid w:val="008A73E8"/>
    <w:rsid w:val="008A73FD"/>
    <w:rsid w:val="008A742F"/>
    <w:rsid w:val="008A743A"/>
    <w:rsid w:val="008A75E5"/>
    <w:rsid w:val="008A76D6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59C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22C"/>
    <w:rsid w:val="008B463F"/>
    <w:rsid w:val="008B4896"/>
    <w:rsid w:val="008B49D9"/>
    <w:rsid w:val="008B4AB6"/>
    <w:rsid w:val="008B4DC9"/>
    <w:rsid w:val="008B4DD4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DB7"/>
    <w:rsid w:val="008B6E98"/>
    <w:rsid w:val="008B7096"/>
    <w:rsid w:val="008B7297"/>
    <w:rsid w:val="008B7468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367"/>
    <w:rsid w:val="008C4543"/>
    <w:rsid w:val="008C4546"/>
    <w:rsid w:val="008C4582"/>
    <w:rsid w:val="008C46FC"/>
    <w:rsid w:val="008C486B"/>
    <w:rsid w:val="008C48EF"/>
    <w:rsid w:val="008C4C64"/>
    <w:rsid w:val="008C4D21"/>
    <w:rsid w:val="008C4E6C"/>
    <w:rsid w:val="008C4F0B"/>
    <w:rsid w:val="008C4F68"/>
    <w:rsid w:val="008C5016"/>
    <w:rsid w:val="008C50D2"/>
    <w:rsid w:val="008C511D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196"/>
    <w:rsid w:val="008C6347"/>
    <w:rsid w:val="008C635B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453"/>
    <w:rsid w:val="008C76C8"/>
    <w:rsid w:val="008C7846"/>
    <w:rsid w:val="008C7C91"/>
    <w:rsid w:val="008D032A"/>
    <w:rsid w:val="008D065E"/>
    <w:rsid w:val="008D069F"/>
    <w:rsid w:val="008D0ADB"/>
    <w:rsid w:val="008D0FDF"/>
    <w:rsid w:val="008D10E4"/>
    <w:rsid w:val="008D127A"/>
    <w:rsid w:val="008D1694"/>
    <w:rsid w:val="008D179F"/>
    <w:rsid w:val="008D190A"/>
    <w:rsid w:val="008D1B26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BBD"/>
    <w:rsid w:val="008D3DDC"/>
    <w:rsid w:val="008D402F"/>
    <w:rsid w:val="008D43B4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F3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C0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A79"/>
    <w:rsid w:val="008E0B94"/>
    <w:rsid w:val="008E0C18"/>
    <w:rsid w:val="008E0C55"/>
    <w:rsid w:val="008E0D4A"/>
    <w:rsid w:val="008E0EA7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4CA"/>
    <w:rsid w:val="008E55CC"/>
    <w:rsid w:val="008E580B"/>
    <w:rsid w:val="008E580C"/>
    <w:rsid w:val="008E58C7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EF2"/>
    <w:rsid w:val="008F1F7B"/>
    <w:rsid w:val="008F2883"/>
    <w:rsid w:val="008F2B62"/>
    <w:rsid w:val="008F3335"/>
    <w:rsid w:val="008F350B"/>
    <w:rsid w:val="008F3B39"/>
    <w:rsid w:val="008F3E14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174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31A"/>
    <w:rsid w:val="008F748F"/>
    <w:rsid w:val="008F749E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77"/>
    <w:rsid w:val="00900EE3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08A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EB0"/>
    <w:rsid w:val="00911FA0"/>
    <w:rsid w:val="009120E2"/>
    <w:rsid w:val="00912250"/>
    <w:rsid w:val="00912504"/>
    <w:rsid w:val="00912A82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CF5"/>
    <w:rsid w:val="00914D22"/>
    <w:rsid w:val="00914F7F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264"/>
    <w:rsid w:val="009162B2"/>
    <w:rsid w:val="009163E9"/>
    <w:rsid w:val="00916544"/>
    <w:rsid w:val="00916585"/>
    <w:rsid w:val="00916630"/>
    <w:rsid w:val="0091676E"/>
    <w:rsid w:val="009169C6"/>
    <w:rsid w:val="00916BE4"/>
    <w:rsid w:val="00916DEC"/>
    <w:rsid w:val="00916E55"/>
    <w:rsid w:val="00916E74"/>
    <w:rsid w:val="00916ED1"/>
    <w:rsid w:val="00916FC8"/>
    <w:rsid w:val="009171BA"/>
    <w:rsid w:val="00917279"/>
    <w:rsid w:val="0091741D"/>
    <w:rsid w:val="009174E9"/>
    <w:rsid w:val="00917789"/>
    <w:rsid w:val="009178CA"/>
    <w:rsid w:val="009178CE"/>
    <w:rsid w:val="00917A7D"/>
    <w:rsid w:val="00917ACB"/>
    <w:rsid w:val="00917C3B"/>
    <w:rsid w:val="00917D6C"/>
    <w:rsid w:val="00917DE6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C6E"/>
    <w:rsid w:val="00925CE1"/>
    <w:rsid w:val="00925E91"/>
    <w:rsid w:val="00925F66"/>
    <w:rsid w:val="0092603D"/>
    <w:rsid w:val="0092606A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27F6F"/>
    <w:rsid w:val="00930081"/>
    <w:rsid w:val="0093016E"/>
    <w:rsid w:val="00930312"/>
    <w:rsid w:val="00930330"/>
    <w:rsid w:val="00930355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71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AC3"/>
    <w:rsid w:val="00934ADC"/>
    <w:rsid w:val="00934C3E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5D42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63A"/>
    <w:rsid w:val="00940771"/>
    <w:rsid w:val="009408A4"/>
    <w:rsid w:val="009409C9"/>
    <w:rsid w:val="00940B1F"/>
    <w:rsid w:val="00940B75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077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C93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40B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20A8"/>
    <w:rsid w:val="009520D9"/>
    <w:rsid w:val="00952147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22B3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E0F"/>
    <w:rsid w:val="00966020"/>
    <w:rsid w:val="009661B0"/>
    <w:rsid w:val="009663B5"/>
    <w:rsid w:val="009663BB"/>
    <w:rsid w:val="00966660"/>
    <w:rsid w:val="0096697A"/>
    <w:rsid w:val="009669CC"/>
    <w:rsid w:val="00966A58"/>
    <w:rsid w:val="00966A62"/>
    <w:rsid w:val="00966BE8"/>
    <w:rsid w:val="00966EB8"/>
    <w:rsid w:val="00966FF5"/>
    <w:rsid w:val="00967202"/>
    <w:rsid w:val="0096720C"/>
    <w:rsid w:val="00967330"/>
    <w:rsid w:val="0096734E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9E"/>
    <w:rsid w:val="00972727"/>
    <w:rsid w:val="00972AC7"/>
    <w:rsid w:val="00972C50"/>
    <w:rsid w:val="00972C69"/>
    <w:rsid w:val="00972C8B"/>
    <w:rsid w:val="00973027"/>
    <w:rsid w:val="009730A9"/>
    <w:rsid w:val="0097313C"/>
    <w:rsid w:val="00973317"/>
    <w:rsid w:val="0097332E"/>
    <w:rsid w:val="00973421"/>
    <w:rsid w:val="0097346A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E18"/>
    <w:rsid w:val="00977FDC"/>
    <w:rsid w:val="009800C3"/>
    <w:rsid w:val="0098026C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A3"/>
    <w:rsid w:val="00991EF9"/>
    <w:rsid w:val="00992351"/>
    <w:rsid w:val="009924E1"/>
    <w:rsid w:val="00992528"/>
    <w:rsid w:val="0099255E"/>
    <w:rsid w:val="00992804"/>
    <w:rsid w:val="00992912"/>
    <w:rsid w:val="009929B6"/>
    <w:rsid w:val="00992D60"/>
    <w:rsid w:val="00992E8B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5D"/>
    <w:rsid w:val="0099793E"/>
    <w:rsid w:val="0099799D"/>
    <w:rsid w:val="00997B02"/>
    <w:rsid w:val="00997D7A"/>
    <w:rsid w:val="00997EE4"/>
    <w:rsid w:val="009A0150"/>
    <w:rsid w:val="009A03FA"/>
    <w:rsid w:val="009A0751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62A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B1B"/>
    <w:rsid w:val="009A5CC1"/>
    <w:rsid w:val="009A637A"/>
    <w:rsid w:val="009A6A3A"/>
    <w:rsid w:val="009A6A48"/>
    <w:rsid w:val="009A6B5A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20A1"/>
    <w:rsid w:val="009B2102"/>
    <w:rsid w:val="009B2218"/>
    <w:rsid w:val="009B22EF"/>
    <w:rsid w:val="009B24FD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BE5"/>
    <w:rsid w:val="009B3D01"/>
    <w:rsid w:val="009B3D44"/>
    <w:rsid w:val="009B3DC3"/>
    <w:rsid w:val="009B3FDC"/>
    <w:rsid w:val="009B4048"/>
    <w:rsid w:val="009B4071"/>
    <w:rsid w:val="009B41F2"/>
    <w:rsid w:val="009B42B7"/>
    <w:rsid w:val="009B4498"/>
    <w:rsid w:val="009B471B"/>
    <w:rsid w:val="009B476A"/>
    <w:rsid w:val="009B4A9D"/>
    <w:rsid w:val="009B4AA5"/>
    <w:rsid w:val="009B4ADB"/>
    <w:rsid w:val="009B4B57"/>
    <w:rsid w:val="009B4C3B"/>
    <w:rsid w:val="009B4FBF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21FB"/>
    <w:rsid w:val="009C22C5"/>
    <w:rsid w:val="009C2439"/>
    <w:rsid w:val="009C2986"/>
    <w:rsid w:val="009C2A82"/>
    <w:rsid w:val="009C2B1D"/>
    <w:rsid w:val="009C2D0A"/>
    <w:rsid w:val="009C2E71"/>
    <w:rsid w:val="009C2E92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6191"/>
    <w:rsid w:val="009C6304"/>
    <w:rsid w:val="009C647E"/>
    <w:rsid w:val="009C6565"/>
    <w:rsid w:val="009C65D2"/>
    <w:rsid w:val="009C68F4"/>
    <w:rsid w:val="009C69C1"/>
    <w:rsid w:val="009C6C39"/>
    <w:rsid w:val="009C6CF6"/>
    <w:rsid w:val="009C6FFF"/>
    <w:rsid w:val="009C707E"/>
    <w:rsid w:val="009C70E1"/>
    <w:rsid w:val="009C7118"/>
    <w:rsid w:val="009C72A0"/>
    <w:rsid w:val="009C78E2"/>
    <w:rsid w:val="009C7991"/>
    <w:rsid w:val="009C7A59"/>
    <w:rsid w:val="009C7ACB"/>
    <w:rsid w:val="009C7B51"/>
    <w:rsid w:val="009C7C39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AD9"/>
    <w:rsid w:val="009D4B19"/>
    <w:rsid w:val="009D4B7F"/>
    <w:rsid w:val="009D4C8E"/>
    <w:rsid w:val="009D4F8A"/>
    <w:rsid w:val="009D4FA7"/>
    <w:rsid w:val="009D51FE"/>
    <w:rsid w:val="009D5217"/>
    <w:rsid w:val="009D52A4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957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59B"/>
    <w:rsid w:val="009E3E48"/>
    <w:rsid w:val="009E4039"/>
    <w:rsid w:val="009E40F9"/>
    <w:rsid w:val="009E41C0"/>
    <w:rsid w:val="009E41F4"/>
    <w:rsid w:val="009E429A"/>
    <w:rsid w:val="009E42D4"/>
    <w:rsid w:val="009E4515"/>
    <w:rsid w:val="009E45F4"/>
    <w:rsid w:val="009E46C9"/>
    <w:rsid w:val="009E48DB"/>
    <w:rsid w:val="009E4C2D"/>
    <w:rsid w:val="009E4D05"/>
    <w:rsid w:val="009E50CA"/>
    <w:rsid w:val="009E50ED"/>
    <w:rsid w:val="009E51EC"/>
    <w:rsid w:val="009E528E"/>
    <w:rsid w:val="009E56A5"/>
    <w:rsid w:val="009E5C35"/>
    <w:rsid w:val="009E5C47"/>
    <w:rsid w:val="009E5D65"/>
    <w:rsid w:val="009E5EAD"/>
    <w:rsid w:val="009E5EB3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D7E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CC2"/>
    <w:rsid w:val="009F0CD3"/>
    <w:rsid w:val="009F0D14"/>
    <w:rsid w:val="009F0EDC"/>
    <w:rsid w:val="009F0F81"/>
    <w:rsid w:val="009F0FDE"/>
    <w:rsid w:val="009F1083"/>
    <w:rsid w:val="009F1273"/>
    <w:rsid w:val="009F1371"/>
    <w:rsid w:val="009F13F5"/>
    <w:rsid w:val="009F146D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9B2"/>
    <w:rsid w:val="009F2A47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DCD"/>
    <w:rsid w:val="009F4E31"/>
    <w:rsid w:val="009F4FC1"/>
    <w:rsid w:val="009F507B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6A"/>
    <w:rsid w:val="009F5B7B"/>
    <w:rsid w:val="009F5B93"/>
    <w:rsid w:val="009F5BED"/>
    <w:rsid w:val="009F5BFE"/>
    <w:rsid w:val="009F5CEF"/>
    <w:rsid w:val="009F5FBC"/>
    <w:rsid w:val="009F61CB"/>
    <w:rsid w:val="009F641C"/>
    <w:rsid w:val="009F641D"/>
    <w:rsid w:val="009F65C3"/>
    <w:rsid w:val="009F683B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65D"/>
    <w:rsid w:val="009F7857"/>
    <w:rsid w:val="009F7936"/>
    <w:rsid w:val="009F7C21"/>
    <w:rsid w:val="009F7D4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FCE"/>
    <w:rsid w:val="00A02015"/>
    <w:rsid w:val="00A020ED"/>
    <w:rsid w:val="00A0228B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C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A15"/>
    <w:rsid w:val="00A06A3B"/>
    <w:rsid w:val="00A06B8E"/>
    <w:rsid w:val="00A06B8F"/>
    <w:rsid w:val="00A06CEC"/>
    <w:rsid w:val="00A06D24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7B"/>
    <w:rsid w:val="00A07E33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B4"/>
    <w:rsid w:val="00A12B4D"/>
    <w:rsid w:val="00A12BAC"/>
    <w:rsid w:val="00A12CE8"/>
    <w:rsid w:val="00A12D34"/>
    <w:rsid w:val="00A1320D"/>
    <w:rsid w:val="00A13243"/>
    <w:rsid w:val="00A13276"/>
    <w:rsid w:val="00A1369E"/>
    <w:rsid w:val="00A13758"/>
    <w:rsid w:val="00A13870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89A"/>
    <w:rsid w:val="00A21ACE"/>
    <w:rsid w:val="00A21BF1"/>
    <w:rsid w:val="00A21C43"/>
    <w:rsid w:val="00A21C6F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686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D7"/>
    <w:rsid w:val="00A307C4"/>
    <w:rsid w:val="00A309B8"/>
    <w:rsid w:val="00A30B1B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5C4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73"/>
    <w:rsid w:val="00A329BE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167"/>
    <w:rsid w:val="00A34650"/>
    <w:rsid w:val="00A34A91"/>
    <w:rsid w:val="00A34DFD"/>
    <w:rsid w:val="00A34E14"/>
    <w:rsid w:val="00A350B5"/>
    <w:rsid w:val="00A3510A"/>
    <w:rsid w:val="00A351D8"/>
    <w:rsid w:val="00A3527F"/>
    <w:rsid w:val="00A35304"/>
    <w:rsid w:val="00A35469"/>
    <w:rsid w:val="00A3550B"/>
    <w:rsid w:val="00A35791"/>
    <w:rsid w:val="00A35A6C"/>
    <w:rsid w:val="00A35B10"/>
    <w:rsid w:val="00A35CCE"/>
    <w:rsid w:val="00A35D47"/>
    <w:rsid w:val="00A35E28"/>
    <w:rsid w:val="00A35E3E"/>
    <w:rsid w:val="00A35FFB"/>
    <w:rsid w:val="00A36223"/>
    <w:rsid w:val="00A36230"/>
    <w:rsid w:val="00A3642B"/>
    <w:rsid w:val="00A3644A"/>
    <w:rsid w:val="00A367E4"/>
    <w:rsid w:val="00A36BDF"/>
    <w:rsid w:val="00A36D83"/>
    <w:rsid w:val="00A36DFE"/>
    <w:rsid w:val="00A3715D"/>
    <w:rsid w:val="00A37204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48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10A0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5A9"/>
    <w:rsid w:val="00A43632"/>
    <w:rsid w:val="00A437EC"/>
    <w:rsid w:val="00A4398E"/>
    <w:rsid w:val="00A439CD"/>
    <w:rsid w:val="00A439EB"/>
    <w:rsid w:val="00A43CCC"/>
    <w:rsid w:val="00A43CCD"/>
    <w:rsid w:val="00A44175"/>
    <w:rsid w:val="00A44178"/>
    <w:rsid w:val="00A443D8"/>
    <w:rsid w:val="00A44599"/>
    <w:rsid w:val="00A446D8"/>
    <w:rsid w:val="00A44FD7"/>
    <w:rsid w:val="00A45002"/>
    <w:rsid w:val="00A45011"/>
    <w:rsid w:val="00A4507A"/>
    <w:rsid w:val="00A450EE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0BD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741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08"/>
    <w:rsid w:val="00A5383C"/>
    <w:rsid w:val="00A53890"/>
    <w:rsid w:val="00A53936"/>
    <w:rsid w:val="00A53AD5"/>
    <w:rsid w:val="00A53C54"/>
    <w:rsid w:val="00A53DC3"/>
    <w:rsid w:val="00A53F34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E7"/>
    <w:rsid w:val="00A564F2"/>
    <w:rsid w:val="00A566B2"/>
    <w:rsid w:val="00A56701"/>
    <w:rsid w:val="00A56904"/>
    <w:rsid w:val="00A56C03"/>
    <w:rsid w:val="00A56CA0"/>
    <w:rsid w:val="00A56E42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D9"/>
    <w:rsid w:val="00A623C5"/>
    <w:rsid w:val="00A626B8"/>
    <w:rsid w:val="00A626E4"/>
    <w:rsid w:val="00A62754"/>
    <w:rsid w:val="00A62881"/>
    <w:rsid w:val="00A62960"/>
    <w:rsid w:val="00A629AA"/>
    <w:rsid w:val="00A629CC"/>
    <w:rsid w:val="00A62A33"/>
    <w:rsid w:val="00A62AC9"/>
    <w:rsid w:val="00A62AF2"/>
    <w:rsid w:val="00A62C3E"/>
    <w:rsid w:val="00A62E96"/>
    <w:rsid w:val="00A62F56"/>
    <w:rsid w:val="00A62F84"/>
    <w:rsid w:val="00A632AD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24"/>
    <w:rsid w:val="00A648D6"/>
    <w:rsid w:val="00A64903"/>
    <w:rsid w:val="00A649CF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D4B"/>
    <w:rsid w:val="00A73DD2"/>
    <w:rsid w:val="00A73F58"/>
    <w:rsid w:val="00A740B7"/>
    <w:rsid w:val="00A74292"/>
    <w:rsid w:val="00A74405"/>
    <w:rsid w:val="00A7442D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B96"/>
    <w:rsid w:val="00A75C4D"/>
    <w:rsid w:val="00A75EE9"/>
    <w:rsid w:val="00A76007"/>
    <w:rsid w:val="00A760B7"/>
    <w:rsid w:val="00A76286"/>
    <w:rsid w:val="00A762C7"/>
    <w:rsid w:val="00A76753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88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1E49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4F25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B7"/>
    <w:rsid w:val="00A870EC"/>
    <w:rsid w:val="00A87103"/>
    <w:rsid w:val="00A87438"/>
    <w:rsid w:val="00A876DF"/>
    <w:rsid w:val="00A8783B"/>
    <w:rsid w:val="00A87845"/>
    <w:rsid w:val="00A8797E"/>
    <w:rsid w:val="00A87AC8"/>
    <w:rsid w:val="00A90145"/>
    <w:rsid w:val="00A9045F"/>
    <w:rsid w:val="00A9046F"/>
    <w:rsid w:val="00A90908"/>
    <w:rsid w:val="00A90932"/>
    <w:rsid w:val="00A909E0"/>
    <w:rsid w:val="00A90A37"/>
    <w:rsid w:val="00A90A7A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956"/>
    <w:rsid w:val="00A919F0"/>
    <w:rsid w:val="00A91DBA"/>
    <w:rsid w:val="00A91E07"/>
    <w:rsid w:val="00A92257"/>
    <w:rsid w:val="00A923F9"/>
    <w:rsid w:val="00A92463"/>
    <w:rsid w:val="00A9279A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77D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71D"/>
    <w:rsid w:val="00A978FD"/>
    <w:rsid w:val="00A97B1D"/>
    <w:rsid w:val="00A97BCE"/>
    <w:rsid w:val="00A97CC5"/>
    <w:rsid w:val="00A97CED"/>
    <w:rsid w:val="00A97D69"/>
    <w:rsid w:val="00A97F31"/>
    <w:rsid w:val="00AA001D"/>
    <w:rsid w:val="00AA0161"/>
    <w:rsid w:val="00AA01E2"/>
    <w:rsid w:val="00AA0590"/>
    <w:rsid w:val="00AA084A"/>
    <w:rsid w:val="00AA09F4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920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B7B"/>
    <w:rsid w:val="00AA4BE4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D80"/>
    <w:rsid w:val="00AA5DA8"/>
    <w:rsid w:val="00AA5F3F"/>
    <w:rsid w:val="00AA5F64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72"/>
    <w:rsid w:val="00AA6B02"/>
    <w:rsid w:val="00AA6E76"/>
    <w:rsid w:val="00AA6EAA"/>
    <w:rsid w:val="00AA71AA"/>
    <w:rsid w:val="00AA72D9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61D6"/>
    <w:rsid w:val="00AB62DC"/>
    <w:rsid w:val="00AB62ED"/>
    <w:rsid w:val="00AB63A7"/>
    <w:rsid w:val="00AB646F"/>
    <w:rsid w:val="00AB6769"/>
    <w:rsid w:val="00AB68A5"/>
    <w:rsid w:val="00AB69D6"/>
    <w:rsid w:val="00AB6CAE"/>
    <w:rsid w:val="00AB6DE8"/>
    <w:rsid w:val="00AB6DF0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D62"/>
    <w:rsid w:val="00AC003B"/>
    <w:rsid w:val="00AC0107"/>
    <w:rsid w:val="00AC0143"/>
    <w:rsid w:val="00AC0244"/>
    <w:rsid w:val="00AC029F"/>
    <w:rsid w:val="00AC040A"/>
    <w:rsid w:val="00AC0468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871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65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F9"/>
    <w:rsid w:val="00AC493F"/>
    <w:rsid w:val="00AC4C66"/>
    <w:rsid w:val="00AC4DBA"/>
    <w:rsid w:val="00AC4E62"/>
    <w:rsid w:val="00AC505B"/>
    <w:rsid w:val="00AC5290"/>
    <w:rsid w:val="00AC53D1"/>
    <w:rsid w:val="00AC55CC"/>
    <w:rsid w:val="00AC55FD"/>
    <w:rsid w:val="00AC56A0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D41"/>
    <w:rsid w:val="00AD2155"/>
    <w:rsid w:val="00AD21FF"/>
    <w:rsid w:val="00AD2360"/>
    <w:rsid w:val="00AD2535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B1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A54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D1A"/>
    <w:rsid w:val="00AE20C0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93F"/>
    <w:rsid w:val="00AE5B0D"/>
    <w:rsid w:val="00AE5BCB"/>
    <w:rsid w:val="00AE5FC1"/>
    <w:rsid w:val="00AE60FD"/>
    <w:rsid w:val="00AE6348"/>
    <w:rsid w:val="00AE6725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184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5F3D"/>
    <w:rsid w:val="00AF6306"/>
    <w:rsid w:val="00AF6557"/>
    <w:rsid w:val="00AF67BE"/>
    <w:rsid w:val="00AF6841"/>
    <w:rsid w:val="00AF69C5"/>
    <w:rsid w:val="00AF6A54"/>
    <w:rsid w:val="00AF6C26"/>
    <w:rsid w:val="00AF6C8D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B002C7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4AC"/>
    <w:rsid w:val="00B015DE"/>
    <w:rsid w:val="00B01791"/>
    <w:rsid w:val="00B01944"/>
    <w:rsid w:val="00B02110"/>
    <w:rsid w:val="00B0218F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058"/>
    <w:rsid w:val="00B0410D"/>
    <w:rsid w:val="00B043B3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4FD0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51F"/>
    <w:rsid w:val="00B10792"/>
    <w:rsid w:val="00B10831"/>
    <w:rsid w:val="00B109FE"/>
    <w:rsid w:val="00B10B68"/>
    <w:rsid w:val="00B10BE1"/>
    <w:rsid w:val="00B10D1F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1B0"/>
    <w:rsid w:val="00B12224"/>
    <w:rsid w:val="00B1232A"/>
    <w:rsid w:val="00B12338"/>
    <w:rsid w:val="00B12562"/>
    <w:rsid w:val="00B12589"/>
    <w:rsid w:val="00B1260D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5D3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C2"/>
    <w:rsid w:val="00B161AE"/>
    <w:rsid w:val="00B1623C"/>
    <w:rsid w:val="00B16247"/>
    <w:rsid w:val="00B16520"/>
    <w:rsid w:val="00B16879"/>
    <w:rsid w:val="00B16928"/>
    <w:rsid w:val="00B16A55"/>
    <w:rsid w:val="00B16BDC"/>
    <w:rsid w:val="00B16C08"/>
    <w:rsid w:val="00B16C1D"/>
    <w:rsid w:val="00B16C8B"/>
    <w:rsid w:val="00B16DAC"/>
    <w:rsid w:val="00B1714F"/>
    <w:rsid w:val="00B1723A"/>
    <w:rsid w:val="00B173C6"/>
    <w:rsid w:val="00B17678"/>
    <w:rsid w:val="00B179E2"/>
    <w:rsid w:val="00B17ABC"/>
    <w:rsid w:val="00B17BCE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E75"/>
    <w:rsid w:val="00B20EBC"/>
    <w:rsid w:val="00B20F93"/>
    <w:rsid w:val="00B20FC0"/>
    <w:rsid w:val="00B21183"/>
    <w:rsid w:val="00B2130E"/>
    <w:rsid w:val="00B21397"/>
    <w:rsid w:val="00B21807"/>
    <w:rsid w:val="00B21960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90"/>
    <w:rsid w:val="00B25099"/>
    <w:rsid w:val="00B25292"/>
    <w:rsid w:val="00B25332"/>
    <w:rsid w:val="00B253A2"/>
    <w:rsid w:val="00B253C8"/>
    <w:rsid w:val="00B2551C"/>
    <w:rsid w:val="00B25573"/>
    <w:rsid w:val="00B257AF"/>
    <w:rsid w:val="00B25967"/>
    <w:rsid w:val="00B259CF"/>
    <w:rsid w:val="00B25A9D"/>
    <w:rsid w:val="00B25D8C"/>
    <w:rsid w:val="00B2604A"/>
    <w:rsid w:val="00B261CE"/>
    <w:rsid w:val="00B26473"/>
    <w:rsid w:val="00B268E4"/>
    <w:rsid w:val="00B269E6"/>
    <w:rsid w:val="00B26E7D"/>
    <w:rsid w:val="00B26E88"/>
    <w:rsid w:val="00B26EEF"/>
    <w:rsid w:val="00B273EE"/>
    <w:rsid w:val="00B274A8"/>
    <w:rsid w:val="00B275E6"/>
    <w:rsid w:val="00B27ACA"/>
    <w:rsid w:val="00B27CAF"/>
    <w:rsid w:val="00B27CB9"/>
    <w:rsid w:val="00B27D2C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0EAF"/>
    <w:rsid w:val="00B3100C"/>
    <w:rsid w:val="00B311C9"/>
    <w:rsid w:val="00B31255"/>
    <w:rsid w:val="00B3168C"/>
    <w:rsid w:val="00B31877"/>
    <w:rsid w:val="00B319F2"/>
    <w:rsid w:val="00B31A53"/>
    <w:rsid w:val="00B31E66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AC9"/>
    <w:rsid w:val="00B34B11"/>
    <w:rsid w:val="00B34B24"/>
    <w:rsid w:val="00B34C99"/>
    <w:rsid w:val="00B34F7D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52F"/>
    <w:rsid w:val="00B36666"/>
    <w:rsid w:val="00B36683"/>
    <w:rsid w:val="00B367C7"/>
    <w:rsid w:val="00B36C20"/>
    <w:rsid w:val="00B37094"/>
    <w:rsid w:val="00B371B3"/>
    <w:rsid w:val="00B3727A"/>
    <w:rsid w:val="00B37364"/>
    <w:rsid w:val="00B3759A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2048"/>
    <w:rsid w:val="00B42269"/>
    <w:rsid w:val="00B42393"/>
    <w:rsid w:val="00B42773"/>
    <w:rsid w:val="00B4284E"/>
    <w:rsid w:val="00B428BA"/>
    <w:rsid w:val="00B429FF"/>
    <w:rsid w:val="00B42A19"/>
    <w:rsid w:val="00B42F77"/>
    <w:rsid w:val="00B42FE1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B"/>
    <w:rsid w:val="00B456F6"/>
    <w:rsid w:val="00B4579F"/>
    <w:rsid w:val="00B4590F"/>
    <w:rsid w:val="00B45A06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599"/>
    <w:rsid w:val="00B475C8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0E8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3DC7"/>
    <w:rsid w:val="00B54164"/>
    <w:rsid w:val="00B54257"/>
    <w:rsid w:val="00B54311"/>
    <w:rsid w:val="00B54A82"/>
    <w:rsid w:val="00B54B83"/>
    <w:rsid w:val="00B54D24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22A"/>
    <w:rsid w:val="00B56345"/>
    <w:rsid w:val="00B56583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5B3"/>
    <w:rsid w:val="00B616EC"/>
    <w:rsid w:val="00B61749"/>
    <w:rsid w:val="00B6176E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54"/>
    <w:rsid w:val="00B657E1"/>
    <w:rsid w:val="00B65A77"/>
    <w:rsid w:val="00B65A8E"/>
    <w:rsid w:val="00B65D04"/>
    <w:rsid w:val="00B65D5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207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712"/>
    <w:rsid w:val="00B777E5"/>
    <w:rsid w:val="00B77E70"/>
    <w:rsid w:val="00B77EA9"/>
    <w:rsid w:val="00B77FD4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8B3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BC7"/>
    <w:rsid w:val="00B90BEE"/>
    <w:rsid w:val="00B90C3C"/>
    <w:rsid w:val="00B90C62"/>
    <w:rsid w:val="00B90CF0"/>
    <w:rsid w:val="00B90DDC"/>
    <w:rsid w:val="00B90E06"/>
    <w:rsid w:val="00B9128D"/>
    <w:rsid w:val="00B918BF"/>
    <w:rsid w:val="00B919CB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BDA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54C"/>
    <w:rsid w:val="00B9785B"/>
    <w:rsid w:val="00B9799C"/>
    <w:rsid w:val="00B97B70"/>
    <w:rsid w:val="00B97B7B"/>
    <w:rsid w:val="00B97BD7"/>
    <w:rsid w:val="00B97C1C"/>
    <w:rsid w:val="00B97C35"/>
    <w:rsid w:val="00B97CCD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C42"/>
    <w:rsid w:val="00BA0C55"/>
    <w:rsid w:val="00BA162F"/>
    <w:rsid w:val="00BA17F2"/>
    <w:rsid w:val="00BA1878"/>
    <w:rsid w:val="00BA19B0"/>
    <w:rsid w:val="00BA1ACC"/>
    <w:rsid w:val="00BA1CA2"/>
    <w:rsid w:val="00BA2298"/>
    <w:rsid w:val="00BA2458"/>
    <w:rsid w:val="00BA24C9"/>
    <w:rsid w:val="00BA250E"/>
    <w:rsid w:val="00BA2538"/>
    <w:rsid w:val="00BA2742"/>
    <w:rsid w:val="00BA2AC1"/>
    <w:rsid w:val="00BA330D"/>
    <w:rsid w:val="00BA3440"/>
    <w:rsid w:val="00BA3463"/>
    <w:rsid w:val="00BA356C"/>
    <w:rsid w:val="00BA365C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81E"/>
    <w:rsid w:val="00BA5A37"/>
    <w:rsid w:val="00BA5F48"/>
    <w:rsid w:val="00BA6097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2D7"/>
    <w:rsid w:val="00BB252C"/>
    <w:rsid w:val="00BB2758"/>
    <w:rsid w:val="00BB27C3"/>
    <w:rsid w:val="00BB2949"/>
    <w:rsid w:val="00BB2ABE"/>
    <w:rsid w:val="00BB2D91"/>
    <w:rsid w:val="00BB2E1F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03E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B42"/>
    <w:rsid w:val="00BC0BCF"/>
    <w:rsid w:val="00BC0D0D"/>
    <w:rsid w:val="00BC0E08"/>
    <w:rsid w:val="00BC0E46"/>
    <w:rsid w:val="00BC0EBF"/>
    <w:rsid w:val="00BC0EDB"/>
    <w:rsid w:val="00BC0EF0"/>
    <w:rsid w:val="00BC1127"/>
    <w:rsid w:val="00BC1180"/>
    <w:rsid w:val="00BC1345"/>
    <w:rsid w:val="00BC1822"/>
    <w:rsid w:val="00BC198A"/>
    <w:rsid w:val="00BC1A11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A57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72BF"/>
    <w:rsid w:val="00BC73AE"/>
    <w:rsid w:val="00BC7474"/>
    <w:rsid w:val="00BC747D"/>
    <w:rsid w:val="00BC7564"/>
    <w:rsid w:val="00BC769C"/>
    <w:rsid w:val="00BC76B7"/>
    <w:rsid w:val="00BC7A0C"/>
    <w:rsid w:val="00BC7AFE"/>
    <w:rsid w:val="00BC7F2E"/>
    <w:rsid w:val="00BC7FC5"/>
    <w:rsid w:val="00BD00F8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247"/>
    <w:rsid w:val="00BD3378"/>
    <w:rsid w:val="00BD33AA"/>
    <w:rsid w:val="00BD34E9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5149"/>
    <w:rsid w:val="00BD52BC"/>
    <w:rsid w:val="00BD5324"/>
    <w:rsid w:val="00BD5336"/>
    <w:rsid w:val="00BD55CE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33B"/>
    <w:rsid w:val="00BD658A"/>
    <w:rsid w:val="00BD65C0"/>
    <w:rsid w:val="00BD6681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BF"/>
    <w:rsid w:val="00BE0146"/>
    <w:rsid w:val="00BE0305"/>
    <w:rsid w:val="00BE0374"/>
    <w:rsid w:val="00BE08AD"/>
    <w:rsid w:val="00BE08B0"/>
    <w:rsid w:val="00BE097B"/>
    <w:rsid w:val="00BE0A72"/>
    <w:rsid w:val="00BE10F7"/>
    <w:rsid w:val="00BE1247"/>
    <w:rsid w:val="00BE136E"/>
    <w:rsid w:val="00BE13DD"/>
    <w:rsid w:val="00BE14B6"/>
    <w:rsid w:val="00BE1506"/>
    <w:rsid w:val="00BE1573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6E95"/>
    <w:rsid w:val="00BE7050"/>
    <w:rsid w:val="00BE71B3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704"/>
    <w:rsid w:val="00BF08DB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CAC"/>
    <w:rsid w:val="00BF4080"/>
    <w:rsid w:val="00BF4151"/>
    <w:rsid w:val="00BF4238"/>
    <w:rsid w:val="00BF459A"/>
    <w:rsid w:val="00BF46DE"/>
    <w:rsid w:val="00BF47B1"/>
    <w:rsid w:val="00BF4877"/>
    <w:rsid w:val="00BF4C2C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A1"/>
    <w:rsid w:val="00C029A3"/>
    <w:rsid w:val="00C029D8"/>
    <w:rsid w:val="00C02AB1"/>
    <w:rsid w:val="00C02BDC"/>
    <w:rsid w:val="00C02C43"/>
    <w:rsid w:val="00C02CAC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610"/>
    <w:rsid w:val="00C0376B"/>
    <w:rsid w:val="00C037D9"/>
    <w:rsid w:val="00C038B3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90E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DAF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27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C94"/>
    <w:rsid w:val="00C14CF6"/>
    <w:rsid w:val="00C14FAA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0D1"/>
    <w:rsid w:val="00C210E0"/>
    <w:rsid w:val="00C211D5"/>
    <w:rsid w:val="00C212DA"/>
    <w:rsid w:val="00C215B0"/>
    <w:rsid w:val="00C216B2"/>
    <w:rsid w:val="00C216B3"/>
    <w:rsid w:val="00C2173C"/>
    <w:rsid w:val="00C21818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733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9"/>
    <w:rsid w:val="00C24BB1"/>
    <w:rsid w:val="00C24DF7"/>
    <w:rsid w:val="00C24F45"/>
    <w:rsid w:val="00C25344"/>
    <w:rsid w:val="00C25431"/>
    <w:rsid w:val="00C257B7"/>
    <w:rsid w:val="00C25867"/>
    <w:rsid w:val="00C25DBC"/>
    <w:rsid w:val="00C26208"/>
    <w:rsid w:val="00C263AF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AD"/>
    <w:rsid w:val="00C276EE"/>
    <w:rsid w:val="00C3008F"/>
    <w:rsid w:val="00C3033B"/>
    <w:rsid w:val="00C3046F"/>
    <w:rsid w:val="00C30522"/>
    <w:rsid w:val="00C306B6"/>
    <w:rsid w:val="00C30923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EC6"/>
    <w:rsid w:val="00C37F8D"/>
    <w:rsid w:val="00C40009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CB4"/>
    <w:rsid w:val="00C41CBC"/>
    <w:rsid w:val="00C41CDC"/>
    <w:rsid w:val="00C41F80"/>
    <w:rsid w:val="00C42063"/>
    <w:rsid w:val="00C42091"/>
    <w:rsid w:val="00C4211B"/>
    <w:rsid w:val="00C42333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527"/>
    <w:rsid w:val="00C52579"/>
    <w:rsid w:val="00C527B9"/>
    <w:rsid w:val="00C52812"/>
    <w:rsid w:val="00C52831"/>
    <w:rsid w:val="00C529AD"/>
    <w:rsid w:val="00C52A58"/>
    <w:rsid w:val="00C52BEF"/>
    <w:rsid w:val="00C52CD7"/>
    <w:rsid w:val="00C53209"/>
    <w:rsid w:val="00C5372A"/>
    <w:rsid w:val="00C53B69"/>
    <w:rsid w:val="00C53B93"/>
    <w:rsid w:val="00C53EE3"/>
    <w:rsid w:val="00C54040"/>
    <w:rsid w:val="00C541CA"/>
    <w:rsid w:val="00C5435D"/>
    <w:rsid w:val="00C545B7"/>
    <w:rsid w:val="00C5464E"/>
    <w:rsid w:val="00C54777"/>
    <w:rsid w:val="00C547ED"/>
    <w:rsid w:val="00C5495F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982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85C"/>
    <w:rsid w:val="00C57864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AA"/>
    <w:rsid w:val="00C61677"/>
    <w:rsid w:val="00C6174F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39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B93"/>
    <w:rsid w:val="00C64BCE"/>
    <w:rsid w:val="00C64CEA"/>
    <w:rsid w:val="00C651FE"/>
    <w:rsid w:val="00C6523C"/>
    <w:rsid w:val="00C652A2"/>
    <w:rsid w:val="00C653B0"/>
    <w:rsid w:val="00C65412"/>
    <w:rsid w:val="00C655B1"/>
    <w:rsid w:val="00C656EA"/>
    <w:rsid w:val="00C658BE"/>
    <w:rsid w:val="00C65B84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8A"/>
    <w:rsid w:val="00C66DAC"/>
    <w:rsid w:val="00C6700B"/>
    <w:rsid w:val="00C67169"/>
    <w:rsid w:val="00C671BE"/>
    <w:rsid w:val="00C67E3E"/>
    <w:rsid w:val="00C67EB8"/>
    <w:rsid w:val="00C67ED0"/>
    <w:rsid w:val="00C67FE4"/>
    <w:rsid w:val="00C700C0"/>
    <w:rsid w:val="00C7064F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2080"/>
    <w:rsid w:val="00C7217D"/>
    <w:rsid w:val="00C722A3"/>
    <w:rsid w:val="00C72399"/>
    <w:rsid w:val="00C7245A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80"/>
    <w:rsid w:val="00C76594"/>
    <w:rsid w:val="00C766A0"/>
    <w:rsid w:val="00C76771"/>
    <w:rsid w:val="00C769FA"/>
    <w:rsid w:val="00C76AFD"/>
    <w:rsid w:val="00C76B36"/>
    <w:rsid w:val="00C76B92"/>
    <w:rsid w:val="00C76C44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9DA"/>
    <w:rsid w:val="00C81C71"/>
    <w:rsid w:val="00C82138"/>
    <w:rsid w:val="00C82379"/>
    <w:rsid w:val="00C82A1C"/>
    <w:rsid w:val="00C82C28"/>
    <w:rsid w:val="00C82C9D"/>
    <w:rsid w:val="00C82D84"/>
    <w:rsid w:val="00C82FA3"/>
    <w:rsid w:val="00C8317E"/>
    <w:rsid w:val="00C83194"/>
    <w:rsid w:val="00C83604"/>
    <w:rsid w:val="00C83623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E8"/>
    <w:rsid w:val="00C84A7F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AB7"/>
    <w:rsid w:val="00C85AE6"/>
    <w:rsid w:val="00C85B18"/>
    <w:rsid w:val="00C85BD0"/>
    <w:rsid w:val="00C86177"/>
    <w:rsid w:val="00C8641C"/>
    <w:rsid w:val="00C86496"/>
    <w:rsid w:val="00C86768"/>
    <w:rsid w:val="00C86B4A"/>
    <w:rsid w:val="00C86DD2"/>
    <w:rsid w:val="00C86EFA"/>
    <w:rsid w:val="00C86FDC"/>
    <w:rsid w:val="00C87099"/>
    <w:rsid w:val="00C871A3"/>
    <w:rsid w:val="00C871CB"/>
    <w:rsid w:val="00C87208"/>
    <w:rsid w:val="00C87234"/>
    <w:rsid w:val="00C87332"/>
    <w:rsid w:val="00C874B5"/>
    <w:rsid w:val="00C87B24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C4"/>
    <w:rsid w:val="00C9227F"/>
    <w:rsid w:val="00C92516"/>
    <w:rsid w:val="00C92671"/>
    <w:rsid w:val="00C926CF"/>
    <w:rsid w:val="00C92DA4"/>
    <w:rsid w:val="00C92DDF"/>
    <w:rsid w:val="00C92FA6"/>
    <w:rsid w:val="00C92FE4"/>
    <w:rsid w:val="00C92FFD"/>
    <w:rsid w:val="00C93049"/>
    <w:rsid w:val="00C9313D"/>
    <w:rsid w:val="00C9331B"/>
    <w:rsid w:val="00C93408"/>
    <w:rsid w:val="00C936D7"/>
    <w:rsid w:val="00C937A6"/>
    <w:rsid w:val="00C937BA"/>
    <w:rsid w:val="00C93889"/>
    <w:rsid w:val="00C93AD6"/>
    <w:rsid w:val="00C93AE0"/>
    <w:rsid w:val="00C93BD9"/>
    <w:rsid w:val="00C93BE5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D1D"/>
    <w:rsid w:val="00C94F6D"/>
    <w:rsid w:val="00C95032"/>
    <w:rsid w:val="00C950A1"/>
    <w:rsid w:val="00C9521C"/>
    <w:rsid w:val="00C952B7"/>
    <w:rsid w:val="00C95468"/>
    <w:rsid w:val="00C9546D"/>
    <w:rsid w:val="00C957C5"/>
    <w:rsid w:val="00C95A51"/>
    <w:rsid w:val="00C95A65"/>
    <w:rsid w:val="00C95B1E"/>
    <w:rsid w:val="00C95B4C"/>
    <w:rsid w:val="00C95BA6"/>
    <w:rsid w:val="00C95BB6"/>
    <w:rsid w:val="00C95C3D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24A"/>
    <w:rsid w:val="00CA169B"/>
    <w:rsid w:val="00CA16F7"/>
    <w:rsid w:val="00CA1858"/>
    <w:rsid w:val="00CA19D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71E"/>
    <w:rsid w:val="00CB6A74"/>
    <w:rsid w:val="00CB6CC9"/>
    <w:rsid w:val="00CB6CD3"/>
    <w:rsid w:val="00CB6CD8"/>
    <w:rsid w:val="00CB6EE9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A8D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B60"/>
    <w:rsid w:val="00CC2E39"/>
    <w:rsid w:val="00CC2FC6"/>
    <w:rsid w:val="00CC2FE4"/>
    <w:rsid w:val="00CC301D"/>
    <w:rsid w:val="00CC305A"/>
    <w:rsid w:val="00CC319F"/>
    <w:rsid w:val="00CC34DA"/>
    <w:rsid w:val="00CC3529"/>
    <w:rsid w:val="00CC368C"/>
    <w:rsid w:val="00CC37C8"/>
    <w:rsid w:val="00CC392A"/>
    <w:rsid w:val="00CC3B22"/>
    <w:rsid w:val="00CC3EE3"/>
    <w:rsid w:val="00CC47C3"/>
    <w:rsid w:val="00CC493C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5C56"/>
    <w:rsid w:val="00CC6065"/>
    <w:rsid w:val="00CC6158"/>
    <w:rsid w:val="00CC6168"/>
    <w:rsid w:val="00CC63DC"/>
    <w:rsid w:val="00CC650D"/>
    <w:rsid w:val="00CC66C1"/>
    <w:rsid w:val="00CC66D8"/>
    <w:rsid w:val="00CC6702"/>
    <w:rsid w:val="00CC670B"/>
    <w:rsid w:val="00CC6A01"/>
    <w:rsid w:val="00CC6CC2"/>
    <w:rsid w:val="00CC6E38"/>
    <w:rsid w:val="00CC6EFB"/>
    <w:rsid w:val="00CC71A4"/>
    <w:rsid w:val="00CC7420"/>
    <w:rsid w:val="00CC7892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3C2"/>
    <w:rsid w:val="00CD04A7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56A"/>
    <w:rsid w:val="00CD381F"/>
    <w:rsid w:val="00CD3B9B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614E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ED6"/>
    <w:rsid w:val="00CD7F65"/>
    <w:rsid w:val="00CD7F72"/>
    <w:rsid w:val="00CE0060"/>
    <w:rsid w:val="00CE008E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0E04"/>
    <w:rsid w:val="00CE101F"/>
    <w:rsid w:val="00CE1055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567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EF8"/>
    <w:rsid w:val="00CF2FA8"/>
    <w:rsid w:val="00CF2FBE"/>
    <w:rsid w:val="00CF3109"/>
    <w:rsid w:val="00CF31F2"/>
    <w:rsid w:val="00CF32E4"/>
    <w:rsid w:val="00CF3326"/>
    <w:rsid w:val="00CF3368"/>
    <w:rsid w:val="00CF3393"/>
    <w:rsid w:val="00CF364D"/>
    <w:rsid w:val="00CF39FE"/>
    <w:rsid w:val="00CF3B28"/>
    <w:rsid w:val="00CF3DEE"/>
    <w:rsid w:val="00CF3DF5"/>
    <w:rsid w:val="00CF4046"/>
    <w:rsid w:val="00CF4072"/>
    <w:rsid w:val="00CF40F4"/>
    <w:rsid w:val="00CF4482"/>
    <w:rsid w:val="00CF44E9"/>
    <w:rsid w:val="00CF47F0"/>
    <w:rsid w:val="00CF4911"/>
    <w:rsid w:val="00CF4A53"/>
    <w:rsid w:val="00CF4BDC"/>
    <w:rsid w:val="00CF4D5E"/>
    <w:rsid w:val="00CF4E59"/>
    <w:rsid w:val="00CF4FF6"/>
    <w:rsid w:val="00CF5024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AC0"/>
    <w:rsid w:val="00CF6B67"/>
    <w:rsid w:val="00CF6D0E"/>
    <w:rsid w:val="00CF6D27"/>
    <w:rsid w:val="00CF6ED5"/>
    <w:rsid w:val="00CF6F3E"/>
    <w:rsid w:val="00CF701C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FB7"/>
    <w:rsid w:val="00D002A2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B51"/>
    <w:rsid w:val="00D02B6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AFA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518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DD5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7EE"/>
    <w:rsid w:val="00D138FC"/>
    <w:rsid w:val="00D13BED"/>
    <w:rsid w:val="00D13ECB"/>
    <w:rsid w:val="00D13F25"/>
    <w:rsid w:val="00D140FF"/>
    <w:rsid w:val="00D144E9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3A2"/>
    <w:rsid w:val="00D173C9"/>
    <w:rsid w:val="00D17426"/>
    <w:rsid w:val="00D17610"/>
    <w:rsid w:val="00D17B1D"/>
    <w:rsid w:val="00D17CDD"/>
    <w:rsid w:val="00D17DF6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B07"/>
    <w:rsid w:val="00D22E58"/>
    <w:rsid w:val="00D22F42"/>
    <w:rsid w:val="00D22F5E"/>
    <w:rsid w:val="00D23121"/>
    <w:rsid w:val="00D23170"/>
    <w:rsid w:val="00D23196"/>
    <w:rsid w:val="00D2327C"/>
    <w:rsid w:val="00D234C0"/>
    <w:rsid w:val="00D234FB"/>
    <w:rsid w:val="00D23521"/>
    <w:rsid w:val="00D23640"/>
    <w:rsid w:val="00D23857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E16"/>
    <w:rsid w:val="00D32EB8"/>
    <w:rsid w:val="00D32F5C"/>
    <w:rsid w:val="00D330E6"/>
    <w:rsid w:val="00D33170"/>
    <w:rsid w:val="00D33269"/>
    <w:rsid w:val="00D3329E"/>
    <w:rsid w:val="00D33440"/>
    <w:rsid w:val="00D33471"/>
    <w:rsid w:val="00D335B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AE1"/>
    <w:rsid w:val="00D37E04"/>
    <w:rsid w:val="00D37EDE"/>
    <w:rsid w:val="00D400F3"/>
    <w:rsid w:val="00D402CE"/>
    <w:rsid w:val="00D40A09"/>
    <w:rsid w:val="00D40B6C"/>
    <w:rsid w:val="00D40B87"/>
    <w:rsid w:val="00D4121E"/>
    <w:rsid w:val="00D41450"/>
    <w:rsid w:val="00D414A0"/>
    <w:rsid w:val="00D4160C"/>
    <w:rsid w:val="00D4165B"/>
    <w:rsid w:val="00D4165E"/>
    <w:rsid w:val="00D41851"/>
    <w:rsid w:val="00D41A2B"/>
    <w:rsid w:val="00D41D73"/>
    <w:rsid w:val="00D41F90"/>
    <w:rsid w:val="00D4247D"/>
    <w:rsid w:val="00D42747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2D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C8"/>
    <w:rsid w:val="00D479DD"/>
    <w:rsid w:val="00D47ABF"/>
    <w:rsid w:val="00D47B00"/>
    <w:rsid w:val="00D47D13"/>
    <w:rsid w:val="00D47E37"/>
    <w:rsid w:val="00D47E4D"/>
    <w:rsid w:val="00D47EA6"/>
    <w:rsid w:val="00D47EB9"/>
    <w:rsid w:val="00D47F39"/>
    <w:rsid w:val="00D47F4B"/>
    <w:rsid w:val="00D47F79"/>
    <w:rsid w:val="00D501E3"/>
    <w:rsid w:val="00D5053D"/>
    <w:rsid w:val="00D5060D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34"/>
    <w:rsid w:val="00D52606"/>
    <w:rsid w:val="00D52641"/>
    <w:rsid w:val="00D5267A"/>
    <w:rsid w:val="00D52734"/>
    <w:rsid w:val="00D52C18"/>
    <w:rsid w:val="00D52D54"/>
    <w:rsid w:val="00D52DD7"/>
    <w:rsid w:val="00D52F4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5CE"/>
    <w:rsid w:val="00D556BB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35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610"/>
    <w:rsid w:val="00D57644"/>
    <w:rsid w:val="00D578FE"/>
    <w:rsid w:val="00D57A2A"/>
    <w:rsid w:val="00D57C94"/>
    <w:rsid w:val="00D57CCE"/>
    <w:rsid w:val="00D57CEC"/>
    <w:rsid w:val="00D57D3B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5B6"/>
    <w:rsid w:val="00D617F3"/>
    <w:rsid w:val="00D61986"/>
    <w:rsid w:val="00D61B44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88E"/>
    <w:rsid w:val="00D718F2"/>
    <w:rsid w:val="00D71A17"/>
    <w:rsid w:val="00D71AED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D29"/>
    <w:rsid w:val="00D72E3A"/>
    <w:rsid w:val="00D73059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67A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19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C7F"/>
    <w:rsid w:val="00D82CB3"/>
    <w:rsid w:val="00D82CC1"/>
    <w:rsid w:val="00D82DC6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AFC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6A3"/>
    <w:rsid w:val="00D84778"/>
    <w:rsid w:val="00D84D1E"/>
    <w:rsid w:val="00D84E53"/>
    <w:rsid w:val="00D84F3C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D04"/>
    <w:rsid w:val="00D85D5C"/>
    <w:rsid w:val="00D85F34"/>
    <w:rsid w:val="00D85FD6"/>
    <w:rsid w:val="00D8608A"/>
    <w:rsid w:val="00D861A0"/>
    <w:rsid w:val="00D8640B"/>
    <w:rsid w:val="00D8652F"/>
    <w:rsid w:val="00D86639"/>
    <w:rsid w:val="00D866A2"/>
    <w:rsid w:val="00D86704"/>
    <w:rsid w:val="00D8674B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F9"/>
    <w:rsid w:val="00D936AE"/>
    <w:rsid w:val="00D93717"/>
    <w:rsid w:val="00D9393F"/>
    <w:rsid w:val="00D93953"/>
    <w:rsid w:val="00D93AF9"/>
    <w:rsid w:val="00D93BF7"/>
    <w:rsid w:val="00D93DEA"/>
    <w:rsid w:val="00D93E1B"/>
    <w:rsid w:val="00D93F67"/>
    <w:rsid w:val="00D940D1"/>
    <w:rsid w:val="00D943E8"/>
    <w:rsid w:val="00D9443E"/>
    <w:rsid w:val="00D9455D"/>
    <w:rsid w:val="00D9459C"/>
    <w:rsid w:val="00D945AF"/>
    <w:rsid w:val="00D94725"/>
    <w:rsid w:val="00D947E6"/>
    <w:rsid w:val="00D947F8"/>
    <w:rsid w:val="00D9499B"/>
    <w:rsid w:val="00D94A74"/>
    <w:rsid w:val="00D94AA1"/>
    <w:rsid w:val="00D94B89"/>
    <w:rsid w:val="00D94BC3"/>
    <w:rsid w:val="00D94C72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4B1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823"/>
    <w:rsid w:val="00DA4A7F"/>
    <w:rsid w:val="00DA4D49"/>
    <w:rsid w:val="00DA4E57"/>
    <w:rsid w:val="00DA4F0A"/>
    <w:rsid w:val="00DA5088"/>
    <w:rsid w:val="00DA54B1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71D"/>
    <w:rsid w:val="00DA7782"/>
    <w:rsid w:val="00DA7A64"/>
    <w:rsid w:val="00DA7ABB"/>
    <w:rsid w:val="00DA7B8B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9DB"/>
    <w:rsid w:val="00DB1AA4"/>
    <w:rsid w:val="00DB1C88"/>
    <w:rsid w:val="00DB1CE9"/>
    <w:rsid w:val="00DB2074"/>
    <w:rsid w:val="00DB2141"/>
    <w:rsid w:val="00DB23EF"/>
    <w:rsid w:val="00DB24AD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747"/>
    <w:rsid w:val="00DB397C"/>
    <w:rsid w:val="00DB3BC7"/>
    <w:rsid w:val="00DB3C72"/>
    <w:rsid w:val="00DB3CEE"/>
    <w:rsid w:val="00DB3E80"/>
    <w:rsid w:val="00DB4825"/>
    <w:rsid w:val="00DB4827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4E48"/>
    <w:rsid w:val="00DB507D"/>
    <w:rsid w:val="00DB51B0"/>
    <w:rsid w:val="00DB520E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1DC"/>
    <w:rsid w:val="00DC12A5"/>
    <w:rsid w:val="00DC1301"/>
    <w:rsid w:val="00DC1422"/>
    <w:rsid w:val="00DC14E1"/>
    <w:rsid w:val="00DC17E9"/>
    <w:rsid w:val="00DC198A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25"/>
    <w:rsid w:val="00DD00D8"/>
    <w:rsid w:val="00DD03D6"/>
    <w:rsid w:val="00DD0457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AC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80E"/>
    <w:rsid w:val="00DD4877"/>
    <w:rsid w:val="00DD4986"/>
    <w:rsid w:val="00DD4BA3"/>
    <w:rsid w:val="00DD4BE2"/>
    <w:rsid w:val="00DD4F63"/>
    <w:rsid w:val="00DD506F"/>
    <w:rsid w:val="00DD5189"/>
    <w:rsid w:val="00DD5238"/>
    <w:rsid w:val="00DD55BC"/>
    <w:rsid w:val="00DD5706"/>
    <w:rsid w:val="00DD5B0A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ABF"/>
    <w:rsid w:val="00DD6C49"/>
    <w:rsid w:val="00DD7308"/>
    <w:rsid w:val="00DD7444"/>
    <w:rsid w:val="00DD77EC"/>
    <w:rsid w:val="00DD7938"/>
    <w:rsid w:val="00DD7960"/>
    <w:rsid w:val="00DD7A08"/>
    <w:rsid w:val="00DD7A45"/>
    <w:rsid w:val="00DD7B88"/>
    <w:rsid w:val="00DD7DC8"/>
    <w:rsid w:val="00DD7DD8"/>
    <w:rsid w:val="00DD7E38"/>
    <w:rsid w:val="00DD7E5F"/>
    <w:rsid w:val="00DD7FAD"/>
    <w:rsid w:val="00DE0325"/>
    <w:rsid w:val="00DE0508"/>
    <w:rsid w:val="00DE0767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C63"/>
    <w:rsid w:val="00DE1C97"/>
    <w:rsid w:val="00DE1F23"/>
    <w:rsid w:val="00DE1FDE"/>
    <w:rsid w:val="00DE25A1"/>
    <w:rsid w:val="00DE264E"/>
    <w:rsid w:val="00DE2D51"/>
    <w:rsid w:val="00DE2FCA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CF8"/>
    <w:rsid w:val="00DE4DB0"/>
    <w:rsid w:val="00DE524F"/>
    <w:rsid w:val="00DE552C"/>
    <w:rsid w:val="00DE56CC"/>
    <w:rsid w:val="00DE582A"/>
    <w:rsid w:val="00DE5837"/>
    <w:rsid w:val="00DE5A8F"/>
    <w:rsid w:val="00DE5C5F"/>
    <w:rsid w:val="00DE5EB5"/>
    <w:rsid w:val="00DE615E"/>
    <w:rsid w:val="00DE6479"/>
    <w:rsid w:val="00DE64F0"/>
    <w:rsid w:val="00DE65C5"/>
    <w:rsid w:val="00DE65D4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7E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3EA"/>
    <w:rsid w:val="00DF7453"/>
    <w:rsid w:val="00DF7501"/>
    <w:rsid w:val="00DF7546"/>
    <w:rsid w:val="00DF7829"/>
    <w:rsid w:val="00DF7840"/>
    <w:rsid w:val="00DF788D"/>
    <w:rsid w:val="00DF7A5B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94"/>
    <w:rsid w:val="00E014A9"/>
    <w:rsid w:val="00E01A91"/>
    <w:rsid w:val="00E01ADD"/>
    <w:rsid w:val="00E021C3"/>
    <w:rsid w:val="00E02263"/>
    <w:rsid w:val="00E0243D"/>
    <w:rsid w:val="00E02533"/>
    <w:rsid w:val="00E025DD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407"/>
    <w:rsid w:val="00E049F7"/>
    <w:rsid w:val="00E049FB"/>
    <w:rsid w:val="00E04BF2"/>
    <w:rsid w:val="00E04E7F"/>
    <w:rsid w:val="00E04F0A"/>
    <w:rsid w:val="00E052BE"/>
    <w:rsid w:val="00E05400"/>
    <w:rsid w:val="00E05889"/>
    <w:rsid w:val="00E0590C"/>
    <w:rsid w:val="00E05A12"/>
    <w:rsid w:val="00E05B6C"/>
    <w:rsid w:val="00E05BFF"/>
    <w:rsid w:val="00E05C87"/>
    <w:rsid w:val="00E05CB4"/>
    <w:rsid w:val="00E05E92"/>
    <w:rsid w:val="00E05FBB"/>
    <w:rsid w:val="00E05FBE"/>
    <w:rsid w:val="00E060C7"/>
    <w:rsid w:val="00E06222"/>
    <w:rsid w:val="00E0625D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18C"/>
    <w:rsid w:val="00E1025D"/>
    <w:rsid w:val="00E10376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990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83"/>
    <w:rsid w:val="00E13CAC"/>
    <w:rsid w:val="00E13CFD"/>
    <w:rsid w:val="00E13D8A"/>
    <w:rsid w:val="00E13D9E"/>
    <w:rsid w:val="00E13EC2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76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F"/>
    <w:rsid w:val="00E15B8D"/>
    <w:rsid w:val="00E15BC4"/>
    <w:rsid w:val="00E15DB5"/>
    <w:rsid w:val="00E15DFD"/>
    <w:rsid w:val="00E15E01"/>
    <w:rsid w:val="00E15E41"/>
    <w:rsid w:val="00E15EDE"/>
    <w:rsid w:val="00E16045"/>
    <w:rsid w:val="00E160A8"/>
    <w:rsid w:val="00E161A9"/>
    <w:rsid w:val="00E164AD"/>
    <w:rsid w:val="00E16503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127"/>
    <w:rsid w:val="00E20206"/>
    <w:rsid w:val="00E204BE"/>
    <w:rsid w:val="00E20A79"/>
    <w:rsid w:val="00E20C41"/>
    <w:rsid w:val="00E20D11"/>
    <w:rsid w:val="00E20D35"/>
    <w:rsid w:val="00E213CB"/>
    <w:rsid w:val="00E213F1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2C2"/>
    <w:rsid w:val="00E23328"/>
    <w:rsid w:val="00E2349A"/>
    <w:rsid w:val="00E23845"/>
    <w:rsid w:val="00E238AE"/>
    <w:rsid w:val="00E23AA3"/>
    <w:rsid w:val="00E23B71"/>
    <w:rsid w:val="00E23FBA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8B9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31B9"/>
    <w:rsid w:val="00E3333B"/>
    <w:rsid w:val="00E3335A"/>
    <w:rsid w:val="00E3355F"/>
    <w:rsid w:val="00E338D1"/>
    <w:rsid w:val="00E33958"/>
    <w:rsid w:val="00E33996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A3E"/>
    <w:rsid w:val="00E36B2B"/>
    <w:rsid w:val="00E36C53"/>
    <w:rsid w:val="00E36DF9"/>
    <w:rsid w:val="00E3701E"/>
    <w:rsid w:val="00E37081"/>
    <w:rsid w:val="00E37181"/>
    <w:rsid w:val="00E374F5"/>
    <w:rsid w:val="00E375E6"/>
    <w:rsid w:val="00E37610"/>
    <w:rsid w:val="00E37733"/>
    <w:rsid w:val="00E37851"/>
    <w:rsid w:val="00E37AEB"/>
    <w:rsid w:val="00E37F60"/>
    <w:rsid w:val="00E40001"/>
    <w:rsid w:val="00E40355"/>
    <w:rsid w:val="00E404C4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B4D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15E"/>
    <w:rsid w:val="00E462DF"/>
    <w:rsid w:val="00E46307"/>
    <w:rsid w:val="00E4630D"/>
    <w:rsid w:val="00E464DB"/>
    <w:rsid w:val="00E465E1"/>
    <w:rsid w:val="00E4665E"/>
    <w:rsid w:val="00E46977"/>
    <w:rsid w:val="00E46A69"/>
    <w:rsid w:val="00E46CDE"/>
    <w:rsid w:val="00E46E92"/>
    <w:rsid w:val="00E46FDB"/>
    <w:rsid w:val="00E470F5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46C"/>
    <w:rsid w:val="00E514FE"/>
    <w:rsid w:val="00E5156E"/>
    <w:rsid w:val="00E515BA"/>
    <w:rsid w:val="00E517B9"/>
    <w:rsid w:val="00E51871"/>
    <w:rsid w:val="00E518DB"/>
    <w:rsid w:val="00E51BAE"/>
    <w:rsid w:val="00E51D71"/>
    <w:rsid w:val="00E51F89"/>
    <w:rsid w:val="00E521FB"/>
    <w:rsid w:val="00E5241C"/>
    <w:rsid w:val="00E524B8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59A"/>
    <w:rsid w:val="00E53618"/>
    <w:rsid w:val="00E538AF"/>
    <w:rsid w:val="00E53A8D"/>
    <w:rsid w:val="00E53CA4"/>
    <w:rsid w:val="00E541DA"/>
    <w:rsid w:val="00E5421A"/>
    <w:rsid w:val="00E54513"/>
    <w:rsid w:val="00E54821"/>
    <w:rsid w:val="00E54D2E"/>
    <w:rsid w:val="00E54E8B"/>
    <w:rsid w:val="00E54F6A"/>
    <w:rsid w:val="00E54F83"/>
    <w:rsid w:val="00E551C9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6D80"/>
    <w:rsid w:val="00E57009"/>
    <w:rsid w:val="00E572D2"/>
    <w:rsid w:val="00E572F5"/>
    <w:rsid w:val="00E573D8"/>
    <w:rsid w:val="00E57585"/>
    <w:rsid w:val="00E575DC"/>
    <w:rsid w:val="00E5785E"/>
    <w:rsid w:val="00E57A34"/>
    <w:rsid w:val="00E57A4E"/>
    <w:rsid w:val="00E57CBF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DA2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472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90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C98"/>
    <w:rsid w:val="00E74F69"/>
    <w:rsid w:val="00E74FCC"/>
    <w:rsid w:val="00E7506A"/>
    <w:rsid w:val="00E75287"/>
    <w:rsid w:val="00E75879"/>
    <w:rsid w:val="00E758BF"/>
    <w:rsid w:val="00E758E8"/>
    <w:rsid w:val="00E7597E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1EFE"/>
    <w:rsid w:val="00E822BE"/>
    <w:rsid w:val="00E822F6"/>
    <w:rsid w:val="00E82311"/>
    <w:rsid w:val="00E826CC"/>
    <w:rsid w:val="00E8274E"/>
    <w:rsid w:val="00E827C1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161"/>
    <w:rsid w:val="00E8339F"/>
    <w:rsid w:val="00E833F4"/>
    <w:rsid w:val="00E83406"/>
    <w:rsid w:val="00E836EF"/>
    <w:rsid w:val="00E8376C"/>
    <w:rsid w:val="00E83778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3C3"/>
    <w:rsid w:val="00E91437"/>
    <w:rsid w:val="00E914F4"/>
    <w:rsid w:val="00E91686"/>
    <w:rsid w:val="00E91756"/>
    <w:rsid w:val="00E917BB"/>
    <w:rsid w:val="00E917CB"/>
    <w:rsid w:val="00E9187D"/>
    <w:rsid w:val="00E91A68"/>
    <w:rsid w:val="00E91AE6"/>
    <w:rsid w:val="00E91B14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917"/>
    <w:rsid w:val="00E949CA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7D7"/>
    <w:rsid w:val="00EA2810"/>
    <w:rsid w:val="00EA2B62"/>
    <w:rsid w:val="00EA2CB3"/>
    <w:rsid w:val="00EA2E1A"/>
    <w:rsid w:val="00EA30FD"/>
    <w:rsid w:val="00EA3549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626"/>
    <w:rsid w:val="00EA6992"/>
    <w:rsid w:val="00EA6CC3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2138"/>
    <w:rsid w:val="00EB213A"/>
    <w:rsid w:val="00EB229F"/>
    <w:rsid w:val="00EB2411"/>
    <w:rsid w:val="00EB256D"/>
    <w:rsid w:val="00EB2751"/>
    <w:rsid w:val="00EB27BA"/>
    <w:rsid w:val="00EB2866"/>
    <w:rsid w:val="00EB2A9D"/>
    <w:rsid w:val="00EB2BE8"/>
    <w:rsid w:val="00EB2DD9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55F"/>
    <w:rsid w:val="00EB5686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3ED"/>
    <w:rsid w:val="00EB743E"/>
    <w:rsid w:val="00EB74E9"/>
    <w:rsid w:val="00EB76FF"/>
    <w:rsid w:val="00EB7814"/>
    <w:rsid w:val="00EB7930"/>
    <w:rsid w:val="00EB7B49"/>
    <w:rsid w:val="00EB7C03"/>
    <w:rsid w:val="00EB7C3B"/>
    <w:rsid w:val="00EB7CE4"/>
    <w:rsid w:val="00EC01D3"/>
    <w:rsid w:val="00EC01EA"/>
    <w:rsid w:val="00EC0683"/>
    <w:rsid w:val="00EC069F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49"/>
    <w:rsid w:val="00EC14C6"/>
    <w:rsid w:val="00EC1531"/>
    <w:rsid w:val="00EC1763"/>
    <w:rsid w:val="00EC191F"/>
    <w:rsid w:val="00EC19DE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30E"/>
    <w:rsid w:val="00EC2383"/>
    <w:rsid w:val="00EC28C4"/>
    <w:rsid w:val="00EC2AD6"/>
    <w:rsid w:val="00EC2B76"/>
    <w:rsid w:val="00EC2DF8"/>
    <w:rsid w:val="00EC2F7B"/>
    <w:rsid w:val="00EC30B2"/>
    <w:rsid w:val="00EC3299"/>
    <w:rsid w:val="00EC32C7"/>
    <w:rsid w:val="00EC350B"/>
    <w:rsid w:val="00EC3619"/>
    <w:rsid w:val="00EC38B0"/>
    <w:rsid w:val="00EC3936"/>
    <w:rsid w:val="00EC3BF0"/>
    <w:rsid w:val="00EC3DAB"/>
    <w:rsid w:val="00EC3F46"/>
    <w:rsid w:val="00EC405E"/>
    <w:rsid w:val="00EC42DC"/>
    <w:rsid w:val="00EC42DF"/>
    <w:rsid w:val="00EC4368"/>
    <w:rsid w:val="00EC43CB"/>
    <w:rsid w:val="00EC454D"/>
    <w:rsid w:val="00EC4589"/>
    <w:rsid w:val="00EC4855"/>
    <w:rsid w:val="00EC488F"/>
    <w:rsid w:val="00EC4AAD"/>
    <w:rsid w:val="00EC4C46"/>
    <w:rsid w:val="00EC4DDE"/>
    <w:rsid w:val="00EC4DDF"/>
    <w:rsid w:val="00EC507C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BBB"/>
    <w:rsid w:val="00EC6C05"/>
    <w:rsid w:val="00EC6F8B"/>
    <w:rsid w:val="00EC7027"/>
    <w:rsid w:val="00EC7047"/>
    <w:rsid w:val="00EC70B8"/>
    <w:rsid w:val="00EC713B"/>
    <w:rsid w:val="00EC7174"/>
    <w:rsid w:val="00EC72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71"/>
    <w:rsid w:val="00ED03AC"/>
    <w:rsid w:val="00ED03D4"/>
    <w:rsid w:val="00ED053B"/>
    <w:rsid w:val="00ED069E"/>
    <w:rsid w:val="00ED0847"/>
    <w:rsid w:val="00ED0EA9"/>
    <w:rsid w:val="00ED10D6"/>
    <w:rsid w:val="00ED1109"/>
    <w:rsid w:val="00ED117C"/>
    <w:rsid w:val="00ED13EC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1C1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318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9C8"/>
    <w:rsid w:val="00ED7A69"/>
    <w:rsid w:val="00ED7F1F"/>
    <w:rsid w:val="00EE0181"/>
    <w:rsid w:val="00EE0204"/>
    <w:rsid w:val="00EE02BC"/>
    <w:rsid w:val="00EE02EB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7"/>
    <w:rsid w:val="00EE276A"/>
    <w:rsid w:val="00EE2857"/>
    <w:rsid w:val="00EE2887"/>
    <w:rsid w:val="00EE28B3"/>
    <w:rsid w:val="00EE28E6"/>
    <w:rsid w:val="00EE2A01"/>
    <w:rsid w:val="00EE2CF7"/>
    <w:rsid w:val="00EE2DB7"/>
    <w:rsid w:val="00EE2DC6"/>
    <w:rsid w:val="00EE2DFD"/>
    <w:rsid w:val="00EE2F77"/>
    <w:rsid w:val="00EE3014"/>
    <w:rsid w:val="00EE315E"/>
    <w:rsid w:val="00EE31AD"/>
    <w:rsid w:val="00EE32AD"/>
    <w:rsid w:val="00EE32C4"/>
    <w:rsid w:val="00EE3553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27E"/>
    <w:rsid w:val="00EE73C6"/>
    <w:rsid w:val="00EE7756"/>
    <w:rsid w:val="00EE7A43"/>
    <w:rsid w:val="00EE7B0C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CEA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1C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66"/>
    <w:rsid w:val="00EF52F4"/>
    <w:rsid w:val="00EF535C"/>
    <w:rsid w:val="00EF54FB"/>
    <w:rsid w:val="00EF558A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10C4"/>
    <w:rsid w:val="00F014CA"/>
    <w:rsid w:val="00F016B0"/>
    <w:rsid w:val="00F01714"/>
    <w:rsid w:val="00F01962"/>
    <w:rsid w:val="00F01A20"/>
    <w:rsid w:val="00F01A70"/>
    <w:rsid w:val="00F01A9A"/>
    <w:rsid w:val="00F01AE0"/>
    <w:rsid w:val="00F01B2E"/>
    <w:rsid w:val="00F01E3D"/>
    <w:rsid w:val="00F01EA5"/>
    <w:rsid w:val="00F02276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C1F"/>
    <w:rsid w:val="00F02CFF"/>
    <w:rsid w:val="00F02D1C"/>
    <w:rsid w:val="00F02FBF"/>
    <w:rsid w:val="00F03190"/>
    <w:rsid w:val="00F0327A"/>
    <w:rsid w:val="00F03815"/>
    <w:rsid w:val="00F03883"/>
    <w:rsid w:val="00F03B7A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A84"/>
    <w:rsid w:val="00F04BC7"/>
    <w:rsid w:val="00F04BD4"/>
    <w:rsid w:val="00F04BDF"/>
    <w:rsid w:val="00F04C89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339"/>
    <w:rsid w:val="00F123FF"/>
    <w:rsid w:val="00F1255B"/>
    <w:rsid w:val="00F126B8"/>
    <w:rsid w:val="00F127FD"/>
    <w:rsid w:val="00F128CD"/>
    <w:rsid w:val="00F12963"/>
    <w:rsid w:val="00F12BBD"/>
    <w:rsid w:val="00F12F25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CB"/>
    <w:rsid w:val="00F14972"/>
    <w:rsid w:val="00F14B07"/>
    <w:rsid w:val="00F14BC1"/>
    <w:rsid w:val="00F14C38"/>
    <w:rsid w:val="00F14D8A"/>
    <w:rsid w:val="00F14DD0"/>
    <w:rsid w:val="00F14F68"/>
    <w:rsid w:val="00F151A4"/>
    <w:rsid w:val="00F1534B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809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9A"/>
    <w:rsid w:val="00F27D09"/>
    <w:rsid w:val="00F27EBA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BC"/>
    <w:rsid w:val="00F31EC3"/>
    <w:rsid w:val="00F3215F"/>
    <w:rsid w:val="00F3217C"/>
    <w:rsid w:val="00F3238D"/>
    <w:rsid w:val="00F3240A"/>
    <w:rsid w:val="00F32685"/>
    <w:rsid w:val="00F328CB"/>
    <w:rsid w:val="00F32A4C"/>
    <w:rsid w:val="00F32A92"/>
    <w:rsid w:val="00F32F63"/>
    <w:rsid w:val="00F330B0"/>
    <w:rsid w:val="00F3315A"/>
    <w:rsid w:val="00F33468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24"/>
    <w:rsid w:val="00F34B3D"/>
    <w:rsid w:val="00F34BAD"/>
    <w:rsid w:val="00F34BDC"/>
    <w:rsid w:val="00F34C94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0FB4"/>
    <w:rsid w:val="00F411E5"/>
    <w:rsid w:val="00F41242"/>
    <w:rsid w:val="00F41474"/>
    <w:rsid w:val="00F414F3"/>
    <w:rsid w:val="00F4174D"/>
    <w:rsid w:val="00F41A7D"/>
    <w:rsid w:val="00F41C8E"/>
    <w:rsid w:val="00F41D43"/>
    <w:rsid w:val="00F41D73"/>
    <w:rsid w:val="00F41EDA"/>
    <w:rsid w:val="00F42218"/>
    <w:rsid w:val="00F42326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BD"/>
    <w:rsid w:val="00F4366B"/>
    <w:rsid w:val="00F4367B"/>
    <w:rsid w:val="00F43709"/>
    <w:rsid w:val="00F43995"/>
    <w:rsid w:val="00F439D0"/>
    <w:rsid w:val="00F43C29"/>
    <w:rsid w:val="00F43D6E"/>
    <w:rsid w:val="00F44102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8AB"/>
    <w:rsid w:val="00F50A8A"/>
    <w:rsid w:val="00F50C96"/>
    <w:rsid w:val="00F50CF7"/>
    <w:rsid w:val="00F50E80"/>
    <w:rsid w:val="00F50EA9"/>
    <w:rsid w:val="00F50F59"/>
    <w:rsid w:val="00F510DF"/>
    <w:rsid w:val="00F51226"/>
    <w:rsid w:val="00F51239"/>
    <w:rsid w:val="00F5136C"/>
    <w:rsid w:val="00F51597"/>
    <w:rsid w:val="00F5174F"/>
    <w:rsid w:val="00F51D60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C77"/>
    <w:rsid w:val="00F55DC5"/>
    <w:rsid w:val="00F55EDA"/>
    <w:rsid w:val="00F55F3E"/>
    <w:rsid w:val="00F560AF"/>
    <w:rsid w:val="00F5633C"/>
    <w:rsid w:val="00F56502"/>
    <w:rsid w:val="00F56583"/>
    <w:rsid w:val="00F565BB"/>
    <w:rsid w:val="00F5688B"/>
    <w:rsid w:val="00F56B5D"/>
    <w:rsid w:val="00F56BD5"/>
    <w:rsid w:val="00F56C02"/>
    <w:rsid w:val="00F56C33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D56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559"/>
    <w:rsid w:val="00F635B3"/>
    <w:rsid w:val="00F63948"/>
    <w:rsid w:val="00F639AE"/>
    <w:rsid w:val="00F63A01"/>
    <w:rsid w:val="00F63A1B"/>
    <w:rsid w:val="00F63B9A"/>
    <w:rsid w:val="00F63CE7"/>
    <w:rsid w:val="00F63D30"/>
    <w:rsid w:val="00F63E87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13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C9A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903"/>
    <w:rsid w:val="00F76924"/>
    <w:rsid w:val="00F76CB9"/>
    <w:rsid w:val="00F76D72"/>
    <w:rsid w:val="00F76DAB"/>
    <w:rsid w:val="00F76FF0"/>
    <w:rsid w:val="00F77470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C73"/>
    <w:rsid w:val="00F84D32"/>
    <w:rsid w:val="00F84FCF"/>
    <w:rsid w:val="00F85016"/>
    <w:rsid w:val="00F851F5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A7D"/>
    <w:rsid w:val="00F87B23"/>
    <w:rsid w:val="00F87B56"/>
    <w:rsid w:val="00F87D6C"/>
    <w:rsid w:val="00F90114"/>
    <w:rsid w:val="00F90132"/>
    <w:rsid w:val="00F901DA"/>
    <w:rsid w:val="00F9020A"/>
    <w:rsid w:val="00F9043C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D99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B6"/>
    <w:rsid w:val="00F943D0"/>
    <w:rsid w:val="00F94547"/>
    <w:rsid w:val="00F94683"/>
    <w:rsid w:val="00F9476E"/>
    <w:rsid w:val="00F947CC"/>
    <w:rsid w:val="00F947CE"/>
    <w:rsid w:val="00F947D0"/>
    <w:rsid w:val="00F949AA"/>
    <w:rsid w:val="00F94B43"/>
    <w:rsid w:val="00F94C4D"/>
    <w:rsid w:val="00F94E32"/>
    <w:rsid w:val="00F95111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6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BCF"/>
    <w:rsid w:val="00FA0C7A"/>
    <w:rsid w:val="00FA0E75"/>
    <w:rsid w:val="00FA10D4"/>
    <w:rsid w:val="00FA1589"/>
    <w:rsid w:val="00FA1607"/>
    <w:rsid w:val="00FA196C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20"/>
    <w:rsid w:val="00FA2B62"/>
    <w:rsid w:val="00FA2B65"/>
    <w:rsid w:val="00FA2DFE"/>
    <w:rsid w:val="00FA310D"/>
    <w:rsid w:val="00FA32CD"/>
    <w:rsid w:val="00FA332B"/>
    <w:rsid w:val="00FA343E"/>
    <w:rsid w:val="00FA3550"/>
    <w:rsid w:val="00FA3CC8"/>
    <w:rsid w:val="00FA3F20"/>
    <w:rsid w:val="00FA41C4"/>
    <w:rsid w:val="00FA45D6"/>
    <w:rsid w:val="00FA46A3"/>
    <w:rsid w:val="00FA46C1"/>
    <w:rsid w:val="00FA490A"/>
    <w:rsid w:val="00FA49F5"/>
    <w:rsid w:val="00FA4B39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1E4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94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222D"/>
    <w:rsid w:val="00FB2279"/>
    <w:rsid w:val="00FB22ED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AE"/>
    <w:rsid w:val="00FB32BB"/>
    <w:rsid w:val="00FB3373"/>
    <w:rsid w:val="00FB346C"/>
    <w:rsid w:val="00FB347A"/>
    <w:rsid w:val="00FB357F"/>
    <w:rsid w:val="00FB361C"/>
    <w:rsid w:val="00FB3659"/>
    <w:rsid w:val="00FB37B5"/>
    <w:rsid w:val="00FB39CF"/>
    <w:rsid w:val="00FB3AF6"/>
    <w:rsid w:val="00FB3ED7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338"/>
    <w:rsid w:val="00FB63F3"/>
    <w:rsid w:val="00FB6676"/>
    <w:rsid w:val="00FB668A"/>
    <w:rsid w:val="00FB669C"/>
    <w:rsid w:val="00FB66EC"/>
    <w:rsid w:val="00FB6715"/>
    <w:rsid w:val="00FB688C"/>
    <w:rsid w:val="00FB6980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949"/>
    <w:rsid w:val="00FC0CC3"/>
    <w:rsid w:val="00FC0E55"/>
    <w:rsid w:val="00FC1191"/>
    <w:rsid w:val="00FC1336"/>
    <w:rsid w:val="00FC135C"/>
    <w:rsid w:val="00FC191F"/>
    <w:rsid w:val="00FC1924"/>
    <w:rsid w:val="00FC1AED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CE2"/>
    <w:rsid w:val="00FC6F0D"/>
    <w:rsid w:val="00FC6F14"/>
    <w:rsid w:val="00FC6F35"/>
    <w:rsid w:val="00FC6FA9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476"/>
    <w:rsid w:val="00FD1695"/>
    <w:rsid w:val="00FD16DD"/>
    <w:rsid w:val="00FD19B1"/>
    <w:rsid w:val="00FD1B28"/>
    <w:rsid w:val="00FD1B58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F4B"/>
    <w:rsid w:val="00FD31BF"/>
    <w:rsid w:val="00FD33A9"/>
    <w:rsid w:val="00FD3428"/>
    <w:rsid w:val="00FD34A1"/>
    <w:rsid w:val="00FD355F"/>
    <w:rsid w:val="00FD3579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09E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B24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BD6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F6"/>
    <w:rsid w:val="00FE58AD"/>
    <w:rsid w:val="00FE5D0C"/>
    <w:rsid w:val="00FE5D76"/>
    <w:rsid w:val="00FE634A"/>
    <w:rsid w:val="00FE65BF"/>
    <w:rsid w:val="00FE6711"/>
    <w:rsid w:val="00FE6863"/>
    <w:rsid w:val="00FE6AAB"/>
    <w:rsid w:val="00FE6B04"/>
    <w:rsid w:val="00FE6C90"/>
    <w:rsid w:val="00FE6FD0"/>
    <w:rsid w:val="00FE704D"/>
    <w:rsid w:val="00FE70FC"/>
    <w:rsid w:val="00FE71C7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72B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20C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278"/>
    <w:rsid w:val="00FF62D9"/>
    <w:rsid w:val="00FF63A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0FF7FBE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7F9D7C"/>
  <w15:docId w15:val="{5338CDAF-6B6B-4379-ACE1-1BB08AF5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E55E3-F9AD-4395-8737-D744BEDF40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3ED90-3311-4082-AEC5-25BC6D27B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956</TotalTime>
  <Pages>10</Pages>
  <Words>1916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subject/>
  <dc:creator>Korakot Hantrakul</dc:creator>
  <cp:keywords/>
  <dc:description/>
  <cp:lastModifiedBy>Pintip, Chantaket</cp:lastModifiedBy>
  <cp:revision>113</cp:revision>
  <cp:lastPrinted>2024-07-27T10:43:00Z</cp:lastPrinted>
  <dcterms:created xsi:type="dcterms:W3CDTF">2024-10-21T01:38:00Z</dcterms:created>
  <dcterms:modified xsi:type="dcterms:W3CDTF">2024-10-30T10:26:00Z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</Properties>
</file>