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06544" w14:textId="77777777"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195C5C">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14:paraId="77B9BC70"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14:paraId="2B7F139E"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14:paraId="452062D9" w14:textId="77777777"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14:paraId="067CFF7E" w14:textId="77777777" w:rsidR="00AE5D2D" w:rsidRPr="00AE5D2D" w:rsidRDefault="00AE5D2D" w:rsidP="00AE5D2D">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 xml:space="preserve">CHUWIT FARM (2019) </w:t>
      </w:r>
      <w:r w:rsidRPr="00AE5D2D">
        <w:rPr>
          <w:rFonts w:ascii="Times New Roman" w:hAnsi="Times New Roman"/>
          <w:b/>
          <w:bCs/>
          <w:sz w:val="28"/>
          <w:szCs w:val="28"/>
        </w:rPr>
        <w:t xml:space="preserve">PUBLIC COMPANY LIMITED </w:t>
      </w:r>
    </w:p>
    <w:p w14:paraId="48E66BF9" w14:textId="77777777" w:rsidR="00997357" w:rsidRPr="009350A1" w:rsidRDefault="00997357" w:rsidP="00997357">
      <w:pPr>
        <w:rPr>
          <w:rFonts w:ascii="Times New Roman" w:hAnsi="Times New Roman"/>
          <w:b/>
          <w:bCs/>
          <w:sz w:val="28"/>
          <w:szCs w:val="28"/>
        </w:rPr>
      </w:pPr>
    </w:p>
    <w:p w14:paraId="4AC8F969" w14:textId="77777777" w:rsidR="00997357" w:rsidRPr="00A677BA" w:rsidRDefault="00997357" w:rsidP="00997357">
      <w:pPr>
        <w:rPr>
          <w:rFonts w:ascii="Times New Roman" w:hAnsi="Times New Roman"/>
          <w:b/>
          <w:bCs/>
          <w:sz w:val="28"/>
          <w:szCs w:val="28"/>
        </w:rPr>
      </w:pPr>
    </w:p>
    <w:bookmarkEnd w:id="1"/>
    <w:p w14:paraId="1B1515B3" w14:textId="77777777"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14:paraId="12EE44BA" w14:textId="4EEDFEC5"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980F20">
        <w:rPr>
          <w:rFonts w:ascii="Times New Roman" w:hAnsi="Times New Roman"/>
        </w:rPr>
        <w:t>September</w:t>
      </w:r>
      <w:r w:rsidR="00D22225">
        <w:rPr>
          <w:rFonts w:ascii="Times New Roman" w:hAnsi="Times New Roman"/>
        </w:rPr>
        <w:t xml:space="preserve"> 30, 2024</w:t>
      </w:r>
    </w:p>
    <w:p w14:paraId="59CF5F19"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14:paraId="03801F86"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14:paraId="6545F832" w14:textId="77777777" w:rsidR="00997357" w:rsidRPr="00A677BA" w:rsidRDefault="00997357" w:rsidP="00997357">
      <w:pPr>
        <w:spacing w:after="200"/>
        <w:jc w:val="center"/>
        <w:rPr>
          <w:rFonts w:ascii="Times New Roman" w:hAnsi="Times New Roman"/>
          <w:b/>
          <w:bCs/>
          <w:sz w:val="28"/>
          <w:szCs w:val="28"/>
        </w:rPr>
      </w:pPr>
    </w:p>
    <w:p w14:paraId="484F8FEC"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2F5130F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8CF701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90BAA0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F8589B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100B81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3A28A2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D9A6DB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8707E6F"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EAF1BE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ECD390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21123B9"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6943EF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040132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52C547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0B1AFD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BB3224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2368B2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1846307"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ED7EEEB" w14:textId="77777777"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CF56C03"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E3D833C"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B354F64" w14:textId="77777777" w:rsidR="009350A1" w:rsidRDefault="009350A1"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8E06DF5"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4E7560D"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49DD08EA" w14:textId="77777777" w:rsidR="00997357" w:rsidRPr="00A677BA" w:rsidRDefault="00997357" w:rsidP="00997357">
      <w:pPr>
        <w:spacing w:line="240" w:lineRule="auto"/>
        <w:rPr>
          <w:rFonts w:ascii="Times New Roman" w:hAnsi="Times New Roman"/>
          <w:b/>
          <w:bCs/>
          <w:i/>
          <w:iCs/>
          <w:sz w:val="10"/>
          <w:szCs w:val="10"/>
        </w:rPr>
      </w:pPr>
    </w:p>
    <w:p w14:paraId="3FABCAD4"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3C910E58" w14:textId="77777777"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23E00BF4" w14:textId="77777777"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65375C24" w14:textId="77777777"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17D6BC61"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24058CE9"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03FB9EEA" w14:textId="77777777" w:rsidR="00D24EED" w:rsidRDefault="00D24EED"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14:paraId="670C296F" w14:textId="77777777" w:rsidR="00AF44CE" w:rsidRPr="00B177A9" w:rsidRDefault="00AF44CE"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sz w:val="20"/>
          <w:szCs w:val="20"/>
        </w:rPr>
      </w:pPr>
    </w:p>
    <w:p w14:paraId="5069A9C3" w14:textId="17380C65" w:rsidR="00AE5D2D" w:rsidRDefault="00997357"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A677BA">
        <w:rPr>
          <w:rFonts w:ascii="Times New Roman" w:hAnsi="Times New Roman"/>
          <w:sz w:val="22"/>
          <w:szCs w:val="22"/>
        </w:rPr>
        <w:t xml:space="preserve">To </w:t>
      </w:r>
      <w:r w:rsidR="00B7055A">
        <w:rPr>
          <w:rFonts w:ascii="Times New Roman" w:hAnsi="Times New Roman"/>
          <w:sz w:val="22"/>
          <w:szCs w:val="22"/>
        </w:rPr>
        <w:t xml:space="preserve">the </w:t>
      </w:r>
      <w:r w:rsidRPr="00A677BA">
        <w:rPr>
          <w:rFonts w:ascii="Times New Roman" w:hAnsi="Times New Roman"/>
          <w:sz w:val="22"/>
          <w:szCs w:val="22"/>
        </w:rPr>
        <w:t xml:space="preserve">Board of Directors of </w:t>
      </w:r>
      <w:proofErr w:type="spellStart"/>
      <w:r w:rsidR="00887DDD">
        <w:rPr>
          <w:rFonts w:ascii="Times New Roman" w:hAnsi="Times New Roman"/>
          <w:sz w:val="22"/>
          <w:szCs w:val="22"/>
        </w:rPr>
        <w:t>Chuwit</w:t>
      </w:r>
      <w:proofErr w:type="spellEnd"/>
      <w:r w:rsidR="00887DDD">
        <w:rPr>
          <w:rFonts w:ascii="Times New Roman" w:hAnsi="Times New Roman"/>
          <w:sz w:val="22"/>
          <w:szCs w:val="22"/>
        </w:rPr>
        <w:t xml:space="preserve"> Farm (2019) </w:t>
      </w:r>
      <w:r w:rsidR="00AE5D2D">
        <w:rPr>
          <w:rFonts w:ascii="Times New Roman" w:hAnsi="Times New Roman"/>
          <w:sz w:val="22"/>
          <w:szCs w:val="22"/>
        </w:rPr>
        <w:t xml:space="preserve">Public </w:t>
      </w:r>
      <w:r w:rsidR="00DC6C37">
        <w:rPr>
          <w:rFonts w:ascii="Times New Roman" w:hAnsi="Times New Roman"/>
          <w:sz w:val="22"/>
          <w:szCs w:val="22"/>
        </w:rPr>
        <w:t>Company Limited</w:t>
      </w:r>
    </w:p>
    <w:p w14:paraId="00A28D30" w14:textId="77777777" w:rsidR="00AF44CE" w:rsidRPr="008D0CF4" w:rsidRDefault="00AF44CE" w:rsidP="00546E72">
      <w:pPr>
        <w:spacing w:line="276" w:lineRule="auto"/>
        <w:jc w:val="both"/>
        <w:rPr>
          <w:rFonts w:ascii="Times New Roman" w:hAnsi="Times New Roman"/>
          <w:sz w:val="16"/>
          <w:szCs w:val="16"/>
        </w:rPr>
      </w:pPr>
    </w:p>
    <w:p w14:paraId="770F1AC3" w14:textId="539EA4E6" w:rsidR="001D08DB" w:rsidRPr="004A1AD8" w:rsidRDefault="001D08DB"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670D8A">
        <w:rPr>
          <w:rFonts w:ascii="Times New Roman" w:hAnsi="Times New Roman"/>
          <w:sz w:val="22"/>
          <w:szCs w:val="22"/>
        </w:rPr>
        <w:t>I have reviewed the</w:t>
      </w:r>
      <w:r>
        <w:rPr>
          <w:rFonts w:ascii="Times New Roman" w:hAnsi="Times New Roman"/>
          <w:sz w:val="22"/>
          <w:szCs w:val="22"/>
        </w:rPr>
        <w:t xml:space="preserve"> accompanying statement </w:t>
      </w:r>
      <w:r w:rsidR="00936B47">
        <w:rPr>
          <w:rFonts w:ascii="Times New Roman" w:hAnsi="Times New Roman"/>
          <w:sz w:val="22"/>
          <w:szCs w:val="22"/>
        </w:rPr>
        <w:t>of financial</w:t>
      </w:r>
      <w:r>
        <w:rPr>
          <w:rFonts w:ascii="Times New Roman" w:hAnsi="Times New Roman"/>
          <w:sz w:val="22"/>
          <w:szCs w:val="22"/>
        </w:rPr>
        <w:t xml:space="preserve"> position</w:t>
      </w:r>
      <w:r w:rsidRPr="00670D8A">
        <w:rPr>
          <w:rFonts w:ascii="Times New Roman" w:hAnsi="Times New Roman"/>
          <w:sz w:val="22"/>
          <w:szCs w:val="22"/>
        </w:rPr>
        <w:t xml:space="preserve"> of </w:t>
      </w:r>
      <w:proofErr w:type="spellStart"/>
      <w:r w:rsidR="00887DDD">
        <w:rPr>
          <w:rFonts w:ascii="Times New Roman" w:hAnsi="Times New Roman"/>
          <w:sz w:val="22"/>
          <w:szCs w:val="22"/>
        </w:rPr>
        <w:t>Chuwit</w:t>
      </w:r>
      <w:proofErr w:type="spellEnd"/>
      <w:r w:rsidR="00887DDD">
        <w:rPr>
          <w:rFonts w:ascii="Times New Roman" w:hAnsi="Times New Roman"/>
          <w:sz w:val="22"/>
          <w:szCs w:val="22"/>
        </w:rPr>
        <w:t xml:space="preserve"> Farm (2019) </w:t>
      </w:r>
      <w:r w:rsidR="00AE5D2D">
        <w:rPr>
          <w:rFonts w:ascii="Times New Roman" w:hAnsi="Times New Roman"/>
          <w:sz w:val="22"/>
          <w:szCs w:val="22"/>
        </w:rPr>
        <w:t xml:space="preserve">Public </w:t>
      </w:r>
      <w:r w:rsidRPr="00670D8A">
        <w:rPr>
          <w:rFonts w:ascii="Times New Roman" w:hAnsi="Times New Roman"/>
          <w:sz w:val="22"/>
          <w:szCs w:val="22"/>
        </w:rPr>
        <w:t xml:space="preserve">Company Limited as at </w:t>
      </w:r>
      <w:r w:rsidR="00980F20">
        <w:rPr>
          <w:rFonts w:ascii="Times New Roman" w:hAnsi="Times New Roman"/>
          <w:sz w:val="22"/>
          <w:szCs w:val="22"/>
        </w:rPr>
        <w:t>September</w:t>
      </w:r>
      <w:r w:rsidR="00D22225">
        <w:rPr>
          <w:rFonts w:ascii="Times New Roman" w:hAnsi="Times New Roman"/>
          <w:sz w:val="22"/>
          <w:szCs w:val="22"/>
        </w:rPr>
        <w:t xml:space="preserve"> 30, 2024</w:t>
      </w:r>
      <w:r w:rsidRPr="00670D8A">
        <w:rPr>
          <w:rFonts w:ascii="Times New Roman" w:hAnsi="Times New Roman"/>
          <w:sz w:val="22"/>
          <w:szCs w:val="22"/>
        </w:rPr>
        <w:t xml:space="preserve">, </w:t>
      </w:r>
      <w:r w:rsidR="006420C4">
        <w:rPr>
          <w:rFonts w:ascii="Times New Roman" w:hAnsi="Times New Roman"/>
          <w:sz w:val="22"/>
          <w:szCs w:val="22"/>
        </w:rPr>
        <w:t>and the statement</w:t>
      </w:r>
      <w:r w:rsidR="001045CD">
        <w:rPr>
          <w:rFonts w:ascii="Times New Roman" w:hAnsi="Times New Roman"/>
          <w:sz w:val="22"/>
          <w:szCs w:val="22"/>
        </w:rPr>
        <w:t>s</w:t>
      </w:r>
      <w:r>
        <w:rPr>
          <w:rFonts w:ascii="Times New Roman" w:hAnsi="Times New Roman"/>
          <w:sz w:val="22"/>
          <w:szCs w:val="22"/>
        </w:rPr>
        <w:t xml:space="preserve"> of comprehensive income</w:t>
      </w:r>
      <w:r w:rsidR="00D22225">
        <w:rPr>
          <w:rFonts w:ascii="Times New Roman" w:hAnsi="Times New Roman"/>
          <w:sz w:val="22"/>
          <w:szCs w:val="22"/>
        </w:rPr>
        <w:t xml:space="preserve"> for the three-month and </w:t>
      </w:r>
      <w:r w:rsidR="00980F20">
        <w:rPr>
          <w:rFonts w:ascii="Times New Roman" w:hAnsi="Times New Roman"/>
          <w:sz w:val="22"/>
          <w:szCs w:val="22"/>
        </w:rPr>
        <w:t>nine</w:t>
      </w:r>
      <w:r w:rsidR="00D22225">
        <w:rPr>
          <w:rFonts w:ascii="Times New Roman" w:hAnsi="Times New Roman"/>
          <w:sz w:val="22"/>
          <w:szCs w:val="22"/>
        </w:rPr>
        <w:t xml:space="preserve">-month periods then ended, </w:t>
      </w:r>
      <w:r w:rsidR="00936B47">
        <w:rPr>
          <w:rFonts w:ascii="Times New Roman" w:hAnsi="Times New Roman"/>
          <w:sz w:val="22"/>
          <w:szCs w:val="22"/>
        </w:rPr>
        <w:t>the statement</w:t>
      </w:r>
      <w:r w:rsidR="00B022C7">
        <w:rPr>
          <w:rFonts w:ascii="Times New Roman" w:hAnsi="Times New Roman"/>
          <w:sz w:val="22"/>
          <w:szCs w:val="22"/>
        </w:rPr>
        <w:t xml:space="preserve"> of </w:t>
      </w:r>
      <w:r w:rsidR="002E1E75" w:rsidRPr="00670D8A">
        <w:rPr>
          <w:rFonts w:ascii="Times New Roman" w:hAnsi="Times New Roman"/>
          <w:sz w:val="22"/>
          <w:szCs w:val="22"/>
        </w:rPr>
        <w:t xml:space="preserve">changes in shareholders’ equity </w:t>
      </w:r>
      <w:r w:rsidR="00007C2C">
        <w:rPr>
          <w:rFonts w:ascii="Times New Roman" w:hAnsi="Times New Roman"/>
          <w:sz w:val="22"/>
          <w:szCs w:val="22"/>
        </w:rPr>
        <w:t xml:space="preserve">and the statement of </w:t>
      </w:r>
      <w:r w:rsidR="00007C2C" w:rsidRPr="00670D8A">
        <w:rPr>
          <w:rFonts w:ascii="Times New Roman" w:hAnsi="Times New Roman"/>
          <w:sz w:val="22"/>
          <w:szCs w:val="22"/>
        </w:rPr>
        <w:t xml:space="preserve">cash flows </w:t>
      </w:r>
      <w:r w:rsidR="00BE409F">
        <w:rPr>
          <w:rFonts w:ascii="Times New Roman" w:hAnsi="Times New Roman"/>
          <w:sz w:val="22"/>
          <w:szCs w:val="22"/>
        </w:rPr>
        <w:t xml:space="preserve">for the </w:t>
      </w:r>
      <w:r w:rsidR="00980F20">
        <w:rPr>
          <w:rFonts w:ascii="Times New Roman" w:hAnsi="Times New Roman"/>
          <w:sz w:val="22"/>
          <w:szCs w:val="22"/>
        </w:rPr>
        <w:t>nine</w:t>
      </w:r>
      <w:r w:rsidR="009350A1">
        <w:rPr>
          <w:rFonts w:ascii="Times New Roman" w:hAnsi="Times New Roman"/>
          <w:sz w:val="22"/>
          <w:szCs w:val="22"/>
        </w:rPr>
        <w:t xml:space="preserve">-month </w:t>
      </w:r>
      <w:r w:rsidR="00007C2C">
        <w:rPr>
          <w:rFonts w:ascii="Times New Roman" w:hAnsi="Times New Roman"/>
          <w:sz w:val="22"/>
          <w:szCs w:val="22"/>
        </w:rPr>
        <w:t>period then ended</w:t>
      </w:r>
      <w:r>
        <w:rPr>
          <w:rFonts w:ascii="Times New Roman" w:hAnsi="Times New Roman"/>
          <w:sz w:val="22"/>
          <w:szCs w:val="22"/>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sidRPr="00670D8A">
        <w:rPr>
          <w:rFonts w:ascii="Times New Roman" w:hAnsi="Times New Roman"/>
          <w:sz w:val="22"/>
          <w:szCs w:val="22"/>
        </w:rPr>
        <w:t xml:space="preserve"> </w:t>
      </w:r>
    </w:p>
    <w:p w14:paraId="1982B11D" w14:textId="77777777" w:rsidR="001D08DB" w:rsidRPr="00B177A9" w:rsidRDefault="001D08DB" w:rsidP="00546E72">
      <w:pPr>
        <w:spacing w:line="276" w:lineRule="auto"/>
        <w:jc w:val="thaiDistribute"/>
        <w:rPr>
          <w:rFonts w:ascii="Times New Roman" w:hAnsi="Times New Roman"/>
          <w:sz w:val="20"/>
          <w:szCs w:val="20"/>
        </w:rPr>
      </w:pPr>
    </w:p>
    <w:p w14:paraId="45D177BB" w14:textId="77777777" w:rsidR="001D08DB" w:rsidRPr="004C5E97" w:rsidRDefault="00831CDD" w:rsidP="00546E72">
      <w:pPr>
        <w:spacing w:line="276" w:lineRule="auto"/>
        <w:jc w:val="both"/>
        <w:rPr>
          <w:rFonts w:ascii="Times New Roman" w:hAnsi="Times New Roman"/>
          <w:b/>
          <w:bCs/>
          <w:sz w:val="22"/>
          <w:szCs w:val="22"/>
        </w:rPr>
      </w:pPr>
      <w:r>
        <w:rPr>
          <w:rFonts w:ascii="Times New Roman" w:hAnsi="Times New Roman"/>
          <w:b/>
          <w:bCs/>
          <w:sz w:val="22"/>
          <w:szCs w:val="22"/>
        </w:rPr>
        <w:t>Scope of R</w:t>
      </w:r>
      <w:r w:rsidR="001D08DB" w:rsidRPr="004C5E97">
        <w:rPr>
          <w:rFonts w:ascii="Times New Roman" w:hAnsi="Times New Roman"/>
          <w:b/>
          <w:bCs/>
          <w:sz w:val="22"/>
          <w:szCs w:val="22"/>
        </w:rPr>
        <w:t>eview</w:t>
      </w:r>
    </w:p>
    <w:p w14:paraId="0FEB24BE" w14:textId="77777777" w:rsidR="001D08DB" w:rsidRPr="00B177A9" w:rsidRDefault="001D08DB" w:rsidP="00546E72">
      <w:pPr>
        <w:spacing w:line="276" w:lineRule="auto"/>
        <w:jc w:val="both"/>
        <w:rPr>
          <w:rFonts w:ascii="Times New Roman" w:hAnsi="Times New Roman"/>
          <w:sz w:val="16"/>
          <w:szCs w:val="16"/>
        </w:rPr>
      </w:pPr>
    </w:p>
    <w:p w14:paraId="4AED3E67" w14:textId="77777777" w:rsidR="001D08DB" w:rsidRDefault="001D08DB" w:rsidP="00546E72">
      <w:pPr>
        <w:spacing w:line="276" w:lineRule="auto"/>
        <w:jc w:val="both"/>
        <w:rPr>
          <w:rFonts w:ascii="Times New Roman" w:hAnsi="Times New Roman"/>
          <w:sz w:val="22"/>
          <w:szCs w:val="22"/>
        </w:rPr>
      </w:pPr>
      <w:r w:rsidRPr="004A1AD8">
        <w:rPr>
          <w:rFonts w:ascii="Times New Roman" w:hAnsi="Times New Roman"/>
          <w:sz w:val="22"/>
          <w:szCs w:val="22"/>
        </w:rPr>
        <w:t>I conducte</w:t>
      </w:r>
      <w:r w:rsidR="00820315">
        <w:rPr>
          <w:rFonts w:ascii="Times New Roman" w:hAnsi="Times New Roman"/>
          <w:sz w:val="22"/>
          <w:szCs w:val="22"/>
        </w:rPr>
        <w:t>d my review in accordance with Thai</w:t>
      </w:r>
      <w:r w:rsidRPr="004A1AD8">
        <w:rPr>
          <w:rFonts w:ascii="Times New Roman" w:hAnsi="Times New Roman"/>
          <w:sz w:val="22"/>
          <w:szCs w:val="22"/>
        </w:rPr>
        <w:t xml:space="preserv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Pr>
          <w:rFonts w:ascii="Times New Roman" w:hAnsi="Times New Roman"/>
          <w:sz w:val="22"/>
          <w:szCs w:val="22"/>
        </w:rPr>
        <w:t xml:space="preserve">Thai Standards on Auditing </w:t>
      </w:r>
      <w:r>
        <w:rPr>
          <w:rFonts w:ascii="Times New Roman" w:hAnsi="Times New Roman"/>
          <w:sz w:val="22"/>
          <w:szCs w:val="22"/>
        </w:rPr>
        <w:t xml:space="preserve">and consequently does not enable me to obtain assurance that I would become aware of all significant matters that might be identified in an audit. Accordingly, I do not express an audit opinion on the reviewed financial information. </w:t>
      </w:r>
    </w:p>
    <w:p w14:paraId="0A7FC3CC" w14:textId="77777777" w:rsidR="001D08DB" w:rsidRPr="00B177A9" w:rsidRDefault="001D08DB" w:rsidP="00546E72">
      <w:pPr>
        <w:spacing w:line="276" w:lineRule="auto"/>
        <w:jc w:val="both"/>
        <w:rPr>
          <w:rFonts w:ascii="Times New Roman" w:hAnsi="Times New Roman"/>
          <w:sz w:val="20"/>
          <w:szCs w:val="20"/>
        </w:rPr>
      </w:pPr>
    </w:p>
    <w:p w14:paraId="62871C6F" w14:textId="77777777" w:rsidR="001D08DB" w:rsidRPr="00287900" w:rsidRDefault="001D08DB" w:rsidP="00546E72">
      <w:pPr>
        <w:spacing w:line="276" w:lineRule="auto"/>
        <w:jc w:val="both"/>
        <w:rPr>
          <w:rFonts w:ascii="Times New Roman" w:hAnsi="Times New Roman"/>
          <w:b/>
          <w:bCs/>
          <w:sz w:val="22"/>
          <w:szCs w:val="22"/>
        </w:rPr>
      </w:pPr>
      <w:r w:rsidRPr="00287900">
        <w:rPr>
          <w:rFonts w:ascii="Times New Roman" w:hAnsi="Times New Roman"/>
          <w:b/>
          <w:bCs/>
          <w:sz w:val="22"/>
          <w:szCs w:val="22"/>
        </w:rPr>
        <w:t>Conclusion</w:t>
      </w:r>
    </w:p>
    <w:p w14:paraId="745AB86B" w14:textId="77777777" w:rsidR="001D08DB" w:rsidRPr="00B177A9" w:rsidRDefault="001D08DB" w:rsidP="00546E72">
      <w:pPr>
        <w:spacing w:line="276" w:lineRule="auto"/>
        <w:jc w:val="both"/>
        <w:rPr>
          <w:rFonts w:ascii="Times New Roman" w:hAnsi="Times New Roman"/>
          <w:sz w:val="16"/>
          <w:szCs w:val="16"/>
        </w:rPr>
      </w:pPr>
    </w:p>
    <w:p w14:paraId="5761E8DD" w14:textId="77777777" w:rsidR="001D08DB" w:rsidRPr="004A1AD8" w:rsidRDefault="001D08DB" w:rsidP="00546E72">
      <w:pPr>
        <w:spacing w:line="276" w:lineRule="auto"/>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14:paraId="622F5A33" w14:textId="77777777" w:rsidR="001D08DB" w:rsidRPr="009350A1" w:rsidRDefault="001D08DB" w:rsidP="00546E72">
      <w:pPr>
        <w:spacing w:line="276" w:lineRule="auto"/>
        <w:jc w:val="both"/>
        <w:rPr>
          <w:rFonts w:ascii="Times New Roman" w:hAnsi="Times New Roman"/>
          <w:sz w:val="20"/>
          <w:szCs w:val="20"/>
        </w:rPr>
      </w:pPr>
    </w:p>
    <w:p w14:paraId="4DA4304A" w14:textId="77777777" w:rsidR="00553729" w:rsidRPr="009350A1" w:rsidRDefault="00553729"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0"/>
          <w:szCs w:val="20"/>
        </w:rPr>
      </w:pPr>
    </w:p>
    <w:p w14:paraId="2EDD77F3" w14:textId="77777777" w:rsidR="00F02005" w:rsidRPr="009350A1" w:rsidRDefault="00F02005"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0"/>
          <w:szCs w:val="20"/>
        </w:rPr>
      </w:pPr>
    </w:p>
    <w:p w14:paraId="014F82CB" w14:textId="77777777" w:rsidR="00CA710C" w:rsidRPr="009350A1" w:rsidRDefault="00CA710C"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0"/>
          <w:szCs w:val="20"/>
        </w:rPr>
      </w:pPr>
    </w:p>
    <w:p w14:paraId="62594D3B" w14:textId="77777777" w:rsidR="00CA710C" w:rsidRPr="009350A1" w:rsidRDefault="00CA710C"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0"/>
          <w:szCs w:val="20"/>
        </w:rPr>
      </w:pPr>
    </w:p>
    <w:p w14:paraId="16F4C613" w14:textId="77777777" w:rsidR="001D08DB" w:rsidRPr="00802E3C" w:rsidRDefault="00D44666"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2"/>
          <w:szCs w:val="22"/>
        </w:rPr>
      </w:pPr>
      <w:r>
        <w:rPr>
          <w:rFonts w:ascii="Times New Roman" w:hAnsi="Times New Roman"/>
          <w:sz w:val="22"/>
          <w:szCs w:val="22"/>
        </w:rPr>
        <w:t>(</w:t>
      </w:r>
      <w:r w:rsidR="00887DDD" w:rsidRPr="00887DDD">
        <w:rPr>
          <w:rFonts w:ascii="Times New Roman" w:hAnsi="Times New Roman"/>
          <w:sz w:val="22"/>
          <w:szCs w:val="22"/>
        </w:rPr>
        <w:t xml:space="preserve">Mr. </w:t>
      </w:r>
      <w:proofErr w:type="spellStart"/>
      <w:r w:rsidR="00887DDD" w:rsidRPr="00887DDD">
        <w:rPr>
          <w:rFonts w:ascii="Times New Roman" w:hAnsi="Times New Roman"/>
          <w:sz w:val="22"/>
          <w:szCs w:val="22"/>
        </w:rPr>
        <w:t>Methee</w:t>
      </w:r>
      <w:proofErr w:type="spellEnd"/>
      <w:r w:rsidR="00887DDD" w:rsidRPr="00887DDD">
        <w:rPr>
          <w:rFonts w:ascii="Times New Roman" w:hAnsi="Times New Roman"/>
          <w:sz w:val="22"/>
          <w:szCs w:val="22"/>
        </w:rPr>
        <w:t xml:space="preserve"> </w:t>
      </w:r>
      <w:proofErr w:type="spellStart"/>
      <w:r w:rsidR="00887DDD" w:rsidRPr="00887DDD">
        <w:rPr>
          <w:rFonts w:ascii="Times New Roman" w:hAnsi="Times New Roman"/>
          <w:sz w:val="22"/>
          <w:szCs w:val="22"/>
        </w:rPr>
        <w:t>Ratanasrimetha</w:t>
      </w:r>
      <w:proofErr w:type="spellEnd"/>
      <w:r w:rsidR="00FA5AAB">
        <w:rPr>
          <w:rFonts w:ascii="Times New Roman" w:hAnsi="Times New Roman"/>
          <w:sz w:val="22"/>
          <w:szCs w:val="22"/>
        </w:rPr>
        <w:t>)</w:t>
      </w:r>
    </w:p>
    <w:p w14:paraId="475F8C96" w14:textId="77777777" w:rsidR="001D08DB" w:rsidRPr="00802E3C" w:rsidRDefault="001D08DB"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2"/>
          <w:szCs w:val="22"/>
        </w:rPr>
      </w:pPr>
      <w:r w:rsidRPr="00802E3C">
        <w:rPr>
          <w:rFonts w:ascii="Times New Roman" w:hAnsi="Times New Roman"/>
          <w:sz w:val="22"/>
          <w:szCs w:val="22"/>
        </w:rPr>
        <w:t>Certified Public Accountant</w:t>
      </w:r>
    </w:p>
    <w:p w14:paraId="37A12D7C" w14:textId="77777777" w:rsidR="001D08DB" w:rsidRPr="00B177A9" w:rsidRDefault="001D08DB" w:rsidP="00546E72">
      <w:pPr>
        <w:pStyle w:val="NoSpacing"/>
        <w:spacing w:line="276" w:lineRule="auto"/>
        <w:rPr>
          <w:rFonts w:ascii="Times New Roman" w:hAnsi="Times New Roman" w:cs="Times New Roman"/>
          <w:sz w:val="22"/>
        </w:rPr>
      </w:pPr>
      <w:r w:rsidRPr="00B177A9">
        <w:rPr>
          <w:rFonts w:ascii="Times New Roman" w:hAnsi="Times New Roman" w:cs="Times New Roman"/>
          <w:sz w:val="22"/>
        </w:rPr>
        <w:t xml:space="preserve">Registration No. </w:t>
      </w:r>
      <w:r w:rsidR="00887DDD">
        <w:rPr>
          <w:rFonts w:ascii="Times New Roman" w:hAnsi="Times New Roman" w:cs="Times New Roman"/>
          <w:sz w:val="22"/>
        </w:rPr>
        <w:t>3425</w:t>
      </w:r>
    </w:p>
    <w:p w14:paraId="3D5AC377" w14:textId="77777777" w:rsidR="001D08DB" w:rsidRDefault="001D08DB" w:rsidP="00546E72">
      <w:pPr>
        <w:pStyle w:val="NoSpacing"/>
        <w:spacing w:line="276" w:lineRule="auto"/>
        <w:rPr>
          <w:rFonts w:ascii="Times New Roman" w:hAnsi="Times New Roman" w:cs="Times New Roman"/>
          <w:sz w:val="16"/>
          <w:szCs w:val="16"/>
        </w:rPr>
      </w:pPr>
    </w:p>
    <w:p w14:paraId="5E0988C4" w14:textId="77777777" w:rsidR="00AB1885" w:rsidRPr="00B177A9" w:rsidRDefault="00AB1885" w:rsidP="00546E72">
      <w:pPr>
        <w:pStyle w:val="NoSpacing"/>
        <w:spacing w:line="276" w:lineRule="auto"/>
        <w:rPr>
          <w:rFonts w:ascii="Times New Roman" w:hAnsi="Times New Roman" w:cs="Times New Roman"/>
          <w:sz w:val="16"/>
          <w:szCs w:val="16"/>
        </w:rPr>
      </w:pPr>
    </w:p>
    <w:p w14:paraId="2ED0AD8E" w14:textId="77777777" w:rsidR="001D08DB" w:rsidRPr="00C043F5" w:rsidRDefault="001D08DB"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2"/>
          <w:szCs w:val="22"/>
        </w:rPr>
      </w:pPr>
      <w:r>
        <w:rPr>
          <w:rFonts w:ascii="Times New Roman" w:hAnsi="Times New Roman"/>
          <w:sz w:val="22"/>
          <w:szCs w:val="22"/>
        </w:rPr>
        <w:t>M.R. &amp; ASSOCIATES CO., LTD.</w:t>
      </w:r>
    </w:p>
    <w:p w14:paraId="169EFF13" w14:textId="77777777" w:rsidR="001D08DB" w:rsidRDefault="001D08DB" w:rsidP="0054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14:paraId="06BDECF6" w14:textId="44875354" w:rsidR="009350A1" w:rsidRPr="00A677BA" w:rsidRDefault="00980F20" w:rsidP="00935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2"/>
          <w:szCs w:val="22"/>
        </w:rPr>
      </w:pPr>
      <w:r>
        <w:rPr>
          <w:rFonts w:ascii="Times New Roman" w:hAnsi="Times New Roman"/>
          <w:sz w:val="22"/>
          <w:szCs w:val="22"/>
        </w:rPr>
        <w:t>November</w:t>
      </w:r>
      <w:r w:rsidR="00AB1885" w:rsidRPr="00B45138">
        <w:rPr>
          <w:rFonts w:ascii="Times New Roman" w:hAnsi="Times New Roman"/>
          <w:sz w:val="22"/>
          <w:szCs w:val="22"/>
        </w:rPr>
        <w:t xml:space="preserve"> </w:t>
      </w:r>
      <w:r w:rsidR="0075449C">
        <w:rPr>
          <w:rFonts w:ascii="Times New Roman" w:hAnsi="Times New Roman"/>
          <w:sz w:val="22"/>
          <w:szCs w:val="22"/>
        </w:rPr>
        <w:t>11</w:t>
      </w:r>
      <w:r w:rsidR="001D08DB" w:rsidRPr="00B45138">
        <w:rPr>
          <w:rFonts w:ascii="Times New Roman" w:hAnsi="Times New Roman"/>
          <w:sz w:val="22"/>
          <w:szCs w:val="22"/>
        </w:rPr>
        <w:t xml:space="preserve">, </w:t>
      </w:r>
      <w:r w:rsidR="00546E72" w:rsidRPr="00B45138">
        <w:rPr>
          <w:rFonts w:ascii="Times New Roman" w:hAnsi="Times New Roman"/>
          <w:sz w:val="22"/>
          <w:szCs w:val="22"/>
        </w:rPr>
        <w:t>202</w:t>
      </w:r>
      <w:r w:rsidR="009350A1" w:rsidRPr="00B45138">
        <w:rPr>
          <w:rFonts w:ascii="Times New Roman" w:hAnsi="Times New Roman"/>
          <w:sz w:val="22"/>
          <w:szCs w:val="22"/>
        </w:rPr>
        <w:t>4</w:t>
      </w:r>
    </w:p>
    <w:p w14:paraId="6CAC3140" w14:textId="1EAC7915" w:rsidR="001D08DB" w:rsidRPr="00A677BA" w:rsidRDefault="001D08DB" w:rsidP="00D9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sz w:val="22"/>
          <w:szCs w:val="22"/>
        </w:rPr>
      </w:pPr>
    </w:p>
    <w:sectPr w:rsidR="001D08DB" w:rsidRPr="00A677BA" w:rsidSect="00195C5C">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3A2D68" w14:textId="77777777" w:rsidR="0018094D" w:rsidRDefault="0018094D">
      <w:r>
        <w:separator/>
      </w:r>
    </w:p>
  </w:endnote>
  <w:endnote w:type="continuationSeparator" w:id="0">
    <w:p w14:paraId="56304318" w14:textId="77777777" w:rsidR="0018094D" w:rsidRDefault="00180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46393" w14:textId="77777777" w:rsidR="00F554F6" w:rsidRDefault="00746501"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14:paraId="05DCCCDB" w14:textId="77777777" w:rsidR="00F554F6" w:rsidRDefault="00F554F6"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33C2D" w14:textId="77777777" w:rsidR="00F554F6" w:rsidRPr="00A75464" w:rsidRDefault="00746501"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0B7042">
      <w:rPr>
        <w:rStyle w:val="PageNumber"/>
        <w:rFonts w:ascii="Times New Roman" w:hAnsi="Times New Roman"/>
        <w:noProof/>
        <w:sz w:val="22"/>
        <w:szCs w:val="22"/>
      </w:rPr>
      <w:t>1</w:t>
    </w:r>
    <w:r w:rsidRPr="00A75464">
      <w:rPr>
        <w:rStyle w:val="PageNumber"/>
        <w:rFonts w:ascii="Times New Roman" w:hAnsi="Times New Roman"/>
        <w:sz w:val="22"/>
        <w:szCs w:val="22"/>
      </w:rPr>
      <w:fldChar w:fldCharType="end"/>
    </w:r>
  </w:p>
  <w:p w14:paraId="2A3845FF" w14:textId="77777777"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C6CEC" w14:textId="77777777" w:rsidR="00F554F6" w:rsidRDefault="00F554F6"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E7BCA" w14:textId="77777777" w:rsidR="0018094D" w:rsidRDefault="0018094D">
      <w:r>
        <w:separator/>
      </w:r>
    </w:p>
  </w:footnote>
  <w:footnote w:type="continuationSeparator" w:id="0">
    <w:p w14:paraId="1E56C24E" w14:textId="77777777" w:rsidR="0018094D" w:rsidRDefault="00180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882710280">
    <w:abstractNumId w:val="6"/>
  </w:num>
  <w:num w:numId="2" w16cid:durableId="26149420">
    <w:abstractNumId w:val="5"/>
  </w:num>
  <w:num w:numId="3" w16cid:durableId="1941987594">
    <w:abstractNumId w:val="9"/>
  </w:num>
  <w:num w:numId="4" w16cid:durableId="316342623">
    <w:abstractNumId w:val="7"/>
  </w:num>
  <w:num w:numId="5" w16cid:durableId="825051404">
    <w:abstractNumId w:val="8"/>
  </w:num>
  <w:num w:numId="6" w16cid:durableId="2144536996">
    <w:abstractNumId w:val="3"/>
  </w:num>
  <w:num w:numId="7" w16cid:durableId="1226837288">
    <w:abstractNumId w:val="2"/>
  </w:num>
  <w:num w:numId="8" w16cid:durableId="63338077">
    <w:abstractNumId w:val="0"/>
  </w:num>
  <w:num w:numId="9" w16cid:durableId="1505314103">
    <w:abstractNumId w:val="1"/>
  </w:num>
  <w:num w:numId="10" w16cid:durableId="1315525070">
    <w:abstractNumId w:val="4"/>
  </w:num>
  <w:num w:numId="11" w16cid:durableId="65734376">
    <w:abstractNumId w:val="21"/>
  </w:num>
  <w:num w:numId="12" w16cid:durableId="1993216190">
    <w:abstractNumId w:val="17"/>
  </w:num>
  <w:num w:numId="13" w16cid:durableId="946424565">
    <w:abstractNumId w:val="28"/>
  </w:num>
  <w:num w:numId="14" w16cid:durableId="1963226747">
    <w:abstractNumId w:val="19"/>
  </w:num>
  <w:num w:numId="15" w16cid:durableId="1564632678">
    <w:abstractNumId w:val="23"/>
  </w:num>
  <w:num w:numId="16" w16cid:durableId="1891571653">
    <w:abstractNumId w:val="16"/>
  </w:num>
  <w:num w:numId="17" w16cid:durableId="1879396558">
    <w:abstractNumId w:val="32"/>
  </w:num>
  <w:num w:numId="18" w16cid:durableId="572663426">
    <w:abstractNumId w:val="24"/>
  </w:num>
  <w:num w:numId="19" w16cid:durableId="786462791">
    <w:abstractNumId w:val="11"/>
  </w:num>
  <w:num w:numId="20" w16cid:durableId="826634651">
    <w:abstractNumId w:val="22"/>
  </w:num>
  <w:num w:numId="21" w16cid:durableId="1937051000">
    <w:abstractNumId w:val="30"/>
  </w:num>
  <w:num w:numId="22" w16cid:durableId="2047368331">
    <w:abstractNumId w:val="10"/>
  </w:num>
  <w:num w:numId="23" w16cid:durableId="706175854">
    <w:abstractNumId w:val="18"/>
  </w:num>
  <w:num w:numId="24" w16cid:durableId="337924788">
    <w:abstractNumId w:val="12"/>
  </w:num>
  <w:num w:numId="25" w16cid:durableId="1921939956">
    <w:abstractNumId w:val="31"/>
  </w:num>
  <w:num w:numId="26" w16cid:durableId="1464469262">
    <w:abstractNumId w:val="29"/>
  </w:num>
  <w:num w:numId="27" w16cid:durableId="1141388503">
    <w:abstractNumId w:val="26"/>
  </w:num>
  <w:num w:numId="28" w16cid:durableId="1448619400">
    <w:abstractNumId w:val="27"/>
  </w:num>
  <w:num w:numId="29" w16cid:durableId="1278103786">
    <w:abstractNumId w:val="14"/>
  </w:num>
  <w:num w:numId="30" w16cid:durableId="349645936">
    <w:abstractNumId w:val="20"/>
  </w:num>
  <w:num w:numId="31" w16cid:durableId="466552221">
    <w:abstractNumId w:val="15"/>
  </w:num>
  <w:num w:numId="32" w16cid:durableId="1902641449">
    <w:abstractNumId w:val="13"/>
  </w:num>
  <w:num w:numId="33" w16cid:durableId="166023428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216"/>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4499"/>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B7042"/>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5419"/>
    <w:rsid w:val="000E733D"/>
    <w:rsid w:val="000E77C8"/>
    <w:rsid w:val="000F099C"/>
    <w:rsid w:val="000F146E"/>
    <w:rsid w:val="000F1F11"/>
    <w:rsid w:val="000F2355"/>
    <w:rsid w:val="000F4124"/>
    <w:rsid w:val="000F69A7"/>
    <w:rsid w:val="000F7D9B"/>
    <w:rsid w:val="00100B00"/>
    <w:rsid w:val="00101B39"/>
    <w:rsid w:val="00101D73"/>
    <w:rsid w:val="00101E71"/>
    <w:rsid w:val="00101F37"/>
    <w:rsid w:val="001028E3"/>
    <w:rsid w:val="00102DD6"/>
    <w:rsid w:val="001040CB"/>
    <w:rsid w:val="001045CD"/>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11E0"/>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4D"/>
    <w:rsid w:val="001809E1"/>
    <w:rsid w:val="00181D6B"/>
    <w:rsid w:val="00183635"/>
    <w:rsid w:val="00183EE5"/>
    <w:rsid w:val="0018484E"/>
    <w:rsid w:val="001865F1"/>
    <w:rsid w:val="00187000"/>
    <w:rsid w:val="001906C3"/>
    <w:rsid w:val="00190804"/>
    <w:rsid w:val="00190D84"/>
    <w:rsid w:val="00191234"/>
    <w:rsid w:val="00192AA6"/>
    <w:rsid w:val="0019346C"/>
    <w:rsid w:val="00194498"/>
    <w:rsid w:val="00194C3A"/>
    <w:rsid w:val="00195C5C"/>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2121"/>
    <w:rsid w:val="001F5F6E"/>
    <w:rsid w:val="001F69E6"/>
    <w:rsid w:val="001F7047"/>
    <w:rsid w:val="001F7BF0"/>
    <w:rsid w:val="002000D7"/>
    <w:rsid w:val="00200173"/>
    <w:rsid w:val="00200595"/>
    <w:rsid w:val="00201463"/>
    <w:rsid w:val="00201A8F"/>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3C3B"/>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E7B"/>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16EB6"/>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CDA"/>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0EDC"/>
    <w:rsid w:val="00402876"/>
    <w:rsid w:val="00402990"/>
    <w:rsid w:val="00403C0D"/>
    <w:rsid w:val="0041370F"/>
    <w:rsid w:val="004221EF"/>
    <w:rsid w:val="004232B5"/>
    <w:rsid w:val="004241E1"/>
    <w:rsid w:val="00424D0C"/>
    <w:rsid w:val="00425A00"/>
    <w:rsid w:val="0042612B"/>
    <w:rsid w:val="00427124"/>
    <w:rsid w:val="00427809"/>
    <w:rsid w:val="004301C5"/>
    <w:rsid w:val="00430225"/>
    <w:rsid w:val="00430A17"/>
    <w:rsid w:val="0043432E"/>
    <w:rsid w:val="004349D6"/>
    <w:rsid w:val="004366A9"/>
    <w:rsid w:val="00440F1C"/>
    <w:rsid w:val="00441457"/>
    <w:rsid w:val="004423E9"/>
    <w:rsid w:val="00442739"/>
    <w:rsid w:val="00444782"/>
    <w:rsid w:val="004447DA"/>
    <w:rsid w:val="004464A1"/>
    <w:rsid w:val="00447A30"/>
    <w:rsid w:val="00447EE8"/>
    <w:rsid w:val="004507D9"/>
    <w:rsid w:val="004513D1"/>
    <w:rsid w:val="00453853"/>
    <w:rsid w:val="004547B1"/>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6BF7"/>
    <w:rsid w:val="004871D8"/>
    <w:rsid w:val="00487799"/>
    <w:rsid w:val="00487F84"/>
    <w:rsid w:val="00490093"/>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3A"/>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DA1"/>
    <w:rsid w:val="00504E66"/>
    <w:rsid w:val="005055BD"/>
    <w:rsid w:val="00506B62"/>
    <w:rsid w:val="00506CFE"/>
    <w:rsid w:val="00506E21"/>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46E72"/>
    <w:rsid w:val="00546F69"/>
    <w:rsid w:val="00550234"/>
    <w:rsid w:val="005504E5"/>
    <w:rsid w:val="00550A97"/>
    <w:rsid w:val="005518AB"/>
    <w:rsid w:val="00553729"/>
    <w:rsid w:val="00553852"/>
    <w:rsid w:val="00555326"/>
    <w:rsid w:val="00555861"/>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168"/>
    <w:rsid w:val="005E6393"/>
    <w:rsid w:val="005E7FC7"/>
    <w:rsid w:val="005F02CE"/>
    <w:rsid w:val="005F2D73"/>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65F"/>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B7E0B"/>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501"/>
    <w:rsid w:val="00746C48"/>
    <w:rsid w:val="00747AE3"/>
    <w:rsid w:val="00747C05"/>
    <w:rsid w:val="00750551"/>
    <w:rsid w:val="007509D2"/>
    <w:rsid w:val="0075279C"/>
    <w:rsid w:val="0075371B"/>
    <w:rsid w:val="0075449C"/>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1E06"/>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8D7"/>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57D60"/>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DDD"/>
    <w:rsid w:val="00887F08"/>
    <w:rsid w:val="0089059D"/>
    <w:rsid w:val="0089096F"/>
    <w:rsid w:val="00890F8C"/>
    <w:rsid w:val="008920DD"/>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0CF4"/>
    <w:rsid w:val="008D2E65"/>
    <w:rsid w:val="008D3BF9"/>
    <w:rsid w:val="008D3CC4"/>
    <w:rsid w:val="008D512C"/>
    <w:rsid w:val="008D7122"/>
    <w:rsid w:val="008D726E"/>
    <w:rsid w:val="008D77A5"/>
    <w:rsid w:val="008D77D4"/>
    <w:rsid w:val="008D7D7D"/>
    <w:rsid w:val="008E03C4"/>
    <w:rsid w:val="008E0CB9"/>
    <w:rsid w:val="008E142A"/>
    <w:rsid w:val="008E2AC3"/>
    <w:rsid w:val="008E3987"/>
    <w:rsid w:val="008E4F4A"/>
    <w:rsid w:val="008E60F9"/>
    <w:rsid w:val="008E658A"/>
    <w:rsid w:val="008E67B9"/>
    <w:rsid w:val="008E6825"/>
    <w:rsid w:val="008F165F"/>
    <w:rsid w:val="008F3D6A"/>
    <w:rsid w:val="008F4AB8"/>
    <w:rsid w:val="008F5F14"/>
    <w:rsid w:val="008F6152"/>
    <w:rsid w:val="008F62B3"/>
    <w:rsid w:val="008F7744"/>
    <w:rsid w:val="00900C0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3AA"/>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50A1"/>
    <w:rsid w:val="00936332"/>
    <w:rsid w:val="00936B47"/>
    <w:rsid w:val="0093736A"/>
    <w:rsid w:val="0093796E"/>
    <w:rsid w:val="00942F86"/>
    <w:rsid w:val="00944693"/>
    <w:rsid w:val="0094553C"/>
    <w:rsid w:val="00945700"/>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20"/>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3A0A"/>
    <w:rsid w:val="00A54815"/>
    <w:rsid w:val="00A54A7C"/>
    <w:rsid w:val="00A54BDD"/>
    <w:rsid w:val="00A5508F"/>
    <w:rsid w:val="00A55706"/>
    <w:rsid w:val="00A55890"/>
    <w:rsid w:val="00A570E1"/>
    <w:rsid w:val="00A5749A"/>
    <w:rsid w:val="00A60717"/>
    <w:rsid w:val="00A61111"/>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85"/>
    <w:rsid w:val="00AB18F5"/>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36F1"/>
    <w:rsid w:val="00AE493F"/>
    <w:rsid w:val="00AE58AA"/>
    <w:rsid w:val="00AE5D2D"/>
    <w:rsid w:val="00AE5E0D"/>
    <w:rsid w:val="00AE6849"/>
    <w:rsid w:val="00AF11A9"/>
    <w:rsid w:val="00AF1C06"/>
    <w:rsid w:val="00AF29ED"/>
    <w:rsid w:val="00AF2B9F"/>
    <w:rsid w:val="00AF3530"/>
    <w:rsid w:val="00AF3AA6"/>
    <w:rsid w:val="00AF3AFA"/>
    <w:rsid w:val="00AF3EF3"/>
    <w:rsid w:val="00AF4189"/>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7A9"/>
    <w:rsid w:val="00B17E60"/>
    <w:rsid w:val="00B20200"/>
    <w:rsid w:val="00B209F4"/>
    <w:rsid w:val="00B235C1"/>
    <w:rsid w:val="00B251CC"/>
    <w:rsid w:val="00B25B6B"/>
    <w:rsid w:val="00B27075"/>
    <w:rsid w:val="00B3573C"/>
    <w:rsid w:val="00B37E38"/>
    <w:rsid w:val="00B40B6A"/>
    <w:rsid w:val="00B40EF4"/>
    <w:rsid w:val="00B417D4"/>
    <w:rsid w:val="00B41B41"/>
    <w:rsid w:val="00B45138"/>
    <w:rsid w:val="00B4524B"/>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1C8E"/>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9A1"/>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BB3"/>
    <w:rsid w:val="00D16DCA"/>
    <w:rsid w:val="00D16F65"/>
    <w:rsid w:val="00D17EC1"/>
    <w:rsid w:val="00D21319"/>
    <w:rsid w:val="00D2159B"/>
    <w:rsid w:val="00D21A95"/>
    <w:rsid w:val="00D21E78"/>
    <w:rsid w:val="00D22225"/>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B88"/>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8E5"/>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014"/>
    <w:rsid w:val="00E60964"/>
    <w:rsid w:val="00E624CD"/>
    <w:rsid w:val="00E64921"/>
    <w:rsid w:val="00E654F0"/>
    <w:rsid w:val="00E65A10"/>
    <w:rsid w:val="00E661DD"/>
    <w:rsid w:val="00E668EC"/>
    <w:rsid w:val="00E6728D"/>
    <w:rsid w:val="00E70A76"/>
    <w:rsid w:val="00E7140B"/>
    <w:rsid w:val="00E725C6"/>
    <w:rsid w:val="00E72BA8"/>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5F44"/>
    <w:rsid w:val="00E9793C"/>
    <w:rsid w:val="00E97E03"/>
    <w:rsid w:val="00EA24A1"/>
    <w:rsid w:val="00EA2A4C"/>
    <w:rsid w:val="00EA3635"/>
    <w:rsid w:val="00EA40EE"/>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4C78"/>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478B"/>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B7A"/>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AA38F1C"/>
  <w15:docId w15:val="{85E04B35-DD1E-4F76-A016-A33E13974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9E99F-CBBF-4FA7-918B-9550F8FB9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TotalTime>
  <Pages>2</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nittaya_cfarm@hotmail.com</cp:lastModifiedBy>
  <cp:revision>2</cp:revision>
  <cp:lastPrinted>2023-11-08T12:29:00Z</cp:lastPrinted>
  <dcterms:created xsi:type="dcterms:W3CDTF">2024-11-11T08:06:00Z</dcterms:created>
  <dcterms:modified xsi:type="dcterms:W3CDTF">2024-11-11T08:06:00Z</dcterms:modified>
</cp:coreProperties>
</file>