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62B12CCB" w:rsidR="00804175" w:rsidRPr="00C05013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C05013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C05013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C05013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="000838C3" w:rsidRPr="00C05013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82B45F8" w14:textId="77777777" w:rsidR="00081F88" w:rsidRPr="00C05013" w:rsidRDefault="00081F88" w:rsidP="0029720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4CE56EB3" w14:textId="7AC319C3" w:rsidR="00C12064" w:rsidRPr="00C05013" w:rsidRDefault="00C12064" w:rsidP="00C120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3B64113" w14:textId="77777777" w:rsidR="00804175" w:rsidRPr="00C05013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139E13" w14:textId="76E6BCA9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0CE092DD" w14:textId="01D9C2F2" w:rsidR="00DA7800" w:rsidRPr="00C05013" w:rsidRDefault="00DA7800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7978EFC1" w14:textId="0E6625F9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C05013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4C795087" w14:textId="18CF54E2" w:rsidR="00594258" w:rsidRDefault="00C06690" w:rsidP="009435D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กำไรต่อหุ้น</w:t>
      </w:r>
    </w:p>
    <w:p w14:paraId="053F0DFA" w14:textId="20823E00" w:rsidR="008267DB" w:rsidRPr="008267DB" w:rsidRDefault="008267DB" w:rsidP="008267D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C05013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51808DE5" w14:textId="77777777" w:rsidR="00A62553" w:rsidRDefault="00804175" w:rsidP="00A625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ACDA4F1" w14:textId="20AC755D" w:rsidR="00A62553" w:rsidRPr="00A62553" w:rsidRDefault="00A62553" w:rsidP="00A625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A62553">
        <w:rPr>
          <w:rFonts w:ascii="Angsana New" w:hAnsi="Angsana New" w:cs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3DB21F92" w14:textId="77777777" w:rsidR="004A330D" w:rsidRPr="00C05013" w:rsidRDefault="004A330D" w:rsidP="00EF354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DF2516A" w14:textId="5E8C0BEB" w:rsidR="004A330D" w:rsidRPr="00C05013" w:rsidRDefault="004A330D" w:rsidP="00EF354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  <w:sectPr w:rsidR="004A330D" w:rsidRPr="00C05013" w:rsidSect="00017A7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265FCFF9" w14:textId="45571585" w:rsidR="00804175" w:rsidRPr="00C0501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C05013">
        <w:rPr>
          <w:rFonts w:ascii="Angsana New" w:hAnsi="Angsana New" w:cs="Angsana New"/>
          <w:sz w:val="28"/>
          <w:szCs w:val="28"/>
          <w:cs/>
        </w:rPr>
        <w:t>งบ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C05013">
        <w:rPr>
          <w:rFonts w:ascii="Angsana New" w:hAnsi="Angsana New" w:cs="Angsana New"/>
          <w:sz w:val="28"/>
          <w:szCs w:val="28"/>
          <w:cs/>
        </w:rPr>
        <w:t>งบ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FB0B1E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5726238E" w:rsidR="00804175" w:rsidRPr="00C0501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C05013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การเงินจากคณะกรรมการ</w:t>
      </w:r>
      <w:r w:rsidR="00C37FC0" w:rsidRPr="00C0501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เมื่อวันที่</w:t>
      </w:r>
      <w:r w:rsidR="006C4A72">
        <w:rPr>
          <w:rFonts w:ascii="Angsana New" w:hAnsi="Angsana New" w:cs="Angsana New"/>
          <w:sz w:val="28"/>
          <w:szCs w:val="28"/>
        </w:rPr>
        <w:t xml:space="preserve"> 12</w:t>
      </w:r>
      <w:r w:rsidR="00C50608">
        <w:rPr>
          <w:rFonts w:ascii="Angsana New" w:hAnsi="Angsana New" w:cs="Angsana New"/>
          <w:sz w:val="28"/>
          <w:szCs w:val="28"/>
        </w:rPr>
        <w:t xml:space="preserve"> </w:t>
      </w:r>
      <w:r w:rsidR="00322FBD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210C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2567</w:t>
      </w:r>
    </w:p>
    <w:p w14:paraId="0DFE0418" w14:textId="7F0D69EB" w:rsidR="00C12064" w:rsidRPr="00E73BA9" w:rsidRDefault="00C12064" w:rsidP="00C12064">
      <w:pPr>
        <w:rPr>
          <w:rFonts w:ascii="Angsana New" w:hAnsi="Angsana New" w:cs="Angsana New"/>
          <w:sz w:val="28"/>
          <w:szCs w:val="28"/>
        </w:rPr>
      </w:pPr>
    </w:p>
    <w:p w14:paraId="438AD20E" w14:textId="0A5C1DCC" w:rsidR="00C12064" w:rsidRPr="00C05013" w:rsidRDefault="00C12064" w:rsidP="00C1206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2009F4A" w14:textId="77777777" w:rsidR="00C11916" w:rsidRPr="00FB0B1E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50A13E7E" w14:textId="6E64FF91" w:rsidR="00A47FCA" w:rsidRPr="00C05013" w:rsidRDefault="00A47FCA" w:rsidP="00A4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0" w:name="_Hlk66464858"/>
      <w:r w:rsidRPr="00C05013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42DDF" w:rsidRPr="00C42DDF">
        <w:rPr>
          <w:rFonts w:ascii="Angsana New" w:hAnsi="Angsana New" w:cs="Angsana New"/>
          <w:sz w:val="28"/>
          <w:szCs w:val="28"/>
        </w:rPr>
        <w:t>34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C05013">
        <w:rPr>
          <w:rFonts w:ascii="Angsana New" w:hAnsi="Angsana New" w:cs="Angsana New"/>
          <w:sz w:val="28"/>
          <w:szCs w:val="28"/>
        </w:rPr>
        <w:br/>
      </w: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bookmarkEnd w:id="0"/>
      <w:r w:rsidRPr="00C05013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C05013"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FE0D99" w:rsidRPr="00C0501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C0501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ธันวาคม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2566</w:t>
      </w:r>
    </w:p>
    <w:p w14:paraId="4FB86C63" w14:textId="77777777" w:rsidR="00A47FCA" w:rsidRPr="00FB0B1E" w:rsidRDefault="00A47FCA" w:rsidP="00A4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1739B1B5" w14:textId="67898628" w:rsidR="00804175" w:rsidRPr="00C05013" w:rsidRDefault="008C27A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05013">
        <w:rPr>
          <w:rFonts w:ascii="Angsana New" w:hAnsi="Angsana New" w:cs="Angsana New" w:hint="cs"/>
          <w:sz w:val="28"/>
          <w:szCs w:val="28"/>
          <w:cs/>
        </w:rPr>
        <w:t>ที่</w:t>
      </w:r>
      <w:r w:rsidRPr="00C05013">
        <w:rPr>
          <w:rFonts w:ascii="Angsana New" w:hAnsi="Angsana New" w:cs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C05013">
        <w:rPr>
          <w:rFonts w:ascii="Angsana New" w:hAnsi="Angsana New" w:cs="Angsana New" w:hint="cs"/>
          <w:sz w:val="28"/>
          <w:szCs w:val="28"/>
          <w:cs/>
        </w:rPr>
        <w:t>ไว้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="00C42DDF" w:rsidRPr="00C42DDF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42DDF" w:rsidRPr="00C42DDF">
        <w:rPr>
          <w:rFonts w:ascii="Angsana New" w:hAnsi="Angsana New" w:cs="Angsana New"/>
          <w:sz w:val="28"/>
          <w:szCs w:val="28"/>
        </w:rPr>
        <w:t>2566</w:t>
      </w:r>
    </w:p>
    <w:p w14:paraId="43D77DDD" w14:textId="77777777" w:rsidR="008C27AE" w:rsidRPr="00FB0B1E" w:rsidRDefault="008C27AE" w:rsidP="008C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1E3F13A7" w14:textId="090B68E2" w:rsidR="00093B30" w:rsidRPr="00C05013" w:rsidRDefault="00804175" w:rsidP="009D7A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B427509" w14:textId="77777777" w:rsidR="00991336" w:rsidRPr="00FB0B1E" w:rsidRDefault="00991336" w:rsidP="008C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E13AB5E" w14:textId="5FEBE3B8" w:rsidR="00B30727" w:rsidRPr="00C05013" w:rsidRDefault="0021407F" w:rsidP="000F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8"/>
          <w:szCs w:val="28"/>
        </w:rPr>
      </w:pPr>
      <w:r w:rsidRPr="00C05013">
        <w:rPr>
          <w:rFonts w:asciiTheme="majorBidi" w:hAnsiTheme="majorBidi" w:cs="Angsana New" w:hint="cs"/>
          <w:sz w:val="28"/>
          <w:szCs w:val="28"/>
          <w:cs/>
        </w:rPr>
        <w:t>ความสัมพันธ์ที่มีกับบริษัทย่อย</w:t>
      </w:r>
      <w:r w:rsidR="00FE1DAE" w:rsidRPr="00C0501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C05013">
        <w:rPr>
          <w:rFonts w:asciiTheme="majorBidi" w:hAnsiTheme="majorBidi" w:cs="Angsana New" w:hint="cs"/>
          <w:sz w:val="28"/>
          <w:szCs w:val="28"/>
          <w:cs/>
        </w:rPr>
        <w:t>ผู้บริหารสำคัญและบุคคลหรือกิจการ</w:t>
      </w:r>
      <w:r w:rsidR="00C95284" w:rsidRPr="00C05013">
        <w:rPr>
          <w:rFonts w:asciiTheme="majorBidi" w:hAnsiTheme="majorBidi" w:cs="Angsana New" w:hint="cs"/>
          <w:sz w:val="28"/>
          <w:szCs w:val="28"/>
          <w:cs/>
        </w:rPr>
        <w:t>อื่น</w:t>
      </w:r>
      <w:r w:rsidRPr="00C05013">
        <w:rPr>
          <w:rFonts w:asciiTheme="majorBidi" w:hAnsiTheme="majorBidi" w:cs="Angsana New" w:hint="cs"/>
          <w:sz w:val="28"/>
          <w:szCs w:val="28"/>
          <w:cs/>
        </w:rPr>
        <w:t>ที่เกี่ยวข้องกันไม่ได้มีการเปลี่ยนแปลง</w:t>
      </w:r>
      <w:r w:rsidR="000F5EFA">
        <w:rPr>
          <w:rFonts w:asciiTheme="majorBidi" w:hAnsiTheme="majorBidi" w:cs="Angsana New"/>
          <w:sz w:val="28"/>
          <w:szCs w:val="28"/>
        </w:rPr>
        <w:br/>
      </w:r>
      <w:r w:rsidRPr="00C05013">
        <w:rPr>
          <w:rFonts w:asciiTheme="majorBidi" w:hAnsiTheme="majorBidi" w:cs="Angsana New" w:hint="cs"/>
          <w:sz w:val="28"/>
          <w:szCs w:val="28"/>
          <w:cs/>
        </w:rPr>
        <w:t>อย่างมีสาระสำคัญ</w:t>
      </w:r>
    </w:p>
    <w:p w14:paraId="778C7CC9" w14:textId="77777777" w:rsidR="0021407F" w:rsidRPr="00FB0B1E" w:rsidRDefault="0021407F" w:rsidP="00214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5D63E705" w14:textId="68522A4F" w:rsidR="00B30727" w:rsidRPr="00C05013" w:rsidRDefault="0042798C" w:rsidP="00B30727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บุ</w:t>
      </w:r>
      <w:r w:rsidR="00B30727" w:rsidRPr="00C05013">
        <w:rPr>
          <w:rFonts w:asciiTheme="majorBidi" w:hAnsiTheme="majorBidi" w:cstheme="majorBidi"/>
          <w:b/>
          <w:sz w:val="28"/>
          <w:szCs w:val="28"/>
          <w:cs/>
        </w:rPr>
        <w:t>คคลหรือกิจการที่เกี่ยวข้องกันที่มีรายการระหว่างกันที่มีนัยสำคัญกับกลุ่มบริษัทในระหว่าง</w:t>
      </w:r>
      <w:r w:rsidR="00FE0D99" w:rsidRPr="00C05013">
        <w:rPr>
          <w:rFonts w:asciiTheme="majorBidi" w:hAnsiTheme="majorBidi" w:cstheme="majorBidi" w:hint="cs"/>
          <w:b/>
          <w:sz w:val="28"/>
          <w:szCs w:val="28"/>
          <w:cs/>
        </w:rPr>
        <w:t>งวด</w:t>
      </w:r>
      <w:r w:rsidR="00B30727" w:rsidRPr="00C05013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64171C75" w14:textId="77777777" w:rsidR="003E6A17" w:rsidRPr="00FB0B1E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4860"/>
      </w:tblGrid>
      <w:tr w:rsidR="00802769" w:rsidRPr="00C05013" w14:paraId="2BD62A9A" w14:textId="77777777" w:rsidTr="004D1FE0">
        <w:trPr>
          <w:trHeight w:val="20"/>
          <w:tblHeader/>
        </w:trPr>
        <w:tc>
          <w:tcPr>
            <w:tcW w:w="2970" w:type="dxa"/>
          </w:tcPr>
          <w:p w14:paraId="65ABA379" w14:textId="201F7435" w:rsidR="00802769" w:rsidRPr="00C05013" w:rsidRDefault="0080276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ชื่อกิจการ</w:t>
            </w:r>
            <w:r w:rsidR="00392AC0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6D6ED23" w14:textId="020A2554" w:rsidR="00802769" w:rsidRPr="00C05013" w:rsidRDefault="00802769" w:rsidP="009777A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C95284" w:rsidRPr="00C050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="00A00BA1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95284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860" w:type="dxa"/>
          </w:tcPr>
          <w:p w14:paraId="6E541C7F" w14:textId="77777777" w:rsidR="00802769" w:rsidRPr="00C05013" w:rsidRDefault="00802769" w:rsidP="00EE0023">
            <w:pPr>
              <w:tabs>
                <w:tab w:val="clear" w:pos="227"/>
              </w:tabs>
              <w:spacing w:line="240" w:lineRule="auto"/>
              <w:ind w:left="73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02769" w:rsidRPr="00C05013" w14:paraId="630D1258" w14:textId="77777777" w:rsidTr="004D1FE0">
        <w:trPr>
          <w:trHeight w:val="20"/>
        </w:trPr>
        <w:tc>
          <w:tcPr>
            <w:tcW w:w="2970" w:type="dxa"/>
          </w:tcPr>
          <w:p w14:paraId="2DEF2B15" w14:textId="6062A7E2" w:rsidR="00802769" w:rsidRPr="00C05013" w:rsidRDefault="002B2277" w:rsidP="009777A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4B548391" w14:textId="77777777" w:rsidR="00802769" w:rsidRPr="00C05013" w:rsidRDefault="00802769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044841B3" w14:textId="440C6085" w:rsidR="00802769" w:rsidRPr="00C05013" w:rsidRDefault="000E526A" w:rsidP="00EE0023">
            <w:pPr>
              <w:tabs>
                <w:tab w:val="clear" w:pos="227"/>
              </w:tabs>
              <w:ind w:left="253" w:right="-18" w:hanging="174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182098" w:rsidRPr="00C05013" w14:paraId="1EE52CC4" w14:textId="77777777" w:rsidTr="004D1FE0">
        <w:trPr>
          <w:trHeight w:val="20"/>
        </w:trPr>
        <w:tc>
          <w:tcPr>
            <w:tcW w:w="2970" w:type="dxa"/>
          </w:tcPr>
          <w:p w14:paraId="01CEC1F9" w14:textId="77777777" w:rsidR="00182098" w:rsidRPr="00C05013" w:rsidRDefault="00182098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73F427AC" w14:textId="77777777" w:rsidR="00182098" w:rsidRPr="00C05013" w:rsidRDefault="00182098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78A2F6DB" w14:textId="77777777" w:rsidR="00182098" w:rsidRPr="00C05013" w:rsidRDefault="00182098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182098" w:rsidRPr="00C05013" w14:paraId="62FC1264" w14:textId="77777777" w:rsidTr="004D1FE0">
        <w:trPr>
          <w:trHeight w:val="20"/>
        </w:trPr>
        <w:tc>
          <w:tcPr>
            <w:tcW w:w="2970" w:type="dxa"/>
          </w:tcPr>
          <w:p w14:paraId="2D7F8A29" w14:textId="77777777" w:rsidR="00182098" w:rsidRPr="00C05013" w:rsidRDefault="00182098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10E40563" w14:textId="77777777" w:rsidR="00182098" w:rsidRPr="00C05013" w:rsidRDefault="00182098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16AF6D2D" w14:textId="77777777" w:rsidR="00182098" w:rsidRPr="00C05013" w:rsidRDefault="00182098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182098" w:rsidRPr="00C05013" w14:paraId="5E99E136" w14:textId="77777777" w:rsidTr="004D1FE0">
        <w:trPr>
          <w:trHeight w:val="20"/>
        </w:trPr>
        <w:tc>
          <w:tcPr>
            <w:tcW w:w="2970" w:type="dxa"/>
          </w:tcPr>
          <w:p w14:paraId="3BDA97A2" w14:textId="77777777" w:rsidR="00182098" w:rsidRPr="00C05013" w:rsidRDefault="00182098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4BF7EA4F" w14:textId="77777777" w:rsidR="00182098" w:rsidRPr="00C05013" w:rsidRDefault="00182098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00E4A4FB" w14:textId="77777777" w:rsidR="00182098" w:rsidRPr="00C05013" w:rsidRDefault="00182098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94053D" w:rsidRPr="00C05013" w14:paraId="5E2D3A99" w14:textId="77777777" w:rsidTr="004D1FE0">
        <w:trPr>
          <w:trHeight w:val="20"/>
        </w:trPr>
        <w:tc>
          <w:tcPr>
            <w:tcW w:w="2970" w:type="dxa"/>
          </w:tcPr>
          <w:p w14:paraId="3FB9BAB9" w14:textId="77777777" w:rsidR="0094053D" w:rsidRPr="00C05013" w:rsidRDefault="0094053D" w:rsidP="00AB702A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350" w:type="dxa"/>
          </w:tcPr>
          <w:p w14:paraId="533D31DC" w14:textId="77777777" w:rsidR="0094053D" w:rsidRPr="00C05013" w:rsidRDefault="0094053D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4860" w:type="dxa"/>
          </w:tcPr>
          <w:p w14:paraId="6DAE98EA" w14:textId="77777777" w:rsidR="0094053D" w:rsidRPr="00C05013" w:rsidRDefault="0094053D" w:rsidP="009777AF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0179E4" w:rsidRPr="00C05013" w14:paraId="214E2C56" w14:textId="77777777" w:rsidTr="004D1FE0">
        <w:trPr>
          <w:trHeight w:val="20"/>
        </w:trPr>
        <w:tc>
          <w:tcPr>
            <w:tcW w:w="2970" w:type="dxa"/>
          </w:tcPr>
          <w:p w14:paraId="00FDC0D5" w14:textId="38882458" w:rsidR="000179E4" w:rsidRPr="00C05013" w:rsidRDefault="000179E4" w:rsidP="000179E4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21DB6D3E" w14:textId="77777777" w:rsidR="000179E4" w:rsidRPr="00C05013" w:rsidRDefault="000179E4" w:rsidP="000179E4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79FAB066" w14:textId="77777777" w:rsidR="000179E4" w:rsidRPr="00C05013" w:rsidRDefault="000179E4" w:rsidP="000179E4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0447AA" w:rsidRPr="006677A8" w14:paraId="22BFAF9A" w14:textId="77777777" w:rsidTr="00EE776F">
        <w:trPr>
          <w:trHeight w:val="20"/>
        </w:trPr>
        <w:tc>
          <w:tcPr>
            <w:tcW w:w="2970" w:type="dxa"/>
            <w:shd w:val="clear" w:color="auto" w:fill="auto"/>
          </w:tcPr>
          <w:p w14:paraId="128A4CF0" w14:textId="4244DC22" w:rsidR="000447AA" w:rsidRPr="00EE776F" w:rsidRDefault="000447AA" w:rsidP="00D82C47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76F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บริษัทโชติพันธ์</w:t>
            </w:r>
            <w:r w:rsidRPr="00EE776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E776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5EB64311" w14:textId="7EC68DA9" w:rsidR="000447AA" w:rsidRPr="00EE776F" w:rsidRDefault="000447AA" w:rsidP="00D82C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776F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1137BFA4" w14:textId="30A8D3F3" w:rsidR="000447AA" w:rsidRPr="003C0010" w:rsidRDefault="00FC36C2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ผู้ถือหุ้นใหญ่ </w:t>
            </w:r>
            <w:r w:rsidR="00EE776F"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ถือหุ้นโดยกรรมการและมีกรรมการร่วมกัน</w:t>
            </w:r>
          </w:p>
        </w:tc>
      </w:tr>
      <w:tr w:rsidR="000447AA" w:rsidRPr="006677A8" w14:paraId="324B3905" w14:textId="77777777" w:rsidTr="00EE776F">
        <w:trPr>
          <w:trHeight w:val="20"/>
        </w:trPr>
        <w:tc>
          <w:tcPr>
            <w:tcW w:w="2970" w:type="dxa"/>
            <w:shd w:val="clear" w:color="auto" w:fill="auto"/>
          </w:tcPr>
          <w:p w14:paraId="5FC71B56" w14:textId="17E81C45" w:rsidR="000447AA" w:rsidRPr="00EE776F" w:rsidRDefault="00C61F27" w:rsidP="00D82C47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E776F">
              <w:rPr>
                <w:rFonts w:asciiTheme="majorBidi" w:hAnsiTheme="majorBidi" w:cstheme="majorBidi"/>
                <w:sz w:val="28"/>
                <w:szCs w:val="28"/>
              </w:rPr>
              <w:t>TKW Capital Limited</w:t>
            </w:r>
          </w:p>
        </w:tc>
        <w:tc>
          <w:tcPr>
            <w:tcW w:w="1350" w:type="dxa"/>
            <w:shd w:val="clear" w:color="auto" w:fill="auto"/>
          </w:tcPr>
          <w:p w14:paraId="74709811" w14:textId="61224CB1" w:rsidR="000447AA" w:rsidRPr="00EE776F" w:rsidRDefault="00C61F27" w:rsidP="00D82C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776F">
              <w:rPr>
                <w:rFonts w:ascii="Angsana New" w:hAnsi="Angsana New" w:cs="Angsana New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4860" w:type="dxa"/>
          </w:tcPr>
          <w:p w14:paraId="1E86BE9C" w14:textId="532FC139" w:rsidR="000447AA" w:rsidRPr="003C0010" w:rsidRDefault="00FC36C2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ผู้ถือหุ้นและ</w:t>
            </w:r>
            <w:r w:rsidR="00EE776F"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ถือหุ้นโดยกรรมการ</w:t>
            </w:r>
          </w:p>
        </w:tc>
      </w:tr>
      <w:tr w:rsidR="00D82C47" w:rsidRPr="006677A8" w14:paraId="214EB78C" w14:textId="77777777" w:rsidTr="004D1FE0">
        <w:trPr>
          <w:trHeight w:val="20"/>
        </w:trPr>
        <w:tc>
          <w:tcPr>
            <w:tcW w:w="2970" w:type="dxa"/>
          </w:tcPr>
          <w:p w14:paraId="0D3873F7" w14:textId="54A2184A" w:rsidR="00D82C47" w:rsidRPr="00C05013" w:rsidRDefault="00D82C47" w:rsidP="00D82C47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เอเชี่ยน ออร่า เทรดดิ้ง จำกัด</w:t>
            </w:r>
          </w:p>
        </w:tc>
        <w:tc>
          <w:tcPr>
            <w:tcW w:w="1350" w:type="dxa"/>
          </w:tcPr>
          <w:p w14:paraId="49C57750" w14:textId="1602DC14" w:rsidR="00D82C47" w:rsidRPr="00C05013" w:rsidRDefault="00D82C47" w:rsidP="00D82C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377F14D3" w14:textId="1101C858" w:rsidR="00D82C47" w:rsidRPr="00C05013" w:rsidRDefault="00134CC9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ถือหุ้นโดยกรรมการ</w:t>
            </w:r>
            <w:r w:rsidR="00D82C47"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และมีกรรมการร่วมกัน</w:t>
            </w:r>
          </w:p>
        </w:tc>
      </w:tr>
      <w:tr w:rsidR="00134CC9" w:rsidRPr="00C05013" w14:paraId="7485F0E4" w14:textId="77777777" w:rsidTr="004D1FE0">
        <w:trPr>
          <w:trHeight w:val="20"/>
        </w:trPr>
        <w:tc>
          <w:tcPr>
            <w:tcW w:w="2970" w:type="dxa"/>
          </w:tcPr>
          <w:p w14:paraId="68BB5D36" w14:textId="089CC5B1" w:rsidR="00134CC9" w:rsidRPr="00C05013" w:rsidRDefault="00134CC9" w:rsidP="00134CC9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ฐานะ แอสเสท จำกัด</w:t>
            </w:r>
          </w:p>
        </w:tc>
        <w:tc>
          <w:tcPr>
            <w:tcW w:w="1350" w:type="dxa"/>
          </w:tcPr>
          <w:p w14:paraId="76F3BDD3" w14:textId="72C2FF56" w:rsidR="00134CC9" w:rsidRPr="00C05013" w:rsidRDefault="00134CC9" w:rsidP="00134CC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7FC6465A" w14:textId="2821929F" w:rsidR="00134CC9" w:rsidRPr="00C05013" w:rsidRDefault="00134CC9" w:rsidP="00134CC9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ถือหุ้นโดยกรรมการและมีกรรมการร่วมกัน</w:t>
            </w:r>
          </w:p>
        </w:tc>
      </w:tr>
      <w:tr w:rsidR="00134CC9" w:rsidRPr="00C05013" w14:paraId="22A7857C" w14:textId="77777777" w:rsidTr="004D1FE0">
        <w:trPr>
          <w:trHeight w:val="20"/>
        </w:trPr>
        <w:tc>
          <w:tcPr>
            <w:tcW w:w="2970" w:type="dxa"/>
          </w:tcPr>
          <w:p w14:paraId="675D4BC8" w14:textId="661EB831" w:rsidR="00134CC9" w:rsidRPr="00C05013" w:rsidRDefault="00134CC9" w:rsidP="00134CC9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เฟลคซ์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ไอเบิล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พลาส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01313743" w14:textId="3862DC99" w:rsidR="00134CC9" w:rsidRPr="00C05013" w:rsidRDefault="00134CC9" w:rsidP="00134CC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821C5A1" w14:textId="5E757EF6" w:rsidR="00134CC9" w:rsidRPr="00C05013" w:rsidRDefault="007A0D47" w:rsidP="00134CC9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ถือหุ้นโดยผู้บริหารสำคัญและ</w:t>
            </w:r>
            <w:r w:rsidR="00A92A4C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มีผู้บริหารสำคัญ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เป็นกรรมการ</w:t>
            </w:r>
          </w:p>
        </w:tc>
      </w:tr>
      <w:tr w:rsidR="007A0D47" w:rsidRPr="00C05013" w14:paraId="18760AE5" w14:textId="77777777" w:rsidTr="004D1FE0">
        <w:trPr>
          <w:trHeight w:val="20"/>
        </w:trPr>
        <w:tc>
          <w:tcPr>
            <w:tcW w:w="2970" w:type="dxa"/>
          </w:tcPr>
          <w:p w14:paraId="1ABB55D6" w14:textId="1D3446B0" w:rsidR="007A0D47" w:rsidRPr="00C05013" w:rsidRDefault="007A0D47" w:rsidP="007A0D47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ดีฟาร์มาซี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1FD8AD0A" w14:textId="79889604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673183F" w14:textId="07F00D9E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ถือหุ้นโดยสมาชิกในครอบครัวที่ใกล้ชิดของกรรมการ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7A0D47" w:rsidRPr="00C05013" w14:paraId="18F13D17" w14:textId="77777777" w:rsidTr="004D1FE0">
        <w:trPr>
          <w:trHeight w:val="20"/>
        </w:trPr>
        <w:tc>
          <w:tcPr>
            <w:tcW w:w="2970" w:type="dxa"/>
          </w:tcPr>
          <w:p w14:paraId="0F1E5582" w14:textId="799CF0C9" w:rsidR="007A0D47" w:rsidRPr="00C05013" w:rsidRDefault="007A0D47" w:rsidP="007A0D47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1350" w:type="dxa"/>
          </w:tcPr>
          <w:p w14:paraId="19C30630" w14:textId="14CE4615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9D12E7C" w14:textId="48635F3B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มีกรรมการร่วมกัน</w:t>
            </w:r>
          </w:p>
        </w:tc>
      </w:tr>
      <w:tr w:rsidR="007A0D47" w:rsidRPr="00C05013" w14:paraId="51525194" w14:textId="77777777" w:rsidTr="004D1FE0">
        <w:trPr>
          <w:trHeight w:val="20"/>
        </w:trPr>
        <w:tc>
          <w:tcPr>
            <w:tcW w:w="2970" w:type="dxa"/>
          </w:tcPr>
          <w:p w14:paraId="6D63AEEB" w14:textId="63EFBEB6" w:rsidR="007A0D47" w:rsidRPr="00C05013" w:rsidRDefault="007A0D47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อีซี่ แพ็ค โปรดักส์ จำกัด</w:t>
            </w:r>
          </w:p>
        </w:tc>
        <w:tc>
          <w:tcPr>
            <w:tcW w:w="1350" w:type="dxa"/>
          </w:tcPr>
          <w:p w14:paraId="243A6868" w14:textId="7F7425A8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FC41B25" w14:textId="25D59133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7A0D47" w:rsidRPr="00C05013" w14:paraId="2149344E" w14:textId="77777777" w:rsidTr="004D1FE0">
        <w:trPr>
          <w:trHeight w:val="20"/>
        </w:trPr>
        <w:tc>
          <w:tcPr>
            <w:tcW w:w="2970" w:type="dxa"/>
          </w:tcPr>
          <w:p w14:paraId="565ECBFE" w14:textId="0D300C0D" w:rsidR="007A0D47" w:rsidRPr="00C05013" w:rsidRDefault="007A0D47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เอสจี คอร์ปอเรชั่น จำกัด</w:t>
            </w:r>
          </w:p>
        </w:tc>
        <w:tc>
          <w:tcPr>
            <w:tcW w:w="1350" w:type="dxa"/>
          </w:tcPr>
          <w:p w14:paraId="0DC4B242" w14:textId="074AFCE2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4DF73F6E" w14:textId="62D41961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A44F10" w:rsidRPr="00C05013" w14:paraId="7AE934FC" w14:textId="77777777" w:rsidTr="004D1FE0">
        <w:trPr>
          <w:trHeight w:val="20"/>
        </w:trPr>
        <w:tc>
          <w:tcPr>
            <w:tcW w:w="2970" w:type="dxa"/>
          </w:tcPr>
          <w:p w14:paraId="7A116EFA" w14:textId="749EADED" w:rsidR="00A44F10" w:rsidRPr="00C05013" w:rsidRDefault="00A44F10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Pharmaceutical Siri </w:t>
            </w:r>
            <w:proofErr w:type="spellStart"/>
            <w:r>
              <w:rPr>
                <w:rFonts w:asciiTheme="majorBidi" w:hAnsiTheme="majorBidi" w:cs="Angsana New"/>
                <w:sz w:val="28"/>
                <w:szCs w:val="28"/>
              </w:rPr>
              <w:t>Chalern</w:t>
            </w:r>
            <w:proofErr w:type="spellEnd"/>
            <w:r>
              <w:rPr>
                <w:rFonts w:asciiTheme="majorBidi" w:hAnsiTheme="majorBidi" w:cs="Angsana New"/>
                <w:sz w:val="28"/>
                <w:szCs w:val="28"/>
              </w:rPr>
              <w:t xml:space="preserve"> Co., Ltd</w:t>
            </w:r>
          </w:p>
        </w:tc>
        <w:tc>
          <w:tcPr>
            <w:tcW w:w="1350" w:type="dxa"/>
          </w:tcPr>
          <w:p w14:paraId="09DB5546" w14:textId="1890CB77" w:rsidR="00A44F10" w:rsidRPr="00C05013" w:rsidRDefault="00A44F10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4860" w:type="dxa"/>
          </w:tcPr>
          <w:p w14:paraId="3E631A00" w14:textId="609787D5" w:rsidR="00A44F10" w:rsidRPr="00C05013" w:rsidRDefault="00A44F10" w:rsidP="004618DE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</w:p>
        </w:tc>
      </w:tr>
      <w:tr w:rsidR="007A0D47" w:rsidRPr="00C05013" w14:paraId="77B27BE5" w14:textId="77777777" w:rsidTr="004D1FE0">
        <w:trPr>
          <w:trHeight w:val="20"/>
        </w:trPr>
        <w:tc>
          <w:tcPr>
            <w:tcW w:w="2970" w:type="dxa"/>
          </w:tcPr>
          <w:p w14:paraId="19652B6B" w14:textId="40A3C505" w:rsidR="007A0D47" w:rsidRPr="00C05013" w:rsidRDefault="007A0D47" w:rsidP="007A0D47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คุณคำนวณ คงศุภลักษณ์</w:t>
            </w:r>
          </w:p>
        </w:tc>
        <w:tc>
          <w:tcPr>
            <w:tcW w:w="1350" w:type="dxa"/>
          </w:tcPr>
          <w:p w14:paraId="593F616A" w14:textId="4AE0E590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F890C87" w14:textId="0A203D24" w:rsidR="007A0D47" w:rsidRPr="00C05013" w:rsidRDefault="00FC36C2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ผู้ถือหุ้นและเป็น</w:t>
            </w:r>
            <w:r w:rsidR="007A0D47"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สมาชิกในครอบครัวที่ใกล้ชิดของกรรมการ</w:t>
            </w:r>
          </w:p>
        </w:tc>
      </w:tr>
      <w:tr w:rsidR="007A0D47" w:rsidRPr="00C05013" w14:paraId="263FA6C0" w14:textId="77777777" w:rsidTr="004D1FE0">
        <w:trPr>
          <w:trHeight w:val="20"/>
        </w:trPr>
        <w:tc>
          <w:tcPr>
            <w:tcW w:w="2970" w:type="dxa"/>
          </w:tcPr>
          <w:p w14:paraId="24E81ABF" w14:textId="65CA391D" w:rsidR="007A0D47" w:rsidRPr="00C05013" w:rsidRDefault="007A0D47" w:rsidP="007A0D47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คุณธีรวัฒน์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ฐานะโชติพันธ์</w:t>
            </w:r>
          </w:p>
        </w:tc>
        <w:tc>
          <w:tcPr>
            <w:tcW w:w="1350" w:type="dxa"/>
          </w:tcPr>
          <w:p w14:paraId="7756D87E" w14:textId="448FCA2E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9BC4213" w14:textId="05EFF0E9" w:rsidR="007A0D47" w:rsidRPr="00C05013" w:rsidRDefault="00FC36C2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ผู้ถือหุ้นและ</w:t>
            </w:r>
            <w:r w:rsidR="00ED6FB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เป็น</w:t>
            </w:r>
            <w:r w:rsidR="007A0D47"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สมาชิกในครอบครัวที่ใกล้ชิดของกรรมการ</w:t>
            </w:r>
          </w:p>
        </w:tc>
      </w:tr>
    </w:tbl>
    <w:p w14:paraId="459D3455" w14:textId="4EEB50DC" w:rsidR="00407B9E" w:rsidRPr="00C05013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B22371" w:rsidRPr="00C05013" w14:paraId="0C5B876B" w14:textId="77777777" w:rsidTr="005F50E5">
        <w:trPr>
          <w:tblHeader/>
        </w:trPr>
        <w:tc>
          <w:tcPr>
            <w:tcW w:w="2168" w:type="pct"/>
            <w:shd w:val="clear" w:color="auto" w:fill="auto"/>
          </w:tcPr>
          <w:p w14:paraId="28C38638" w14:textId="77777777" w:rsidR="00B22371" w:rsidRPr="0042798C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2798C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42798C" w:rsidDel="001728D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3" w:type="pct"/>
            <w:gridSpan w:val="3"/>
          </w:tcPr>
          <w:p w14:paraId="7000E8E2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DF31E6F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22E37DBD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50608" w:rsidRPr="00C05013" w14:paraId="58C37A77" w14:textId="77777777" w:rsidTr="005F50E5">
        <w:trPr>
          <w:tblHeader/>
        </w:trPr>
        <w:tc>
          <w:tcPr>
            <w:tcW w:w="2168" w:type="pct"/>
          </w:tcPr>
          <w:p w14:paraId="2E66B97D" w14:textId="52D5FAF3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B54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43F0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607" w:type="pct"/>
          </w:tcPr>
          <w:p w14:paraId="35E6AAEE" w14:textId="12EA77B0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6D3840FA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221B2D4" w14:textId="73E432E3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01D63A2C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2826495" w14:textId="03189E6A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" w:type="pct"/>
          </w:tcPr>
          <w:p w14:paraId="2F595D42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25B6F24" w14:textId="68E56EE6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22371" w:rsidRPr="00C05013" w14:paraId="1C619DBA" w14:textId="77777777" w:rsidTr="005F50E5">
        <w:trPr>
          <w:trHeight w:val="83"/>
          <w:tblHeader/>
        </w:trPr>
        <w:tc>
          <w:tcPr>
            <w:tcW w:w="2168" w:type="pct"/>
          </w:tcPr>
          <w:p w14:paraId="5E3DFE85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0B5A259D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050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B22371" w:rsidRPr="00C05013" w14:paraId="6D8AE42A" w14:textId="77777777" w:rsidTr="005F50E5">
        <w:tc>
          <w:tcPr>
            <w:tcW w:w="2168" w:type="pct"/>
          </w:tcPr>
          <w:p w14:paraId="67ECAA0E" w14:textId="77777777" w:rsidR="00B22371" w:rsidRPr="00C05013" w:rsidRDefault="00B22371" w:rsidP="00577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7D44D1D8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43347D9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E583DC0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A45DA80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4DC1B9E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B1C624E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AF3FF03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EAD" w:rsidRPr="00C05013" w14:paraId="24AE7C10" w14:textId="77777777" w:rsidTr="005F50E5">
        <w:tc>
          <w:tcPr>
            <w:tcW w:w="2168" w:type="pct"/>
          </w:tcPr>
          <w:p w14:paraId="04600371" w14:textId="77777777" w:rsidR="00514EAD" w:rsidRPr="00C05013" w:rsidRDefault="00514EAD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7270B3FB" w14:textId="532455AD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8B58B48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7AD46F7" w14:textId="4B74EBD6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D88243B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AE2D59C" w14:textId="7E908EB8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242</w:t>
            </w:r>
          </w:p>
        </w:tc>
        <w:tc>
          <w:tcPr>
            <w:tcW w:w="137" w:type="pct"/>
          </w:tcPr>
          <w:p w14:paraId="0B2983FD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2B92ADF" w14:textId="71766326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</w:tr>
      <w:tr w:rsidR="00514EAD" w:rsidRPr="00C05013" w14:paraId="04A298AA" w14:textId="77777777" w:rsidTr="005F50E5">
        <w:tc>
          <w:tcPr>
            <w:tcW w:w="2168" w:type="pct"/>
          </w:tcPr>
          <w:p w14:paraId="54DA3D7D" w14:textId="77777777" w:rsidR="00514EAD" w:rsidRPr="00C05013" w:rsidRDefault="00514EAD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5375CFC8" w14:textId="33F7B2ED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9B110A8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8D8F78A" w14:textId="5F884FC0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69D424C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A053D4C" w14:textId="4C7F7873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B07CA4">
              <w:rPr>
                <w:rFonts w:ascii="Angsana New" w:hAnsi="Angsana New" w:cs="Angsana New"/>
                <w:sz w:val="28"/>
                <w:szCs w:val="28"/>
              </w:rPr>
              <w:t>,024</w:t>
            </w:r>
          </w:p>
        </w:tc>
        <w:tc>
          <w:tcPr>
            <w:tcW w:w="137" w:type="pct"/>
          </w:tcPr>
          <w:p w14:paraId="560D3E5C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1E40A3" w14:textId="0DAB2D61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2,243</w:t>
            </w:r>
          </w:p>
        </w:tc>
      </w:tr>
      <w:tr w:rsidR="005B6B71" w:rsidRPr="00C05013" w14:paraId="66A6A2FF" w14:textId="77777777" w:rsidTr="005F50E5">
        <w:tc>
          <w:tcPr>
            <w:tcW w:w="2168" w:type="pct"/>
          </w:tcPr>
          <w:p w14:paraId="5901956D" w14:textId="72B72F59" w:rsidR="005B6B71" w:rsidRPr="00C05013" w:rsidRDefault="005B6B71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2CCE571B" w14:textId="020A259C" w:rsidR="005B6B71" w:rsidRPr="00B07CA4" w:rsidRDefault="005B6B71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2F07EDA" w14:textId="77777777" w:rsidR="005B6B71" w:rsidRPr="00B07CA4" w:rsidRDefault="005B6B71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F3F3514" w14:textId="5A517915" w:rsidR="005B6B71" w:rsidRPr="00B07CA4" w:rsidRDefault="005B6B71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6E42FD7" w14:textId="77777777" w:rsidR="005B6B71" w:rsidRPr="00B07CA4" w:rsidRDefault="005B6B71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B0C00FB" w14:textId="5FDF9F03" w:rsidR="005B6B71" w:rsidRPr="00B07CA4" w:rsidRDefault="005B6B71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947,141</w:t>
            </w:r>
          </w:p>
        </w:tc>
        <w:tc>
          <w:tcPr>
            <w:tcW w:w="137" w:type="pct"/>
          </w:tcPr>
          <w:p w14:paraId="268E67AA" w14:textId="77777777" w:rsidR="005B6B71" w:rsidRPr="00B07CA4" w:rsidRDefault="005B6B71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02BAD5D" w14:textId="20E40D15" w:rsidR="005B6B71" w:rsidRPr="00B07CA4" w:rsidRDefault="005B6B71" w:rsidP="005B6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4EAD" w:rsidRPr="00C05013" w14:paraId="128C2A1B" w14:textId="77777777" w:rsidTr="005F50E5">
        <w:tc>
          <w:tcPr>
            <w:tcW w:w="2168" w:type="pct"/>
          </w:tcPr>
          <w:p w14:paraId="6CC7775D" w14:textId="77777777" w:rsidR="00514EAD" w:rsidRPr="00C05013" w:rsidRDefault="00514EAD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3B3B212C" w14:textId="40980936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6746E86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BC0E6D8" w14:textId="0B685EE1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264AFFA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BBFFCE8" w14:textId="40944F6A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344,404</w:t>
            </w:r>
          </w:p>
        </w:tc>
        <w:tc>
          <w:tcPr>
            <w:tcW w:w="137" w:type="pct"/>
          </w:tcPr>
          <w:p w14:paraId="0F56507D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5A76CA" w14:textId="2D6F00D6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307,121</w:t>
            </w:r>
          </w:p>
        </w:tc>
      </w:tr>
      <w:tr w:rsidR="00514EAD" w:rsidRPr="00C05013" w14:paraId="700B0DDF" w14:textId="77777777" w:rsidTr="005F50E5">
        <w:tc>
          <w:tcPr>
            <w:tcW w:w="2168" w:type="pct"/>
          </w:tcPr>
          <w:p w14:paraId="26381810" w14:textId="77777777" w:rsidR="00514EAD" w:rsidRPr="00C05013" w:rsidRDefault="00514EAD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50FFF7E0" w14:textId="23A631AA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6D532F5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C1087AB" w14:textId="3E0CA751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1317A78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2343525" w14:textId="7A55C74C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4,893</w:t>
            </w:r>
          </w:p>
        </w:tc>
        <w:tc>
          <w:tcPr>
            <w:tcW w:w="137" w:type="pct"/>
          </w:tcPr>
          <w:p w14:paraId="67E7A754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3D0B2805" w14:textId="40F6ED69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4,893</w:t>
            </w:r>
          </w:p>
        </w:tc>
      </w:tr>
      <w:tr w:rsidR="00514EAD" w:rsidRPr="00C05013" w14:paraId="3B8C6EF0" w14:textId="77777777" w:rsidTr="005F50E5">
        <w:tc>
          <w:tcPr>
            <w:tcW w:w="2168" w:type="pct"/>
          </w:tcPr>
          <w:p w14:paraId="73201DD8" w14:textId="77777777" w:rsidR="00514EAD" w:rsidRPr="00C05013" w:rsidRDefault="00514EAD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3225CECC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F7B2E2A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3A6FB17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7FB88AF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7B7678F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20CA574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A341812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EAD" w:rsidRPr="00C05013" w14:paraId="042AE3E0" w14:textId="77777777" w:rsidTr="005F50E5">
        <w:tc>
          <w:tcPr>
            <w:tcW w:w="2168" w:type="pct"/>
          </w:tcPr>
          <w:p w14:paraId="1588C588" w14:textId="77777777" w:rsidR="00514EAD" w:rsidRPr="00C05013" w:rsidRDefault="00514EAD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3B0EABCD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CE1B68F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A2552AF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4E1C908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4EA205C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4E824D7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8DA2785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EAD" w:rsidRPr="00C05013" w14:paraId="34A97229" w14:textId="77777777" w:rsidTr="005F50E5">
        <w:tc>
          <w:tcPr>
            <w:tcW w:w="2168" w:type="pct"/>
          </w:tcPr>
          <w:p w14:paraId="7C74B195" w14:textId="77777777" w:rsidR="00514EAD" w:rsidRPr="00C05013" w:rsidRDefault="00514EAD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23CD9D96" w14:textId="0F139F34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1,006</w:t>
            </w:r>
          </w:p>
        </w:tc>
        <w:tc>
          <w:tcPr>
            <w:tcW w:w="147" w:type="pct"/>
          </w:tcPr>
          <w:p w14:paraId="22235218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0112AF3" w14:textId="7157C9DC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833</w:t>
            </w:r>
          </w:p>
        </w:tc>
        <w:tc>
          <w:tcPr>
            <w:tcW w:w="147" w:type="pct"/>
          </w:tcPr>
          <w:p w14:paraId="6DA98A03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C2077D9" w14:textId="40B48326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1,006</w:t>
            </w:r>
          </w:p>
        </w:tc>
        <w:tc>
          <w:tcPr>
            <w:tcW w:w="137" w:type="pct"/>
          </w:tcPr>
          <w:p w14:paraId="24A282E5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984547A" w14:textId="31A49916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833</w:t>
            </w:r>
          </w:p>
        </w:tc>
      </w:tr>
      <w:tr w:rsidR="00514EAD" w:rsidRPr="00C05013" w14:paraId="4D493C80" w14:textId="77777777" w:rsidTr="005F50E5">
        <w:tc>
          <w:tcPr>
            <w:tcW w:w="2168" w:type="pct"/>
          </w:tcPr>
          <w:p w14:paraId="638D5E51" w14:textId="77777777" w:rsidR="00514EAD" w:rsidRPr="00C05013" w:rsidRDefault="00514EAD" w:rsidP="0051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607" w:type="pct"/>
          </w:tcPr>
          <w:p w14:paraId="416837F2" w14:textId="2F646C51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10,510</w:t>
            </w:r>
          </w:p>
        </w:tc>
        <w:tc>
          <w:tcPr>
            <w:tcW w:w="147" w:type="pct"/>
          </w:tcPr>
          <w:p w14:paraId="563715AE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A479B17" w14:textId="0EAAAB9F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10,877</w:t>
            </w:r>
          </w:p>
        </w:tc>
        <w:tc>
          <w:tcPr>
            <w:tcW w:w="147" w:type="pct"/>
          </w:tcPr>
          <w:p w14:paraId="481583E4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C71A70E" w14:textId="63FFA6D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2F22AD23" w14:textId="7777777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058E4AA" w14:textId="5AAB0A37" w:rsidR="00514EAD" w:rsidRPr="00B07CA4" w:rsidRDefault="00514EAD" w:rsidP="0051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2F8F" w:rsidRPr="00C05013" w14:paraId="28935BF2" w14:textId="77777777" w:rsidTr="005F50E5">
        <w:tc>
          <w:tcPr>
            <w:tcW w:w="2168" w:type="pct"/>
          </w:tcPr>
          <w:p w14:paraId="424237AD" w14:textId="5878349F" w:rsidR="00182F8F" w:rsidRPr="00C05013" w:rsidRDefault="00182F8F" w:rsidP="0018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015EB507" w14:textId="6A7F0BE4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47" w:type="pct"/>
          </w:tcPr>
          <w:p w14:paraId="29538478" w14:textId="77777777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40DA88B" w14:textId="54AF16A4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079D46" w14:textId="77777777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E294E2D" w14:textId="39B1BC3D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1A8D7F8" w14:textId="77777777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5722F75" w14:textId="728F4B6C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2F8F" w:rsidRPr="00C05013" w14:paraId="3F2ACA20" w14:textId="77777777" w:rsidTr="005F50E5">
        <w:tc>
          <w:tcPr>
            <w:tcW w:w="2168" w:type="pct"/>
          </w:tcPr>
          <w:p w14:paraId="1BE9CA0E" w14:textId="74EBB5C3" w:rsidR="00182F8F" w:rsidRPr="00C05013" w:rsidRDefault="00182F8F" w:rsidP="0018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07" w:type="pct"/>
          </w:tcPr>
          <w:p w14:paraId="72F929B0" w14:textId="0C171A2B" w:rsidR="00182F8F" w:rsidRPr="00B07CA4" w:rsidRDefault="00F23E51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47" w:type="pct"/>
          </w:tcPr>
          <w:p w14:paraId="5BC14464" w14:textId="77777777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69891F" w14:textId="6A9846FA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47" w:type="pct"/>
          </w:tcPr>
          <w:p w14:paraId="0BBE271B" w14:textId="77777777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8EEFD2B" w14:textId="61B084BC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2373239A" w14:textId="77777777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329A1A4" w14:textId="1BB26F7C" w:rsidR="00182F8F" w:rsidRPr="00B07CA4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C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000B" w:rsidRPr="00C05013" w14:paraId="4A034347" w14:textId="77777777" w:rsidTr="005F50E5">
        <w:tc>
          <w:tcPr>
            <w:tcW w:w="2168" w:type="pct"/>
          </w:tcPr>
          <w:p w14:paraId="4CD32B3A" w14:textId="5C385AFE" w:rsidR="000B000B" w:rsidRPr="00C05013" w:rsidRDefault="000B000B" w:rsidP="0018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บุคคลหรือ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5C2E3A18" w14:textId="77777777" w:rsidR="000B000B" w:rsidRPr="001F313C" w:rsidRDefault="000B000B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778561" w14:textId="77777777" w:rsidR="000B000B" w:rsidRPr="00C05013" w:rsidRDefault="000B000B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844D233" w14:textId="77777777" w:rsidR="000B000B" w:rsidRPr="00C05013" w:rsidRDefault="000B000B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340C105" w14:textId="77777777" w:rsidR="000B000B" w:rsidRPr="00C05013" w:rsidRDefault="000B000B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639DC7F" w14:textId="77777777" w:rsidR="000B000B" w:rsidRPr="001F313C" w:rsidRDefault="000B000B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4CCBB65" w14:textId="77777777" w:rsidR="000B000B" w:rsidRPr="00C05013" w:rsidRDefault="000B000B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3DE190" w14:textId="77777777" w:rsidR="000B000B" w:rsidRPr="001F313C" w:rsidRDefault="000B000B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2F8F" w:rsidRPr="00C05013" w14:paraId="49D031BF" w14:textId="77777777" w:rsidTr="005F50E5">
        <w:tc>
          <w:tcPr>
            <w:tcW w:w="2168" w:type="pct"/>
          </w:tcPr>
          <w:p w14:paraId="21A99BAD" w14:textId="176B4DC1" w:rsidR="00182F8F" w:rsidRPr="00C05013" w:rsidRDefault="00182F8F" w:rsidP="0018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607" w:type="pct"/>
          </w:tcPr>
          <w:p w14:paraId="02C5F9E4" w14:textId="0F32F4AC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0106298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FA30EA2" w14:textId="4FD439AA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4,799</w:t>
            </w:r>
          </w:p>
        </w:tc>
        <w:tc>
          <w:tcPr>
            <w:tcW w:w="147" w:type="pct"/>
          </w:tcPr>
          <w:p w14:paraId="7D7503CE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D1FF674" w14:textId="4BE1101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E3E7EB5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E8FB2EE" w14:textId="2C8682D2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2F8F" w:rsidRPr="007213BB" w14:paraId="607BD3C9" w14:textId="77777777" w:rsidTr="005F50E5">
        <w:tc>
          <w:tcPr>
            <w:tcW w:w="2168" w:type="pct"/>
          </w:tcPr>
          <w:p w14:paraId="7C377470" w14:textId="34B84D3F" w:rsidR="00182F8F" w:rsidRPr="007213BB" w:rsidRDefault="00182F8F" w:rsidP="0018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767AF414" w14:textId="679CBAAB" w:rsidR="00182F8F" w:rsidRPr="007213BB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5F2AC28" w14:textId="77777777" w:rsidR="00182F8F" w:rsidRPr="007213BB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99" w:type="pct"/>
          </w:tcPr>
          <w:p w14:paraId="29C37557" w14:textId="0AD2AA5C" w:rsidR="00182F8F" w:rsidRPr="007213BB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75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  <w:tc>
          <w:tcPr>
            <w:tcW w:w="147" w:type="pct"/>
          </w:tcPr>
          <w:p w14:paraId="4A795948" w14:textId="77777777" w:rsidR="00182F8F" w:rsidRPr="007213BB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90" w:type="pct"/>
          </w:tcPr>
          <w:p w14:paraId="2C62EE5B" w14:textId="14331C7F" w:rsidR="00182F8F" w:rsidRPr="007213BB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F31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A5EF2AC" w14:textId="77777777" w:rsidR="00182F8F" w:rsidRPr="007213BB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05" w:type="pct"/>
          </w:tcPr>
          <w:p w14:paraId="5790939D" w14:textId="4881FCD1" w:rsidR="00182F8F" w:rsidRPr="007213BB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F31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2F8F" w:rsidRPr="00C05013" w14:paraId="3E09AC35" w14:textId="77777777" w:rsidTr="005F50E5">
        <w:tc>
          <w:tcPr>
            <w:tcW w:w="2168" w:type="pct"/>
          </w:tcPr>
          <w:p w14:paraId="2364246C" w14:textId="77777777" w:rsidR="00182F8F" w:rsidRPr="00C05013" w:rsidRDefault="00182F8F" w:rsidP="0018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53D608D8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551E167E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7E51B94F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203F0E3A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2E118ABB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72040298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1EE4792E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2F8F" w:rsidRPr="00C05013" w14:paraId="56127C19" w14:textId="77777777" w:rsidTr="005B2279">
        <w:tc>
          <w:tcPr>
            <w:tcW w:w="2168" w:type="pct"/>
            <w:shd w:val="clear" w:color="auto" w:fill="FFFFFF"/>
          </w:tcPr>
          <w:p w14:paraId="68013E57" w14:textId="64A27988" w:rsidR="00182F8F" w:rsidRPr="00C05013" w:rsidRDefault="00182F8F" w:rsidP="0018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2C1853F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25217C1C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10A2F6D2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56E3960D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740060AA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D8941D5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25AF6DC2" w14:textId="77777777" w:rsidR="00182F8F" w:rsidRPr="00C05013" w:rsidRDefault="00182F8F" w:rsidP="0018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6878" w:rsidRPr="00C05013" w14:paraId="0F889984" w14:textId="77777777" w:rsidTr="005F50E5">
        <w:tc>
          <w:tcPr>
            <w:tcW w:w="2168" w:type="pct"/>
            <w:shd w:val="clear" w:color="auto" w:fill="FFFFFF"/>
          </w:tcPr>
          <w:p w14:paraId="125A55EB" w14:textId="3A1B91FA" w:rsidR="00186878" w:rsidRPr="00C05013" w:rsidRDefault="00186878" w:rsidP="0018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607" w:type="pct"/>
          </w:tcPr>
          <w:p w14:paraId="2E9EC99A" w14:textId="5D6DCC5B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CA8D963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4A86689" w14:textId="37034AFC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3,638</w:t>
            </w:r>
          </w:p>
        </w:tc>
        <w:tc>
          <w:tcPr>
            <w:tcW w:w="147" w:type="pct"/>
          </w:tcPr>
          <w:p w14:paraId="1B7258C2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CC3CCCB" w14:textId="07A90EF1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</w:tcPr>
          <w:p w14:paraId="4E9431B5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643BBCE" w14:textId="5D00545E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6878" w:rsidRPr="00C05013" w14:paraId="2EC4C81C" w14:textId="77777777" w:rsidTr="005F50E5">
        <w:tc>
          <w:tcPr>
            <w:tcW w:w="2168" w:type="pct"/>
            <w:shd w:val="clear" w:color="auto" w:fill="FFFFFF"/>
          </w:tcPr>
          <w:p w14:paraId="190DAD28" w14:textId="4EBBE468" w:rsidR="00186878" w:rsidRPr="00C05013" w:rsidRDefault="00186878" w:rsidP="0018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3CB884A3" w14:textId="5845985F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DC54865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47702BC" w14:textId="14606BD5" w:rsidR="00186878" w:rsidRPr="00C42DDF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1,417</w:t>
            </w:r>
          </w:p>
        </w:tc>
        <w:tc>
          <w:tcPr>
            <w:tcW w:w="147" w:type="pct"/>
          </w:tcPr>
          <w:p w14:paraId="44B0E167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C416F7" w14:textId="0D2B277F" w:rsidR="00186878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</w:tcPr>
          <w:p w14:paraId="0DB1E6D0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CF06E4F" w14:textId="70B17ABA" w:rsidR="00186878" w:rsidRPr="00C42DDF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749</w:t>
            </w:r>
          </w:p>
        </w:tc>
      </w:tr>
      <w:tr w:rsidR="00186878" w:rsidRPr="00C05013" w14:paraId="033DA0F0" w14:textId="77777777" w:rsidTr="005F50E5">
        <w:tc>
          <w:tcPr>
            <w:tcW w:w="2168" w:type="pct"/>
            <w:shd w:val="clear" w:color="auto" w:fill="FFFFFF"/>
          </w:tcPr>
          <w:p w14:paraId="36C031A9" w14:textId="3CF327B0" w:rsidR="00186878" w:rsidRPr="00C05013" w:rsidRDefault="00186878" w:rsidP="00186878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63DE435" w14:textId="71D23474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F68877E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822B621" w14:textId="28333D94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6B1E329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1646733" w14:textId="50CE1EEC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3D7D80F" w14:textId="77777777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A888AB2" w14:textId="0E851A81" w:rsidR="00186878" w:rsidRPr="00C05013" w:rsidRDefault="00186878" w:rsidP="0018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3214" w:rsidRPr="00C05013" w14:paraId="06C05E09" w14:textId="77777777" w:rsidTr="005F50E5">
        <w:tc>
          <w:tcPr>
            <w:tcW w:w="2168" w:type="pct"/>
            <w:shd w:val="clear" w:color="auto" w:fill="FFFFFF"/>
          </w:tcPr>
          <w:p w14:paraId="63CD88F9" w14:textId="6D16C063" w:rsidR="00563214" w:rsidRPr="00C05013" w:rsidRDefault="00563214" w:rsidP="00563214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F0CAF38" w14:textId="112085BE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cs="Angsana New"/>
                <w:sz w:val="28"/>
                <w:szCs w:val="28"/>
              </w:rPr>
              <w:t>,234</w:t>
            </w:r>
          </w:p>
        </w:tc>
        <w:tc>
          <w:tcPr>
            <w:tcW w:w="147" w:type="pct"/>
          </w:tcPr>
          <w:p w14:paraId="04AACD5E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7953058" w14:textId="136516B0" w:rsidR="00563214" w:rsidRPr="001F313C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14,564</w:t>
            </w:r>
          </w:p>
        </w:tc>
        <w:tc>
          <w:tcPr>
            <w:tcW w:w="147" w:type="pct"/>
          </w:tcPr>
          <w:p w14:paraId="216C655B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6790F2D" w14:textId="1CD28F80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cs="Angsana New"/>
                <w:sz w:val="28"/>
                <w:szCs w:val="28"/>
              </w:rPr>
              <w:t>,234</w:t>
            </w:r>
          </w:p>
        </w:tc>
        <w:tc>
          <w:tcPr>
            <w:tcW w:w="137" w:type="pct"/>
          </w:tcPr>
          <w:p w14:paraId="7D48173F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51B0CD4A" w14:textId="7F29A908" w:rsidR="00563214" w:rsidRPr="001F313C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14,564</w:t>
            </w:r>
          </w:p>
        </w:tc>
      </w:tr>
      <w:tr w:rsidR="00563214" w:rsidRPr="00C05013" w14:paraId="25D0B75F" w14:textId="77777777" w:rsidTr="005B2279">
        <w:tc>
          <w:tcPr>
            <w:tcW w:w="2168" w:type="pct"/>
            <w:shd w:val="clear" w:color="auto" w:fill="FFFFFF"/>
          </w:tcPr>
          <w:p w14:paraId="6E53DB98" w14:textId="11D75953" w:rsidR="00563214" w:rsidRPr="00C05013" w:rsidRDefault="00563214" w:rsidP="0056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21C5035" w14:textId="5FA3B115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  <w:tc>
          <w:tcPr>
            <w:tcW w:w="147" w:type="pct"/>
          </w:tcPr>
          <w:p w14:paraId="333DC0B8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31726E9" w14:textId="09E26B03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65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158</w:t>
            </w:r>
          </w:p>
        </w:tc>
        <w:tc>
          <w:tcPr>
            <w:tcW w:w="147" w:type="pct"/>
          </w:tcPr>
          <w:p w14:paraId="0A3CB135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566FBB2" w14:textId="54D7D846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  <w:tc>
          <w:tcPr>
            <w:tcW w:w="137" w:type="pct"/>
          </w:tcPr>
          <w:p w14:paraId="6AD2B367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0396B28" w14:textId="3B93D881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158</w:t>
            </w:r>
          </w:p>
        </w:tc>
      </w:tr>
      <w:tr w:rsidR="00563214" w:rsidRPr="00C05013" w14:paraId="27D5E678" w14:textId="77777777" w:rsidTr="005B2279">
        <w:tc>
          <w:tcPr>
            <w:tcW w:w="2168" w:type="pct"/>
            <w:shd w:val="clear" w:color="auto" w:fill="FFFFFF"/>
          </w:tcPr>
          <w:p w14:paraId="5317892F" w14:textId="35FE0D31" w:rsidR="00563214" w:rsidRPr="00C05013" w:rsidRDefault="00563214" w:rsidP="0056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8F6A977" w14:textId="2125A49B" w:rsidR="00563214" w:rsidRPr="007213BB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15,439</w:t>
            </w:r>
          </w:p>
        </w:tc>
        <w:tc>
          <w:tcPr>
            <w:tcW w:w="147" w:type="pct"/>
          </w:tcPr>
          <w:p w14:paraId="39D00875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CE13C41" w14:textId="2B0FD8C9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14,722</w:t>
            </w:r>
          </w:p>
        </w:tc>
        <w:tc>
          <w:tcPr>
            <w:tcW w:w="147" w:type="pct"/>
          </w:tcPr>
          <w:p w14:paraId="67D17BF4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A8D20AC" w14:textId="7790C6CC" w:rsidR="00563214" w:rsidRPr="007213BB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15,439</w:t>
            </w:r>
          </w:p>
        </w:tc>
        <w:tc>
          <w:tcPr>
            <w:tcW w:w="137" w:type="pct"/>
          </w:tcPr>
          <w:p w14:paraId="432B48F1" w14:textId="77777777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E9A12F3" w14:textId="33ECAEF0" w:rsidR="00563214" w:rsidRPr="00C05013" w:rsidRDefault="00563214" w:rsidP="00563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14,722</w:t>
            </w:r>
          </w:p>
        </w:tc>
      </w:tr>
    </w:tbl>
    <w:p w14:paraId="1AFDCE49" w14:textId="663271AC" w:rsidR="00C50608" w:rsidRDefault="00C5060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C50608" w:rsidRPr="001F313C" w14:paraId="1E98FE9B" w14:textId="77777777" w:rsidTr="00355486">
        <w:trPr>
          <w:tblHeader/>
        </w:trPr>
        <w:tc>
          <w:tcPr>
            <w:tcW w:w="2168" w:type="pct"/>
            <w:shd w:val="clear" w:color="auto" w:fill="auto"/>
          </w:tcPr>
          <w:p w14:paraId="00D47934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1F313C" w:rsidDel="001728D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3" w:type="pct"/>
            <w:gridSpan w:val="3"/>
          </w:tcPr>
          <w:p w14:paraId="723A759D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7BEEAF1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0247FBF1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50608" w:rsidRPr="001F313C" w14:paraId="60F5729B" w14:textId="77777777" w:rsidTr="00355486">
        <w:trPr>
          <w:tblHeader/>
        </w:trPr>
        <w:tc>
          <w:tcPr>
            <w:tcW w:w="2168" w:type="pct"/>
          </w:tcPr>
          <w:p w14:paraId="6E6C40AC" w14:textId="014908DC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22F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322F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B54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22F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7" w:type="pct"/>
          </w:tcPr>
          <w:p w14:paraId="49F9F873" w14:textId="4B22CBC5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15BD384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72405B5" w14:textId="6A18676E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5BFBC067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4110C7A" w14:textId="7BFB2F3E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" w:type="pct"/>
          </w:tcPr>
          <w:p w14:paraId="7D189516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331C54FE" w14:textId="1A1D51DB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50608" w:rsidRPr="001F313C" w14:paraId="5CC8D655" w14:textId="77777777" w:rsidTr="00355486">
        <w:trPr>
          <w:trHeight w:val="83"/>
          <w:tblHeader/>
        </w:trPr>
        <w:tc>
          <w:tcPr>
            <w:tcW w:w="2168" w:type="pct"/>
          </w:tcPr>
          <w:p w14:paraId="433A9873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39F73C15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1F313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1F313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50608" w:rsidRPr="001F313C" w14:paraId="712F72DA" w14:textId="77777777" w:rsidTr="00355486">
        <w:tc>
          <w:tcPr>
            <w:tcW w:w="2168" w:type="pct"/>
          </w:tcPr>
          <w:p w14:paraId="1FD35984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A1DE03E" w14:textId="26470F2B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7306259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639B02B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E285887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CD93D5C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513D83F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55BE365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6A07" w:rsidRPr="001F313C" w14:paraId="0C0FFACE" w14:textId="77777777" w:rsidTr="00355486">
        <w:tc>
          <w:tcPr>
            <w:tcW w:w="2168" w:type="pct"/>
          </w:tcPr>
          <w:p w14:paraId="44561B3E" w14:textId="77777777" w:rsidR="005F6A07" w:rsidRPr="001F313C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365FF1B7" w14:textId="6A0BF500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9C8CB4E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72C304C" w14:textId="0DDA19FB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545BFF6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FE1E681" w14:textId="79E27E18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551A3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7" w:type="pct"/>
          </w:tcPr>
          <w:p w14:paraId="7854CE28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875D8ED" w14:textId="4FCA7531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</w:tr>
      <w:tr w:rsidR="005F6A07" w:rsidRPr="001F313C" w14:paraId="789D44C3" w14:textId="77777777" w:rsidTr="00355486">
        <w:tc>
          <w:tcPr>
            <w:tcW w:w="2168" w:type="pct"/>
          </w:tcPr>
          <w:p w14:paraId="5C156A3B" w14:textId="77777777" w:rsidR="005F6A07" w:rsidRPr="001F313C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3C993885" w14:textId="67C2F8F5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D1A0D0C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B73712E" w14:textId="0075B0C5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6C9DA2A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8C338AD" w14:textId="2C82CD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7,846</w:t>
            </w:r>
          </w:p>
        </w:tc>
        <w:tc>
          <w:tcPr>
            <w:tcW w:w="137" w:type="pct"/>
          </w:tcPr>
          <w:p w14:paraId="64622042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37C74E5" w14:textId="5D56C9E0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6,642</w:t>
            </w:r>
          </w:p>
        </w:tc>
      </w:tr>
      <w:tr w:rsidR="005B6B71" w:rsidRPr="001F313C" w14:paraId="186580D3" w14:textId="77777777" w:rsidTr="00355486">
        <w:tc>
          <w:tcPr>
            <w:tcW w:w="2168" w:type="pct"/>
          </w:tcPr>
          <w:p w14:paraId="17A2AF23" w14:textId="6F712A7A" w:rsidR="005B6B71" w:rsidRPr="001F313C" w:rsidRDefault="005B6B71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5725A110" w14:textId="7A9C4639" w:rsidR="005B6B71" w:rsidRPr="00FD1F64" w:rsidRDefault="005B6B71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9A0CA5D" w14:textId="77777777" w:rsidR="005B6B71" w:rsidRPr="001F313C" w:rsidRDefault="005B6B71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8802CAD" w14:textId="583EF3D0" w:rsidR="005B6B71" w:rsidRPr="00FD1F64" w:rsidRDefault="005B6B71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83EA8FD" w14:textId="77777777" w:rsidR="005B6B71" w:rsidRPr="001F313C" w:rsidRDefault="005B6B71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6E5B7F8" w14:textId="4AD97F3A" w:rsidR="005B6B71" w:rsidRDefault="005B6B71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947,141</w:t>
            </w:r>
          </w:p>
        </w:tc>
        <w:tc>
          <w:tcPr>
            <w:tcW w:w="137" w:type="pct"/>
          </w:tcPr>
          <w:p w14:paraId="45CF7890" w14:textId="77777777" w:rsidR="005B6B71" w:rsidRPr="001F313C" w:rsidRDefault="005B6B71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351137D" w14:textId="14F2AFC9" w:rsidR="005B6B71" w:rsidRPr="00C05013" w:rsidRDefault="005B6B71" w:rsidP="005B6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6A07" w:rsidRPr="001F313C" w14:paraId="07A1EB61" w14:textId="77777777" w:rsidTr="00355486">
        <w:tc>
          <w:tcPr>
            <w:tcW w:w="2168" w:type="pct"/>
          </w:tcPr>
          <w:p w14:paraId="4463E94C" w14:textId="77777777" w:rsidR="005F6A07" w:rsidRPr="001F313C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7F9D736" w14:textId="3DD5C7CA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6C1FAD9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AC13491" w14:textId="4ACE2F36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10A816F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B14423C" w14:textId="012C7A48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1,066,345</w:t>
            </w:r>
          </w:p>
        </w:tc>
        <w:tc>
          <w:tcPr>
            <w:tcW w:w="137" w:type="pct"/>
          </w:tcPr>
          <w:p w14:paraId="333DD981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6CDFE4E" w14:textId="3109636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878,962</w:t>
            </w:r>
          </w:p>
        </w:tc>
      </w:tr>
      <w:tr w:rsidR="005F6A07" w:rsidRPr="001F313C" w14:paraId="6D188317" w14:textId="77777777" w:rsidTr="00355486">
        <w:tc>
          <w:tcPr>
            <w:tcW w:w="2168" w:type="pct"/>
          </w:tcPr>
          <w:p w14:paraId="69CF9112" w14:textId="77777777" w:rsidR="005F6A07" w:rsidRPr="001F313C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5AFD5F84" w14:textId="4D5E62BB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5462E15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062C162" w14:textId="13DC2541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7A199B4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D9264B5" w14:textId="25FE5B09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14,679</w:t>
            </w:r>
          </w:p>
        </w:tc>
        <w:tc>
          <w:tcPr>
            <w:tcW w:w="137" w:type="pct"/>
          </w:tcPr>
          <w:p w14:paraId="242E5730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0D3816A" w14:textId="73414ECB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14,679</w:t>
            </w:r>
          </w:p>
        </w:tc>
      </w:tr>
      <w:tr w:rsidR="005F6A07" w:rsidRPr="002E2884" w14:paraId="3071583B" w14:textId="77777777" w:rsidTr="00355486">
        <w:tc>
          <w:tcPr>
            <w:tcW w:w="2168" w:type="pct"/>
          </w:tcPr>
          <w:p w14:paraId="606A0369" w14:textId="77777777" w:rsidR="005F6A07" w:rsidRPr="002E2884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5E11CF4D" w14:textId="77777777" w:rsidR="005F6A07" w:rsidRPr="002E2884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4A95FC" w14:textId="77777777" w:rsidR="005F6A07" w:rsidRPr="002E2884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468DCA9" w14:textId="77777777" w:rsidR="005F6A07" w:rsidRPr="002E2884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E5F977" w14:textId="77777777" w:rsidR="005F6A07" w:rsidRPr="002E2884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2A01B4E" w14:textId="77777777" w:rsidR="005F6A07" w:rsidRPr="002E2884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3444757" w14:textId="77777777" w:rsidR="005F6A07" w:rsidRPr="002E2884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D71C3CD" w14:textId="77777777" w:rsidR="005F6A07" w:rsidRPr="002E2884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6A07" w:rsidRPr="001F313C" w14:paraId="1554FBB7" w14:textId="77777777" w:rsidTr="00355486">
        <w:tc>
          <w:tcPr>
            <w:tcW w:w="2168" w:type="pct"/>
          </w:tcPr>
          <w:p w14:paraId="07529139" w14:textId="77777777" w:rsidR="005F6A07" w:rsidRPr="001F313C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31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1F31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0599FD9E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FA35BEE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90AA8E1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8FD9D79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48F0DB6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F0DE864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33992609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6A07" w:rsidRPr="001F313C" w14:paraId="704C910D" w14:textId="77777777" w:rsidTr="00355486">
        <w:tc>
          <w:tcPr>
            <w:tcW w:w="2168" w:type="pct"/>
          </w:tcPr>
          <w:p w14:paraId="78496A27" w14:textId="77777777" w:rsidR="005F6A07" w:rsidRPr="001F313C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337A4FBB" w14:textId="29E2CAFB" w:rsidR="005F6A07" w:rsidRPr="001F313C" w:rsidRDefault="00CE2329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2,413</w:t>
            </w:r>
          </w:p>
        </w:tc>
        <w:tc>
          <w:tcPr>
            <w:tcW w:w="147" w:type="pct"/>
          </w:tcPr>
          <w:p w14:paraId="7651929F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272C7DD" w14:textId="29CF7181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2,452</w:t>
            </w:r>
          </w:p>
        </w:tc>
        <w:tc>
          <w:tcPr>
            <w:tcW w:w="147" w:type="pct"/>
          </w:tcPr>
          <w:p w14:paraId="786A248D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B092910" w14:textId="7E8C7A1E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2,413</w:t>
            </w:r>
          </w:p>
        </w:tc>
        <w:tc>
          <w:tcPr>
            <w:tcW w:w="137" w:type="pct"/>
          </w:tcPr>
          <w:p w14:paraId="49791DC2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677783D" w14:textId="41F252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2,452</w:t>
            </w:r>
          </w:p>
        </w:tc>
      </w:tr>
      <w:tr w:rsidR="005F6A07" w:rsidRPr="001F313C" w14:paraId="2FE8DB4D" w14:textId="77777777" w:rsidTr="00355486">
        <w:tc>
          <w:tcPr>
            <w:tcW w:w="2168" w:type="pct"/>
          </w:tcPr>
          <w:p w14:paraId="44659835" w14:textId="77777777" w:rsidR="005F6A07" w:rsidRPr="001F313C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607" w:type="pct"/>
          </w:tcPr>
          <w:p w14:paraId="088D0618" w14:textId="46C8424F" w:rsidR="005F6A07" w:rsidRPr="001F313C" w:rsidRDefault="00CE2329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36,321</w:t>
            </w:r>
          </w:p>
        </w:tc>
        <w:tc>
          <w:tcPr>
            <w:tcW w:w="147" w:type="pct"/>
          </w:tcPr>
          <w:p w14:paraId="252F7C38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9BD3E59" w14:textId="0369D78E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31,869</w:t>
            </w:r>
          </w:p>
        </w:tc>
        <w:tc>
          <w:tcPr>
            <w:tcW w:w="147" w:type="pct"/>
          </w:tcPr>
          <w:p w14:paraId="5C0D932E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D4240E" w14:textId="147FAFDC" w:rsidR="005F6A07" w:rsidRPr="001F313C" w:rsidRDefault="005F6A07" w:rsidP="007C3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877E67B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AD1DBC5" w14:textId="5BE4FCC6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</w:tr>
      <w:tr w:rsidR="005F6A07" w:rsidRPr="001F313C" w14:paraId="25561323" w14:textId="77777777" w:rsidTr="00355486">
        <w:tc>
          <w:tcPr>
            <w:tcW w:w="2168" w:type="pct"/>
          </w:tcPr>
          <w:p w14:paraId="1331DE6F" w14:textId="77777777" w:rsidR="005F6A07" w:rsidRPr="001F313C" w:rsidRDefault="005F6A07" w:rsidP="005F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7B2F0A68" w14:textId="4A03A137" w:rsidR="005F6A07" w:rsidRPr="001F313C" w:rsidRDefault="00CE2329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47" w:type="pct"/>
          </w:tcPr>
          <w:p w14:paraId="56AF3FED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C344296" w14:textId="398197E3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EB4604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BE9D2E8" w14:textId="0CE392F0" w:rsidR="005F6A07" w:rsidRPr="001F313C" w:rsidRDefault="005F6A07" w:rsidP="000F5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44CE4C0" w14:textId="77777777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4F064C1" w14:textId="40F0F89A" w:rsidR="005F6A07" w:rsidRPr="001F313C" w:rsidRDefault="005F6A07" w:rsidP="005F6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72F2" w:rsidRPr="001F313C" w14:paraId="1DF54C74" w14:textId="77777777" w:rsidTr="00355486">
        <w:tc>
          <w:tcPr>
            <w:tcW w:w="2168" w:type="pct"/>
          </w:tcPr>
          <w:p w14:paraId="1D26288B" w14:textId="6B76F7DE" w:rsidR="004172F2" w:rsidRPr="001F313C" w:rsidRDefault="004172F2" w:rsidP="0041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07" w:type="pct"/>
          </w:tcPr>
          <w:p w14:paraId="5BEE1B0F" w14:textId="169BA13F" w:rsidR="004172F2" w:rsidRDefault="004172F2" w:rsidP="0041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4C83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F23E51">
              <w:rPr>
                <w:rFonts w:ascii="Angsana New" w:hAnsi="Angsana New" w:cs="Angsana New"/>
                <w:sz w:val="28"/>
                <w:szCs w:val="28"/>
              </w:rPr>
              <w:t>017</w:t>
            </w:r>
          </w:p>
        </w:tc>
        <w:tc>
          <w:tcPr>
            <w:tcW w:w="147" w:type="pct"/>
          </w:tcPr>
          <w:p w14:paraId="589101FD" w14:textId="77777777" w:rsidR="004172F2" w:rsidRPr="001F313C" w:rsidRDefault="004172F2" w:rsidP="0041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E062432" w14:textId="191B74F5" w:rsidR="004172F2" w:rsidRPr="00C05013" w:rsidRDefault="004172F2" w:rsidP="0041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6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1,097</w:t>
            </w:r>
          </w:p>
        </w:tc>
        <w:tc>
          <w:tcPr>
            <w:tcW w:w="147" w:type="pct"/>
          </w:tcPr>
          <w:p w14:paraId="5CA77179" w14:textId="77777777" w:rsidR="004172F2" w:rsidRPr="001F313C" w:rsidRDefault="004172F2" w:rsidP="0041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EB90A99" w14:textId="5929148B" w:rsidR="004172F2" w:rsidRPr="00FD1F64" w:rsidRDefault="004172F2" w:rsidP="0041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3BD848AE" w14:textId="77777777" w:rsidR="004172F2" w:rsidRPr="001F313C" w:rsidRDefault="004172F2" w:rsidP="0041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368FE6B" w14:textId="39F77ED8" w:rsidR="004172F2" w:rsidRPr="00FD1F64" w:rsidRDefault="004172F2" w:rsidP="0041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1D23" w:rsidRPr="001F313C" w14:paraId="31D32F3E" w14:textId="77777777" w:rsidTr="00355486">
        <w:tc>
          <w:tcPr>
            <w:tcW w:w="2168" w:type="pct"/>
          </w:tcPr>
          <w:p w14:paraId="76DAB321" w14:textId="30BFB239" w:rsidR="00501D23" w:rsidRPr="001F313C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607" w:type="pct"/>
          </w:tcPr>
          <w:p w14:paraId="3F16F72B" w14:textId="5399D697" w:rsidR="00501D23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5,930</w:t>
            </w:r>
          </w:p>
        </w:tc>
        <w:tc>
          <w:tcPr>
            <w:tcW w:w="147" w:type="pct"/>
          </w:tcPr>
          <w:p w14:paraId="6F1501F6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3F9364D" w14:textId="69C9D3F9" w:rsidR="00501D23" w:rsidRPr="00FD1F6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4,799</w:t>
            </w:r>
          </w:p>
        </w:tc>
        <w:tc>
          <w:tcPr>
            <w:tcW w:w="147" w:type="pct"/>
          </w:tcPr>
          <w:p w14:paraId="5AA4EC3B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4077F7C" w14:textId="1188CC32" w:rsidR="00501D23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2EB268AD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D668A45" w14:textId="5B568D1E" w:rsidR="00501D23" w:rsidRPr="00FD1F6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1D23" w:rsidRPr="001F313C" w14:paraId="2D5B501B" w14:textId="77777777" w:rsidTr="00355486">
        <w:tc>
          <w:tcPr>
            <w:tcW w:w="2168" w:type="pct"/>
          </w:tcPr>
          <w:p w14:paraId="574F7350" w14:textId="13C48315" w:rsidR="00501D23" w:rsidRPr="001F313C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1E07B6B5" w14:textId="6CD4F685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716</w:t>
            </w:r>
          </w:p>
        </w:tc>
        <w:tc>
          <w:tcPr>
            <w:tcW w:w="147" w:type="pct"/>
          </w:tcPr>
          <w:p w14:paraId="28F8EDC9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0C6FC0D" w14:textId="5BE23F3F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1,477</w:t>
            </w:r>
          </w:p>
        </w:tc>
        <w:tc>
          <w:tcPr>
            <w:tcW w:w="147" w:type="pct"/>
          </w:tcPr>
          <w:p w14:paraId="1CC07C3B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F6AA081" w14:textId="66BFCA04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89C29C3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9FB00D1" w14:textId="677492B3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54A3" w:rsidRPr="002E2884" w14:paraId="26524A73" w14:textId="77777777" w:rsidTr="00355486">
        <w:tc>
          <w:tcPr>
            <w:tcW w:w="2168" w:type="pct"/>
          </w:tcPr>
          <w:p w14:paraId="6E0C84B3" w14:textId="77777777" w:rsidR="00E054A3" w:rsidRPr="002E2884" w:rsidRDefault="00E054A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714BA92E" w14:textId="77777777" w:rsidR="00E054A3" w:rsidRPr="002E2884" w:rsidRDefault="00E054A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EA6481D" w14:textId="77777777" w:rsidR="00E054A3" w:rsidRPr="002E2884" w:rsidRDefault="00E054A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C296ADC" w14:textId="77777777" w:rsidR="00E054A3" w:rsidRPr="002E2884" w:rsidRDefault="00E054A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BF54A2B" w14:textId="77777777" w:rsidR="00E054A3" w:rsidRPr="002E2884" w:rsidRDefault="00E054A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C2B4211" w14:textId="77777777" w:rsidR="00E054A3" w:rsidRPr="002E2884" w:rsidRDefault="00E054A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292561F" w14:textId="77777777" w:rsidR="00E054A3" w:rsidRPr="002E2884" w:rsidRDefault="00E054A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2FEDC33" w14:textId="77777777" w:rsidR="00E054A3" w:rsidRPr="002E2884" w:rsidRDefault="00E054A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1D23" w:rsidRPr="002E2884" w14:paraId="1A0249BD" w14:textId="77777777" w:rsidTr="00355486">
        <w:tc>
          <w:tcPr>
            <w:tcW w:w="2168" w:type="pct"/>
          </w:tcPr>
          <w:p w14:paraId="231CF127" w14:textId="77777777" w:rsidR="00501D23" w:rsidRPr="002E2884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285C3ABD" w14:textId="77777777" w:rsidR="00501D23" w:rsidRPr="002E288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4628C4" w14:textId="77777777" w:rsidR="00501D23" w:rsidRPr="002E288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F96EBAE" w14:textId="77777777" w:rsidR="00501D23" w:rsidRPr="002E288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BDC2B14" w14:textId="77777777" w:rsidR="00501D23" w:rsidRPr="002E288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86D994C" w14:textId="660CEC9C" w:rsidR="00501D23" w:rsidRPr="002E288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F9EDC57" w14:textId="77777777" w:rsidR="00501D23" w:rsidRPr="002E288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C77C660" w14:textId="77777777" w:rsidR="00501D23" w:rsidRPr="002E288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1D23" w:rsidRPr="001F313C" w14:paraId="5E786AA6" w14:textId="77777777" w:rsidTr="00355486">
        <w:tc>
          <w:tcPr>
            <w:tcW w:w="2168" w:type="pct"/>
            <w:shd w:val="clear" w:color="auto" w:fill="FFFFFF"/>
          </w:tcPr>
          <w:p w14:paraId="64D38AAF" w14:textId="77777777" w:rsidR="00501D23" w:rsidRPr="001F313C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07" w:type="pct"/>
          </w:tcPr>
          <w:p w14:paraId="227C502A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61C2703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1116A11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1EEF0F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1C5E6F8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03A8DBD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15C56BD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1D23" w:rsidRPr="001F313C" w14:paraId="095DEE21" w14:textId="77777777" w:rsidTr="00355486">
        <w:tc>
          <w:tcPr>
            <w:tcW w:w="2168" w:type="pct"/>
            <w:shd w:val="clear" w:color="auto" w:fill="FFFFFF"/>
          </w:tcPr>
          <w:p w14:paraId="4CA041EA" w14:textId="77777777" w:rsidR="00501D23" w:rsidRPr="001F313C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607" w:type="pct"/>
          </w:tcPr>
          <w:p w14:paraId="3B0D7F28" w14:textId="460B7314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15,363</w:t>
            </w:r>
          </w:p>
        </w:tc>
        <w:tc>
          <w:tcPr>
            <w:tcW w:w="147" w:type="pct"/>
          </w:tcPr>
          <w:p w14:paraId="0FD3F082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0BE6FEF" w14:textId="76A03CE5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3,638</w:t>
            </w:r>
          </w:p>
        </w:tc>
        <w:tc>
          <w:tcPr>
            <w:tcW w:w="147" w:type="pct"/>
          </w:tcPr>
          <w:p w14:paraId="34D91352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6C6EF0F" w14:textId="2F12D17A" w:rsidR="00501D23" w:rsidRPr="001F313C" w:rsidRDefault="00501D23" w:rsidP="0030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8CDC3C1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8DB8A86" w14:textId="169DDB3C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1D23" w:rsidRPr="001F313C" w14:paraId="09A8CE53" w14:textId="77777777" w:rsidTr="00355486">
        <w:tc>
          <w:tcPr>
            <w:tcW w:w="2168" w:type="pct"/>
            <w:shd w:val="clear" w:color="auto" w:fill="FFFFFF"/>
          </w:tcPr>
          <w:p w14:paraId="73852B59" w14:textId="77777777" w:rsidR="00501D23" w:rsidRPr="001F313C" w:rsidRDefault="00501D23" w:rsidP="00501D23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56DCDA7C" w14:textId="447F1B51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1,692</w:t>
            </w:r>
          </w:p>
        </w:tc>
        <w:tc>
          <w:tcPr>
            <w:tcW w:w="147" w:type="pct"/>
          </w:tcPr>
          <w:p w14:paraId="71B6A946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788E7A8" w14:textId="36EBCC2A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>,481</w:t>
            </w:r>
          </w:p>
        </w:tc>
        <w:tc>
          <w:tcPr>
            <w:tcW w:w="147" w:type="pct"/>
          </w:tcPr>
          <w:p w14:paraId="2A2BCA03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CF18E7C" w14:textId="762DCE0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894</w:t>
            </w:r>
          </w:p>
        </w:tc>
        <w:tc>
          <w:tcPr>
            <w:tcW w:w="137" w:type="pct"/>
          </w:tcPr>
          <w:p w14:paraId="09F40A22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72358128" w14:textId="53BAB8EE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2,313</w:t>
            </w:r>
          </w:p>
        </w:tc>
      </w:tr>
      <w:tr w:rsidR="00501D23" w:rsidRPr="001F313C" w14:paraId="2F6D4660" w14:textId="77777777" w:rsidTr="00355486">
        <w:tc>
          <w:tcPr>
            <w:tcW w:w="2168" w:type="pct"/>
            <w:shd w:val="clear" w:color="auto" w:fill="FFFFFF"/>
          </w:tcPr>
          <w:p w14:paraId="2C00041F" w14:textId="77777777" w:rsidR="00501D23" w:rsidRPr="001F313C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17AAD50F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FBC51FB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6A1C022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54A9CC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902E1F5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EA34E98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A0AE7DA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1D23" w:rsidRPr="001F313C" w14:paraId="47D648D1" w14:textId="77777777" w:rsidTr="00355486">
        <w:tc>
          <w:tcPr>
            <w:tcW w:w="2168" w:type="pct"/>
            <w:shd w:val="clear" w:color="auto" w:fill="FFFFFF"/>
          </w:tcPr>
          <w:p w14:paraId="0E31A2DA" w14:textId="77777777" w:rsidR="00501D23" w:rsidRPr="001F313C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21412DBC" w14:textId="3A5A6EFC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46,165</w:t>
            </w:r>
          </w:p>
        </w:tc>
        <w:tc>
          <w:tcPr>
            <w:tcW w:w="147" w:type="pct"/>
          </w:tcPr>
          <w:p w14:paraId="5C844309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90CA3E2" w14:textId="72687AFD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42,985</w:t>
            </w:r>
          </w:p>
        </w:tc>
        <w:tc>
          <w:tcPr>
            <w:tcW w:w="147" w:type="pct"/>
          </w:tcPr>
          <w:p w14:paraId="54F7F95B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825F33F" w14:textId="7BF60810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46,165</w:t>
            </w:r>
          </w:p>
        </w:tc>
        <w:tc>
          <w:tcPr>
            <w:tcW w:w="137" w:type="pct"/>
          </w:tcPr>
          <w:p w14:paraId="72F193E5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38C3BA7E" w14:textId="08A460A5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42,985</w:t>
            </w:r>
          </w:p>
        </w:tc>
      </w:tr>
      <w:tr w:rsidR="00501D23" w:rsidRPr="001F313C" w14:paraId="5C059030" w14:textId="77777777" w:rsidTr="00355486">
        <w:tc>
          <w:tcPr>
            <w:tcW w:w="2168" w:type="pct"/>
            <w:shd w:val="clear" w:color="auto" w:fill="FFFFFF"/>
          </w:tcPr>
          <w:p w14:paraId="02B459FD" w14:textId="77777777" w:rsidR="00501D23" w:rsidRPr="001F313C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BECED24" w14:textId="58243BFC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615</w:t>
            </w:r>
          </w:p>
        </w:tc>
        <w:tc>
          <w:tcPr>
            <w:tcW w:w="147" w:type="pct"/>
          </w:tcPr>
          <w:p w14:paraId="2B525AB2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16E1644" w14:textId="03C57FFC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  <w:tc>
          <w:tcPr>
            <w:tcW w:w="147" w:type="pct"/>
          </w:tcPr>
          <w:p w14:paraId="4758D9A3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A21F20" w14:textId="28A04EC4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615</w:t>
            </w:r>
          </w:p>
        </w:tc>
        <w:tc>
          <w:tcPr>
            <w:tcW w:w="137" w:type="pct"/>
          </w:tcPr>
          <w:p w14:paraId="0490F176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78BDF62" w14:textId="48EFBDC2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</w:tr>
      <w:tr w:rsidR="00501D23" w:rsidRPr="00FD1F64" w14:paraId="5E065983" w14:textId="77777777" w:rsidTr="00355486">
        <w:tc>
          <w:tcPr>
            <w:tcW w:w="2168" w:type="pct"/>
            <w:shd w:val="clear" w:color="auto" w:fill="FFFFFF"/>
          </w:tcPr>
          <w:p w14:paraId="5C795641" w14:textId="77777777" w:rsidR="00501D23" w:rsidRPr="001F313C" w:rsidRDefault="00501D23" w:rsidP="0050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5EEED21" w14:textId="2912221F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46,780</w:t>
            </w:r>
          </w:p>
        </w:tc>
        <w:tc>
          <w:tcPr>
            <w:tcW w:w="147" w:type="pct"/>
          </w:tcPr>
          <w:p w14:paraId="2A0BEBF2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6677E67" w14:textId="7E11DEAB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43,461</w:t>
            </w:r>
          </w:p>
        </w:tc>
        <w:tc>
          <w:tcPr>
            <w:tcW w:w="147" w:type="pct"/>
          </w:tcPr>
          <w:p w14:paraId="6B6906F0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73C1701" w14:textId="28FA7FE9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46,780</w:t>
            </w:r>
          </w:p>
        </w:tc>
        <w:tc>
          <w:tcPr>
            <w:tcW w:w="137" w:type="pct"/>
          </w:tcPr>
          <w:p w14:paraId="174B57E9" w14:textId="77777777" w:rsidR="00501D23" w:rsidRPr="001F313C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0783141" w14:textId="7ADA96AB" w:rsidR="00501D23" w:rsidRPr="00FD1F64" w:rsidRDefault="00501D23" w:rsidP="00501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43,461</w:t>
            </w:r>
          </w:p>
        </w:tc>
      </w:tr>
    </w:tbl>
    <w:p w14:paraId="383FC0CE" w14:textId="77777777" w:rsidR="00C50608" w:rsidRPr="00AB7C17" w:rsidRDefault="00C5060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F54EEFA" w14:textId="4EA4AC85" w:rsidR="000C1387" w:rsidRPr="00C05013" w:rsidRDefault="000C1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82"/>
        <w:gridCol w:w="1078"/>
        <w:gridCol w:w="185"/>
        <w:gridCol w:w="985"/>
        <w:gridCol w:w="183"/>
        <w:gridCol w:w="1077"/>
      </w:tblGrid>
      <w:tr w:rsidR="00DE228E" w:rsidRPr="00C05013" w14:paraId="6B5FD1BB" w14:textId="77777777" w:rsidTr="006974E4">
        <w:trPr>
          <w:cantSplit/>
          <w:tblHeader/>
        </w:trPr>
        <w:tc>
          <w:tcPr>
            <w:tcW w:w="4500" w:type="dxa"/>
          </w:tcPr>
          <w:p w14:paraId="70195431" w14:textId="4BD6722F" w:rsidR="00DE228E" w:rsidRPr="00C05013" w:rsidRDefault="00DE228E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6BFC17B" w14:textId="77777777" w:rsidR="00DE228E" w:rsidRPr="00C05013" w:rsidRDefault="00DE228E" w:rsidP="00E82C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556E51E4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vAlign w:val="bottom"/>
          </w:tcPr>
          <w:p w14:paraId="0448793D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608" w:rsidRPr="00C05013" w14:paraId="2C017230" w14:textId="77777777" w:rsidTr="006974E4">
        <w:trPr>
          <w:cantSplit/>
          <w:tblHeader/>
        </w:trPr>
        <w:tc>
          <w:tcPr>
            <w:tcW w:w="4500" w:type="dxa"/>
          </w:tcPr>
          <w:p w14:paraId="4586833D" w14:textId="6E7D1028" w:rsidR="00C50608" w:rsidRPr="00C05013" w:rsidRDefault="00C50608" w:rsidP="00C506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659406" w14:textId="0CC226FF" w:rsidR="00C50608" w:rsidRPr="00C05013" w:rsidRDefault="00C50608" w:rsidP="00C5060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A1514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bottom"/>
          </w:tcPr>
          <w:p w14:paraId="57EC945A" w14:textId="77777777" w:rsidR="00C50608" w:rsidRPr="00C05013" w:rsidRDefault="00C50608" w:rsidP="00C5060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A04294C" w14:textId="5F181AE6" w:rsidR="00C50608" w:rsidRPr="00C05013" w:rsidRDefault="00C50608" w:rsidP="00C5060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7CB111F6" w14:textId="77777777" w:rsidR="00C50608" w:rsidRPr="00C05013" w:rsidRDefault="00C50608" w:rsidP="00C5060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00B03E7" w14:textId="78F0F7B3" w:rsidR="00C50608" w:rsidRPr="00C05013" w:rsidRDefault="00C50608" w:rsidP="00C5060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1514E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31A1805F" w14:textId="77777777" w:rsidR="00C50608" w:rsidRPr="00C05013" w:rsidRDefault="00C50608" w:rsidP="00C5060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BC692FB" w14:textId="2711FA4F" w:rsidR="00C50608" w:rsidRPr="00C05013" w:rsidRDefault="00C50608" w:rsidP="00C5060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F2553" w:rsidRPr="00C05013" w14:paraId="30CC69AE" w14:textId="77777777" w:rsidTr="006974E4">
        <w:trPr>
          <w:cantSplit/>
          <w:tblHeader/>
        </w:trPr>
        <w:tc>
          <w:tcPr>
            <w:tcW w:w="4500" w:type="dxa"/>
          </w:tcPr>
          <w:p w14:paraId="55FDD217" w14:textId="643594AD" w:rsidR="00CF2553" w:rsidRPr="00C05013" w:rsidRDefault="00CF2553" w:rsidP="00CF255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0" w:type="dxa"/>
            <w:vAlign w:val="bottom"/>
          </w:tcPr>
          <w:p w14:paraId="0571B093" w14:textId="6ED70D83" w:rsidR="00CF2553" w:rsidRPr="00C05013" w:rsidRDefault="00C42DDF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2" w:type="dxa"/>
            <w:vAlign w:val="bottom"/>
          </w:tcPr>
          <w:p w14:paraId="758FA04F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2205FDA6" w14:textId="72309A42" w:rsidR="00CF2553" w:rsidRPr="00C05013" w:rsidRDefault="00C42DDF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5" w:type="dxa"/>
          </w:tcPr>
          <w:p w14:paraId="5AE08206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1E90D46" w14:textId="49C02DB3" w:rsidR="00CF2553" w:rsidRPr="00C05013" w:rsidRDefault="00C42DDF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14AF2241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DC1D9C7" w14:textId="622F65FC" w:rsidR="00CF2553" w:rsidRPr="00C05013" w:rsidRDefault="00C42DDF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2566</w:t>
            </w:r>
          </w:p>
        </w:tc>
      </w:tr>
      <w:tr w:rsidR="00DE228E" w:rsidRPr="00C05013" w14:paraId="0DC641CD" w14:textId="77777777" w:rsidTr="006974E4">
        <w:trPr>
          <w:cantSplit/>
          <w:tblHeader/>
        </w:trPr>
        <w:tc>
          <w:tcPr>
            <w:tcW w:w="4500" w:type="dxa"/>
          </w:tcPr>
          <w:p w14:paraId="2CFF0F81" w14:textId="77777777" w:rsidR="00DE228E" w:rsidRPr="00C05013" w:rsidRDefault="00DE228E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500292CA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E228E" w:rsidRPr="00C05013" w14:paraId="632B4971" w14:textId="77777777" w:rsidTr="006974E4">
        <w:trPr>
          <w:cantSplit/>
        </w:trPr>
        <w:tc>
          <w:tcPr>
            <w:tcW w:w="4500" w:type="dxa"/>
          </w:tcPr>
          <w:p w14:paraId="09D716F7" w14:textId="77777777" w:rsidR="00DE228E" w:rsidRPr="00C05013" w:rsidRDefault="00DE228E" w:rsidP="006974E4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C0501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</w:t>
            </w:r>
            <w:r w:rsidRPr="00C0501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หมุนเวียน</w:t>
            </w:r>
            <w:r w:rsidRPr="00C0501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อื่น</w:t>
            </w:r>
          </w:p>
        </w:tc>
        <w:tc>
          <w:tcPr>
            <w:tcW w:w="990" w:type="dxa"/>
          </w:tcPr>
          <w:p w14:paraId="1B98ABC5" w14:textId="77777777" w:rsidR="00DE228E" w:rsidRPr="00C05013" w:rsidRDefault="00DE228E" w:rsidP="00E82C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B025438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65D644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4D9B416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EDE917A" w14:textId="77777777" w:rsidR="00DE228E" w:rsidRPr="00C05013" w:rsidRDefault="00DE228E" w:rsidP="00E82C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B7FB4DD" w14:textId="77777777" w:rsidR="00DE228E" w:rsidRPr="00C05013" w:rsidRDefault="00DE228E" w:rsidP="00E82C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4A36F6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F29" w:rsidRPr="00C05013" w14:paraId="351900EB" w14:textId="77777777" w:rsidTr="006974E4">
        <w:trPr>
          <w:cantSplit/>
          <w:trHeight w:val="353"/>
        </w:trPr>
        <w:tc>
          <w:tcPr>
            <w:tcW w:w="4500" w:type="dxa"/>
          </w:tcPr>
          <w:p w14:paraId="0EAD583C" w14:textId="77777777" w:rsidR="00DB6F29" w:rsidRPr="00C05013" w:rsidRDefault="00DB6F29" w:rsidP="00DB6F29">
            <w:pPr>
              <w:spacing w:line="240" w:lineRule="auto"/>
              <w:ind w:firstLine="1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B1EA3A8" w14:textId="4BE2B31F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1791DCD" w14:textId="77777777" w:rsidR="00DB6F29" w:rsidRPr="00C05013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2E791D09" w14:textId="59E9D60E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775BBAC2" w14:textId="77777777" w:rsidR="00DB6F29" w:rsidRPr="00C05013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518922D" w14:textId="17BCB433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9,164</w:t>
            </w:r>
          </w:p>
        </w:tc>
        <w:tc>
          <w:tcPr>
            <w:tcW w:w="183" w:type="dxa"/>
          </w:tcPr>
          <w:p w14:paraId="6AAC78D3" w14:textId="77777777" w:rsidR="00DB6F29" w:rsidRPr="00C05013" w:rsidRDefault="00DB6F29" w:rsidP="00DB6F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A4247F" w14:textId="4027ECF0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DB6F29" w:rsidRPr="00C05013" w14:paraId="339CB328" w14:textId="77777777" w:rsidTr="006974E4">
        <w:trPr>
          <w:cantSplit/>
        </w:trPr>
        <w:tc>
          <w:tcPr>
            <w:tcW w:w="4500" w:type="dxa"/>
          </w:tcPr>
          <w:p w14:paraId="1B44F6B0" w14:textId="77777777" w:rsidR="00DB6F29" w:rsidRPr="00C05013" w:rsidRDefault="00DB6F29" w:rsidP="00DB6F29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B88412" w14:textId="7AB36D8C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</w:tcPr>
          <w:p w14:paraId="24AF80FB" w14:textId="77777777" w:rsidR="00DB6F29" w:rsidRPr="00C05013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BF3D9DF" w14:textId="5B992C74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85" w:type="dxa"/>
          </w:tcPr>
          <w:p w14:paraId="54FA4529" w14:textId="77777777" w:rsidR="00DB6F29" w:rsidRPr="00C05013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03C0732" w14:textId="39EFA57A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83" w:type="dxa"/>
          </w:tcPr>
          <w:p w14:paraId="39ECBFB6" w14:textId="77777777" w:rsidR="00DB6F29" w:rsidRPr="00C05013" w:rsidRDefault="00DB6F29" w:rsidP="00DB6F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838BF3" w14:textId="78E78161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DB6F29" w:rsidRPr="00C05013" w14:paraId="7C8D0084" w14:textId="77777777" w:rsidTr="006974E4">
        <w:trPr>
          <w:cantSplit/>
        </w:trPr>
        <w:tc>
          <w:tcPr>
            <w:tcW w:w="4500" w:type="dxa"/>
          </w:tcPr>
          <w:p w14:paraId="1D91E31E" w14:textId="77777777" w:rsidR="00DB6F29" w:rsidRPr="00C05013" w:rsidRDefault="00DB6F29" w:rsidP="00DB6F29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C2CAB9" w14:textId="126A5DD1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2" w:type="dxa"/>
          </w:tcPr>
          <w:p w14:paraId="4BE7BFFF" w14:textId="77777777" w:rsidR="00DB6F29" w:rsidRPr="00C05013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BD7A99" w14:textId="3DA8D0C4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185" w:type="dxa"/>
          </w:tcPr>
          <w:p w14:paraId="4415002C" w14:textId="77777777" w:rsidR="00DB6F29" w:rsidRPr="00C05013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4B4617C" w14:textId="5DF5A60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9,567</w:t>
            </w:r>
          </w:p>
        </w:tc>
        <w:tc>
          <w:tcPr>
            <w:tcW w:w="183" w:type="dxa"/>
          </w:tcPr>
          <w:p w14:paraId="470CD984" w14:textId="77777777" w:rsidR="00DB6F29" w:rsidRPr="00C05013" w:rsidRDefault="00DB6F29" w:rsidP="00DB6F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3018660" w14:textId="6B1EC058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</w:p>
        </w:tc>
      </w:tr>
      <w:tr w:rsidR="00DB6F29" w:rsidRPr="00E73BA9" w14:paraId="7E410A21" w14:textId="77777777" w:rsidTr="006974E4">
        <w:trPr>
          <w:cantSplit/>
        </w:trPr>
        <w:tc>
          <w:tcPr>
            <w:tcW w:w="4500" w:type="dxa"/>
          </w:tcPr>
          <w:p w14:paraId="63CAA7DF" w14:textId="77777777" w:rsidR="00DB6F29" w:rsidRPr="00E73BA9" w:rsidRDefault="00DB6F29" w:rsidP="00DB6F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971277" w14:textId="77777777" w:rsidR="00DB6F29" w:rsidRPr="00E73BA9" w:rsidRDefault="00DB6F29" w:rsidP="00DB6F2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EAC541E" w14:textId="77777777" w:rsidR="00DB6F29" w:rsidRPr="00E73BA9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423EA86" w14:textId="77777777" w:rsidR="00DB6F29" w:rsidRPr="00E73BA9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50E8F89C" w14:textId="77777777" w:rsidR="00DB6F29" w:rsidRPr="00E73BA9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4966206" w14:textId="77777777" w:rsidR="00DB6F29" w:rsidRPr="00E73BA9" w:rsidRDefault="00DB6F29" w:rsidP="00DB6F2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83B427D" w14:textId="77777777" w:rsidR="00DB6F29" w:rsidRPr="00E73BA9" w:rsidRDefault="00DB6F29" w:rsidP="00DB6F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72AC19" w14:textId="77777777" w:rsidR="00DB6F29" w:rsidRPr="00E73BA9" w:rsidRDefault="00DB6F29" w:rsidP="00DB6F2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6F29" w:rsidRPr="00C05013" w14:paraId="74386B2F" w14:textId="77777777" w:rsidTr="006974E4">
        <w:trPr>
          <w:cantSplit/>
        </w:trPr>
        <w:tc>
          <w:tcPr>
            <w:tcW w:w="4500" w:type="dxa"/>
          </w:tcPr>
          <w:p w14:paraId="202E8608" w14:textId="214B0265" w:rsidR="00DB6F29" w:rsidRPr="00C05013" w:rsidRDefault="00DB6F29" w:rsidP="00DB6F29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90" w:type="dxa"/>
          </w:tcPr>
          <w:p w14:paraId="33D8A611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1967A6C1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8750604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C74A15D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215F6BCA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4B6F9B9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972A23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B6F29" w:rsidRPr="00C05013" w14:paraId="46C99BB3" w14:textId="2C234E60" w:rsidTr="006974E4">
        <w:trPr>
          <w:cantSplit/>
        </w:trPr>
        <w:tc>
          <w:tcPr>
            <w:tcW w:w="4500" w:type="dxa"/>
          </w:tcPr>
          <w:p w14:paraId="4A8C6871" w14:textId="05AFE72B" w:rsidR="00DB6F29" w:rsidRPr="00C05013" w:rsidRDefault="00DB6F29" w:rsidP="00DB6F29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F9850" w14:textId="4DE054A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AD2DFB3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6DC9710" w14:textId="72D3AE21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79C3422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E889E73" w14:textId="6B9A451D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145,000</w:t>
            </w:r>
          </w:p>
        </w:tc>
        <w:tc>
          <w:tcPr>
            <w:tcW w:w="183" w:type="dxa"/>
          </w:tcPr>
          <w:p w14:paraId="2A3347B1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C5227B2" w14:textId="57D02BE9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B6F29" w:rsidRPr="00C05013" w14:paraId="7FDC2CF7" w14:textId="77777777" w:rsidTr="006974E4">
        <w:trPr>
          <w:cantSplit/>
        </w:trPr>
        <w:tc>
          <w:tcPr>
            <w:tcW w:w="4500" w:type="dxa"/>
          </w:tcPr>
          <w:p w14:paraId="3F66F92B" w14:textId="77777777" w:rsidR="00DB6F29" w:rsidRPr="00C05013" w:rsidRDefault="00DB6F29" w:rsidP="00DB6F29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71C9F9" w14:textId="321C6A94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D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45E501D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1344FB7" w14:textId="3DCC1EAD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D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EE2D787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F732AC9" w14:textId="39EBBD4D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145,000</w:t>
            </w:r>
          </w:p>
        </w:tc>
        <w:tc>
          <w:tcPr>
            <w:tcW w:w="183" w:type="dxa"/>
          </w:tcPr>
          <w:p w14:paraId="003D4B92" w14:textId="77777777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A88DEE7" w14:textId="6CBA069B" w:rsidR="00DB6F29" w:rsidRPr="00C05013" w:rsidRDefault="00DB6F29" w:rsidP="00DB6F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7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E81085" w:rsidRPr="00E73BA9" w14:paraId="6D14AE77" w14:textId="77777777" w:rsidTr="00A46CC7">
        <w:trPr>
          <w:cantSplit/>
        </w:trPr>
        <w:tc>
          <w:tcPr>
            <w:tcW w:w="4500" w:type="dxa"/>
          </w:tcPr>
          <w:p w14:paraId="1F08DB64" w14:textId="77777777" w:rsidR="00E81085" w:rsidRPr="00E73BA9" w:rsidRDefault="00E81085" w:rsidP="00A46C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D55EF3" w14:textId="77777777" w:rsidR="00E81085" w:rsidRPr="00E73BA9" w:rsidRDefault="00E81085" w:rsidP="00A46CC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1A85F06" w14:textId="77777777" w:rsidR="00E81085" w:rsidRPr="00E73BA9" w:rsidRDefault="00E81085" w:rsidP="00A46CC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35265B7" w14:textId="77777777" w:rsidR="00E81085" w:rsidRPr="00E73BA9" w:rsidRDefault="00E81085" w:rsidP="00A46CC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5B14CC9C" w14:textId="77777777" w:rsidR="00E81085" w:rsidRPr="00E73BA9" w:rsidRDefault="00E81085" w:rsidP="00A46CC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7FA602D" w14:textId="77777777" w:rsidR="00E81085" w:rsidRPr="00E73BA9" w:rsidRDefault="00E81085" w:rsidP="00A46CC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B488094" w14:textId="77777777" w:rsidR="00E81085" w:rsidRPr="00E73BA9" w:rsidRDefault="00E81085" w:rsidP="00A46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798CA0" w14:textId="77777777" w:rsidR="00E81085" w:rsidRPr="00E73BA9" w:rsidRDefault="00E81085" w:rsidP="00A46CC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81085" w:rsidRPr="00C05013" w14:paraId="14707032" w14:textId="77777777" w:rsidTr="00A46CC7">
        <w:trPr>
          <w:cantSplit/>
        </w:trPr>
        <w:tc>
          <w:tcPr>
            <w:tcW w:w="4500" w:type="dxa"/>
          </w:tcPr>
          <w:p w14:paraId="4D75EAFD" w14:textId="22D2B0D7" w:rsidR="00E81085" w:rsidRPr="00C05013" w:rsidRDefault="00E81085" w:rsidP="00A46CC7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ปันผลค้างรับ</w:t>
            </w:r>
          </w:p>
        </w:tc>
        <w:tc>
          <w:tcPr>
            <w:tcW w:w="990" w:type="dxa"/>
          </w:tcPr>
          <w:p w14:paraId="3FC4CB25" w14:textId="77777777" w:rsidR="00E81085" w:rsidRPr="00C05013" w:rsidRDefault="00E81085" w:rsidP="00A46C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7BB21F1B" w14:textId="77777777" w:rsidR="00E81085" w:rsidRPr="00C05013" w:rsidRDefault="00E81085" w:rsidP="00A46C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B6058C0" w14:textId="77777777" w:rsidR="00E81085" w:rsidRPr="00C05013" w:rsidRDefault="00E81085" w:rsidP="00A46C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3A39A706" w14:textId="77777777" w:rsidR="00E81085" w:rsidRPr="00C05013" w:rsidRDefault="00E81085" w:rsidP="00A46C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0C972F6" w14:textId="77777777" w:rsidR="00E81085" w:rsidRPr="00C05013" w:rsidRDefault="00E81085" w:rsidP="00A46C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5B4C22C7" w14:textId="77777777" w:rsidR="00E81085" w:rsidRPr="00C05013" w:rsidRDefault="00E81085" w:rsidP="00A46C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DF1D37" w14:textId="77777777" w:rsidR="00E81085" w:rsidRPr="00C05013" w:rsidRDefault="00E81085" w:rsidP="00A46C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81085" w:rsidRPr="00C05013" w14:paraId="68E62AAC" w14:textId="77777777" w:rsidTr="00A46CC7">
        <w:trPr>
          <w:cantSplit/>
        </w:trPr>
        <w:tc>
          <w:tcPr>
            <w:tcW w:w="4500" w:type="dxa"/>
          </w:tcPr>
          <w:p w14:paraId="388CDDE5" w14:textId="77777777" w:rsidR="00E81085" w:rsidRPr="00C05013" w:rsidRDefault="00E81085" w:rsidP="00E81085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2968B8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2A31C1B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67A19AB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5377124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AFC3884" w14:textId="6A51FE8F" w:rsidR="00E81085" w:rsidRPr="00C05013" w:rsidRDefault="00E81085" w:rsidP="00E90A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3" w:type="dxa"/>
          </w:tcPr>
          <w:p w14:paraId="0910C98B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41085B4" w14:textId="562C9408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1085" w:rsidRPr="00C05013" w14:paraId="7C4195BC" w14:textId="77777777" w:rsidTr="00A46CC7">
        <w:trPr>
          <w:cantSplit/>
        </w:trPr>
        <w:tc>
          <w:tcPr>
            <w:tcW w:w="4500" w:type="dxa"/>
          </w:tcPr>
          <w:p w14:paraId="60FFF1FB" w14:textId="77777777" w:rsidR="00E81085" w:rsidRPr="00C05013" w:rsidRDefault="00E81085" w:rsidP="00E81085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320CB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D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B3DFA30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3B3F999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D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6A7B4DA7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175EEF2A" w14:textId="358235EC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800,000</w:t>
            </w:r>
          </w:p>
        </w:tc>
        <w:tc>
          <w:tcPr>
            <w:tcW w:w="183" w:type="dxa"/>
          </w:tcPr>
          <w:p w14:paraId="3009DC86" w14:textId="77777777" w:rsidR="00E81085" w:rsidRPr="00C05013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55DD85A" w14:textId="074F5306" w:rsidR="00E81085" w:rsidRPr="00E81085" w:rsidRDefault="00E81085" w:rsidP="00E81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0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810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81085" w:rsidRPr="00E81085" w14:paraId="62B1DEF8" w14:textId="77777777" w:rsidTr="006974E4">
        <w:trPr>
          <w:cantSplit/>
        </w:trPr>
        <w:tc>
          <w:tcPr>
            <w:tcW w:w="4500" w:type="dxa"/>
          </w:tcPr>
          <w:p w14:paraId="0D51E229" w14:textId="77777777" w:rsidR="00E81085" w:rsidRPr="00E81085" w:rsidRDefault="00E81085" w:rsidP="00DB6F29">
            <w:pPr>
              <w:spacing w:line="240" w:lineRule="auto"/>
              <w:ind w:firstLine="1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95DF96B" w14:textId="77777777" w:rsidR="00E81085" w:rsidRPr="00E81085" w:rsidRDefault="00E81085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45362C07" w14:textId="77777777" w:rsidR="00E81085" w:rsidRPr="00E81085" w:rsidRDefault="00E81085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4A43DE30" w14:textId="77777777" w:rsidR="00E81085" w:rsidRPr="00E81085" w:rsidRDefault="00E81085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28AFA284" w14:textId="77777777" w:rsidR="00E81085" w:rsidRPr="00E81085" w:rsidRDefault="00E81085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</w:tcPr>
          <w:p w14:paraId="74FA7BF0" w14:textId="77777777" w:rsidR="00E81085" w:rsidRPr="00E81085" w:rsidRDefault="00E81085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871AC29" w14:textId="77777777" w:rsidR="00E81085" w:rsidRPr="00E81085" w:rsidRDefault="00E81085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4BE6720B" w14:textId="77777777" w:rsidR="00E81085" w:rsidRPr="00E81085" w:rsidRDefault="00E81085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</w:tr>
      <w:tr w:rsidR="00DB6F29" w:rsidRPr="00C05013" w14:paraId="67596AB6" w14:textId="77777777" w:rsidTr="006974E4">
        <w:trPr>
          <w:cantSplit/>
        </w:trPr>
        <w:tc>
          <w:tcPr>
            <w:tcW w:w="4500" w:type="dxa"/>
          </w:tcPr>
          <w:p w14:paraId="0DEAA7B0" w14:textId="77777777" w:rsidR="00DB6F29" w:rsidRPr="00C05013" w:rsidRDefault="00DB6F29" w:rsidP="00DB6F29">
            <w:pPr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7E2FB7F7" w14:textId="77777777" w:rsidR="00DB6F29" w:rsidRPr="00C05013" w:rsidRDefault="00DB6F29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7B1854E" w14:textId="77777777" w:rsidR="00DB6F29" w:rsidRPr="00C05013" w:rsidRDefault="00DB6F29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4053BD81" w14:textId="77777777" w:rsidR="00DB6F29" w:rsidRPr="00C05013" w:rsidRDefault="00DB6F29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6799D23B" w14:textId="77777777" w:rsidR="00DB6F29" w:rsidRPr="00C05013" w:rsidRDefault="00DB6F29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</w:tcPr>
          <w:p w14:paraId="13230F82" w14:textId="77777777" w:rsidR="00DB6F29" w:rsidRPr="00C05013" w:rsidRDefault="00DB6F29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3169B2F" w14:textId="77777777" w:rsidR="00DB6F29" w:rsidRPr="00C05013" w:rsidRDefault="00DB6F29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554C3350" w14:textId="77777777" w:rsidR="00DB6F29" w:rsidRPr="00C05013" w:rsidRDefault="00DB6F29" w:rsidP="00DB6F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</w:tr>
      <w:tr w:rsidR="00E106E2" w:rsidRPr="00C05013" w14:paraId="10F36424" w14:textId="77777777" w:rsidTr="006974E4">
        <w:trPr>
          <w:cantSplit/>
        </w:trPr>
        <w:tc>
          <w:tcPr>
            <w:tcW w:w="4500" w:type="dxa"/>
          </w:tcPr>
          <w:p w14:paraId="6C5FC279" w14:textId="77777777" w:rsidR="00E106E2" w:rsidRPr="00C05013" w:rsidRDefault="00E106E2" w:rsidP="00E106E2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0B48D8D" w14:textId="50A26B62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9A71BCA" w14:textId="77777777" w:rsidR="00E106E2" w:rsidRPr="00C05013" w:rsidRDefault="00E106E2" w:rsidP="00E106E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E1C563" w14:textId="194BC314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25E38DE" w14:textId="77777777" w:rsidR="00E106E2" w:rsidRPr="00C05013" w:rsidRDefault="00E106E2" w:rsidP="00E106E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73B83E37" w14:textId="6E1A05EC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218,980</w:t>
            </w:r>
          </w:p>
        </w:tc>
        <w:tc>
          <w:tcPr>
            <w:tcW w:w="183" w:type="dxa"/>
          </w:tcPr>
          <w:p w14:paraId="7E37AC34" w14:textId="77777777" w:rsidR="00E106E2" w:rsidRPr="00C05013" w:rsidRDefault="00E106E2" w:rsidP="00E106E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8D65122" w14:textId="4D69689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106E2" w:rsidRPr="00C05013" w14:paraId="18FE9EFB" w14:textId="77777777" w:rsidTr="006974E4">
        <w:trPr>
          <w:cantSplit/>
        </w:trPr>
        <w:tc>
          <w:tcPr>
            <w:tcW w:w="4500" w:type="dxa"/>
          </w:tcPr>
          <w:p w14:paraId="645563EF" w14:textId="77777777" w:rsidR="00E106E2" w:rsidRPr="00C05013" w:rsidRDefault="00E106E2" w:rsidP="00E106E2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990" w:type="dxa"/>
          </w:tcPr>
          <w:p w14:paraId="3AE7C422" w14:textId="0BDB449C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</w:t>
            </w:r>
            <w:r w:rsidR="00670E9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2" w:type="dxa"/>
          </w:tcPr>
          <w:p w14:paraId="685C0CF0" w14:textId="77777777" w:rsidR="00E106E2" w:rsidRPr="00C05013" w:rsidRDefault="00E106E2" w:rsidP="00E106E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69430F" w14:textId="6373B28F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5" w:type="dxa"/>
          </w:tcPr>
          <w:p w14:paraId="173E5132" w14:textId="77777777" w:rsidR="00E106E2" w:rsidRPr="00C05013" w:rsidRDefault="00E106E2" w:rsidP="00E106E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4CBDAE39" w14:textId="3DBBD30C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3D1B05A" w14:textId="77777777" w:rsidR="00E106E2" w:rsidRPr="00C05013" w:rsidRDefault="00E106E2" w:rsidP="00E106E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E6738E6" w14:textId="0F5F8562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06E2" w:rsidRPr="00C05013" w14:paraId="2D59C021" w14:textId="77777777" w:rsidTr="006974E4">
        <w:trPr>
          <w:cantSplit/>
        </w:trPr>
        <w:tc>
          <w:tcPr>
            <w:tcW w:w="4500" w:type="dxa"/>
          </w:tcPr>
          <w:p w14:paraId="7B25CB56" w14:textId="77777777" w:rsidR="00E106E2" w:rsidRPr="00C05013" w:rsidRDefault="00E106E2" w:rsidP="00E106E2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F69F5F" w14:textId="25235373" w:rsidR="00E106E2" w:rsidRPr="00C05013" w:rsidRDefault="00AC1E65" w:rsidP="00AC1E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82" w:type="dxa"/>
          </w:tcPr>
          <w:p w14:paraId="574CE689" w14:textId="77777777" w:rsidR="00E106E2" w:rsidRPr="00C05013" w:rsidRDefault="00E106E2" w:rsidP="00E106E2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C350CAE" w14:textId="6C107F93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5" w:type="dxa"/>
          </w:tcPr>
          <w:p w14:paraId="5A34532A" w14:textId="77777777" w:rsidR="00E106E2" w:rsidRPr="00C05013" w:rsidRDefault="00E106E2" w:rsidP="00E106E2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46757F0" w14:textId="7084B948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BA55852" w14:textId="7777777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3A1C3B" w14:textId="5FFB8F6B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</w:tr>
      <w:tr w:rsidR="00E106E2" w:rsidRPr="00C05013" w14:paraId="42410A9D" w14:textId="77777777" w:rsidTr="006974E4">
        <w:trPr>
          <w:cantSplit/>
        </w:trPr>
        <w:tc>
          <w:tcPr>
            <w:tcW w:w="4500" w:type="dxa"/>
          </w:tcPr>
          <w:p w14:paraId="672C6A69" w14:textId="77777777" w:rsidR="00E106E2" w:rsidRPr="00C05013" w:rsidRDefault="00E106E2" w:rsidP="00E106E2">
            <w:pPr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FB1ADF" w14:textId="1C954879" w:rsidR="00E106E2" w:rsidRPr="00C05013" w:rsidRDefault="00AC1E65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</w:t>
            </w:r>
            <w:r w:rsidR="00670E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82" w:type="dxa"/>
          </w:tcPr>
          <w:p w14:paraId="15429B35" w14:textId="77777777" w:rsidR="00E106E2" w:rsidRPr="00C05013" w:rsidRDefault="00E106E2" w:rsidP="00E106E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48EA97" w14:textId="05D24713" w:rsidR="00E106E2" w:rsidRPr="00C05013" w:rsidRDefault="00E106E2" w:rsidP="00551A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185" w:type="dxa"/>
          </w:tcPr>
          <w:p w14:paraId="035C6E63" w14:textId="77777777" w:rsidR="00E106E2" w:rsidRPr="00C05013" w:rsidRDefault="00E106E2" w:rsidP="00E106E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C03830A" w14:textId="3BCCF6DC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218,980</w:t>
            </w:r>
          </w:p>
        </w:tc>
        <w:tc>
          <w:tcPr>
            <w:tcW w:w="183" w:type="dxa"/>
          </w:tcPr>
          <w:p w14:paraId="7DC6DD83" w14:textId="77777777" w:rsidR="00E106E2" w:rsidRPr="00C05013" w:rsidRDefault="00E106E2" w:rsidP="00E106E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12CE459" w14:textId="099D83F0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</w:tr>
      <w:tr w:rsidR="00E106E2" w:rsidRPr="00C05013" w14:paraId="274D1391" w14:textId="77777777" w:rsidTr="006974E4">
        <w:trPr>
          <w:cantSplit/>
        </w:trPr>
        <w:tc>
          <w:tcPr>
            <w:tcW w:w="4500" w:type="dxa"/>
          </w:tcPr>
          <w:p w14:paraId="59A3AB69" w14:textId="77777777" w:rsidR="00E106E2" w:rsidRPr="00C05013" w:rsidRDefault="00E106E2" w:rsidP="00E106E2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lastRenderedPageBreak/>
              <w:t>เงินกู้ยืม</w:t>
            </w:r>
          </w:p>
        </w:tc>
        <w:tc>
          <w:tcPr>
            <w:tcW w:w="990" w:type="dxa"/>
          </w:tcPr>
          <w:p w14:paraId="76F3C2FE" w14:textId="7777777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08C810A" w14:textId="7777777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93F0C5D" w14:textId="7777777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2CA1A4F" w14:textId="7777777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4E603BD3" w14:textId="7777777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5CE3FE45" w14:textId="7777777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19E7722" w14:textId="77777777" w:rsidR="00E106E2" w:rsidRPr="00C05013" w:rsidRDefault="00E106E2" w:rsidP="00E106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53251" w:rsidRPr="00C05013" w14:paraId="08DA5304" w14:textId="77777777" w:rsidTr="009E5C58">
        <w:trPr>
          <w:cantSplit/>
          <w:trHeight w:val="63"/>
        </w:trPr>
        <w:tc>
          <w:tcPr>
            <w:tcW w:w="4500" w:type="dxa"/>
          </w:tcPr>
          <w:p w14:paraId="52F46EB4" w14:textId="77777777" w:rsidR="00F53251" w:rsidRPr="00C05013" w:rsidRDefault="00F53251" w:rsidP="00F53251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647BEBE" w14:textId="37AF5F60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96D4037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F453281" w14:textId="35A151FB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85" w:type="dxa"/>
          </w:tcPr>
          <w:p w14:paraId="5CAF655D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FD08D35" w14:textId="5C6DAFC4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EC5FDBA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CA38962" w14:textId="06CF3070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5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3251" w:rsidRPr="00C05013" w14:paraId="4FB07580" w14:textId="77777777" w:rsidTr="006974E4">
        <w:trPr>
          <w:cantSplit/>
        </w:trPr>
        <w:tc>
          <w:tcPr>
            <w:tcW w:w="4500" w:type="dxa"/>
          </w:tcPr>
          <w:p w14:paraId="3AAF6ED6" w14:textId="77777777" w:rsidR="00F53251" w:rsidRPr="00C05013" w:rsidRDefault="00F53251" w:rsidP="00F53251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3BCBED" w14:textId="0E114312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C0B282D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3112189" w14:textId="672F5ECF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85" w:type="dxa"/>
          </w:tcPr>
          <w:p w14:paraId="234060C9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7CDB497" w14:textId="76FCEC42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9960030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A920AAD" w14:textId="1AD94A81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093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53251" w:rsidRPr="00C05013" w14:paraId="0A122770" w14:textId="77777777" w:rsidTr="006974E4">
        <w:trPr>
          <w:cantSplit/>
        </w:trPr>
        <w:tc>
          <w:tcPr>
            <w:tcW w:w="4500" w:type="dxa"/>
          </w:tcPr>
          <w:p w14:paraId="3F9883A5" w14:textId="77777777" w:rsidR="00F53251" w:rsidRPr="00C05013" w:rsidRDefault="00F53251" w:rsidP="00F53251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FF2A1B" w14:textId="1308B2CD" w:rsidR="00F53251" w:rsidRPr="00F53251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3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FFF2D7E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B8112E5" w14:textId="2F18A7C2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185" w:type="dxa"/>
          </w:tcPr>
          <w:p w14:paraId="71BE7FAE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343521A9" w14:textId="60009C0E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3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5591626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5B3B420" w14:textId="6FBC1FA9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  <w:r w:rsidRPr="00093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Pr="00C7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F53251" w:rsidRPr="00C05013" w14:paraId="7B6A52F3" w14:textId="77777777" w:rsidTr="006974E4">
        <w:trPr>
          <w:cantSplit/>
        </w:trPr>
        <w:tc>
          <w:tcPr>
            <w:tcW w:w="4500" w:type="dxa"/>
          </w:tcPr>
          <w:p w14:paraId="46E35A6C" w14:textId="26CA13D8" w:rsidR="00F53251" w:rsidRPr="00C05013" w:rsidRDefault="00F53251" w:rsidP="00F532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B10CA10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E247FB5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442FEE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7EF639A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5CCCFE1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D4FC8C6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D62C31" w14:textId="77777777" w:rsidR="00F53251" w:rsidRPr="00C05013" w:rsidRDefault="00F53251" w:rsidP="00F53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C2E" w:rsidRPr="00341F5A" w14:paraId="4E396E70" w14:textId="77777777" w:rsidTr="00446FAC">
        <w:trPr>
          <w:cantSplit/>
        </w:trPr>
        <w:tc>
          <w:tcPr>
            <w:tcW w:w="4500" w:type="dxa"/>
            <w:shd w:val="clear" w:color="auto" w:fill="auto"/>
          </w:tcPr>
          <w:p w14:paraId="405CB1D3" w14:textId="6B026C3D" w:rsidR="00796C2E" w:rsidRPr="00446FAC" w:rsidRDefault="00796C2E" w:rsidP="00A46CC7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เงินปันผลค้างจ่าย</w:t>
            </w:r>
          </w:p>
        </w:tc>
        <w:tc>
          <w:tcPr>
            <w:tcW w:w="990" w:type="dxa"/>
            <w:shd w:val="clear" w:color="auto" w:fill="auto"/>
          </w:tcPr>
          <w:p w14:paraId="3F1ECC9C" w14:textId="77777777" w:rsidR="00796C2E" w:rsidRPr="00446FAC" w:rsidRDefault="00796C2E" w:rsidP="00A46CC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1B9C5829" w14:textId="77777777" w:rsidR="00796C2E" w:rsidRPr="00446FAC" w:rsidRDefault="00796C2E" w:rsidP="00A46CC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7EEEE6A" w14:textId="77777777" w:rsidR="00796C2E" w:rsidRPr="00446FAC" w:rsidRDefault="00796C2E" w:rsidP="00A46CC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043D4A54" w14:textId="77777777" w:rsidR="00796C2E" w:rsidRPr="00446FAC" w:rsidRDefault="00796C2E" w:rsidP="00A46CC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E59289F" w14:textId="77777777" w:rsidR="00796C2E" w:rsidRPr="00446FAC" w:rsidRDefault="00796C2E" w:rsidP="00A46CC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7D7826C3" w14:textId="77777777" w:rsidR="00796C2E" w:rsidRPr="00446FAC" w:rsidRDefault="00796C2E" w:rsidP="00A46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574003A" w14:textId="77777777" w:rsidR="00796C2E" w:rsidRPr="00446FAC" w:rsidRDefault="00796C2E" w:rsidP="00A46CC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C2E" w:rsidRPr="00341F5A" w14:paraId="5EC99C31" w14:textId="77777777" w:rsidTr="00446FAC">
        <w:trPr>
          <w:cantSplit/>
          <w:trHeight w:val="353"/>
        </w:trPr>
        <w:tc>
          <w:tcPr>
            <w:tcW w:w="4500" w:type="dxa"/>
            <w:shd w:val="clear" w:color="auto" w:fill="auto"/>
          </w:tcPr>
          <w:p w14:paraId="0C4E8F77" w14:textId="7C6C96B5" w:rsidR="00796C2E" w:rsidRPr="00446FAC" w:rsidRDefault="00796C2E" w:rsidP="00796C2E">
            <w:pPr>
              <w:spacing w:line="240" w:lineRule="auto"/>
              <w:ind w:firstLine="1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446FA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CE2745D" w14:textId="23662112" w:rsidR="00796C2E" w:rsidRPr="00446FAC" w:rsidRDefault="0039504F" w:rsidP="000E44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872,864</w:t>
            </w:r>
          </w:p>
        </w:tc>
        <w:tc>
          <w:tcPr>
            <w:tcW w:w="182" w:type="dxa"/>
            <w:shd w:val="clear" w:color="auto" w:fill="auto"/>
          </w:tcPr>
          <w:p w14:paraId="5696ED19" w14:textId="77777777" w:rsidR="00796C2E" w:rsidRPr="00446FAC" w:rsidRDefault="00796C2E" w:rsidP="00796C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712C5B3" w14:textId="3B93D276" w:rsidR="00796C2E" w:rsidRPr="00446FAC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6375A44" w14:textId="77777777" w:rsidR="00796C2E" w:rsidRPr="00446FAC" w:rsidRDefault="00796C2E" w:rsidP="00796C2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48EAE75" w14:textId="04A02590" w:rsidR="00796C2E" w:rsidRPr="00446FAC" w:rsidRDefault="0039504F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872,864</w:t>
            </w:r>
          </w:p>
        </w:tc>
        <w:tc>
          <w:tcPr>
            <w:tcW w:w="183" w:type="dxa"/>
            <w:shd w:val="clear" w:color="auto" w:fill="auto"/>
          </w:tcPr>
          <w:p w14:paraId="60C78A7B" w14:textId="77777777" w:rsidR="00796C2E" w:rsidRPr="00446FAC" w:rsidRDefault="00796C2E" w:rsidP="00796C2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2187190" w14:textId="00C646E6" w:rsidR="00796C2E" w:rsidRPr="00446FAC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341F5A" w14:paraId="2A585CD6" w14:textId="77777777" w:rsidTr="00446FAC">
        <w:trPr>
          <w:cantSplit/>
        </w:trPr>
        <w:tc>
          <w:tcPr>
            <w:tcW w:w="4500" w:type="dxa"/>
            <w:shd w:val="clear" w:color="auto" w:fill="auto"/>
          </w:tcPr>
          <w:p w14:paraId="7779FFCE" w14:textId="530CF65C" w:rsidR="00796C2E" w:rsidRPr="00446FAC" w:rsidRDefault="00796C2E" w:rsidP="00796C2E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577348" w14:textId="0E3F04C9" w:rsidR="00796C2E" w:rsidRPr="00446FAC" w:rsidRDefault="0039504F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796C2E" w:rsidRPr="00446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82" w:type="dxa"/>
            <w:shd w:val="clear" w:color="auto" w:fill="auto"/>
          </w:tcPr>
          <w:p w14:paraId="1BEE44EF" w14:textId="77777777" w:rsidR="00796C2E" w:rsidRPr="00446FAC" w:rsidRDefault="00796C2E" w:rsidP="00796C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ED74C02" w14:textId="168044CC" w:rsidR="00796C2E" w:rsidRPr="00446FAC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48BB1A2" w14:textId="77777777" w:rsidR="00796C2E" w:rsidRPr="00446FAC" w:rsidRDefault="00796C2E" w:rsidP="00796C2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3E2A6393" w14:textId="78184D63" w:rsidR="00796C2E" w:rsidRPr="00446FAC" w:rsidRDefault="0039504F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796C2E" w:rsidRPr="00446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83" w:type="dxa"/>
            <w:shd w:val="clear" w:color="auto" w:fill="auto"/>
          </w:tcPr>
          <w:p w14:paraId="7B3AE26E" w14:textId="77777777" w:rsidR="00796C2E" w:rsidRPr="00446FAC" w:rsidRDefault="00796C2E" w:rsidP="00796C2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D0D829C" w14:textId="35493E6C" w:rsidR="00796C2E" w:rsidRPr="00446FAC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32106E" w14:paraId="2C0D9A6A" w14:textId="77777777" w:rsidTr="00446FAC">
        <w:trPr>
          <w:cantSplit/>
        </w:trPr>
        <w:tc>
          <w:tcPr>
            <w:tcW w:w="4500" w:type="dxa"/>
            <w:shd w:val="clear" w:color="auto" w:fill="auto"/>
          </w:tcPr>
          <w:p w14:paraId="1AEE4022" w14:textId="77777777" w:rsidR="00796C2E" w:rsidRPr="00446FAC" w:rsidRDefault="00796C2E" w:rsidP="00796C2E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F0948" w14:textId="6E001285" w:rsidR="00796C2E" w:rsidRPr="00446FAC" w:rsidRDefault="00796C2E" w:rsidP="002D7C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1,156,450</w:t>
            </w:r>
          </w:p>
        </w:tc>
        <w:tc>
          <w:tcPr>
            <w:tcW w:w="182" w:type="dxa"/>
            <w:shd w:val="clear" w:color="auto" w:fill="auto"/>
          </w:tcPr>
          <w:p w14:paraId="5EB3DA15" w14:textId="77777777" w:rsidR="00796C2E" w:rsidRPr="00446FAC" w:rsidRDefault="00796C2E" w:rsidP="00796C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24A0C" w14:textId="001994A0" w:rsidR="00796C2E" w:rsidRPr="00031B08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1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1C9F6FD9" w14:textId="77777777" w:rsidR="00796C2E" w:rsidRPr="00446FAC" w:rsidRDefault="00796C2E" w:rsidP="00796C2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2A83B" w14:textId="07057AD4" w:rsidR="00796C2E" w:rsidRPr="00446FAC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6F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1,156,448</w:t>
            </w:r>
          </w:p>
        </w:tc>
        <w:tc>
          <w:tcPr>
            <w:tcW w:w="183" w:type="dxa"/>
            <w:shd w:val="clear" w:color="auto" w:fill="auto"/>
          </w:tcPr>
          <w:p w14:paraId="344CB574" w14:textId="77777777" w:rsidR="00796C2E" w:rsidRPr="00446FAC" w:rsidRDefault="00796C2E" w:rsidP="00796C2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9EAB2" w14:textId="6DAA0F8C" w:rsidR="00796C2E" w:rsidRPr="00031B08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1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96C2E" w:rsidRPr="00C05013" w14:paraId="24B18270" w14:textId="77777777" w:rsidTr="006974E4">
        <w:trPr>
          <w:cantSplit/>
        </w:trPr>
        <w:tc>
          <w:tcPr>
            <w:tcW w:w="4500" w:type="dxa"/>
          </w:tcPr>
          <w:p w14:paraId="6040FB32" w14:textId="77777777" w:rsidR="00796C2E" w:rsidRPr="00C05013" w:rsidRDefault="00796C2E" w:rsidP="00796C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7F1923E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9842FA3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F245542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5FE7A508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4B31F03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6B9A0A3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54724B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C2E" w:rsidRPr="00C05013" w14:paraId="16F3D796" w14:textId="77777777" w:rsidTr="006974E4">
        <w:trPr>
          <w:cantSplit/>
        </w:trPr>
        <w:tc>
          <w:tcPr>
            <w:tcW w:w="4500" w:type="dxa"/>
          </w:tcPr>
          <w:p w14:paraId="0C766D56" w14:textId="75DC7D91" w:rsidR="00796C2E" w:rsidRDefault="00796C2E" w:rsidP="00796C2E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64D22C2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83B2DE4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5C4D43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6D0CB71D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1BD9C115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BD10BB0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DBA163B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C2E" w:rsidRPr="00C05013" w14:paraId="795099E0" w14:textId="77777777" w:rsidTr="006974E4">
        <w:trPr>
          <w:cantSplit/>
        </w:trPr>
        <w:tc>
          <w:tcPr>
            <w:tcW w:w="4500" w:type="dxa"/>
          </w:tcPr>
          <w:p w14:paraId="38FD3DD9" w14:textId="77777777" w:rsidR="00796C2E" w:rsidRPr="00C05013" w:rsidRDefault="00796C2E" w:rsidP="00796C2E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90" w:type="dxa"/>
          </w:tcPr>
          <w:p w14:paraId="663A7430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B8844C7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5C38359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892CD51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2DB6A0D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46805574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5B3016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C2E" w:rsidRPr="00C05013" w14:paraId="10B2175B" w14:textId="77777777" w:rsidTr="006974E4">
        <w:trPr>
          <w:cantSplit/>
        </w:trPr>
        <w:tc>
          <w:tcPr>
            <w:tcW w:w="4500" w:type="dxa"/>
          </w:tcPr>
          <w:p w14:paraId="242C1712" w14:textId="2354DFB1" w:rsidR="00796C2E" w:rsidRPr="00C05013" w:rsidRDefault="00796C2E" w:rsidP="00796C2E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4A7DC835" w14:textId="3D562DFB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551A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2" w:type="dxa"/>
          </w:tcPr>
          <w:p w14:paraId="56767BB5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A74C285" w14:textId="7578C257" w:rsidR="00796C2E" w:rsidRPr="00C05013" w:rsidRDefault="00796C2E" w:rsidP="000E44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85" w:type="dxa"/>
          </w:tcPr>
          <w:p w14:paraId="0C573426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8784264" w14:textId="6F9FCEB4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897ACBB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CA3077" w14:textId="356B2145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C05013" w14:paraId="4F63CB5E" w14:textId="77777777" w:rsidTr="006974E4">
        <w:trPr>
          <w:cantSplit/>
        </w:trPr>
        <w:tc>
          <w:tcPr>
            <w:tcW w:w="4500" w:type="dxa"/>
          </w:tcPr>
          <w:p w14:paraId="1B36B489" w14:textId="449C7E49" w:rsidR="00796C2E" w:rsidRPr="00C05013" w:rsidRDefault="00796C2E" w:rsidP="00796C2E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1CB8A145" w14:textId="288A94CC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2,889</w:t>
            </w:r>
          </w:p>
        </w:tc>
        <w:tc>
          <w:tcPr>
            <w:tcW w:w="182" w:type="dxa"/>
          </w:tcPr>
          <w:p w14:paraId="720FA210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CC94363" w14:textId="2AB882CC" w:rsidR="00796C2E" w:rsidRPr="00570BA2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85" w:type="dxa"/>
          </w:tcPr>
          <w:p w14:paraId="302B054E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D776117" w14:textId="60C9BAE9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7D4B4CD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62909A4" w14:textId="69E818A0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C05013" w14:paraId="5EE9F7E1" w14:textId="77777777" w:rsidTr="006974E4">
        <w:trPr>
          <w:cantSplit/>
        </w:trPr>
        <w:tc>
          <w:tcPr>
            <w:tcW w:w="4500" w:type="dxa"/>
          </w:tcPr>
          <w:p w14:paraId="427DB97A" w14:textId="6FF89B96" w:rsidR="00796C2E" w:rsidRPr="00C05013" w:rsidRDefault="00796C2E" w:rsidP="00796C2E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415F79" w14:textId="68BDA98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25,240</w:t>
            </w:r>
          </w:p>
        </w:tc>
        <w:tc>
          <w:tcPr>
            <w:tcW w:w="182" w:type="dxa"/>
          </w:tcPr>
          <w:p w14:paraId="22F8A337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79A2B01" w14:textId="1D172B3F" w:rsidR="00796C2E" w:rsidRPr="00570BA2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</w:tcPr>
          <w:p w14:paraId="30709DC8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B61C204" w14:textId="36146FA9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05D14C8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F303EA" w14:textId="080593AF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C05013" w14:paraId="5ECE9163" w14:textId="77777777" w:rsidTr="006974E4">
        <w:trPr>
          <w:cantSplit/>
        </w:trPr>
        <w:tc>
          <w:tcPr>
            <w:tcW w:w="4500" w:type="dxa"/>
          </w:tcPr>
          <w:p w14:paraId="33EC1DE1" w14:textId="77777777" w:rsidR="00796C2E" w:rsidRPr="00C05013" w:rsidRDefault="00796C2E" w:rsidP="00796C2E">
            <w:pPr>
              <w:pStyle w:val="ListParagraph"/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4310FE" w14:textId="54E3C85E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28,63</w:t>
            </w:r>
            <w:r w:rsidR="00551A3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" w:type="dxa"/>
          </w:tcPr>
          <w:p w14:paraId="1BEF81FE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E5ABD12" w14:textId="36029DAC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85" w:type="dxa"/>
          </w:tcPr>
          <w:p w14:paraId="0A14468A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46E2DE4B" w14:textId="490C7944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876CC00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07CCCED" w14:textId="58FF6715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C05013" w14:paraId="00DA0308" w14:textId="77777777" w:rsidTr="003A767A">
        <w:trPr>
          <w:cantSplit/>
        </w:trPr>
        <w:tc>
          <w:tcPr>
            <w:tcW w:w="4500" w:type="dxa"/>
          </w:tcPr>
          <w:p w14:paraId="03714ECE" w14:textId="77777777" w:rsidR="00796C2E" w:rsidRPr="00C05013" w:rsidRDefault="00796C2E" w:rsidP="00796C2E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E8F49A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FFC8185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501D9C2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30BA67F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0FF0065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1BF0D9F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7A3899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C2E" w:rsidRPr="00C05013" w14:paraId="74A07DFF" w14:textId="77777777" w:rsidTr="003A767A">
        <w:trPr>
          <w:cantSplit/>
        </w:trPr>
        <w:tc>
          <w:tcPr>
            <w:tcW w:w="4500" w:type="dxa"/>
          </w:tcPr>
          <w:p w14:paraId="75222451" w14:textId="66A9BD33" w:rsidR="00796C2E" w:rsidRPr="00C05013" w:rsidRDefault="00796C2E" w:rsidP="00796C2E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39D83A54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7426895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B2DB39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D90CAF0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6C619A1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8D1F10F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198F6F" w14:textId="144FD3A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C2E" w:rsidRPr="00C05013" w14:paraId="1285A2B6" w14:textId="77777777" w:rsidTr="006974E4">
        <w:trPr>
          <w:cantSplit/>
        </w:trPr>
        <w:tc>
          <w:tcPr>
            <w:tcW w:w="4500" w:type="dxa"/>
          </w:tcPr>
          <w:p w14:paraId="023EC95B" w14:textId="0434E5ED" w:rsidR="00796C2E" w:rsidRPr="00C05013" w:rsidRDefault="00796C2E" w:rsidP="00796C2E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3DBF57B7" w14:textId="5100CE18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51A3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2" w:type="dxa"/>
          </w:tcPr>
          <w:p w14:paraId="7094CF09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D78F06" w14:textId="6BBD92DD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5" w:type="dxa"/>
          </w:tcPr>
          <w:p w14:paraId="43968B4F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16B1D09" w14:textId="7E94FB7E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54592C1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1B973B" w14:textId="62D63B92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C05013" w14:paraId="7468FDF6" w14:textId="77777777" w:rsidTr="006974E4">
        <w:trPr>
          <w:cantSplit/>
        </w:trPr>
        <w:tc>
          <w:tcPr>
            <w:tcW w:w="4500" w:type="dxa"/>
          </w:tcPr>
          <w:p w14:paraId="52214BF5" w14:textId="7AA4EF1F" w:rsidR="00796C2E" w:rsidRPr="00C05013" w:rsidRDefault="00796C2E" w:rsidP="00796C2E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626BC56D" w14:textId="39166718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2,943</w:t>
            </w:r>
          </w:p>
        </w:tc>
        <w:tc>
          <w:tcPr>
            <w:tcW w:w="182" w:type="dxa"/>
          </w:tcPr>
          <w:p w14:paraId="5B81D51E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ED9B6AB" w14:textId="5839C58A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85" w:type="dxa"/>
          </w:tcPr>
          <w:p w14:paraId="21417EA3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68A3F5C0" w14:textId="3481102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517ABFA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2D7EDF" w14:textId="4FB831D2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C05013" w14:paraId="62F37935" w14:textId="77777777" w:rsidTr="006974E4">
        <w:trPr>
          <w:cantSplit/>
        </w:trPr>
        <w:tc>
          <w:tcPr>
            <w:tcW w:w="4500" w:type="dxa"/>
          </w:tcPr>
          <w:p w14:paraId="727FBFBC" w14:textId="6D9BCD8D" w:rsidR="00796C2E" w:rsidRPr="00C05013" w:rsidRDefault="00796C2E" w:rsidP="00796C2E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B83AA" w14:textId="5CF9FEB4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27,279</w:t>
            </w:r>
          </w:p>
        </w:tc>
        <w:tc>
          <w:tcPr>
            <w:tcW w:w="182" w:type="dxa"/>
          </w:tcPr>
          <w:p w14:paraId="4B26C7AE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9C73D85" w14:textId="2BD7D256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85" w:type="dxa"/>
          </w:tcPr>
          <w:p w14:paraId="5B8FF2F4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C685A1A" w14:textId="565579EA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A555AA9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783B640" w14:textId="685C20B3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C05013" w14:paraId="60231B43" w14:textId="77777777" w:rsidTr="006974E4">
        <w:trPr>
          <w:cantSplit/>
        </w:trPr>
        <w:tc>
          <w:tcPr>
            <w:tcW w:w="4500" w:type="dxa"/>
          </w:tcPr>
          <w:p w14:paraId="4F4A23EE" w14:textId="77777777" w:rsidR="00796C2E" w:rsidRPr="00C05013" w:rsidRDefault="00796C2E" w:rsidP="00796C2E">
            <w:pPr>
              <w:pStyle w:val="ListParagraph"/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1438A" w14:textId="48711D13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30,75</w:t>
            </w:r>
            <w:r w:rsidR="00551A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2" w:type="dxa"/>
          </w:tcPr>
          <w:p w14:paraId="4A98FC6B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A18754D" w14:textId="7E485CA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85" w:type="dxa"/>
          </w:tcPr>
          <w:p w14:paraId="47590269" w14:textId="6AC670A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CBE3E27" w14:textId="2832E65E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76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96326FF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DBF3C2" w14:textId="315F63F2" w:rsidR="00796C2E" w:rsidRPr="00C67655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76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C2E" w:rsidRPr="00C05013" w14:paraId="6D65D29F" w14:textId="77777777" w:rsidTr="006974E4">
        <w:trPr>
          <w:cantSplit/>
        </w:trPr>
        <w:tc>
          <w:tcPr>
            <w:tcW w:w="4500" w:type="dxa"/>
          </w:tcPr>
          <w:p w14:paraId="50D764B4" w14:textId="77777777" w:rsidR="00796C2E" w:rsidRPr="00C05013" w:rsidRDefault="00796C2E" w:rsidP="00796C2E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3F31CB" w14:textId="4BD7A238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59,3</w:t>
            </w:r>
            <w:r w:rsidR="00670E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82" w:type="dxa"/>
          </w:tcPr>
          <w:p w14:paraId="7D6621DE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22E3BDB" w14:textId="65866142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185" w:type="dxa"/>
          </w:tcPr>
          <w:p w14:paraId="52BB244A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06BFBA7" w14:textId="43BC6E41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76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9A22E86" w14:textId="77777777" w:rsidR="00796C2E" w:rsidRPr="00C05013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DFCA6E" w14:textId="338A0A7D" w:rsidR="00796C2E" w:rsidRPr="00C67655" w:rsidRDefault="00796C2E" w:rsidP="00796C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76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9C11455" w14:textId="6B8C0252" w:rsidR="000447AA" w:rsidRDefault="000447AA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2E2D58CE" w14:textId="77777777" w:rsidR="003F11B5" w:rsidRDefault="003F11B5" w:rsidP="003F11B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</w:t>
      </w:r>
      <w:r w:rsidRPr="005026E8">
        <w:rPr>
          <w:rFonts w:asciiTheme="majorBidi" w:hAnsiTheme="majorBidi" w:cstheme="majorBidi"/>
          <w:i/>
          <w:iCs/>
          <w:sz w:val="28"/>
          <w:szCs w:val="28"/>
          <w:cs/>
        </w:rPr>
        <w:t>สำคัญที่ทำกับบุคคลหรือกิจการที่เกี่ยวข้องกัน</w:t>
      </w:r>
      <w:r w:rsidRPr="0055664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F90D02B" w14:textId="0F5F4910" w:rsidR="0042798C" w:rsidRPr="00A03CD3" w:rsidRDefault="0042798C" w:rsidP="00E05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974E5B1" w14:textId="1781F496" w:rsidR="00D24E4F" w:rsidRPr="003F11B5" w:rsidRDefault="00827D8A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เงินให้กู้ยืมระยะสั้นแก่</w:t>
      </w:r>
      <w:r w:rsidR="00631463"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684F2589" w14:textId="10D04461" w:rsidR="00D24E4F" w:rsidRPr="00C05013" w:rsidRDefault="00645D90" w:rsidP="00D2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บริษัทได้ทำสัญญา</w:t>
      </w:r>
      <w:r w:rsidR="00D24E4F" w:rsidRPr="00C05013">
        <w:rPr>
          <w:rFonts w:ascii="Angsana New" w:hAnsi="Angsana New" w:cs="Angsana New" w:hint="cs"/>
          <w:sz w:val="28"/>
          <w:szCs w:val="28"/>
          <w:cs/>
        </w:rPr>
        <w:t>เงินกู้ยืมระยะสั้นแก่</w:t>
      </w:r>
      <w:r w:rsidR="00827D8A" w:rsidRPr="00C05013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Pr="00C05013">
        <w:rPr>
          <w:rFonts w:ascii="Angsana New" w:hAnsi="Angsana New" w:cs="Angsana New" w:hint="cs"/>
          <w:sz w:val="28"/>
          <w:szCs w:val="28"/>
          <w:cs/>
        </w:rPr>
        <w:t>โดย</w:t>
      </w:r>
      <w:r w:rsidR="00D24E4F" w:rsidRPr="00C05013">
        <w:rPr>
          <w:rFonts w:ascii="Angsana New" w:hAnsi="Angsana New" w:cs="Angsana New" w:hint="cs"/>
          <w:sz w:val="28"/>
          <w:szCs w:val="28"/>
          <w:cs/>
        </w:rPr>
        <w:t xml:space="preserve">มีอัตราดอกเบี้ยร้อยละ </w:t>
      </w:r>
      <w:r w:rsidR="00DB6AAF">
        <w:rPr>
          <w:rFonts w:ascii="Angsana New" w:hAnsi="Angsana New" w:cs="Angsana New"/>
          <w:sz w:val="28"/>
          <w:szCs w:val="28"/>
        </w:rPr>
        <w:t>3</w:t>
      </w:r>
      <w:r w:rsidR="00F54A9A">
        <w:rPr>
          <w:rFonts w:ascii="Angsana New" w:hAnsi="Angsana New" w:cs="Angsana New"/>
          <w:sz w:val="28"/>
          <w:szCs w:val="28"/>
        </w:rPr>
        <w:t>.0</w:t>
      </w:r>
      <w:r w:rsidR="00DB6AAF">
        <w:rPr>
          <w:rFonts w:ascii="Angsana New" w:hAnsi="Angsana New" w:cs="Angsana New"/>
          <w:sz w:val="28"/>
          <w:szCs w:val="28"/>
        </w:rPr>
        <w:t>5</w:t>
      </w:r>
      <w:r w:rsidR="00F54A9A">
        <w:rPr>
          <w:rFonts w:ascii="Angsana New" w:hAnsi="Angsana New" w:cs="Angsana New"/>
          <w:sz w:val="28"/>
          <w:szCs w:val="28"/>
        </w:rPr>
        <w:t xml:space="preserve"> </w:t>
      </w:r>
      <w:r w:rsidR="00017A77">
        <w:rPr>
          <w:rFonts w:ascii="Angsana New" w:hAnsi="Angsana New" w:cs="Angsana New" w:hint="cs"/>
          <w:sz w:val="28"/>
          <w:szCs w:val="28"/>
          <w:cs/>
        </w:rPr>
        <w:t>และ</w:t>
      </w:r>
      <w:r w:rsidR="00451F3D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="00B01A6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01A6C">
        <w:rPr>
          <w:rFonts w:ascii="Angsana New" w:hAnsi="Angsana New" w:cs="Angsana New"/>
          <w:sz w:val="28"/>
          <w:szCs w:val="28"/>
        </w:rPr>
        <w:t>3.10</w:t>
      </w:r>
      <w:r w:rsidR="00B01A6C" w:rsidRPr="00C05013">
        <w:rPr>
          <w:rFonts w:ascii="Angsana New" w:hAnsi="Angsana New" w:cs="Angsana New"/>
          <w:sz w:val="28"/>
          <w:szCs w:val="28"/>
        </w:rPr>
        <w:t xml:space="preserve"> </w:t>
      </w:r>
      <w:r w:rsidR="00D24E4F" w:rsidRPr="00C05013">
        <w:rPr>
          <w:rFonts w:ascii="Angsana New" w:hAnsi="Angsana New" w:cs="Angsana New" w:hint="cs"/>
          <w:sz w:val="28"/>
          <w:szCs w:val="28"/>
          <w:cs/>
        </w:rPr>
        <w:t>ต่อปี และไม่มีหลักประกัน</w:t>
      </w:r>
      <w:r w:rsidR="00F53A6B" w:rsidRPr="00C0501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4E4F" w:rsidRPr="00C05013">
        <w:rPr>
          <w:rFonts w:ascii="Angsana New" w:hAnsi="Angsana New" w:cs="Angsana New" w:hint="cs"/>
          <w:sz w:val="28"/>
          <w:szCs w:val="28"/>
          <w:cs/>
        </w:rPr>
        <w:t>มีกำหนดชำระคืนเมื่อทวงถาม</w:t>
      </w:r>
    </w:p>
    <w:p w14:paraId="5FFED8B4" w14:textId="71BDAF7B" w:rsidR="00D24E4F" w:rsidRPr="00A03CD3" w:rsidRDefault="00D24E4F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EDBB6E6" w14:textId="48E9F77F" w:rsidR="007979B7" w:rsidRPr="003F11B5" w:rsidRDefault="007979B7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768C2C5B" w14:textId="1213AD85" w:rsidR="00A03CD3" w:rsidRDefault="00E24470" w:rsidP="0069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AA1464" w:rsidRPr="00C05013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C05013">
        <w:rPr>
          <w:rFonts w:ascii="Angsana New" w:hAnsi="Angsana New" w:cs="Angsana New" w:hint="cs"/>
          <w:sz w:val="28"/>
          <w:szCs w:val="28"/>
          <w:cs/>
        </w:rPr>
        <w:t>ได้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ทำสัญญาเช่าที่ดินเพื่อใช้ในการดำเนินงานของกลุ่มบริษัทกับกิจการอื่นที่เกี่ยวข้องกันและผู้บริหารสำคัญจำนวน</w:t>
      </w:r>
      <w:r w:rsidR="00A03CD3">
        <w:rPr>
          <w:rFonts w:ascii="Angsana New" w:hAnsi="Angsana New" w:cs="Angsana New" w:hint="cs"/>
          <w:sz w:val="28"/>
          <w:szCs w:val="28"/>
          <w:cs/>
        </w:rPr>
        <w:t>สาม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ฉบับ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โดยกำหนดให้สัญญาดังกล่าวมีผลตั้งแต่วันที่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2566</w:t>
      </w:r>
      <w:r w:rsidR="00A03CD3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A03CD3" w:rsidRPr="00C42DDF">
        <w:rPr>
          <w:rFonts w:ascii="Angsana New" w:hAnsi="Angsana New" w:cs="Angsana New"/>
          <w:sz w:val="28"/>
          <w:szCs w:val="28"/>
        </w:rPr>
        <w:t>1</w:t>
      </w:r>
      <w:r w:rsidR="00A03CD3" w:rsidRPr="005C7EAB">
        <w:rPr>
          <w:rFonts w:ascii="Angsana New" w:hAnsi="Angsana New" w:cs="Angsana New"/>
          <w:sz w:val="28"/>
          <w:szCs w:val="28"/>
        </w:rPr>
        <w:t xml:space="preserve"> </w:t>
      </w:r>
      <w:r w:rsidR="00A03CD3" w:rsidRPr="005C7EA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03CD3" w:rsidRPr="005C7EAB">
        <w:rPr>
          <w:rFonts w:ascii="Angsana New" w:hAnsi="Angsana New" w:cs="Angsana New"/>
          <w:sz w:val="28"/>
          <w:szCs w:val="28"/>
          <w:cs/>
        </w:rPr>
        <w:t xml:space="preserve"> </w:t>
      </w:r>
      <w:r w:rsidR="00A03CD3" w:rsidRPr="00C42DDF">
        <w:rPr>
          <w:rFonts w:ascii="Angsana New" w:hAnsi="Angsana New" w:cs="Angsana New"/>
          <w:sz w:val="28"/>
          <w:szCs w:val="28"/>
        </w:rPr>
        <w:t>2567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A03CD3">
        <w:rPr>
          <w:rFonts w:ascii="Angsana New" w:hAnsi="Angsana New" w:cs="Angsana New" w:hint="cs"/>
          <w:sz w:val="28"/>
          <w:szCs w:val="28"/>
          <w:cs/>
        </w:rPr>
        <w:t>ซึ่ง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มีระยะเวลาตามสัญญา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3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โดยสามารถต่อสัญญาได้คราวละไม่เกิน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3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5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ครั้ง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และครั้งสุดท้าย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คราวละ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ครั้</w:t>
      </w:r>
      <w:r w:rsidR="00A03CD3">
        <w:rPr>
          <w:rFonts w:ascii="Angsana New" w:hAnsi="Angsana New" w:cs="Angsana New" w:hint="cs"/>
          <w:sz w:val="28"/>
          <w:szCs w:val="28"/>
          <w:cs/>
        </w:rPr>
        <w:t>ง</w:t>
      </w:r>
      <w:r w:rsidR="00692E1E">
        <w:rPr>
          <w:rFonts w:ascii="Angsana New" w:hAnsi="Angsana New" w:cs="Angsana New"/>
          <w:sz w:val="28"/>
          <w:szCs w:val="28"/>
        </w:rPr>
        <w:t xml:space="preserve"> </w:t>
      </w:r>
      <w:r w:rsidR="00692E1E"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</w:t>
      </w:r>
      <w:r w:rsidR="00692E1E">
        <w:rPr>
          <w:rFonts w:ascii="Angsana New" w:hAnsi="Angsana New" w:cs="Angsana New" w:hint="cs"/>
          <w:sz w:val="28"/>
          <w:szCs w:val="28"/>
          <w:cs/>
        </w:rPr>
        <w:t>า</w:t>
      </w:r>
    </w:p>
    <w:p w14:paraId="76074141" w14:textId="77777777" w:rsidR="00E054A3" w:rsidRDefault="00E054A3" w:rsidP="0069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13C9D76" w14:textId="65242456" w:rsidR="00A746DB" w:rsidRPr="003F11B5" w:rsidRDefault="00A746DB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สัญญาให้เช่าอาคารและเครื่องจักร</w:t>
      </w:r>
      <w:r w:rsidRPr="00C05013">
        <w:rPr>
          <w:rFonts w:ascii="Angsana New" w:hAnsi="Angsana New" w:cs="Angsana New"/>
          <w:sz w:val="20"/>
          <w:szCs w:val="20"/>
        </w:rPr>
        <w:t> </w:t>
      </w:r>
    </w:p>
    <w:p w14:paraId="7D718DBB" w14:textId="49C2E796" w:rsidR="00A746DB" w:rsidRPr="00C05013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บริษัทให้เช่าอาคารและเครื่องจักรแก่บริษัทย่อย สัญญาดังกล่าวมีระยะเวลา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- </w:t>
      </w:r>
      <w:r w:rsidR="00C42DDF" w:rsidRPr="00C42DDF">
        <w:rPr>
          <w:rFonts w:ascii="Angsana New" w:hAnsi="Angsana New" w:cs="Angsana New"/>
          <w:sz w:val="28"/>
          <w:szCs w:val="28"/>
        </w:rPr>
        <w:t>2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ปี สิ้นสุดภายในเดือนธันวาคม </w:t>
      </w:r>
      <w:r w:rsidR="00C42DDF" w:rsidRPr="00C42DDF">
        <w:rPr>
          <w:rFonts w:ascii="Angsana New" w:hAnsi="Angsana New" w:cs="Angsana New"/>
          <w:sz w:val="28"/>
          <w:szCs w:val="28"/>
        </w:rPr>
        <w:t>2567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าและจะมีการทบทวนค่าเช่าเป็นประจำทุกปี</w:t>
      </w:r>
    </w:p>
    <w:p w14:paraId="08574549" w14:textId="055291D8" w:rsidR="00C50608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A03CD3">
        <w:rPr>
          <w:rFonts w:ascii="Angsana New" w:hAnsi="Angsana New" w:cs="Angsana New"/>
          <w:sz w:val="28"/>
          <w:szCs w:val="28"/>
        </w:rPr>
        <w:t> </w:t>
      </w:r>
    </w:p>
    <w:p w14:paraId="689FC142" w14:textId="0EB81C86" w:rsidR="00A746DB" w:rsidRPr="003F11B5" w:rsidRDefault="00A746DB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สัญญาจ้างบริหารจัดการส่วนงานสนับสนุนด้านการเงินและการบัญชี</w:t>
      </w:r>
      <w:r w:rsidRPr="00C05013">
        <w:rPr>
          <w:rFonts w:ascii="Angsana New" w:hAnsi="Angsana New" w:cs="Angsana New"/>
          <w:sz w:val="20"/>
          <w:szCs w:val="20"/>
        </w:rPr>
        <w:t> </w:t>
      </w:r>
    </w:p>
    <w:p w14:paraId="0992DD44" w14:textId="5ADFE9BC" w:rsidR="004A0CAE" w:rsidRPr="00C05013" w:rsidRDefault="00A746DB" w:rsidP="00E2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บริษัทได้ทำสัญญา</w:t>
      </w:r>
      <w:r w:rsidRPr="005C7EAB">
        <w:rPr>
          <w:rFonts w:ascii="Angsana New" w:hAnsi="Angsana New" w:cs="Angsana New"/>
          <w:sz w:val="28"/>
          <w:szCs w:val="28"/>
          <w:cs/>
        </w:rPr>
        <w:t xml:space="preserve">ว่าจ้างบริษัทย่อยแห่งหนึ่งให้บริหารจัดการส่วนงานสนับสนุนด้านการเงินและการบัญชี สัญญาดังกล่าวมีระยะเวลา 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Pr="005C7EAB">
        <w:rPr>
          <w:rFonts w:ascii="Angsana New" w:hAnsi="Angsana New" w:cs="Angsana New"/>
          <w:sz w:val="28"/>
          <w:szCs w:val="28"/>
        </w:rPr>
        <w:t xml:space="preserve"> </w:t>
      </w:r>
      <w:r w:rsidRPr="005C7EAB">
        <w:rPr>
          <w:rFonts w:ascii="Angsana New" w:hAnsi="Angsana New" w:cs="Angsana New"/>
          <w:sz w:val="28"/>
          <w:szCs w:val="28"/>
          <w:cs/>
        </w:rPr>
        <w:t>ปี สิ้นสุดวันที่</w:t>
      </w:r>
      <w:r w:rsidRPr="005C7EAB">
        <w:rPr>
          <w:rFonts w:ascii="Angsana New" w:hAnsi="Angsana New" w:cs="Angsana New"/>
          <w:sz w:val="28"/>
          <w:szCs w:val="28"/>
        </w:rPr>
        <w:t> </w:t>
      </w:r>
      <w:r w:rsidR="00C42DDF" w:rsidRPr="00C42DDF">
        <w:rPr>
          <w:rFonts w:ascii="Angsana New" w:hAnsi="Angsana New" w:cs="Angsana New"/>
          <w:sz w:val="28"/>
          <w:szCs w:val="28"/>
        </w:rPr>
        <w:t>31</w:t>
      </w:r>
      <w:r w:rsidRPr="005C7EAB">
        <w:rPr>
          <w:rFonts w:ascii="Angsana New" w:hAnsi="Angsana New" w:cs="Angsana New"/>
          <w:sz w:val="28"/>
          <w:szCs w:val="28"/>
        </w:rPr>
        <w:t xml:space="preserve"> </w:t>
      </w:r>
      <w:r w:rsidRPr="005C7EAB">
        <w:rPr>
          <w:rFonts w:ascii="Angsana New" w:hAnsi="Angsana New" w:cs="Angsana New"/>
          <w:sz w:val="28"/>
          <w:szCs w:val="28"/>
          <w:cs/>
        </w:rPr>
        <w:t>ธันวาคม</w:t>
      </w:r>
      <w:r w:rsidRPr="005C7EAB">
        <w:rPr>
          <w:rFonts w:ascii="Angsana New" w:hAnsi="Angsana New" w:cs="Angsana New"/>
          <w:sz w:val="28"/>
          <w:szCs w:val="28"/>
        </w:rPr>
        <w:t> </w:t>
      </w:r>
      <w:r w:rsidR="00C42DDF" w:rsidRPr="00C42DDF">
        <w:rPr>
          <w:rFonts w:ascii="Angsana New" w:hAnsi="Angsana New" w:cs="Angsana New"/>
          <w:sz w:val="28"/>
          <w:szCs w:val="28"/>
        </w:rPr>
        <w:t>256</w:t>
      </w:r>
      <w:r w:rsidR="00C42DDF" w:rsidRPr="00C42DDF">
        <w:rPr>
          <w:rFonts w:ascii="Angsana New" w:hAnsi="Angsana New" w:cs="Angsana New" w:hint="cs"/>
          <w:sz w:val="28"/>
          <w:szCs w:val="28"/>
        </w:rPr>
        <w:t>7</w:t>
      </w:r>
      <w:r w:rsidRPr="005C7EAB">
        <w:rPr>
          <w:rFonts w:ascii="Angsana New" w:hAnsi="Angsana New" w:cs="Angsana New"/>
          <w:sz w:val="28"/>
          <w:szCs w:val="28"/>
        </w:rPr>
        <w:t xml:space="preserve"> </w:t>
      </w:r>
      <w:r w:rsidRPr="005C7EAB">
        <w:rPr>
          <w:rFonts w:ascii="Angsana New" w:hAnsi="Angsana New" w:cs="Angsana New"/>
          <w:sz w:val="28"/>
          <w:szCs w:val="28"/>
          <w:cs/>
        </w:rPr>
        <w:t>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34C6B543" w14:textId="77777777" w:rsidR="0005550E" w:rsidRPr="00A03CD3" w:rsidRDefault="0005550E" w:rsidP="00A03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4017DFE" w14:textId="156A0983" w:rsidR="00804175" w:rsidRPr="00C05013" w:rsidRDefault="00FE0D99" w:rsidP="004A0D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</w:t>
      </w:r>
      <w:r w:rsidR="000C66FC" w:rsidRPr="00C0501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804175"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>อาคารและอุปกรณ์</w:t>
      </w:r>
    </w:p>
    <w:p w14:paraId="08263980" w14:textId="57786170" w:rsidR="00F85628" w:rsidRPr="00A03CD3" w:rsidRDefault="00F85628" w:rsidP="00121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80"/>
        <w:gridCol w:w="1350"/>
      </w:tblGrid>
      <w:tr w:rsidR="00C50608" w:rsidRPr="00EE776F" w14:paraId="642ABC49" w14:textId="77777777" w:rsidTr="00F53A6B">
        <w:trPr>
          <w:cantSplit/>
          <w:tblHeader/>
        </w:trPr>
        <w:tc>
          <w:tcPr>
            <w:tcW w:w="6210" w:type="dxa"/>
            <w:vAlign w:val="bottom"/>
          </w:tcPr>
          <w:p w14:paraId="7E83695C" w14:textId="41517626" w:rsidR="00C50608" w:rsidRPr="00124623" w:rsidRDefault="00C50608" w:rsidP="00C506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24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1514E" w:rsidRPr="001246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24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124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A1514E" w:rsidRPr="001246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Pr="00124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124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645AD6E" w14:textId="588CBFA5" w:rsidR="00C50608" w:rsidRPr="00124623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46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1246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A1B244F" w14:textId="77777777" w:rsidR="00C50608" w:rsidRPr="00124623" w:rsidRDefault="00C50608" w:rsidP="00C5060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D4DEC" w14:textId="77777777" w:rsidR="00C50608" w:rsidRPr="00124623" w:rsidRDefault="00C50608" w:rsidP="00C506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2462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7E4CD23F" w14:textId="55C3EDF5" w:rsidR="00C50608" w:rsidRPr="00124623" w:rsidRDefault="00C50608" w:rsidP="00C5060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2462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D7AE4" w:rsidRPr="00981FA1" w14:paraId="7F06A466" w14:textId="77777777" w:rsidTr="00F53A6B">
        <w:trPr>
          <w:cantSplit/>
        </w:trPr>
        <w:tc>
          <w:tcPr>
            <w:tcW w:w="6210" w:type="dxa"/>
          </w:tcPr>
          <w:p w14:paraId="64DBEE34" w14:textId="77777777" w:rsidR="005D7AE4" w:rsidRPr="00124623" w:rsidRDefault="005D7AE4" w:rsidP="00DF10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41734ABA" w14:textId="38B08A12" w:rsidR="005D7AE4" w:rsidRPr="00124623" w:rsidRDefault="005D7AE4" w:rsidP="00121F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246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7AE4" w:rsidRPr="00981FA1" w14:paraId="5E764CAD" w14:textId="77777777" w:rsidTr="00F53A6B">
        <w:trPr>
          <w:cantSplit/>
        </w:trPr>
        <w:tc>
          <w:tcPr>
            <w:tcW w:w="6210" w:type="dxa"/>
          </w:tcPr>
          <w:p w14:paraId="2B097E6C" w14:textId="249020B0" w:rsidR="005D7AE4" w:rsidRPr="00124623" w:rsidRDefault="005D7AE4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4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- </w:t>
            </w:r>
            <w:r w:rsidRPr="0012462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177E75CC" w14:textId="7C5418E1" w:rsidR="005D7AE4" w:rsidRPr="00124623" w:rsidRDefault="00967FA3" w:rsidP="007532A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62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154</w:t>
            </w:r>
            <w:r w:rsidRPr="00124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,554</w:t>
            </w:r>
          </w:p>
        </w:tc>
        <w:tc>
          <w:tcPr>
            <w:tcW w:w="180" w:type="dxa"/>
          </w:tcPr>
          <w:p w14:paraId="6979DF3C" w14:textId="77777777" w:rsidR="005D7AE4" w:rsidRPr="00124623" w:rsidRDefault="005D7AE4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75EF9F" w14:textId="20DA847C" w:rsidR="005D7AE4" w:rsidRPr="00124623" w:rsidRDefault="00967FA3" w:rsidP="00AB2C2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6,657</w:t>
            </w:r>
          </w:p>
        </w:tc>
      </w:tr>
      <w:tr w:rsidR="00967FA3" w:rsidRPr="00981FA1" w14:paraId="6435627E" w14:textId="77777777" w:rsidTr="00F53A6B">
        <w:trPr>
          <w:cantSplit/>
        </w:trPr>
        <w:tc>
          <w:tcPr>
            <w:tcW w:w="6210" w:type="dxa"/>
          </w:tcPr>
          <w:p w14:paraId="27D27B68" w14:textId="18F508FD" w:rsidR="00967FA3" w:rsidRPr="00124623" w:rsidRDefault="00967FA3" w:rsidP="00967F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462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0D50332" w14:textId="3884C81D" w:rsidR="00967FA3" w:rsidRPr="00124623" w:rsidRDefault="00967FA3" w:rsidP="00967FA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(629)</w:t>
            </w:r>
          </w:p>
        </w:tc>
        <w:tc>
          <w:tcPr>
            <w:tcW w:w="180" w:type="dxa"/>
          </w:tcPr>
          <w:p w14:paraId="16E87AC5" w14:textId="77777777" w:rsidR="00967FA3" w:rsidRPr="00124623" w:rsidRDefault="00967FA3" w:rsidP="00967F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BA96BA" w14:textId="5F738CD8" w:rsidR="00967FA3" w:rsidRPr="00124623" w:rsidRDefault="00967FA3" w:rsidP="00967FA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(613)</w:t>
            </w:r>
          </w:p>
        </w:tc>
      </w:tr>
      <w:tr w:rsidR="00967FA3" w:rsidRPr="00981FA1" w14:paraId="3F34390E" w14:textId="77777777" w:rsidTr="00F53A6B">
        <w:trPr>
          <w:cantSplit/>
        </w:trPr>
        <w:tc>
          <w:tcPr>
            <w:tcW w:w="6210" w:type="dxa"/>
          </w:tcPr>
          <w:p w14:paraId="5A423F01" w14:textId="4D558E78" w:rsidR="00967FA3" w:rsidRPr="00124623" w:rsidRDefault="00967FA3" w:rsidP="00967F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46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ตัดจำหน่ายสินทรัพย์ </w:t>
            </w:r>
            <w:r w:rsidRPr="001246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2462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3A77F9E8" w14:textId="62D34551" w:rsidR="00967FA3" w:rsidRPr="00124623" w:rsidRDefault="00967FA3" w:rsidP="00967FA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(69)</w:t>
            </w:r>
          </w:p>
        </w:tc>
        <w:tc>
          <w:tcPr>
            <w:tcW w:w="180" w:type="dxa"/>
          </w:tcPr>
          <w:p w14:paraId="27BB0C61" w14:textId="77777777" w:rsidR="00967FA3" w:rsidRPr="00124623" w:rsidRDefault="00967FA3" w:rsidP="00967F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D6A993" w14:textId="5E17195A" w:rsidR="00967FA3" w:rsidRPr="00124623" w:rsidRDefault="00967FA3" w:rsidP="009B780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231DE81" w14:textId="06F2D5C9" w:rsidR="000447AA" w:rsidRDefault="000447AA" w:rsidP="00E90A2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>
        <w:rPr>
          <w:rFonts w:ascii="Angsana New" w:hAnsi="Angsana New" w:cs="Angsana New"/>
          <w:sz w:val="28"/>
          <w:szCs w:val="28"/>
          <w:u w:val="none"/>
          <w:cs/>
          <w:lang w:val="th-TH"/>
        </w:rPr>
        <w:br w:type="page"/>
      </w:r>
    </w:p>
    <w:p w14:paraId="5E8D795A" w14:textId="283346DA" w:rsidR="00FB1A47" w:rsidRDefault="00FB1A47" w:rsidP="00CA33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0501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ท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ุนเรือนหุ้น</w:t>
      </w:r>
    </w:p>
    <w:p w14:paraId="7C9EAA4D" w14:textId="6DF85517" w:rsidR="00FB1A47" w:rsidRPr="00A03CD3" w:rsidRDefault="00FB1A47" w:rsidP="00A03CD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299"/>
        <w:gridCol w:w="865"/>
        <w:gridCol w:w="276"/>
        <w:gridCol w:w="1002"/>
        <w:gridCol w:w="236"/>
        <w:gridCol w:w="1001"/>
        <w:gridCol w:w="234"/>
        <w:gridCol w:w="1014"/>
        <w:gridCol w:w="265"/>
        <w:gridCol w:w="965"/>
      </w:tblGrid>
      <w:tr w:rsidR="00FB1A47" w:rsidRPr="00981FA1" w14:paraId="7D5F99CB" w14:textId="77777777" w:rsidTr="005674E7">
        <w:trPr>
          <w:tblHeader/>
        </w:trPr>
        <w:tc>
          <w:tcPr>
            <w:tcW w:w="3299" w:type="dxa"/>
          </w:tcPr>
          <w:p w14:paraId="5A55E2A7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5" w:type="dxa"/>
          </w:tcPr>
          <w:p w14:paraId="2BE507C5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931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6" w:type="dxa"/>
          </w:tcPr>
          <w:p w14:paraId="0C67E803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</w:tcPr>
          <w:p w14:paraId="093C6D98" w14:textId="136449C3" w:rsidR="00FB1A47" w:rsidRPr="00593166" w:rsidRDefault="00C42DDF" w:rsidP="005674E7">
            <w:pPr>
              <w:pStyle w:val="30"/>
              <w:tabs>
                <w:tab w:val="clear" w:pos="360"/>
                <w:tab w:val="clear" w:pos="720"/>
              </w:tabs>
              <w:ind w:left="-72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4" w:type="dxa"/>
          </w:tcPr>
          <w:p w14:paraId="6E452407" w14:textId="77777777" w:rsidR="00FB1A47" w:rsidRPr="00593166" w:rsidRDefault="00FB1A47" w:rsidP="005674E7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</w:tcPr>
          <w:p w14:paraId="6D840924" w14:textId="7D8BF0E0" w:rsidR="00FB1A47" w:rsidRPr="00593166" w:rsidRDefault="00C42DDF" w:rsidP="005674E7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2566</w:t>
            </w:r>
          </w:p>
        </w:tc>
      </w:tr>
      <w:tr w:rsidR="00FB1A47" w:rsidRPr="00981FA1" w14:paraId="50038B70" w14:textId="77777777" w:rsidTr="005674E7">
        <w:trPr>
          <w:tblHeader/>
        </w:trPr>
        <w:tc>
          <w:tcPr>
            <w:tcW w:w="3299" w:type="dxa"/>
          </w:tcPr>
          <w:p w14:paraId="579BFA5B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5" w:type="dxa"/>
          </w:tcPr>
          <w:p w14:paraId="15E04768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931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6" w:type="dxa"/>
          </w:tcPr>
          <w:p w14:paraId="58202C28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54AF064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F521D2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051F2193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931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1657C54B" w14:textId="77777777" w:rsidR="00FB1A47" w:rsidRPr="00593166" w:rsidRDefault="00FB1A47" w:rsidP="005674E7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40388D43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549013F6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365AAF4A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931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FB1A47" w:rsidRPr="00981FA1" w14:paraId="273BC5A4" w14:textId="77777777" w:rsidTr="005674E7">
        <w:trPr>
          <w:tblHeader/>
        </w:trPr>
        <w:tc>
          <w:tcPr>
            <w:tcW w:w="3299" w:type="dxa"/>
          </w:tcPr>
          <w:p w14:paraId="3309348F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5" w:type="dxa"/>
          </w:tcPr>
          <w:p w14:paraId="033228DF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931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6" w:type="dxa"/>
          </w:tcPr>
          <w:p w14:paraId="36569B19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17" w:type="dxa"/>
            <w:gridSpan w:val="7"/>
          </w:tcPr>
          <w:p w14:paraId="3388EEBE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931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59316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5931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59316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5931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B1A47" w:rsidRPr="00981FA1" w14:paraId="47FBB693" w14:textId="77777777" w:rsidTr="005674E7">
        <w:tc>
          <w:tcPr>
            <w:tcW w:w="3299" w:type="dxa"/>
          </w:tcPr>
          <w:p w14:paraId="3B19FD85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65" w:type="dxa"/>
          </w:tcPr>
          <w:p w14:paraId="6F1FA218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</w:tcPr>
          <w:p w14:paraId="2B9A5733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5B100955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142D880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C785913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3FFE1F0B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12F9CD7A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44C8B0E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577F415F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</w:tr>
      <w:tr w:rsidR="00FB1A47" w:rsidRPr="00981FA1" w14:paraId="79ED962D" w14:textId="77777777" w:rsidTr="005674E7">
        <w:tc>
          <w:tcPr>
            <w:tcW w:w="3299" w:type="dxa"/>
          </w:tcPr>
          <w:p w14:paraId="1E97EFCF" w14:textId="4364D0AA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42DDF" w:rsidRPr="00593166">
              <w:rPr>
                <w:rFonts w:asciiTheme="majorBidi" w:hAnsiTheme="majorBidi"/>
                <w:sz w:val="28"/>
                <w:szCs w:val="28"/>
              </w:rPr>
              <w:t>1</w:t>
            </w:r>
            <w:r w:rsidRPr="00593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65" w:type="dxa"/>
          </w:tcPr>
          <w:p w14:paraId="45D799D6" w14:textId="77777777" w:rsidR="00FB1A47" w:rsidRPr="00593166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B358513" w14:textId="77777777" w:rsidR="00FB1A47" w:rsidRPr="00593166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F3F1E0A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3705474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764B26B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7D1D8943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7127B9BC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C0D5ECE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47FAC1E7" w14:textId="77777777" w:rsidR="00FB1A47" w:rsidRPr="00593166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1FA1" w:rsidRPr="00981FA1" w14:paraId="31620643" w14:textId="77777777" w:rsidTr="005674E7">
        <w:tc>
          <w:tcPr>
            <w:tcW w:w="3299" w:type="dxa"/>
          </w:tcPr>
          <w:p w14:paraId="2AA745B1" w14:textId="77777777" w:rsidR="00981FA1" w:rsidRPr="00593166" w:rsidRDefault="00981FA1" w:rsidP="00981FA1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6E296F30" w14:textId="2E9DC754" w:rsidR="00981FA1" w:rsidRPr="00593166" w:rsidRDefault="00981FA1" w:rsidP="0098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</w:tcPr>
          <w:p w14:paraId="469B871D" w14:textId="77777777" w:rsidR="00981FA1" w:rsidRPr="00593166" w:rsidRDefault="00981FA1" w:rsidP="0098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79B34FB" w14:textId="4D03829A" w:rsidR="00981FA1" w:rsidRPr="00593166" w:rsidRDefault="00981FA1" w:rsidP="00981FA1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84C6C07" w14:textId="77777777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26D9497F" w14:textId="1AB63BDE" w:rsidR="00981FA1" w:rsidRPr="00593166" w:rsidRDefault="00981FA1" w:rsidP="00981FA1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78E557D6" w14:textId="77777777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1167B09F" w14:textId="1B631C68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1,873</w:t>
            </w:r>
          </w:p>
        </w:tc>
        <w:tc>
          <w:tcPr>
            <w:tcW w:w="265" w:type="dxa"/>
          </w:tcPr>
          <w:p w14:paraId="51EF6B40" w14:textId="77777777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68F24586" w14:textId="27DDCCE8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187,299</w:t>
            </w:r>
          </w:p>
        </w:tc>
      </w:tr>
      <w:tr w:rsidR="00981FA1" w:rsidRPr="00981FA1" w14:paraId="370EE88C" w14:textId="77777777" w:rsidTr="005674E7">
        <w:tc>
          <w:tcPr>
            <w:tcW w:w="3299" w:type="dxa"/>
          </w:tcPr>
          <w:p w14:paraId="1897175A" w14:textId="77777777" w:rsidR="00981FA1" w:rsidRPr="00593166" w:rsidRDefault="00981FA1" w:rsidP="00981FA1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77679775" w14:textId="6066EF90" w:rsidR="00981FA1" w:rsidRPr="00593166" w:rsidRDefault="00981FA1" w:rsidP="0098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0.75</w:t>
            </w:r>
          </w:p>
        </w:tc>
        <w:tc>
          <w:tcPr>
            <w:tcW w:w="276" w:type="dxa"/>
          </w:tcPr>
          <w:p w14:paraId="5C2A5372" w14:textId="77777777" w:rsidR="00981FA1" w:rsidRPr="00593166" w:rsidRDefault="00981FA1" w:rsidP="0098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ED024A3" w14:textId="5C237908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36" w:type="dxa"/>
          </w:tcPr>
          <w:p w14:paraId="721A7474" w14:textId="77777777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7BF26DEA" w14:textId="57E70963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300,003</w:t>
            </w:r>
          </w:p>
        </w:tc>
        <w:tc>
          <w:tcPr>
            <w:tcW w:w="234" w:type="dxa"/>
          </w:tcPr>
          <w:p w14:paraId="1E6F99E1" w14:textId="77777777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3A6F078F" w14:textId="77777777" w:rsidR="00981FA1" w:rsidRPr="00593166" w:rsidRDefault="00981FA1" w:rsidP="00981FA1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5081C2FA" w14:textId="77777777" w:rsidR="00981FA1" w:rsidRPr="00593166" w:rsidRDefault="00981FA1" w:rsidP="00981F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1D21DC58" w14:textId="77777777" w:rsidR="00981FA1" w:rsidRPr="00593166" w:rsidRDefault="00981FA1" w:rsidP="00981FA1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8F57BF" w:rsidRPr="00981FA1" w14:paraId="50424E1D" w14:textId="77777777" w:rsidTr="005674E7">
        <w:tc>
          <w:tcPr>
            <w:tcW w:w="3299" w:type="dxa"/>
          </w:tcPr>
          <w:p w14:paraId="51FC0EC3" w14:textId="4B0C6E65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Pr="005931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865" w:type="dxa"/>
          </w:tcPr>
          <w:p w14:paraId="4DCF28C1" w14:textId="4332E61B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</w:tcPr>
          <w:p w14:paraId="1F5B4CC1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0C9C5D63" w14:textId="18B187CF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5B74733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3335E1F" w14:textId="6DB3D4FB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24AEA900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5B962164" w14:textId="49B075AE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65" w:type="dxa"/>
          </w:tcPr>
          <w:p w14:paraId="298BE29B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76810FA6" w14:textId="2D33C70E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59,131</w:t>
            </w:r>
          </w:p>
        </w:tc>
      </w:tr>
      <w:tr w:rsidR="008F57BF" w:rsidRPr="00981FA1" w14:paraId="4551E574" w14:textId="77777777" w:rsidTr="005674E7">
        <w:tc>
          <w:tcPr>
            <w:tcW w:w="3299" w:type="dxa"/>
          </w:tcPr>
          <w:p w14:paraId="1ABB7D4A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25C22FB0" w14:textId="554448F3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</w:tcPr>
          <w:p w14:paraId="25AC486F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D638777" w14:textId="26FE97A6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50C276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0B4107BB" w14:textId="100C7587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58D242C2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155804AA" w14:textId="5707E37F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464</w:t>
            </w: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</w:tcPr>
          <w:p w14:paraId="6CB7AEB8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5DB6B530" w14:textId="77777777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57BF" w:rsidRPr="00981FA1" w14:paraId="55805D9F" w14:textId="77777777" w:rsidTr="005674E7">
        <w:tc>
          <w:tcPr>
            <w:tcW w:w="3299" w:type="dxa"/>
          </w:tcPr>
          <w:p w14:paraId="71DC6602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2F4256E2" w14:textId="157A8C55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0.75</w:t>
            </w:r>
          </w:p>
        </w:tc>
        <w:tc>
          <w:tcPr>
            <w:tcW w:w="276" w:type="dxa"/>
          </w:tcPr>
          <w:p w14:paraId="1F0BF532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28CA3185" w14:textId="490574B0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DA7130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2A352F48" w14:textId="715A6A10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5563A5E9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6AE0C3CB" w14:textId="0B8EF3DD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328,574</w:t>
            </w:r>
          </w:p>
        </w:tc>
        <w:tc>
          <w:tcPr>
            <w:tcW w:w="265" w:type="dxa"/>
          </w:tcPr>
          <w:p w14:paraId="4BC42F04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404C986D" w14:textId="77777777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57BF" w:rsidRPr="00981FA1" w14:paraId="5742E839" w14:textId="77777777" w:rsidTr="005674E7">
        <w:tc>
          <w:tcPr>
            <w:tcW w:w="3299" w:type="dxa"/>
          </w:tcPr>
          <w:p w14:paraId="3894764D" w14:textId="1306C486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Pr="005931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865" w:type="dxa"/>
          </w:tcPr>
          <w:p w14:paraId="328B4423" w14:textId="3BC37DEE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0.75</w:t>
            </w:r>
          </w:p>
        </w:tc>
        <w:tc>
          <w:tcPr>
            <w:tcW w:w="276" w:type="dxa"/>
          </w:tcPr>
          <w:p w14:paraId="23C1B63A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9789BCC" w14:textId="34A3D7C2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2FDBAF4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5AF9CDF3" w14:textId="0C98EF58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3C5EBCAB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1978D15A" w14:textId="333307D8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71,43</w:t>
            </w: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65" w:type="dxa"/>
          </w:tcPr>
          <w:p w14:paraId="4B042C62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7A277866" w14:textId="455A0A2E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53,573</w:t>
            </w:r>
          </w:p>
        </w:tc>
      </w:tr>
      <w:tr w:rsidR="008F57BF" w:rsidRPr="00981FA1" w14:paraId="1A6CA123" w14:textId="77777777" w:rsidTr="005674E7">
        <w:tc>
          <w:tcPr>
            <w:tcW w:w="3299" w:type="dxa"/>
          </w:tcPr>
          <w:p w14:paraId="3CD3C69F" w14:textId="6A024E83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931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593166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65" w:type="dxa"/>
          </w:tcPr>
          <w:p w14:paraId="23779B87" w14:textId="77777777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E9654BF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83E00E6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54567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E34760E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1DA1D7D2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64E159DF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4419DE6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4534AE2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57BF" w:rsidRPr="00981FA1" w14:paraId="79A364A3" w14:textId="77777777" w:rsidTr="005674E7">
        <w:tc>
          <w:tcPr>
            <w:tcW w:w="3299" w:type="dxa"/>
          </w:tcPr>
          <w:p w14:paraId="546E77CE" w14:textId="77777777" w:rsidR="008F57BF" w:rsidRPr="00593166" w:rsidRDefault="008F57BF" w:rsidP="008F57BF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2CF70D9A" w14:textId="3FF81107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0.75</w:t>
            </w:r>
          </w:p>
        </w:tc>
        <w:tc>
          <w:tcPr>
            <w:tcW w:w="276" w:type="dxa"/>
          </w:tcPr>
          <w:p w14:paraId="1CD198C6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2FDEB6E0" w14:textId="6222A97B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36" w:type="dxa"/>
          </w:tcPr>
          <w:p w14:paraId="0E1A8C24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2B7EEF9C" w14:textId="66CCBB75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300,003</w:t>
            </w:r>
          </w:p>
        </w:tc>
        <w:tc>
          <w:tcPr>
            <w:tcW w:w="234" w:type="dxa"/>
          </w:tcPr>
          <w:p w14:paraId="3FBB05CB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04DA1996" w14:textId="662A4B75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400</w:t>
            </w: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316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265" w:type="dxa"/>
          </w:tcPr>
          <w:p w14:paraId="3E1444FE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14:paraId="2AA79247" w14:textId="3775A36B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316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003</w:t>
            </w:r>
          </w:p>
        </w:tc>
      </w:tr>
      <w:tr w:rsidR="008F57BF" w:rsidRPr="00981FA1" w14:paraId="1B9CA97C" w14:textId="77777777" w:rsidTr="005674E7">
        <w:tc>
          <w:tcPr>
            <w:tcW w:w="3299" w:type="dxa"/>
          </w:tcPr>
          <w:p w14:paraId="0C58BFEC" w14:textId="72A194EE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5" w:type="dxa"/>
          </w:tcPr>
          <w:p w14:paraId="43C77A34" w14:textId="77777777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6A802F1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0685C087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37C0E0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79EF364D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69031B83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37434E07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C15296D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42E30DFE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57BF" w:rsidRPr="00981FA1" w14:paraId="29A06439" w14:textId="77777777" w:rsidTr="005674E7">
        <w:tc>
          <w:tcPr>
            <w:tcW w:w="3299" w:type="dxa"/>
          </w:tcPr>
          <w:p w14:paraId="78387AE7" w14:textId="3792BE20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65" w:type="dxa"/>
          </w:tcPr>
          <w:p w14:paraId="29CFD599" w14:textId="77777777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254214CB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73246AC9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721A651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0F650A9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44813810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2C50A165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C4C6287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096CAFC9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57BF" w:rsidRPr="00981FA1" w14:paraId="1764FA47" w14:textId="77777777" w:rsidTr="005674E7">
        <w:tc>
          <w:tcPr>
            <w:tcW w:w="3299" w:type="dxa"/>
          </w:tcPr>
          <w:p w14:paraId="73845298" w14:textId="6D639F04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93166">
              <w:rPr>
                <w:rFonts w:asciiTheme="majorBidi" w:hAnsiTheme="majorBidi"/>
                <w:sz w:val="28"/>
                <w:szCs w:val="28"/>
              </w:rPr>
              <w:t>1</w:t>
            </w:r>
            <w:r w:rsidRPr="00593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65" w:type="dxa"/>
            <w:shd w:val="clear" w:color="auto" w:fill="auto"/>
          </w:tcPr>
          <w:p w14:paraId="3661806A" w14:textId="77777777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  <w:shd w:val="clear" w:color="auto" w:fill="auto"/>
          </w:tcPr>
          <w:p w14:paraId="55882B43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3F0917D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0A54AF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6A5F831B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D359239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3B3798BB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5EEB19DE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C4C54FA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57BF" w:rsidRPr="00981FA1" w14:paraId="6148ACD5" w14:textId="77777777" w:rsidTr="005674E7">
        <w:tc>
          <w:tcPr>
            <w:tcW w:w="3299" w:type="dxa"/>
          </w:tcPr>
          <w:p w14:paraId="17E22839" w14:textId="77777777" w:rsidR="008F57BF" w:rsidRPr="00593166" w:rsidRDefault="008F57BF" w:rsidP="008F57BF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5A2DCF8C" w14:textId="04C92663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2A801A95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F888F1D" w14:textId="50A4AFF8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6FBDE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2C592D32" w14:textId="58FFA5EB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74279DD2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2EDE6625" w14:textId="34A35E0B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1,873</w:t>
            </w:r>
          </w:p>
        </w:tc>
        <w:tc>
          <w:tcPr>
            <w:tcW w:w="265" w:type="dxa"/>
            <w:shd w:val="clear" w:color="auto" w:fill="auto"/>
          </w:tcPr>
          <w:p w14:paraId="25015FCD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40C50474" w14:textId="6F7391D6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187,299</w:t>
            </w:r>
          </w:p>
        </w:tc>
      </w:tr>
      <w:tr w:rsidR="008F57BF" w:rsidRPr="00981FA1" w14:paraId="1F03BBDE" w14:textId="77777777" w:rsidTr="005674E7">
        <w:tc>
          <w:tcPr>
            <w:tcW w:w="3299" w:type="dxa"/>
          </w:tcPr>
          <w:p w14:paraId="59475AD6" w14:textId="4466EC12" w:rsidR="008F57BF" w:rsidRPr="00593166" w:rsidRDefault="008F57BF" w:rsidP="008F57BF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2174B0B1" w14:textId="44A838E4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0.75</w:t>
            </w:r>
          </w:p>
        </w:tc>
        <w:tc>
          <w:tcPr>
            <w:tcW w:w="276" w:type="dxa"/>
            <w:shd w:val="clear" w:color="auto" w:fill="auto"/>
          </w:tcPr>
          <w:p w14:paraId="14AB2DD3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609C1FC" w14:textId="628D06A1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328,57</w:t>
            </w: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F639B37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6B466F6F" w14:textId="57443BA8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246,430</w:t>
            </w:r>
          </w:p>
        </w:tc>
        <w:tc>
          <w:tcPr>
            <w:tcW w:w="234" w:type="dxa"/>
            <w:shd w:val="clear" w:color="auto" w:fill="auto"/>
          </w:tcPr>
          <w:p w14:paraId="082DE918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6453E342" w14:textId="7484AF24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14234E5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63F3E777" w14:textId="213FDCDC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57BF" w:rsidRPr="00981FA1" w14:paraId="20B58B9E" w14:textId="77777777" w:rsidTr="005674E7">
        <w:tc>
          <w:tcPr>
            <w:tcW w:w="3299" w:type="dxa"/>
          </w:tcPr>
          <w:p w14:paraId="3CF68E9C" w14:textId="496F8080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Pr="005931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865" w:type="dxa"/>
            <w:shd w:val="clear" w:color="auto" w:fill="auto"/>
          </w:tcPr>
          <w:p w14:paraId="59C9D1B5" w14:textId="147156BB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2E7F0132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95D98FB" w14:textId="29B7FF44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C2A966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24E9B48E" w14:textId="12C898A4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4C060DC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5350B761" w14:textId="2942B0BE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65" w:type="dxa"/>
            <w:shd w:val="clear" w:color="auto" w:fill="auto"/>
          </w:tcPr>
          <w:p w14:paraId="5A97EDD0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118B1BC8" w14:textId="07B542FE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59,131</w:t>
            </w:r>
          </w:p>
        </w:tc>
      </w:tr>
      <w:tr w:rsidR="008F57BF" w:rsidRPr="00981FA1" w14:paraId="6A90CCDC" w14:textId="77777777" w:rsidTr="005674E7">
        <w:tc>
          <w:tcPr>
            <w:tcW w:w="3299" w:type="dxa"/>
          </w:tcPr>
          <w:p w14:paraId="6FB9FC92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  <w:shd w:val="clear" w:color="auto" w:fill="auto"/>
          </w:tcPr>
          <w:p w14:paraId="4D1B5484" w14:textId="05B16E2E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2C861FF3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0847882" w14:textId="34948340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0FD4C9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2B6320C0" w14:textId="407C0684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4EC37A6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451FA33C" w14:textId="2AFEE5A5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464</w:t>
            </w: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9C61D05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0543C0E" w14:textId="77777777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57BF" w:rsidRPr="00981FA1" w14:paraId="6AE870E6" w14:textId="77777777" w:rsidTr="005674E7">
        <w:tc>
          <w:tcPr>
            <w:tcW w:w="3299" w:type="dxa"/>
          </w:tcPr>
          <w:p w14:paraId="501003CA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1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  <w:shd w:val="clear" w:color="auto" w:fill="auto"/>
          </w:tcPr>
          <w:p w14:paraId="116E3D7E" w14:textId="36042BCF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0.75</w:t>
            </w:r>
          </w:p>
        </w:tc>
        <w:tc>
          <w:tcPr>
            <w:tcW w:w="276" w:type="dxa"/>
            <w:shd w:val="clear" w:color="auto" w:fill="auto"/>
          </w:tcPr>
          <w:p w14:paraId="4D39CDD5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D9A5406" w14:textId="7112CEBE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963661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71B11D06" w14:textId="7992323A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2B35DB3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261E72DF" w14:textId="67B97F1F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328,574</w:t>
            </w:r>
          </w:p>
        </w:tc>
        <w:tc>
          <w:tcPr>
            <w:tcW w:w="265" w:type="dxa"/>
            <w:shd w:val="clear" w:color="auto" w:fill="auto"/>
          </w:tcPr>
          <w:p w14:paraId="79299C7D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4C65728D" w14:textId="77777777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57BF" w:rsidRPr="00981FA1" w14:paraId="3A7D3497" w14:textId="77777777" w:rsidTr="005674E7">
        <w:tc>
          <w:tcPr>
            <w:tcW w:w="3299" w:type="dxa"/>
          </w:tcPr>
          <w:p w14:paraId="7240140C" w14:textId="29F1E7DA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931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316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5931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5931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593166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Pr="0059316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931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65" w:type="dxa"/>
            <w:shd w:val="clear" w:color="auto" w:fill="auto"/>
          </w:tcPr>
          <w:p w14:paraId="1F4E112A" w14:textId="77777777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10F53507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2A000CEF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EFCF9ED" w14:textId="77777777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2A0CCF6B" w14:textId="77777777" w:rsidR="008F57BF" w:rsidRPr="00593166" w:rsidRDefault="008F57BF" w:rsidP="008F57BF">
            <w:pPr>
              <w:pStyle w:val="30"/>
              <w:tabs>
                <w:tab w:val="clear" w:pos="360"/>
                <w:tab w:val="clear" w:pos="720"/>
                <w:tab w:val="decimal" w:pos="51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487DF8F0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23C3EA74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E0620C2" w14:textId="77777777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C238A4B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57BF" w:rsidRPr="00981FA1" w14:paraId="03F90F9C" w14:textId="77777777" w:rsidTr="005674E7">
        <w:trPr>
          <w:trHeight w:val="389"/>
        </w:trPr>
        <w:tc>
          <w:tcPr>
            <w:tcW w:w="3299" w:type="dxa"/>
          </w:tcPr>
          <w:p w14:paraId="70575A6C" w14:textId="77777777" w:rsidR="008F57BF" w:rsidRPr="00593166" w:rsidRDefault="008F57BF" w:rsidP="008F57BF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931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6234CBB5" w14:textId="51427E7A" w:rsidR="008F57BF" w:rsidRPr="00593166" w:rsidRDefault="008F57BF" w:rsidP="008F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166">
              <w:rPr>
                <w:rFonts w:asciiTheme="majorBidi" w:hAnsiTheme="majorBidi"/>
                <w:sz w:val="28"/>
                <w:szCs w:val="28"/>
              </w:rPr>
              <w:t>0.75</w:t>
            </w:r>
          </w:p>
        </w:tc>
        <w:tc>
          <w:tcPr>
            <w:tcW w:w="276" w:type="dxa"/>
            <w:shd w:val="clear" w:color="auto" w:fill="auto"/>
          </w:tcPr>
          <w:p w14:paraId="1E77BCF1" w14:textId="77777777" w:rsidR="008F57BF" w:rsidRPr="00593166" w:rsidRDefault="008F57BF" w:rsidP="008F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shd w:val="clear" w:color="auto" w:fill="auto"/>
          </w:tcPr>
          <w:p w14:paraId="72982963" w14:textId="789DC7CA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328,574</w:t>
            </w:r>
          </w:p>
        </w:tc>
        <w:tc>
          <w:tcPr>
            <w:tcW w:w="236" w:type="dxa"/>
            <w:shd w:val="clear" w:color="auto" w:fill="auto"/>
          </w:tcPr>
          <w:p w14:paraId="5278B1E0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7B4CC267" w14:textId="58067FCD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246,430</w:t>
            </w:r>
          </w:p>
        </w:tc>
        <w:tc>
          <w:tcPr>
            <w:tcW w:w="234" w:type="dxa"/>
            <w:shd w:val="clear" w:color="auto" w:fill="auto"/>
          </w:tcPr>
          <w:p w14:paraId="4ACAD610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62830C56" w14:textId="3A361DDA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328,574</w:t>
            </w:r>
          </w:p>
        </w:tc>
        <w:tc>
          <w:tcPr>
            <w:tcW w:w="265" w:type="dxa"/>
            <w:shd w:val="clear" w:color="auto" w:fill="auto"/>
          </w:tcPr>
          <w:p w14:paraId="587D27FE" w14:textId="77777777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54741290" w14:textId="24EC2AFE" w:rsidR="008F57BF" w:rsidRPr="00593166" w:rsidRDefault="008F57BF" w:rsidP="008F57BF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9316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246</w:t>
            </w:r>
            <w:r w:rsidRPr="00593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,430</w:t>
            </w:r>
          </w:p>
        </w:tc>
      </w:tr>
    </w:tbl>
    <w:p w14:paraId="0054AA77" w14:textId="733FBEA4" w:rsidR="000447AA" w:rsidRDefault="000447AA" w:rsidP="00055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A4E716" w14:textId="77777777" w:rsidR="00381889" w:rsidRPr="00C05013" w:rsidRDefault="00381889" w:rsidP="00D52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lastRenderedPageBreak/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041F375" w14:textId="77777777" w:rsidR="00381889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25BFC0" w14:textId="77777777" w:rsidR="00381889" w:rsidRPr="00C05013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81FA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81FA1">
        <w:rPr>
          <w:rFonts w:asciiTheme="majorBidi" w:hAnsiTheme="majorBidi" w:cstheme="majorBidi"/>
          <w:sz w:val="28"/>
          <w:szCs w:val="28"/>
        </w:rPr>
        <w:t xml:space="preserve">31 </w:t>
      </w:r>
      <w:r w:rsidRPr="00981FA1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981FA1">
        <w:rPr>
          <w:rFonts w:asciiTheme="majorBidi" w:hAnsiTheme="majorBidi" w:cstheme="majorBidi"/>
          <w:sz w:val="28"/>
          <w:szCs w:val="28"/>
        </w:rPr>
        <w:t xml:space="preserve">2566 </w:t>
      </w:r>
      <w:r w:rsidRPr="00981FA1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981FA1">
        <w:rPr>
          <w:rFonts w:asciiTheme="majorBidi" w:hAnsiTheme="majorBidi" w:cstheme="majorBidi"/>
          <w:sz w:val="28"/>
          <w:szCs w:val="28"/>
          <w:cs/>
        </w:rPr>
        <w:t>ประชุมวิสามัญ</w:t>
      </w:r>
      <w:r w:rsidRPr="00981FA1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981FA1">
        <w:rPr>
          <w:rFonts w:asciiTheme="majorBidi" w:hAnsiTheme="majorBidi" w:cstheme="majorBidi"/>
          <w:sz w:val="28"/>
          <w:szCs w:val="28"/>
          <w:cs/>
        </w:rPr>
        <w:t>มีมติอนุมัติ ดังนี้</w:t>
      </w:r>
    </w:p>
    <w:p w14:paraId="7C39DFF8" w14:textId="77777777" w:rsidR="00381889" w:rsidRPr="00C05013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22846" w14:textId="782FABBC" w:rsidR="00381889" w:rsidRPr="00C05013" w:rsidRDefault="00381889" w:rsidP="0038188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50429058"/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Pr="00AF69C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เพิ่มทุนจดทะเบียนของบริษัทจำนวน </w:t>
      </w:r>
      <w:r w:rsidRPr="00AF69CA">
        <w:rPr>
          <w:rFonts w:asciiTheme="majorBidi" w:hAnsiTheme="majorBidi" w:cstheme="majorBidi"/>
          <w:sz w:val="28"/>
          <w:szCs w:val="28"/>
        </w:rPr>
        <w:t>59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13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z w:val="28"/>
          <w:szCs w:val="28"/>
        </w:rPr>
        <w:t>0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59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จากทุน</w:t>
      </w:r>
      <w:r w:rsidR="00D52BD2">
        <w:rPr>
          <w:rFonts w:asciiTheme="majorBidi" w:hAnsiTheme="majorBidi" w:cstheme="majorBidi"/>
          <w:sz w:val="28"/>
          <w:szCs w:val="28"/>
        </w:rPr>
        <w:br/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จดทะเบียนจำนวน </w:t>
      </w:r>
      <w:r w:rsidRPr="00AF69CA">
        <w:rPr>
          <w:rFonts w:asciiTheme="majorBidi" w:hAnsiTheme="majorBidi" w:cstheme="majorBidi"/>
          <w:sz w:val="28"/>
          <w:szCs w:val="28"/>
        </w:rPr>
        <w:t>187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30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z w:val="28"/>
          <w:szCs w:val="28"/>
        </w:rPr>
        <w:t>1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87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เป็นทุนจดทะเบียนจำนวน </w:t>
      </w:r>
      <w:r w:rsidRPr="00AF69CA">
        <w:rPr>
          <w:rFonts w:asciiTheme="majorBidi" w:hAnsiTheme="majorBidi" w:cstheme="majorBidi"/>
          <w:sz w:val="28"/>
          <w:szCs w:val="28"/>
        </w:rPr>
        <w:t>246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43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z w:val="28"/>
          <w:szCs w:val="28"/>
        </w:rPr>
        <w:t>2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46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โดยจัดสรรให้แก่ผู้ถือหุ้นเดิม</w:t>
      </w:r>
    </w:p>
    <w:p w14:paraId="11DFF6F3" w14:textId="77777777" w:rsidR="00381889" w:rsidRPr="00C05013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81182DF" w14:textId="77777777" w:rsidR="00381889" w:rsidRPr="00C05013" w:rsidRDefault="00381889" w:rsidP="0038188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 xml:space="preserve">เปลี่ยนแปลงมูลค่าที่ตราไว้ของหุ้นสามัญของบริษัท จากเดิมมูลค่าหุ้นละ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 เป็นมูลค่าหุ้นละ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0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75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Pr="00C05013">
        <w:rPr>
          <w:rFonts w:asciiTheme="majorBidi" w:hAnsiTheme="majorBidi" w:cstheme="majorBidi"/>
          <w:sz w:val="28"/>
          <w:szCs w:val="28"/>
          <w:cs/>
        </w:rPr>
        <w:br/>
        <w:t xml:space="preserve">ส่งผลให้จำนวนหุ้นสามัญของบริษัทเพิ่มขึ้นจากจำนวน </w:t>
      </w:r>
      <w:r w:rsidRPr="00AF69CA">
        <w:rPr>
          <w:rFonts w:asciiTheme="majorBidi" w:hAnsiTheme="majorBidi" w:cstheme="majorBidi"/>
          <w:sz w:val="28"/>
          <w:szCs w:val="28"/>
        </w:rPr>
        <w:t>2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46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ล้านหุ้น เป็นจำนวน </w:t>
      </w:r>
      <w:r w:rsidRPr="00AF69CA">
        <w:rPr>
          <w:rFonts w:asciiTheme="majorBidi" w:hAnsiTheme="majorBidi" w:cstheme="majorBidi"/>
          <w:sz w:val="28"/>
          <w:szCs w:val="28"/>
        </w:rPr>
        <w:t>328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57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โดยการเปลี่ยนแปลงมูลค่าหุ้นที่ตราไว้ของบริษัทไม่ทำให้ทุนจดทะเบียนของบริษัทเปลี่ยนแปลงไป</w:t>
      </w:r>
    </w:p>
    <w:p w14:paraId="32D68080" w14:textId="77777777" w:rsidR="00381889" w:rsidRPr="00C05013" w:rsidRDefault="00381889" w:rsidP="003818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0C8005" w14:textId="57DC42A9" w:rsidR="00381889" w:rsidRPr="006F7F6B" w:rsidRDefault="00381889" w:rsidP="0038188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Pr="00AF69CA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เพิ่มทุนจดทะเบียนของบริษัทจำนวน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53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57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71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43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ล้านหุ้น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มูลค่าหุ้นละ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จากทุน</w:t>
      </w:r>
      <w:r w:rsidR="00D52BD2">
        <w:rPr>
          <w:rFonts w:asciiTheme="majorBidi" w:hAnsiTheme="majorBidi" w:cstheme="majorBidi"/>
          <w:spacing w:val="-3"/>
          <w:sz w:val="28"/>
          <w:szCs w:val="28"/>
        </w:rPr>
        <w:br/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จดทะเบียนจำนวน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246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43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328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57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ล้านหุ้น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มูลค่าหุ้นละ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เป็นทุนจดทะเบียนจำนวน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300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400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ล้านหุ้น มูลค่าหุ้นละ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เพื่อ</w:t>
      </w:r>
      <w:r w:rsidRPr="006F7F6B">
        <w:rPr>
          <w:rFonts w:asciiTheme="majorBidi" w:hAnsiTheme="majorBidi" w:cstheme="majorBidi" w:hint="cs"/>
          <w:spacing w:val="-3"/>
          <w:sz w:val="28"/>
          <w:szCs w:val="28"/>
          <w:cs/>
        </w:rPr>
        <w:t>รับรองการ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เสนอขายต่อประชาชนทั่วไปเป็นครั้งแรก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(IPO)</w:t>
      </w:r>
    </w:p>
    <w:bookmarkEnd w:id="1"/>
    <w:p w14:paraId="7C9831A1" w14:textId="77777777" w:rsidR="00381889" w:rsidRPr="00C05013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83AC2C8" w14:textId="1712303C" w:rsidR="003301BE" w:rsidRPr="00C05013" w:rsidRDefault="00381889" w:rsidP="00D10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cstheme="minorBidi"/>
          <w:cs/>
        </w:rPr>
        <w:sectPr w:rsidR="003301BE" w:rsidRPr="00C05013" w:rsidSect="00CF443C">
          <w:headerReference w:type="even" r:id="rId13"/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C05013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บริษัทได้จดทะเบียนรายการเปลี่ยนแปลงดังกล่าวกับกระทรวงพาณิชย์เมื่อวันที่ </w:t>
      </w:r>
      <w:r w:rsidRPr="00AF69CA">
        <w:rPr>
          <w:rFonts w:asciiTheme="majorBidi" w:hAnsiTheme="majorBidi" w:cstheme="majorBidi"/>
          <w:sz w:val="28"/>
          <w:szCs w:val="28"/>
        </w:rPr>
        <w:t>4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AF69CA">
        <w:rPr>
          <w:rFonts w:asciiTheme="majorBidi" w:hAnsiTheme="majorBidi" w:cstheme="majorBidi"/>
          <w:sz w:val="28"/>
          <w:szCs w:val="28"/>
        </w:rPr>
        <w:t>2566</w:t>
      </w:r>
    </w:p>
    <w:p w14:paraId="0788FE01" w14:textId="57E12594" w:rsidR="00F035A6" w:rsidRDefault="00804175" w:rsidP="003A7BA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ส่วนงาน</w:t>
      </w:r>
      <w:r w:rsidR="004230AE"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F85C2F"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t>และการจำแนกรายได้</w:t>
      </w:r>
    </w:p>
    <w:tbl>
      <w:tblPr>
        <w:tblW w:w="148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6"/>
        <w:gridCol w:w="719"/>
        <w:gridCol w:w="184"/>
        <w:gridCol w:w="719"/>
        <w:gridCol w:w="180"/>
        <w:gridCol w:w="719"/>
        <w:gridCol w:w="181"/>
        <w:gridCol w:w="718"/>
        <w:gridCol w:w="183"/>
        <w:gridCol w:w="723"/>
        <w:gridCol w:w="180"/>
        <w:gridCol w:w="726"/>
        <w:gridCol w:w="180"/>
        <w:gridCol w:w="809"/>
        <w:gridCol w:w="180"/>
        <w:gridCol w:w="809"/>
        <w:gridCol w:w="184"/>
        <w:gridCol w:w="805"/>
        <w:gridCol w:w="181"/>
        <w:gridCol w:w="808"/>
        <w:gridCol w:w="180"/>
        <w:gridCol w:w="809"/>
        <w:gridCol w:w="183"/>
        <w:gridCol w:w="820"/>
      </w:tblGrid>
      <w:tr w:rsidR="00304691" w:rsidRPr="00C05013" w14:paraId="1F416272" w14:textId="77777777" w:rsidTr="00592C2C">
        <w:trPr>
          <w:cantSplit/>
          <w:tblHeader/>
        </w:trPr>
        <w:tc>
          <w:tcPr>
            <w:tcW w:w="3690" w:type="dxa"/>
            <w:shd w:val="clear" w:color="auto" w:fill="auto"/>
          </w:tcPr>
          <w:p w14:paraId="5B28208F" w14:textId="77777777" w:rsidR="00304691" w:rsidRPr="00C05013" w:rsidRDefault="00304691" w:rsidP="00E4210F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70" w:type="dxa"/>
            <w:gridSpan w:val="23"/>
            <w:shd w:val="clear" w:color="auto" w:fill="auto"/>
            <w:vAlign w:val="bottom"/>
          </w:tcPr>
          <w:p w14:paraId="2D75E791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F7F5B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F7CB6" w:rsidRPr="00C05013" w14:paraId="7D5A0FAB" w14:textId="77777777" w:rsidTr="00592C2C">
        <w:trPr>
          <w:cantSplit/>
          <w:tblHeader/>
        </w:trPr>
        <w:tc>
          <w:tcPr>
            <w:tcW w:w="3690" w:type="dxa"/>
            <w:shd w:val="clear" w:color="auto" w:fill="auto"/>
          </w:tcPr>
          <w:p w14:paraId="2A6A6ECE" w14:textId="77777777" w:rsidR="008F7CB6" w:rsidRPr="00C05013" w:rsidRDefault="008F7CB6" w:rsidP="00E4210F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14:paraId="5029A1F0" w14:textId="77777777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ส่วนงานสินค้าผลิต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364A81" w14:textId="77777777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05D51A4C" w14:textId="77777777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br/>
              <w:t>ผลิตภายใต้แบรนด์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ผู้ว่าจ้างอื่น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5E8A82" w14:textId="77777777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624" w:type="dxa"/>
            <w:gridSpan w:val="3"/>
            <w:shd w:val="clear" w:color="auto" w:fill="auto"/>
            <w:vAlign w:val="bottom"/>
          </w:tcPr>
          <w:p w14:paraId="54F48035" w14:textId="77777777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1057D" w14:textId="77777777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794" w:type="dxa"/>
            <w:gridSpan w:val="3"/>
            <w:shd w:val="clear" w:color="auto" w:fill="auto"/>
            <w:vAlign w:val="bottom"/>
          </w:tcPr>
          <w:p w14:paraId="7A8F30FD" w14:textId="0A89C138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รวมส่วนงาน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ที่รายงาน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E443BB0" w14:textId="21955FF6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14:paraId="6BE07CC8" w14:textId="4846C3D3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E74912" w14:textId="71AF446A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14" w:type="dxa"/>
            <w:gridSpan w:val="3"/>
            <w:shd w:val="clear" w:color="auto" w:fill="auto"/>
            <w:vAlign w:val="bottom"/>
          </w:tcPr>
          <w:p w14:paraId="3DEB0CE2" w14:textId="77777777" w:rsidR="008F7CB6" w:rsidRPr="00C05013" w:rsidRDefault="008F7CB6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F7CB6" w:rsidRPr="00C05013" w14:paraId="55B62D4E" w14:textId="77777777" w:rsidTr="00592C2C">
        <w:trPr>
          <w:cantSplit/>
          <w:trHeight w:val="306"/>
        </w:trPr>
        <w:tc>
          <w:tcPr>
            <w:tcW w:w="3690" w:type="dxa"/>
            <w:shd w:val="clear" w:color="auto" w:fill="auto"/>
          </w:tcPr>
          <w:p w14:paraId="0317FD99" w14:textId="7F64D00F" w:rsidR="008F7CB6" w:rsidRPr="00C05013" w:rsidRDefault="008F7CB6" w:rsidP="00E4210F">
            <w:pPr>
              <w:pStyle w:val="Defaul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050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AB546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0</w:t>
            </w:r>
            <w:r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19" w:type="dxa"/>
            <w:vAlign w:val="center"/>
          </w:tcPr>
          <w:p w14:paraId="4A688E67" w14:textId="5795EF2D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  <w:vAlign w:val="center"/>
          </w:tcPr>
          <w:p w14:paraId="282BEBA0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7FB1A50" w14:textId="2758CDAF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72D49F4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7AD5C7" w14:textId="2E0566FE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6681FB8" w14:textId="77777777" w:rsidR="008F7CB6" w:rsidRPr="008F7CB6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639582F3" w14:textId="14D77770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79CD8B73" w14:textId="77777777" w:rsidR="008F7CB6" w:rsidRPr="008F7CB6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5D6BBF8C" w14:textId="204CE95B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A058F8" w14:textId="77777777" w:rsidR="008F7CB6" w:rsidRPr="008F7CB6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81E647" w14:textId="290DB465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A61D46A" w14:textId="77777777" w:rsidR="008F7CB6" w:rsidRPr="008F7CB6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D2BAF63" w14:textId="4BAB1567" w:rsidR="008F7CB6" w:rsidRPr="008F7CB6" w:rsidRDefault="008F7CB6" w:rsidP="008F7CB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A6111A3" w14:textId="6B9F667D" w:rsidR="008F7CB6" w:rsidRPr="008F7CB6" w:rsidRDefault="008F7CB6" w:rsidP="008F7CB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04C5741" w14:textId="6B4E5576" w:rsidR="008F7CB6" w:rsidRPr="008F7CB6" w:rsidRDefault="008F7CB6" w:rsidP="008F7CB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623709D0" w14:textId="41E3EEC8" w:rsidR="008F7CB6" w:rsidRPr="008F7CB6" w:rsidRDefault="008F7CB6" w:rsidP="008F7CB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707D033C" w14:textId="20DFF27A" w:rsidR="008F7CB6" w:rsidRPr="008F7CB6" w:rsidRDefault="008F7CB6" w:rsidP="008F7CB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3F155FF6" w14:textId="47D92569" w:rsidR="008F7CB6" w:rsidRPr="008F7CB6" w:rsidRDefault="008F7CB6" w:rsidP="008F7CB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78BF04D9" w14:textId="0A93C1D3" w:rsidR="008F7CB6" w:rsidRPr="008F7CB6" w:rsidRDefault="008F7CB6" w:rsidP="008F7CB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D6C16DE" w14:textId="005FDD72" w:rsidR="008F7CB6" w:rsidRPr="008F7CB6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B64420" w14:textId="41A0FBAF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96054AC" w14:textId="77777777" w:rsidR="008F7CB6" w:rsidRPr="008F7CB6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4F9D042E" w14:textId="0DCE3CB8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304691" w:rsidRPr="007F7F5B" w14:paraId="39937229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48F4E5F2" w14:textId="77777777" w:rsidR="00304691" w:rsidRPr="007F7F5B" w:rsidRDefault="00304691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70" w:type="dxa"/>
            <w:gridSpan w:val="23"/>
            <w:vAlign w:val="center"/>
          </w:tcPr>
          <w:p w14:paraId="7626623B" w14:textId="77777777" w:rsidR="00304691" w:rsidRPr="007F7F5B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7F7F5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F7F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7F7F5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F7CB6" w:rsidRPr="00C05013" w14:paraId="6F8F6420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688F6B21" w14:textId="77777777" w:rsidR="008F7CB6" w:rsidRPr="00C05013" w:rsidRDefault="008F7CB6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19" w:type="dxa"/>
            <w:vAlign w:val="center"/>
          </w:tcPr>
          <w:p w14:paraId="610DC1D4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7D1D0FB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4B2DC2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A275FFE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9A5821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0333E76C" w14:textId="77777777" w:rsidR="008F7CB6" w:rsidRPr="007F7F5B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7941D068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CE50C22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A0F69EA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5F0FB3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EA09C3" w14:textId="77777777" w:rsidR="008F7CB6" w:rsidRPr="007F7F5B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A4FAD1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2631849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EAC0B0" w14:textId="4924C33F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9B8CB7C" w14:textId="64208DBF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5B2FCF0" w14:textId="21C8A6EE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2493EF22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1CCF585C" w14:textId="698B6AFA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14:paraId="56728D8D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855F7A" w14:textId="2E0A2678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AC726F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4BAEDF1F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0EB27717" w14:textId="77777777" w:rsidR="008F7CB6" w:rsidRPr="00C05013" w:rsidRDefault="008F7CB6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C3900" w:rsidRPr="00F13006" w14:paraId="20E500B8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6B01175C" w14:textId="77777777" w:rsidR="002C3900" w:rsidRPr="00C05013" w:rsidRDefault="002C3900" w:rsidP="002C39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19" w:type="dxa"/>
            <w:vAlign w:val="bottom"/>
          </w:tcPr>
          <w:p w14:paraId="23EA0874" w14:textId="12018195" w:rsidR="002C3900" w:rsidRPr="003002E9" w:rsidRDefault="00D6643E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83" w:type="dxa"/>
            <w:vAlign w:val="bottom"/>
          </w:tcPr>
          <w:p w14:paraId="6453107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ACC77A" w14:textId="4675830A" w:rsidR="002C3900" w:rsidRPr="00C05013" w:rsidRDefault="00CB5E5D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451</w:t>
            </w:r>
          </w:p>
        </w:tc>
        <w:tc>
          <w:tcPr>
            <w:tcW w:w="180" w:type="dxa"/>
          </w:tcPr>
          <w:p w14:paraId="3C6D906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4892C8" w14:textId="0AD6330B" w:rsidR="002C3900" w:rsidRPr="00C05013" w:rsidRDefault="007371AC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33EFAD" w14:textId="77777777" w:rsidR="002C3900" w:rsidRPr="00C05013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47EA4B3" w14:textId="289DA6BD" w:rsidR="002C3900" w:rsidRPr="00C05013" w:rsidRDefault="002C3900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815399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170F611" w14:textId="391E7CF3" w:rsidR="002C3900" w:rsidRPr="00F13006" w:rsidRDefault="00D6643E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9CA9B7" w14:textId="77777777" w:rsidR="002C3900" w:rsidRPr="00F13006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27AC84" w14:textId="50A7C602" w:rsidR="002C3900" w:rsidRPr="00F13006" w:rsidRDefault="00CB5E5D" w:rsidP="00E7669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AC353F" w14:textId="77777777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3DFF3" w14:textId="050EF47E" w:rsidR="002C3900" w:rsidRPr="00F13006" w:rsidRDefault="00D6643E" w:rsidP="00E766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</w:t>
            </w:r>
            <w:r w:rsidR="00001E1F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ED0E20" w14:textId="03FDD7FE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ED3B6" w14:textId="6A8732F6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13006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B7E2361" w14:textId="78E369CD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90551" w14:textId="50ED84FB" w:rsidR="002C3900" w:rsidRPr="00F13006" w:rsidRDefault="00D6643E" w:rsidP="00D77E0A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505237" w14:textId="589367FC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F00FC" w14:textId="3475F63F" w:rsidR="002C3900" w:rsidRPr="00F13006" w:rsidRDefault="002C3900" w:rsidP="00E76690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13006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23864" w14:textId="45507616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A38A8" w14:textId="30DA418E" w:rsidR="002C3900" w:rsidRPr="00F13006" w:rsidRDefault="00D6643E" w:rsidP="00D77E0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</w:t>
            </w:r>
            <w:r w:rsidR="00001E1F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2C6743" w14:textId="77777777" w:rsidR="002C3900" w:rsidRPr="00F13006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6825434" w14:textId="3644CA32" w:rsidR="002C3900" w:rsidRPr="00F13006" w:rsidRDefault="002C3900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13006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68</w:t>
            </w:r>
          </w:p>
        </w:tc>
      </w:tr>
      <w:tr w:rsidR="002C3900" w:rsidRPr="00F13006" w14:paraId="50A75FD2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0C5964AB" w14:textId="77777777" w:rsidR="002C3900" w:rsidRPr="00C05013" w:rsidRDefault="002C3900" w:rsidP="002C390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7B515" w14:textId="5141CFAB" w:rsidR="002C3900" w:rsidRPr="00C05013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515</w:t>
            </w:r>
          </w:p>
        </w:tc>
        <w:tc>
          <w:tcPr>
            <w:tcW w:w="183" w:type="dxa"/>
            <w:vAlign w:val="bottom"/>
          </w:tcPr>
          <w:p w14:paraId="776AD2F9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C8D52" w14:textId="621B9CE7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1D4A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="00CB5E5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40366E29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CFFE7" w14:textId="421002C3" w:rsidR="002C3900" w:rsidRPr="00C05013" w:rsidRDefault="007371AC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61EEB2" w14:textId="77777777" w:rsidR="002C3900" w:rsidRPr="00C05013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F2231" w14:textId="3714D09F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79FA88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27268" w14:textId="296DCD60" w:rsidR="002C3900" w:rsidRPr="00F13006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BCE62" w14:textId="77777777" w:rsidR="002C3900" w:rsidRPr="00F13006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94DD6" w14:textId="39828456" w:rsidR="002C3900" w:rsidRPr="00F13006" w:rsidRDefault="00CB5E5D" w:rsidP="00E7669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5E883" w14:textId="77777777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E8590" w14:textId="34FC5902" w:rsidR="002C3900" w:rsidRPr="00F13006" w:rsidRDefault="00D6643E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</w:t>
            </w:r>
            <w:r w:rsidR="00001E1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A71AE" w14:textId="69C3A504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8EF69" w14:textId="2231A54A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30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CB5E5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CCB9E1" w14:textId="23B12659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18395" w14:textId="4313707E" w:rsidR="002C3900" w:rsidRPr="00F13006" w:rsidRDefault="00D6643E" w:rsidP="00DE0920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3E8FF33" w14:textId="27CAB57F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8C5F5" w14:textId="2C74B0F8" w:rsidR="002C3900" w:rsidRPr="00F13006" w:rsidRDefault="002C3900" w:rsidP="00E766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30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5BC21E" w14:textId="4670BE7E" w:rsidR="002C3900" w:rsidRPr="00F13006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2B54C" w14:textId="0497E3B4" w:rsidR="002C3900" w:rsidRPr="00F13006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</w:t>
            </w:r>
            <w:r w:rsidR="00001E1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61CCA9" w14:textId="77777777" w:rsidR="002C3900" w:rsidRPr="00F13006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3962" w14:textId="1B0EEDC0" w:rsidR="002C3900" w:rsidRPr="00F13006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30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CB5E5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68</w:t>
            </w:r>
          </w:p>
        </w:tc>
      </w:tr>
      <w:tr w:rsidR="002C3900" w:rsidRPr="00E73BA9" w14:paraId="5A04C667" w14:textId="77777777" w:rsidTr="00592C2C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4013DD38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551A96B1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813ECF9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F770325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03C0717F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CEBA74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DD3B925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72CBCF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5019858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3E4122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559509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435264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C4FAC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BC084C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616725" w14:textId="45FBECE6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ABBC1E" w14:textId="5FF22424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2398D73" w14:textId="0C5E172C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38FBD6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91304AA" w14:textId="153ECC86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CE59BE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BC6AD1" w14:textId="300E11D1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5ABF60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26CA28F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53C3D" w14:textId="77777777" w:rsidR="002C3900" w:rsidRPr="00E73BA9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2C3900" w:rsidRPr="00C05013" w14:paraId="39B2751F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043C39E2" w14:textId="77777777" w:rsidR="002C3900" w:rsidRPr="00C05013" w:rsidRDefault="002C3900" w:rsidP="002C390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719" w:type="dxa"/>
            <w:tcBorders>
              <w:bottom w:val="double" w:sz="4" w:space="0" w:color="auto"/>
            </w:tcBorders>
            <w:vAlign w:val="bottom"/>
          </w:tcPr>
          <w:p w14:paraId="15854C20" w14:textId="7D38ECD6" w:rsidR="002C3900" w:rsidRPr="00C05013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</w:t>
            </w:r>
            <w:r w:rsidR="007371AC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35C623DE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D5AD6FD" w14:textId="1C470829" w:rsidR="002C3900" w:rsidRPr="00C05013" w:rsidRDefault="001D4A6D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07</w:t>
            </w:r>
          </w:p>
        </w:tc>
        <w:tc>
          <w:tcPr>
            <w:tcW w:w="180" w:type="dxa"/>
          </w:tcPr>
          <w:p w14:paraId="70F66B7E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86BAD5" w14:textId="639A7E3D" w:rsidR="002C3900" w:rsidRPr="00C05013" w:rsidRDefault="007371AC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BA532D" w14:textId="77777777" w:rsidR="002C3900" w:rsidRPr="00C05013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59800" w14:textId="34516289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7509B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3C4BE" w14:textId="746CA740" w:rsidR="002C3900" w:rsidRPr="00C05013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9F9D7E" w14:textId="77777777" w:rsidR="002C3900" w:rsidRPr="00C05013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69B6FB" w14:textId="7CF71A82" w:rsidR="002C3900" w:rsidRPr="00C05013" w:rsidRDefault="002C3900" w:rsidP="00E766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6EA34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4A0B58" w14:textId="1A37275B" w:rsidR="002C3900" w:rsidRPr="00C05013" w:rsidRDefault="00D6643E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ACBAE5" w14:textId="2C5F624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911668" w14:textId="165580C9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C05730" w14:textId="30294036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271809" w14:textId="5BCF6D69" w:rsidR="002C3900" w:rsidRPr="00C05013" w:rsidRDefault="00D6643E" w:rsidP="00DE0920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705AF7" w14:textId="33FF2479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FAB565" w14:textId="13B5EB05" w:rsidR="002C3900" w:rsidRPr="00C05013" w:rsidRDefault="002C3900" w:rsidP="00E76690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D643F" w14:textId="19FD783E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B8D0A" w14:textId="7AFBCA02" w:rsidR="002C3900" w:rsidRPr="00C05013" w:rsidRDefault="007371AC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FEB5C4" w14:textId="77777777" w:rsidR="002C3900" w:rsidRPr="00C05013" w:rsidRDefault="002C3900" w:rsidP="002C3900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8FE0DD" w14:textId="1431CA85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8F7CB6" w:rsidRPr="00E73BA9" w14:paraId="1D73611B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0E440340" w14:textId="77777777" w:rsidR="008F7CB6" w:rsidRPr="00E73BA9" w:rsidRDefault="008F7CB6" w:rsidP="00E4210F">
            <w:pPr>
              <w:pStyle w:val="NoSpacing"/>
              <w:spacing w:line="276" w:lineRule="auto"/>
              <w:rPr>
                <w:rFonts w:ascii="Angsana New" w:hAnsi="Angsana New"/>
                <w:b/>
                <w:bCs/>
                <w:i/>
                <w:iCs/>
                <w:szCs w:val="18"/>
                <w:cs/>
              </w:rPr>
            </w:pPr>
          </w:p>
        </w:tc>
        <w:tc>
          <w:tcPr>
            <w:tcW w:w="719" w:type="dxa"/>
            <w:vAlign w:val="bottom"/>
          </w:tcPr>
          <w:p w14:paraId="623D71AF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A3F32B2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588B4A1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38862F6C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D61F26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75B146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91E9450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52C7848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60F5D57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7C9DC2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BCFC70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3A0352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D40BC5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6D1FE0" w14:textId="0E89782D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BB4A8" w14:textId="5986FB8C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D082AA8" w14:textId="036A5140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5FE428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A12109" w14:textId="5BB82492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27EEC7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2D09D0" w14:textId="0DE054F5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DE4215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99A1172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69C18E2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8F7CB6" w:rsidRPr="00C05013" w14:paraId="7C7633C4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6E611BD4" w14:textId="77777777" w:rsidR="008F7CB6" w:rsidRPr="00C05013" w:rsidRDefault="008F7CB6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19" w:type="dxa"/>
            <w:vAlign w:val="bottom"/>
          </w:tcPr>
          <w:p w14:paraId="1E7577BF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B7FAB3D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BD8F644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6C3D89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817866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DF4D3C4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46D09ED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622AF86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BB48D22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9728F2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0A8C59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970BF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3DF1DF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F30EF4" w14:textId="75ACCCE9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BE5313" w14:textId="7FDC1A8A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DC201FA" w14:textId="081CED0A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47B8849" w14:textId="77777777" w:rsidR="008F7CB6" w:rsidRPr="008F7CB6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566EFFC" w14:textId="29A25AA0" w:rsidR="008F7CB6" w:rsidRPr="008F7CB6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32DA2A1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73AA1" w14:textId="5BFAE4F0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50F58C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5E8EB81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39F9724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C3900" w:rsidRPr="00C05013" w14:paraId="65D36BE3" w14:textId="77777777" w:rsidTr="00592C2C">
        <w:trPr>
          <w:cantSplit/>
        </w:trPr>
        <w:tc>
          <w:tcPr>
            <w:tcW w:w="4405" w:type="dxa"/>
            <w:gridSpan w:val="2"/>
            <w:shd w:val="clear" w:color="auto" w:fill="auto"/>
          </w:tcPr>
          <w:p w14:paraId="5DACD16D" w14:textId="77777777" w:rsidR="002C3900" w:rsidRPr="00C05013" w:rsidRDefault="002C3900" w:rsidP="002C39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3" w:type="dxa"/>
            <w:vAlign w:val="bottom"/>
          </w:tcPr>
          <w:p w14:paraId="49EB19B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B474B04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15ACB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91027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9194CD9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AA6201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28C9A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1CBC15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C5D624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B4F63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A3FE6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81EA1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1D2FB7" w14:textId="102A9AD0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50559" w14:textId="499841B2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5D32DBF" w14:textId="699B4939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BD87C33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DA20A84" w14:textId="535F58A4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F68D0F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57C08D" w14:textId="78C8837A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82D01E" w14:textId="38311D95" w:rsidR="002C3900" w:rsidRPr="00C05013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376E225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2CE77B7" w14:textId="3BE0FDCC" w:rsidR="002C3900" w:rsidRPr="00C05013" w:rsidRDefault="00CB5E5D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2C3900" w:rsidRPr="00C05013" w14:paraId="10AAB5F0" w14:textId="77777777" w:rsidTr="00592C2C">
        <w:trPr>
          <w:cantSplit/>
        </w:trPr>
        <w:tc>
          <w:tcPr>
            <w:tcW w:w="4405" w:type="dxa"/>
            <w:gridSpan w:val="2"/>
            <w:shd w:val="clear" w:color="auto" w:fill="auto"/>
          </w:tcPr>
          <w:p w14:paraId="7ADEDD72" w14:textId="77777777" w:rsidR="002C3900" w:rsidRPr="00C05013" w:rsidRDefault="002C3900" w:rsidP="002C39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3" w:type="dxa"/>
            <w:vAlign w:val="bottom"/>
          </w:tcPr>
          <w:p w14:paraId="52E2538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FAB3849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69B24FA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E69091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44ED5C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F529E5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F923B9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805D891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52070B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E51F12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A8F8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9D45C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608064" w14:textId="08451E04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674C67" w14:textId="7A7F7961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1467420" w14:textId="5DD5FD6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3970EA6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1B5360F" w14:textId="5255E09F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DFE2103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E5A27F" w14:textId="31CF6FBB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97BB61" w14:textId="7809F39E" w:rsidR="002C3900" w:rsidRPr="00D858CA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(14</w:t>
            </w:r>
            <w:r w:rsidR="00B6583D" w:rsidRPr="00D858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7FC3886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211670A" w14:textId="2639CBBD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 w:rsidR="00CB5E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Pr="00C050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2C3900" w:rsidRPr="00C05013" w14:paraId="3DDEC442" w14:textId="77777777" w:rsidTr="00592C2C">
        <w:trPr>
          <w:cantSplit/>
        </w:trPr>
        <w:tc>
          <w:tcPr>
            <w:tcW w:w="7101" w:type="dxa"/>
            <w:gridSpan w:val="8"/>
            <w:shd w:val="clear" w:color="auto" w:fill="auto"/>
          </w:tcPr>
          <w:p w14:paraId="001280B9" w14:textId="77777777" w:rsidR="002C3900" w:rsidRPr="00C05013" w:rsidRDefault="002C3900" w:rsidP="002C39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กลับรายการขาดทุนจากการด้อยค่าด้านเครดิตที่คาดว่าจะเกิดขึ้น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E0E616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EE7D2A1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883C8A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1B8729A4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2D5B56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8A18869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31F834" w14:textId="36B8BFC4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F15DF8" w14:textId="115DA28F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47DE321" w14:textId="785F7AA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4C4FE73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840C146" w14:textId="2C744D44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032B03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553233" w14:textId="742EBDC2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739C26" w14:textId="04498443" w:rsidR="002C3900" w:rsidRPr="00D858CA" w:rsidRDefault="00D6643E" w:rsidP="00D6643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43A64E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F3DB893" w14:textId="4EED9F19" w:rsidR="002C3900" w:rsidRPr="00C05013" w:rsidRDefault="005B0A64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2C3900" w:rsidRPr="00C05013" w14:paraId="1483FBEE" w14:textId="77777777" w:rsidTr="00592C2C">
        <w:trPr>
          <w:cantSplit/>
        </w:trPr>
        <w:tc>
          <w:tcPr>
            <w:tcW w:w="4405" w:type="dxa"/>
            <w:gridSpan w:val="2"/>
            <w:shd w:val="clear" w:color="auto" w:fill="auto"/>
          </w:tcPr>
          <w:p w14:paraId="261BDE30" w14:textId="77777777" w:rsidR="002C3900" w:rsidRPr="00C05013" w:rsidRDefault="002C3900" w:rsidP="002C390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3" w:type="dxa"/>
            <w:vAlign w:val="bottom"/>
          </w:tcPr>
          <w:p w14:paraId="1627927C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2B579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CD278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7366A6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F35D60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F5FCD3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94F88C6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B3EE1B4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65A50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7A153A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EB503E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DE8CDB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21DF52" w14:textId="2B6305B4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E5418D" w14:textId="382E87F0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73BCAC5" w14:textId="6DDC98F8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FA54652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C5A070" w14:textId="6EAA8B0C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AAECA9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8D37AC" w14:textId="711C0312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9DA703" w14:textId="20B7D81A" w:rsidR="002C3900" w:rsidRPr="00D858CA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84927"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91CFCA5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8154EFC" w14:textId="1C934378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(4)</w:t>
            </w:r>
          </w:p>
        </w:tc>
      </w:tr>
      <w:tr w:rsidR="002C3900" w:rsidRPr="00C05013" w14:paraId="78BCA6BA" w14:textId="77777777" w:rsidTr="00592C2C">
        <w:trPr>
          <w:cantSplit/>
        </w:trPr>
        <w:tc>
          <w:tcPr>
            <w:tcW w:w="4405" w:type="dxa"/>
            <w:gridSpan w:val="2"/>
            <w:shd w:val="clear" w:color="auto" w:fill="auto"/>
          </w:tcPr>
          <w:p w14:paraId="26649FE5" w14:textId="77777777" w:rsidR="002C3900" w:rsidRPr="00C05013" w:rsidRDefault="002C3900" w:rsidP="002C3900">
            <w:pPr>
              <w:pStyle w:val="NoSpacing"/>
              <w:tabs>
                <w:tab w:val="clear" w:pos="3742"/>
                <w:tab w:val="left" w:pos="3980"/>
              </w:tabs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3" w:type="dxa"/>
            <w:vAlign w:val="bottom"/>
          </w:tcPr>
          <w:p w14:paraId="7D56E423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7B0BA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07ABFB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1A86BC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AFA24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F2532B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B6D6161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E3D880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983A74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0739A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80F425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5DD1D2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E9BE3F" w14:textId="5A8DC8D1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8C8464" w14:textId="223DAB84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E724DA6" w14:textId="2ECE11C5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2E6216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75FD4A9" w14:textId="336B353D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3CE83B8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3C6AE7" w14:textId="10ABA465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DFD94" w14:textId="017C75CD" w:rsidR="002C3900" w:rsidRPr="00D858CA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(17)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55F28E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6F89D" w14:textId="2B6A8E00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(15)</w:t>
            </w:r>
          </w:p>
        </w:tc>
      </w:tr>
      <w:tr w:rsidR="002C3900" w:rsidRPr="00C05013" w14:paraId="224511C8" w14:textId="77777777" w:rsidTr="00592C2C">
        <w:trPr>
          <w:cantSplit/>
        </w:trPr>
        <w:tc>
          <w:tcPr>
            <w:tcW w:w="4405" w:type="dxa"/>
            <w:gridSpan w:val="2"/>
            <w:shd w:val="clear" w:color="auto" w:fill="auto"/>
          </w:tcPr>
          <w:p w14:paraId="78552BF9" w14:textId="77777777" w:rsidR="002C3900" w:rsidRPr="00C05013" w:rsidRDefault="002C3900" w:rsidP="002C390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3" w:type="dxa"/>
            <w:vAlign w:val="bottom"/>
          </w:tcPr>
          <w:p w14:paraId="7684D9C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A39DE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ED957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8AC075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3060904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994C759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BB0ACEC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3E6C2DC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CE45B1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5473F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A1410F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514627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0426B1" w14:textId="1097E5A3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4357C5" w14:textId="20BDA232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A6956EF" w14:textId="748B3A2A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97AB250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30C2D9B" w14:textId="2EFF0BF6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0394B1D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F27ED6" w14:textId="1DDCF1E9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8ADFD" w14:textId="6C755D89" w:rsidR="002C3900" w:rsidRPr="00D858CA" w:rsidRDefault="00D6643E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858C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</w:t>
            </w:r>
            <w:r w:rsidR="00D84927" w:rsidRPr="00D858C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377903" w14:textId="77777777" w:rsidR="002C3900" w:rsidRPr="00C05013" w:rsidRDefault="002C3900" w:rsidP="002C390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A211D" w14:textId="0A0922BB" w:rsidR="002C3900" w:rsidRPr="00C05013" w:rsidRDefault="002C3900" w:rsidP="002C390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</w:t>
            </w:r>
          </w:p>
        </w:tc>
      </w:tr>
      <w:tr w:rsidR="008F7CB6" w:rsidRPr="00E73BA9" w14:paraId="300D298C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4EC7DAA1" w14:textId="77777777" w:rsidR="008F7CB6" w:rsidRPr="00E73BA9" w:rsidRDefault="008F7CB6" w:rsidP="00E4210F">
            <w:pPr>
              <w:pStyle w:val="NoSpacing"/>
              <w:spacing w:line="27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719" w:type="dxa"/>
            <w:vAlign w:val="bottom"/>
          </w:tcPr>
          <w:p w14:paraId="641B3C6F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3EA6863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2B34D52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43AA14D6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EE2B9C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0BDFA8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C8FFDBB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B05D6A3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A07EDAD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35E41C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7CCCFC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4E8C50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E98AF3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246304" w14:textId="4EB2BC2B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E23FEF" w14:textId="2D53850F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6BB335" w14:textId="04D51DBB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22BDB64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A89C93D" w14:textId="5A05F8EF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B28F04D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0859C" w14:textId="3E973DC1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A29601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B616029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B2B66C" w14:textId="77777777" w:rsidR="008F7CB6" w:rsidRPr="00E73BA9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8F7CB6" w:rsidRPr="00C05013" w14:paraId="36A8101C" w14:textId="77777777" w:rsidTr="00592C2C">
        <w:trPr>
          <w:cantSplit/>
        </w:trPr>
        <w:tc>
          <w:tcPr>
            <w:tcW w:w="7101" w:type="dxa"/>
            <w:gridSpan w:val="8"/>
            <w:shd w:val="clear" w:color="auto" w:fill="auto"/>
          </w:tcPr>
          <w:p w14:paraId="03FFB14F" w14:textId="31E4170E" w:rsidR="008F7CB6" w:rsidRPr="00C05013" w:rsidRDefault="008F7CB6" w:rsidP="00E4210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341E830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2752DAA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659D64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3953CC83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762C88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C7758FA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F671BC" w14:textId="33562FDF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61E6C6" w14:textId="71F9A9DD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18FF7C8" w14:textId="78143C80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54DDD1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78DA84D" w14:textId="40324383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47E7110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D9867E" w14:textId="650B7B1A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0985DC" w14:textId="75DCC7A6" w:rsidR="008F7CB6" w:rsidRPr="00C05013" w:rsidRDefault="008F7CB6" w:rsidP="00E4210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A612CF4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D0652ED" w14:textId="563CCEF7" w:rsidR="008F7CB6" w:rsidRPr="00C05013" w:rsidRDefault="008F7CB6" w:rsidP="00E4210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F7CB6" w:rsidRPr="00C05013" w14:paraId="7A3BEC51" w14:textId="77777777" w:rsidTr="00592C2C">
        <w:trPr>
          <w:cantSplit/>
        </w:trPr>
        <w:tc>
          <w:tcPr>
            <w:tcW w:w="7101" w:type="dxa"/>
            <w:gridSpan w:val="8"/>
            <w:shd w:val="clear" w:color="auto" w:fill="auto"/>
          </w:tcPr>
          <w:p w14:paraId="687EDCFC" w14:textId="5DF0F190" w:rsidR="008F7CB6" w:rsidRPr="00C05013" w:rsidRDefault="008F7CB6" w:rsidP="00E4210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F08F14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8ADE2CF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E2F24C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1A7611F2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85B9F9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B9B68BE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4310A9" w14:textId="5A892D4A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715DA5" w14:textId="29AF39A4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F011A10" w14:textId="31E48FE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98D0C77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68A2D55" w14:textId="0EE7469F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627BF65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3D91" w14:textId="583DCE7F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5B68B" w14:textId="5D068388" w:rsidR="008F7CB6" w:rsidRPr="00C05013" w:rsidRDefault="008F7CB6" w:rsidP="00E4210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E88EEA7" w14:textId="77777777" w:rsidR="008F7CB6" w:rsidRPr="00C05013" w:rsidRDefault="008F7CB6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63855AF" w14:textId="16552F5B" w:rsidR="008F7CB6" w:rsidRPr="00C05013" w:rsidRDefault="008F7CB6" w:rsidP="00E4210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36B88A3" w14:textId="14881FEB" w:rsidR="00304691" w:rsidRDefault="00304691" w:rsidP="00304691">
      <w:pPr>
        <w:rPr>
          <w:rFonts w:cstheme="minorBidi"/>
          <w:lang w:val="th-TH"/>
        </w:rPr>
      </w:pPr>
    </w:p>
    <w:tbl>
      <w:tblPr>
        <w:tblW w:w="148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720"/>
        <w:gridCol w:w="182"/>
        <w:gridCol w:w="718"/>
        <w:gridCol w:w="183"/>
        <w:gridCol w:w="717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796"/>
        <w:gridCol w:w="14"/>
        <w:gridCol w:w="166"/>
        <w:gridCol w:w="14"/>
        <w:gridCol w:w="810"/>
        <w:gridCol w:w="183"/>
        <w:gridCol w:w="799"/>
        <w:gridCol w:w="14"/>
      </w:tblGrid>
      <w:tr w:rsidR="00B15D39" w:rsidRPr="00C05013" w14:paraId="1215E8D5" w14:textId="77777777" w:rsidTr="00592C2C">
        <w:trPr>
          <w:gridAfter w:val="1"/>
          <w:wAfter w:w="14" w:type="dxa"/>
          <w:cantSplit/>
          <w:tblHeader/>
        </w:trPr>
        <w:tc>
          <w:tcPr>
            <w:tcW w:w="3690" w:type="dxa"/>
            <w:shd w:val="clear" w:color="auto" w:fill="auto"/>
          </w:tcPr>
          <w:p w14:paraId="1462F2E5" w14:textId="77777777" w:rsidR="00B15D39" w:rsidRPr="00C05013" w:rsidRDefault="00B15D39" w:rsidP="00E4210F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2" w:type="dxa"/>
            <w:gridSpan w:val="25"/>
            <w:shd w:val="clear" w:color="auto" w:fill="auto"/>
            <w:vAlign w:val="bottom"/>
          </w:tcPr>
          <w:p w14:paraId="330CEE12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F7F5B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C3900" w:rsidRPr="00C05013" w14:paraId="5CF8B6DD" w14:textId="77777777" w:rsidTr="00592C2C">
        <w:trPr>
          <w:gridAfter w:val="1"/>
          <w:wAfter w:w="14" w:type="dxa"/>
          <w:cantSplit/>
          <w:tblHeader/>
        </w:trPr>
        <w:tc>
          <w:tcPr>
            <w:tcW w:w="3690" w:type="dxa"/>
            <w:shd w:val="clear" w:color="auto" w:fill="auto"/>
          </w:tcPr>
          <w:p w14:paraId="6D91E102" w14:textId="77777777" w:rsidR="002C3900" w:rsidRPr="00C05013" w:rsidRDefault="002C3900" w:rsidP="00E4210F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071FB52" w14:textId="77777777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ส่วนงานสินค้าผลิต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C33A59" w14:textId="77777777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bottom"/>
          </w:tcPr>
          <w:p w14:paraId="7FA2660F" w14:textId="77777777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br/>
              <w:t>ผลิตภายใต้แบรนด์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ผู้ว่าจ้างอื่น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245DD" w14:textId="77777777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7AEDEDD" w14:textId="77777777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37FE8" w14:textId="77777777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7BA24BBB" w14:textId="23BF1C62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รวมส่วนงาน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ที่รายงาน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D01D0" w14:textId="77777777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bottom"/>
          </w:tcPr>
          <w:p w14:paraId="0592810F" w14:textId="6D88A358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ส่วนงานอื่น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AA8AB3D" w14:textId="4DF9DCA5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6" w:type="dxa"/>
            <w:gridSpan w:val="4"/>
            <w:shd w:val="clear" w:color="auto" w:fill="auto"/>
            <w:vAlign w:val="bottom"/>
          </w:tcPr>
          <w:p w14:paraId="73BE0CA9" w14:textId="77777777" w:rsidR="002C3900" w:rsidRPr="00C05013" w:rsidRDefault="002C3900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85084" w:rsidRPr="00C05013" w14:paraId="5F8DB415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4C8C25B5" w14:textId="3D236EE2" w:rsidR="00385084" w:rsidRPr="00C05013" w:rsidRDefault="00385084" w:rsidP="00E4210F">
            <w:pPr>
              <w:pStyle w:val="Defaul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AB546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0</w:t>
            </w:r>
            <w:r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  <w:vAlign w:val="center"/>
          </w:tcPr>
          <w:p w14:paraId="378F8066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173D9542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093D467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32483B93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14:paraId="18224D2C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6F7517F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08FE5E0A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16A6480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9E4531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D10F3E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4277F8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A31E569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F610EB1" w14:textId="77777777" w:rsidR="00385084" w:rsidRPr="002C3900" w:rsidRDefault="00385084" w:rsidP="002C390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00AC930" w14:textId="6C25C0C4" w:rsidR="00385084" w:rsidRPr="002C3900" w:rsidRDefault="00385084" w:rsidP="002C390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EF8363C" w14:textId="4109F8A3" w:rsidR="00385084" w:rsidRPr="002C3900" w:rsidRDefault="00385084" w:rsidP="002C390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0D75BFB" w14:textId="77777777" w:rsidR="00385084" w:rsidRPr="002C3900" w:rsidRDefault="00385084" w:rsidP="002C390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E8BC2F" w14:textId="77777777" w:rsidR="00385084" w:rsidRPr="002C3900" w:rsidRDefault="00385084" w:rsidP="002C390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3C71DEB" w14:textId="577B86A1" w:rsidR="00385084" w:rsidRPr="002C3900" w:rsidRDefault="00385084" w:rsidP="002C390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C832F4C" w14:textId="36946A12" w:rsidR="00385084" w:rsidRPr="002C3900" w:rsidRDefault="00385084" w:rsidP="002C390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0132A4" w14:textId="0C907272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00BDB5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77A939C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047D8CC2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B15D39" w:rsidRPr="007F7F5B" w14:paraId="64B7D66F" w14:textId="77777777" w:rsidTr="00592C2C">
        <w:trPr>
          <w:gridAfter w:val="1"/>
          <w:wAfter w:w="14" w:type="dxa"/>
          <w:cantSplit/>
        </w:trPr>
        <w:tc>
          <w:tcPr>
            <w:tcW w:w="3690" w:type="dxa"/>
            <w:shd w:val="clear" w:color="auto" w:fill="auto"/>
          </w:tcPr>
          <w:p w14:paraId="5A428004" w14:textId="77777777" w:rsidR="00B15D39" w:rsidRPr="007F7F5B" w:rsidRDefault="00B15D39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52" w:type="dxa"/>
            <w:gridSpan w:val="25"/>
            <w:vAlign w:val="center"/>
          </w:tcPr>
          <w:p w14:paraId="4435F2FE" w14:textId="77777777" w:rsidR="00B15D39" w:rsidRPr="007F7F5B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7F7F5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F7F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7F7F5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85084" w:rsidRPr="00C05013" w14:paraId="5229487F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7BAA4A32" w14:textId="77777777" w:rsidR="00385084" w:rsidRPr="00C05013" w:rsidRDefault="00385084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vAlign w:val="center"/>
          </w:tcPr>
          <w:p w14:paraId="4EED5341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19FBE75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85A39CF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868B9F3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14:paraId="14B29F55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2397439E" w14:textId="77777777" w:rsidR="00385084" w:rsidRPr="007F7F5B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7D09BFAA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0AD098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F15088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3AB27E1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25BE9A" w14:textId="77777777" w:rsidR="00385084" w:rsidRPr="007F7F5B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106094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2F5E21B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47DF30" w14:textId="50443018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DA78E0F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8B6401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F6EA162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683F1E" w14:textId="1750BCFB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DD8894D" w14:textId="3132C2CF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B0DE7F1" w14:textId="72436076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880C20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0145FFF8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7579867C" w14:textId="77777777" w:rsidR="00385084" w:rsidRPr="00C05013" w:rsidRDefault="00385084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85084" w:rsidRPr="00F13006" w14:paraId="2E365BA0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14CF027C" w14:textId="77777777" w:rsidR="00385084" w:rsidRPr="00C05013" w:rsidRDefault="00385084" w:rsidP="0038508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649F1A6C" w14:textId="7E522123" w:rsidR="00385084" w:rsidRPr="003002E9" w:rsidRDefault="00D6643E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1,580</w:t>
            </w:r>
          </w:p>
        </w:tc>
        <w:tc>
          <w:tcPr>
            <w:tcW w:w="180" w:type="dxa"/>
            <w:vAlign w:val="bottom"/>
          </w:tcPr>
          <w:p w14:paraId="46C59719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426935" w14:textId="5AF6B1E7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CB5E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82" w:type="dxa"/>
          </w:tcPr>
          <w:p w14:paraId="7FCAE8E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655A6CF" w14:textId="56702AD9" w:rsidR="00385084" w:rsidRPr="00C05013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03484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EED125D" w14:textId="77777777" w:rsidR="00385084" w:rsidRPr="00C05013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7E65859" w14:textId="565636D9" w:rsidR="00385084" w:rsidRPr="00C05013" w:rsidRDefault="00A03484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80AA6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1D649C" w14:textId="4AF2F440" w:rsidR="00385084" w:rsidRPr="00F13006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A99A80" w14:textId="77777777" w:rsidR="00385084" w:rsidRPr="00F13006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98F492" w14:textId="084AB1F4" w:rsidR="00385084" w:rsidRPr="00F13006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5F093A" w14:textId="77777777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8D748" w14:textId="5B3899C4" w:rsidR="00385084" w:rsidRPr="00F13006" w:rsidRDefault="00D6643E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1,63</w:t>
            </w:r>
            <w:r w:rsidR="00A0348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34AC92" w14:textId="272C25F4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3AEC3" w14:textId="1FBB6338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13006">
              <w:rPr>
                <w:rFonts w:ascii="Angsana New" w:hAnsi="Angsana New" w:cs="Angsana New"/>
                <w:sz w:val="28"/>
                <w:szCs w:val="28"/>
                <w:lang w:bidi="th-TH"/>
              </w:rPr>
              <w:t>1,</w:t>
            </w:r>
            <w:r w:rsidR="00201AAE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2DCEA2" w14:textId="77777777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8585F" w14:textId="15DD987A" w:rsidR="00385084" w:rsidRPr="00F13006" w:rsidRDefault="00D6643E" w:rsidP="00C21F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224C8" w14:textId="16DA7071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05AEC" w14:textId="3ACC22A4" w:rsidR="00385084" w:rsidRPr="00F13006" w:rsidRDefault="00385084" w:rsidP="00E7669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AEB573C" w14:textId="1EA52F9D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7E7C99" w14:textId="23BC4BB9" w:rsidR="00385084" w:rsidRPr="00F13006" w:rsidRDefault="00D6643E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1,63</w:t>
            </w:r>
            <w:r w:rsidR="00A74983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7EF7B0" w14:textId="77777777" w:rsidR="00385084" w:rsidRPr="00F13006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4DF0E963" w14:textId="51A7EA3A" w:rsidR="00385084" w:rsidRPr="007A637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1,4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25</w:t>
            </w:r>
          </w:p>
        </w:tc>
      </w:tr>
      <w:tr w:rsidR="00385084" w:rsidRPr="00F13006" w14:paraId="52FA6E1C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7665C8BC" w14:textId="77777777" w:rsidR="00385084" w:rsidRPr="00C05013" w:rsidRDefault="00385084" w:rsidP="0038508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2DCAB" w14:textId="27A31FF2" w:rsidR="00385084" w:rsidRPr="00C05013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664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1,580</w:t>
            </w:r>
          </w:p>
        </w:tc>
        <w:tc>
          <w:tcPr>
            <w:tcW w:w="180" w:type="dxa"/>
            <w:vAlign w:val="bottom"/>
          </w:tcPr>
          <w:p w14:paraId="69685613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FB74" w14:textId="343EAEF1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</w:t>
            </w:r>
            <w:r w:rsidR="00CB5E5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392</w:t>
            </w:r>
          </w:p>
        </w:tc>
        <w:tc>
          <w:tcPr>
            <w:tcW w:w="182" w:type="dxa"/>
          </w:tcPr>
          <w:p w14:paraId="3A4D8834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EFE6B" w14:textId="3935BD54" w:rsidR="00385084" w:rsidRPr="00C05013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A034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C232C4E" w14:textId="77777777" w:rsidR="00385084" w:rsidRPr="00C05013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79994" w14:textId="71E48FFB" w:rsidR="00385084" w:rsidRPr="00C05013" w:rsidRDefault="00A034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7BBCAC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200B4" w14:textId="0A923D24" w:rsidR="00385084" w:rsidRPr="00F13006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1DAA6" w14:textId="77777777" w:rsidR="00385084" w:rsidRPr="00F13006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DE375" w14:textId="7FD19B0E" w:rsidR="00385084" w:rsidRPr="00F13006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7DCAE" w14:textId="77777777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15E9C" w14:textId="4E31C2CE" w:rsidR="00385084" w:rsidRPr="00F13006" w:rsidRDefault="00D6643E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664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1,63</w:t>
            </w:r>
            <w:r w:rsidR="00A034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A9038C" w14:textId="02E8D71E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3C0024" w14:textId="54112A46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30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1,4</w:t>
            </w:r>
            <w:r w:rsidR="00CB5E5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160EFB" w14:textId="77777777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6537A" w14:textId="076A58CE" w:rsidR="00385084" w:rsidRPr="00F13006" w:rsidRDefault="00D6643E" w:rsidP="00C21F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0BAA9" w14:textId="6F65E2AF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665C4" w14:textId="4459BB34" w:rsidR="00385084" w:rsidRPr="00F13006" w:rsidRDefault="00385084" w:rsidP="00E76690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F5BA81E" w14:textId="5FBAB389" w:rsidR="00385084" w:rsidRPr="00F13006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D4B9B" w14:textId="01A6AF26" w:rsidR="00385084" w:rsidRPr="00F13006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1,63</w:t>
            </w:r>
            <w:r w:rsidR="00A7498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25A68CE" w14:textId="77777777" w:rsidR="00385084" w:rsidRPr="00F13006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3651A" w14:textId="25182498" w:rsidR="00385084" w:rsidRPr="00F13006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1,4</w:t>
            </w:r>
            <w:r w:rsidR="00CB5E5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</w:t>
            </w:r>
          </w:p>
        </w:tc>
      </w:tr>
      <w:tr w:rsidR="00385084" w:rsidRPr="00E73BA9" w14:paraId="1C1B13A9" w14:textId="77777777" w:rsidTr="00592C2C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6C5F15F0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6D99C5D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505F26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75EF398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2" w:type="dxa"/>
          </w:tcPr>
          <w:p w14:paraId="40B3F04D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168AE5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5DB53A0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23F233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0F5689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778E9B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A672B4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8B252D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5F90EF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8EEA52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6C7E64" w14:textId="555A417B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2EA765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D10EB4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6F92DC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F0C8E6" w14:textId="12FA53DA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35C9D1" w14:textId="751DF945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1E1B9E" w14:textId="2BBDD8E0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6684B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ABF4AB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D5FB6B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385084" w:rsidRPr="00C05013" w14:paraId="7F57B6E4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55CE016D" w14:textId="77777777" w:rsidR="00385084" w:rsidRPr="00C05013" w:rsidRDefault="00385084" w:rsidP="0038508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B1993EE" w14:textId="43E5F12E" w:rsidR="00385084" w:rsidRPr="00C05013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768</w:t>
            </w:r>
          </w:p>
        </w:tc>
        <w:tc>
          <w:tcPr>
            <w:tcW w:w="180" w:type="dxa"/>
            <w:vAlign w:val="bottom"/>
          </w:tcPr>
          <w:p w14:paraId="7F4CE96C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4A3DDE1" w14:textId="6E34F2E0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595D1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2" w:type="dxa"/>
          </w:tcPr>
          <w:p w14:paraId="5D83CE23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8806E8" w14:textId="166AB824" w:rsidR="00385084" w:rsidRPr="00C05013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7DC53B" w14:textId="77777777" w:rsidR="00385084" w:rsidRPr="00C05013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41ED5" w14:textId="633AACF7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1FA646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3A9D8C" w14:textId="27405244" w:rsidR="00385084" w:rsidRPr="00C05013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B0710" w14:textId="77777777" w:rsidR="00385084" w:rsidRPr="00C05013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0AA664" w14:textId="6A4F1307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524F69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68A77" w14:textId="3EA3F5E6" w:rsidR="00385084" w:rsidRPr="00C05013" w:rsidRDefault="00D6643E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40A2DC" w14:textId="0B4A9082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AF3436" w14:textId="11486915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595D1D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C55E3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2F13A" w14:textId="331D559E" w:rsidR="00385084" w:rsidRPr="00C05013" w:rsidRDefault="00D6643E" w:rsidP="00C21F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EC9D8" w14:textId="7FFB04C5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CB7442" w14:textId="416F9AA0" w:rsidR="00385084" w:rsidRPr="00C05013" w:rsidRDefault="00385084" w:rsidP="00E7669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B9DF8F0" w14:textId="521319A3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63C1EB" w14:textId="7804BE68" w:rsidR="00385084" w:rsidRPr="00C05013" w:rsidRDefault="00D6643E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1306BA" w14:textId="77777777" w:rsidR="00385084" w:rsidRPr="00C05013" w:rsidRDefault="00385084" w:rsidP="00385084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F5C371" w14:textId="2C30E644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CB5E5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595D1D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385084" w:rsidRPr="00E73BA9" w14:paraId="0DC343DD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631037CC" w14:textId="77777777" w:rsidR="00385084" w:rsidRPr="00E73BA9" w:rsidRDefault="00385084" w:rsidP="00E4210F">
            <w:pPr>
              <w:pStyle w:val="NoSpacing"/>
              <w:spacing w:line="276" w:lineRule="auto"/>
              <w:rPr>
                <w:rFonts w:ascii="Angsana New" w:hAnsi="Angsana New"/>
                <w:b/>
                <w:bCs/>
                <w:i/>
                <w:iCs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0396767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40892D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DB4404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2" w:type="dxa"/>
          </w:tcPr>
          <w:p w14:paraId="01CD05F4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16A1378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D79B46B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10B44D6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CA906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CD1881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31F816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073B0E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A33D6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58027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635F0A" w14:textId="74CA79F4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D819F1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DA080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83BF1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B4CBC4" w14:textId="7EB6F3E9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ED781" w14:textId="131B4F10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718AD6" w14:textId="16C4E0C0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E80C3B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72A2121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1645C5D5" w14:textId="77777777" w:rsidR="00385084" w:rsidRPr="00E73BA9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385084" w:rsidRPr="00C05013" w14:paraId="24F75178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170F33B4" w14:textId="77777777" w:rsidR="00385084" w:rsidRPr="00C05013" w:rsidRDefault="00385084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3D3F3FA1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78E904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901D03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6B5DEC6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5A300DDF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9109D8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733512D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BDFD8B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B4ACC4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54AAEE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2E2A20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1C2366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C1D182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F7619C" w14:textId="0AC87875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0075C1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B67FB6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51CF5C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57DA64" w14:textId="36A50F89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F82BBC3" w14:textId="1943992C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812FA46" w14:textId="01CA78A3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181171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561F6DD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5A485BD1" w14:textId="77777777" w:rsidR="00385084" w:rsidRPr="00C05013" w:rsidRDefault="00385084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85084" w:rsidRPr="00C05013" w14:paraId="49224F13" w14:textId="77777777" w:rsidTr="00592C2C">
        <w:trPr>
          <w:cantSplit/>
        </w:trPr>
        <w:tc>
          <w:tcPr>
            <w:tcW w:w="4408" w:type="dxa"/>
            <w:gridSpan w:val="2"/>
            <w:shd w:val="clear" w:color="auto" w:fill="auto"/>
          </w:tcPr>
          <w:p w14:paraId="3EFD3BB1" w14:textId="77777777" w:rsidR="00385084" w:rsidRPr="00C05013" w:rsidRDefault="00385084" w:rsidP="0038508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" w:type="dxa"/>
            <w:vAlign w:val="bottom"/>
          </w:tcPr>
          <w:p w14:paraId="13E7B9A3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C96EDE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39AF0D8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BA67D1D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D1A7431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AE8272F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34166F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4D6A6E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F8CA1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6D9CD0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CCB2E2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B6E6A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321695" w14:textId="1DE4E8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0D273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3DD1B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EF00AB" w14:textId="219A09EE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CB7127" w14:textId="64520DF9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ADEB67" w14:textId="52691EB2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25A3D7" w14:textId="5144C106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0B457F" w14:textId="6909A114" w:rsidR="00385084" w:rsidRPr="00C05013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76038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337275EA" w14:textId="48DB4047" w:rsidR="00385084" w:rsidRPr="00C05013" w:rsidRDefault="00385084" w:rsidP="00E7669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385084" w:rsidRPr="00C05013" w14:paraId="2D1F5CA2" w14:textId="77777777" w:rsidTr="00592C2C">
        <w:trPr>
          <w:cantSplit/>
        </w:trPr>
        <w:tc>
          <w:tcPr>
            <w:tcW w:w="4408" w:type="dxa"/>
            <w:gridSpan w:val="2"/>
            <w:shd w:val="clear" w:color="auto" w:fill="auto"/>
          </w:tcPr>
          <w:p w14:paraId="4440672A" w14:textId="77777777" w:rsidR="00385084" w:rsidRPr="00C05013" w:rsidRDefault="00385084" w:rsidP="0038508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0" w:type="dxa"/>
            <w:vAlign w:val="bottom"/>
          </w:tcPr>
          <w:p w14:paraId="75C2993C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57D90FA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7D2F9C29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686CCD4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C6CA54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F0D5A7B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54D151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EEBF7B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34AE3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0C80B2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B28899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AA3E8B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407471" w14:textId="153CFC5D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9C661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01C851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63876B" w14:textId="2D7BBD2A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E4FA6C" w14:textId="6FF50F94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C8ACB63" w14:textId="47D058A1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AB20B4C" w14:textId="28B96CAC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684C42" w14:textId="4DBAC176" w:rsidR="00385084" w:rsidRPr="00D858CA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(39</w:t>
            </w:r>
            <w:r w:rsidR="00441412"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425E2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3C233119" w14:textId="01ED7E9C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</w:t>
            </w:r>
            <w:r w:rsidR="00CB5E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</w:t>
            </w:r>
            <w:r w:rsidRPr="00C050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85084" w:rsidRPr="00C05013" w14:paraId="6783FFDF" w14:textId="77777777" w:rsidTr="00592C2C">
        <w:trPr>
          <w:cantSplit/>
        </w:trPr>
        <w:tc>
          <w:tcPr>
            <w:tcW w:w="7108" w:type="dxa"/>
            <w:gridSpan w:val="8"/>
            <w:shd w:val="clear" w:color="auto" w:fill="auto"/>
          </w:tcPr>
          <w:p w14:paraId="27317072" w14:textId="77777777" w:rsidR="00385084" w:rsidRPr="00C05013" w:rsidRDefault="00385084" w:rsidP="0038508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กลับรายการขาดทุนจากการด้อยค่าด้านเครดิตที่คาดว่าจะเกิดขึ้น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384BB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F7C011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90269D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26381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BEBCA2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990D86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15FE27" w14:textId="60C73DC1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B9124C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CAD0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57D1AE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80321" w14:textId="7C68AA3D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335973" w14:textId="2D8236AB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42A923" w14:textId="3CD9D0FD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5F9B4D" w14:textId="7E9BBB27" w:rsidR="00385084" w:rsidRPr="00D858CA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2D5AEEB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5AA42DF5" w14:textId="1F9F3A82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45</w:t>
            </w:r>
          </w:p>
        </w:tc>
      </w:tr>
      <w:tr w:rsidR="00385084" w:rsidRPr="00C05013" w14:paraId="79B1659C" w14:textId="77777777" w:rsidTr="00592C2C">
        <w:trPr>
          <w:cantSplit/>
        </w:trPr>
        <w:tc>
          <w:tcPr>
            <w:tcW w:w="4408" w:type="dxa"/>
            <w:gridSpan w:val="2"/>
            <w:shd w:val="clear" w:color="auto" w:fill="auto"/>
          </w:tcPr>
          <w:p w14:paraId="4DFC061F" w14:textId="77777777" w:rsidR="00385084" w:rsidRPr="00C05013" w:rsidRDefault="00385084" w:rsidP="0038508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" w:type="dxa"/>
            <w:vAlign w:val="bottom"/>
          </w:tcPr>
          <w:p w14:paraId="5883B39E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F8EA4DD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2E57A4C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3592EBF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F63480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ECF0B1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E91CF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08FEA1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1D4A9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C3767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2CA40F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BEDD1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A02883" w14:textId="193EFEBA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28848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3C3123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5D2C0A" w14:textId="7F14B59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4A9455" w14:textId="05F1B298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CB41BD" w14:textId="494A23C2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8A4BDD8" w14:textId="183D5AA6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140906" w14:textId="6514FC58" w:rsidR="00385084" w:rsidRPr="00D858CA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41412"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2AAE0D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708000F3" w14:textId="08E187D7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(11)</w:t>
            </w:r>
          </w:p>
        </w:tc>
      </w:tr>
      <w:tr w:rsidR="00385084" w:rsidRPr="00C05013" w14:paraId="37F1606B" w14:textId="77777777" w:rsidTr="00592C2C">
        <w:trPr>
          <w:cantSplit/>
        </w:trPr>
        <w:tc>
          <w:tcPr>
            <w:tcW w:w="4408" w:type="dxa"/>
            <w:gridSpan w:val="2"/>
            <w:shd w:val="clear" w:color="auto" w:fill="auto"/>
          </w:tcPr>
          <w:p w14:paraId="259401D7" w14:textId="77777777" w:rsidR="00385084" w:rsidRPr="00C05013" w:rsidRDefault="00385084" w:rsidP="00385084">
            <w:pPr>
              <w:pStyle w:val="NoSpacing"/>
              <w:tabs>
                <w:tab w:val="clear" w:pos="3742"/>
                <w:tab w:val="left" w:pos="3980"/>
              </w:tabs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3A176BCC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F8F510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2823F37A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6404DD0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BF5EAC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43C68F9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93F765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86967D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48071D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45A4DF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6C5E70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6C82C2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00DAA9" w14:textId="2D29D210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BCFD54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E6896E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27CCC3" w14:textId="5887710B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DAC43" w14:textId="48AB42A0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6E9B04E" w14:textId="008E5DB5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DD2E7D6" w14:textId="0528524B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4DB13" w14:textId="4FB4DC92" w:rsidR="00385084" w:rsidRPr="00D858CA" w:rsidRDefault="00D6643E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8CA">
              <w:rPr>
                <w:rFonts w:ascii="Angsana New" w:hAnsi="Angsana New" w:cs="Angsana New"/>
                <w:sz w:val="28"/>
                <w:szCs w:val="28"/>
                <w:lang w:bidi="th-TH"/>
              </w:rPr>
              <w:t>(61)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E255C0A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8DA73" w14:textId="5AC664C3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>(66)</w:t>
            </w:r>
          </w:p>
        </w:tc>
      </w:tr>
      <w:tr w:rsidR="00385084" w:rsidRPr="00C05013" w14:paraId="029CCC88" w14:textId="77777777" w:rsidTr="00592C2C">
        <w:trPr>
          <w:cantSplit/>
        </w:trPr>
        <w:tc>
          <w:tcPr>
            <w:tcW w:w="4408" w:type="dxa"/>
            <w:gridSpan w:val="2"/>
            <w:shd w:val="clear" w:color="auto" w:fill="auto"/>
          </w:tcPr>
          <w:p w14:paraId="420CBF43" w14:textId="77777777" w:rsidR="00385084" w:rsidRPr="00C05013" w:rsidRDefault="00385084" w:rsidP="0038508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" w:type="dxa"/>
            <w:vAlign w:val="bottom"/>
          </w:tcPr>
          <w:p w14:paraId="7E1257BC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BCC4CE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4D6CFE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FF2AC2E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BC443B1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365B51F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E2153E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55C117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DD79D3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979821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8BC33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921B58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0A4882" w14:textId="40AFFD38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91380A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F66C0B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5781A2" w14:textId="5F089154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7B49C2" w14:textId="5B8D7893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422666A" w14:textId="594F18E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B3E2DD" w14:textId="1DA81460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2E698" w14:textId="76CAC57F" w:rsidR="00385084" w:rsidRPr="00C05013" w:rsidRDefault="00D6643E" w:rsidP="00E90A2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0251270" w14:textId="77777777" w:rsidR="00385084" w:rsidRPr="00C05013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12106" w14:textId="436B66F6" w:rsidR="00385084" w:rsidRPr="00C05013" w:rsidRDefault="00385084" w:rsidP="0038508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595D1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385084" w:rsidRPr="00E73BA9" w14:paraId="47622D85" w14:textId="77777777" w:rsidTr="00592C2C">
        <w:trPr>
          <w:cantSplit/>
        </w:trPr>
        <w:tc>
          <w:tcPr>
            <w:tcW w:w="3690" w:type="dxa"/>
            <w:shd w:val="clear" w:color="auto" w:fill="auto"/>
          </w:tcPr>
          <w:p w14:paraId="545F3FB8" w14:textId="77777777" w:rsidR="00385084" w:rsidRPr="00E73BA9" w:rsidRDefault="00385084" w:rsidP="00385084">
            <w:pPr>
              <w:pStyle w:val="NoSpacing"/>
              <w:spacing w:line="27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51C462B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BCC5AD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F84075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2" w:type="dxa"/>
          </w:tcPr>
          <w:p w14:paraId="6ACDB4B3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09A1BF4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32F5341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999C8F2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BEA7B6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34A2A5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507040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EF3F0F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FE684C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8B736E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6EEA47" w14:textId="4D45744C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F4EECB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1F8095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643EC1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988787" w14:textId="58FB3D1C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D65D3E7" w14:textId="22F2544B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7530D5F" w14:textId="46FFC643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34D724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E2E73EA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21D12A" w14:textId="77777777" w:rsidR="00385084" w:rsidRPr="00E73BA9" w:rsidRDefault="00385084" w:rsidP="00385084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8B4DC5" w:rsidRPr="00C05013" w14:paraId="4443B52B" w14:textId="77777777" w:rsidTr="00592C2C">
        <w:trPr>
          <w:cantSplit/>
        </w:trPr>
        <w:tc>
          <w:tcPr>
            <w:tcW w:w="7108" w:type="dxa"/>
            <w:gridSpan w:val="8"/>
            <w:shd w:val="clear" w:color="auto" w:fill="auto"/>
          </w:tcPr>
          <w:p w14:paraId="1C792B6C" w14:textId="7A98E705" w:rsidR="008B4DC5" w:rsidRPr="00C05013" w:rsidRDefault="008B4DC5" w:rsidP="008B4D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สินทรัพย์ที่ไม่ได้ปันส่วน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46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85CE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B546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839B7C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F0C84E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410D4F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A879A6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4C9D83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4B027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F5C68D" w14:textId="5B96FA7F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9DA1D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974C0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540D65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022515" w14:textId="250CF65D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C939C2E" w14:textId="0C3979CB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4FA925" w14:textId="25703450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8FA75" w14:textId="76E689A5" w:rsidR="008B4DC5" w:rsidRPr="005E036B" w:rsidRDefault="00D6643E" w:rsidP="008B4DC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</w:t>
            </w:r>
            <w:r w:rsidRPr="00D664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24D4AD3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3C3ED9" w14:textId="0A5FBCD9" w:rsidR="008B4DC5" w:rsidRPr="00C05013" w:rsidRDefault="008B4DC5" w:rsidP="008B4DC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F1C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627</w:t>
            </w:r>
          </w:p>
        </w:tc>
      </w:tr>
      <w:tr w:rsidR="008B4DC5" w:rsidRPr="00C05013" w14:paraId="39A83883" w14:textId="77777777" w:rsidTr="00592C2C">
        <w:trPr>
          <w:cantSplit/>
        </w:trPr>
        <w:tc>
          <w:tcPr>
            <w:tcW w:w="7108" w:type="dxa"/>
            <w:gridSpan w:val="8"/>
            <w:shd w:val="clear" w:color="auto" w:fill="auto"/>
          </w:tcPr>
          <w:p w14:paraId="7489FE25" w14:textId="69FE6545" w:rsidR="008B4DC5" w:rsidRPr="00C05013" w:rsidRDefault="008B4DC5" w:rsidP="008B4D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หนี้สินที่ไม่ได้ปันส่วน ณ วันที่ </w:t>
            </w:r>
            <w:r w:rsidRPr="00AB546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85CE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B546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7D53D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EC727C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F0B31F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148F52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A4FA9C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19DDAC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11A0E9" w14:textId="0841B719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B78EE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3A82C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FE30D1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4F3490" w14:textId="444EAAE0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9700D69" w14:textId="43C157B9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CAF535" w14:textId="4BA238F6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DE9D6" w14:textId="247B9577" w:rsidR="008B4DC5" w:rsidRPr="005E036B" w:rsidRDefault="00D6643E" w:rsidP="008B4DC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1,954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70B30C" w14:textId="77777777" w:rsidR="008B4DC5" w:rsidRPr="00C05013" w:rsidRDefault="008B4DC5" w:rsidP="008B4DC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1BA62" w14:textId="06D9F516" w:rsidR="008B4DC5" w:rsidRPr="00C05013" w:rsidRDefault="008B4DC5" w:rsidP="008B4DC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AF1C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C7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453D490C" w14:textId="38889552" w:rsidR="00304691" w:rsidRDefault="00304691" w:rsidP="00304691">
      <w:pPr>
        <w:rPr>
          <w:rFonts w:cstheme="minorBidi"/>
          <w:lang w:val="th-TH"/>
        </w:rPr>
      </w:pPr>
    </w:p>
    <w:p w14:paraId="6099690C" w14:textId="77777777" w:rsidR="005752A1" w:rsidRPr="00E73BA9" w:rsidRDefault="005752A1" w:rsidP="00F035A6">
      <w:pPr>
        <w:rPr>
          <w:rFonts w:ascii="Angsana New" w:hAnsi="Angsana New" w:cs="Angsana New"/>
        </w:rPr>
      </w:pPr>
    </w:p>
    <w:p w14:paraId="0A676080" w14:textId="77777777" w:rsidR="00503827" w:rsidRPr="00C05013" w:rsidRDefault="00503827" w:rsidP="00503827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AEDD190" w14:textId="77777777" w:rsidR="00503827" w:rsidRPr="00C05013" w:rsidRDefault="00503827" w:rsidP="00503827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4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800"/>
        <w:gridCol w:w="188"/>
        <w:gridCol w:w="802"/>
        <w:gridCol w:w="196"/>
        <w:gridCol w:w="802"/>
        <w:gridCol w:w="178"/>
        <w:gridCol w:w="727"/>
        <w:gridCol w:w="197"/>
        <w:gridCol w:w="799"/>
        <w:gridCol w:w="193"/>
        <w:gridCol w:w="887"/>
        <w:gridCol w:w="183"/>
        <w:gridCol w:w="898"/>
        <w:gridCol w:w="178"/>
        <w:gridCol w:w="914"/>
        <w:gridCol w:w="183"/>
        <w:gridCol w:w="813"/>
        <w:gridCol w:w="183"/>
        <w:gridCol w:w="812"/>
        <w:gridCol w:w="183"/>
        <w:gridCol w:w="810"/>
        <w:gridCol w:w="183"/>
        <w:gridCol w:w="866"/>
      </w:tblGrid>
      <w:tr w:rsidR="00503827" w:rsidRPr="00C05013" w14:paraId="297EFF26" w14:textId="77777777" w:rsidTr="00E82CF4">
        <w:trPr>
          <w:cantSplit/>
        </w:trPr>
        <w:tc>
          <w:tcPr>
            <w:tcW w:w="2429" w:type="dxa"/>
            <w:shd w:val="clear" w:color="auto" w:fill="auto"/>
          </w:tcPr>
          <w:p w14:paraId="508D4A97" w14:textId="77777777" w:rsidR="00503827" w:rsidRPr="00C05013" w:rsidRDefault="00503827" w:rsidP="00E82CF4">
            <w:pPr>
              <w:pStyle w:val="NoSpacing"/>
              <w:framePr w:h="262" w:hRule="exact" w:wrap="auto" w:hAnchor="text" w:y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5773756B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36C7FA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746A3E8C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6" w:type="dxa"/>
          </w:tcPr>
          <w:p w14:paraId="2AEE7DFE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6439F0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0F7CA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2E3C61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3CF3F0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B22865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DC4624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FB822F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BE0716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22B1CF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0C225F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8F7DFE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6E126D5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B7DA4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2FC243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3C5B54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388A14C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A0BD26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0851ACB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61BC3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080F14DF" w14:textId="77777777" w:rsidR="00503827" w:rsidRPr="00C05013" w:rsidRDefault="00503827" w:rsidP="00503827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03827" w:rsidRPr="00C05013" w:rsidSect="00FE0D99">
          <w:headerReference w:type="even" r:id="rId17"/>
          <w:headerReference w:type="default" r:id="rId18"/>
          <w:headerReference w:type="first" r:id="rId19"/>
          <w:footerReference w:type="first" r:id="rId20"/>
          <w:pgSz w:w="16840" w:h="11907" w:orient="landscape"/>
          <w:pgMar w:top="720" w:right="1152" w:bottom="576" w:left="1152" w:header="630" w:footer="706" w:gutter="0"/>
          <w:cols w:space="708"/>
          <w:docGrid w:linePitch="360"/>
        </w:sectPr>
      </w:pPr>
    </w:p>
    <w:tbl>
      <w:tblPr>
        <w:tblW w:w="9147" w:type="dxa"/>
        <w:tblInd w:w="450" w:type="dxa"/>
        <w:tblLook w:val="01E0" w:firstRow="1" w:lastRow="1" w:firstColumn="1" w:lastColumn="1" w:noHBand="0" w:noVBand="0"/>
      </w:tblPr>
      <w:tblGrid>
        <w:gridCol w:w="6480"/>
        <w:gridCol w:w="1203"/>
        <w:gridCol w:w="270"/>
        <w:gridCol w:w="1194"/>
      </w:tblGrid>
      <w:tr w:rsidR="005752A1" w:rsidRPr="00FD1F64" w14:paraId="291DC637" w14:textId="77777777" w:rsidTr="00355486">
        <w:tc>
          <w:tcPr>
            <w:tcW w:w="6480" w:type="dxa"/>
            <w:shd w:val="clear" w:color="auto" w:fill="auto"/>
          </w:tcPr>
          <w:p w14:paraId="70EBF349" w14:textId="77777777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26E13793" w14:textId="77777777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FD1F6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752A1" w:rsidRPr="00FD1F64" w14:paraId="14B7F5CE" w14:textId="77777777" w:rsidTr="00355486">
        <w:tc>
          <w:tcPr>
            <w:tcW w:w="6480" w:type="dxa"/>
            <w:shd w:val="clear" w:color="auto" w:fill="auto"/>
          </w:tcPr>
          <w:p w14:paraId="7649EE37" w14:textId="5EA0B034" w:rsidR="005752A1" w:rsidRPr="00A00BA1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B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A00B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B54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 w:rsidR="0038508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D44A3B4" w14:textId="718129B1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48DD46" w14:textId="77777777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F5D98B4" w14:textId="63569057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52A1" w:rsidRPr="00FD1F64" w14:paraId="5CEAF1D6" w14:textId="77777777" w:rsidTr="00355486">
        <w:tc>
          <w:tcPr>
            <w:tcW w:w="6480" w:type="dxa"/>
            <w:shd w:val="clear" w:color="auto" w:fill="auto"/>
          </w:tcPr>
          <w:p w14:paraId="705D8D17" w14:textId="77777777" w:rsidR="005752A1" w:rsidRPr="00A00BA1" w:rsidRDefault="005752A1" w:rsidP="003554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4FFAA078" w14:textId="77777777" w:rsidR="005752A1" w:rsidRPr="00FD1F64" w:rsidRDefault="005752A1" w:rsidP="00355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1F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D1F6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FD1F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385084" w:rsidRPr="00FD1F64" w14:paraId="5C642541" w14:textId="77777777" w:rsidTr="00355486">
        <w:tc>
          <w:tcPr>
            <w:tcW w:w="6480" w:type="dxa"/>
            <w:shd w:val="clear" w:color="auto" w:fill="auto"/>
          </w:tcPr>
          <w:p w14:paraId="3C4C7B34" w14:textId="217B8D41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  <w:shd w:val="clear" w:color="auto" w:fill="auto"/>
          </w:tcPr>
          <w:p w14:paraId="5D1F5946" w14:textId="4981FA7E" w:rsidR="00385084" w:rsidRPr="00FD1F64" w:rsidRDefault="00D6643E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16B0B50A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141DF59C" w14:textId="43AE25EF" w:rsidR="00385084" w:rsidRPr="00FD1F64" w:rsidRDefault="00385084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FA4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385084" w:rsidRPr="00FD1F64" w14:paraId="353E827B" w14:textId="77777777" w:rsidTr="00355486">
        <w:tc>
          <w:tcPr>
            <w:tcW w:w="6480" w:type="dxa"/>
            <w:shd w:val="clear" w:color="auto" w:fill="auto"/>
          </w:tcPr>
          <w:p w14:paraId="5A726BB7" w14:textId="1BE6C238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ส่วนงานสินค้าผลิตภายใต้แบรนด์ผู้ว่าจ้างอื่น</w:t>
            </w:r>
          </w:p>
        </w:tc>
        <w:tc>
          <w:tcPr>
            <w:tcW w:w="1203" w:type="dxa"/>
            <w:shd w:val="clear" w:color="auto" w:fill="auto"/>
          </w:tcPr>
          <w:p w14:paraId="729B35BA" w14:textId="1A7387FF" w:rsidR="00385084" w:rsidRPr="00FD1F64" w:rsidRDefault="00D6643E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691023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249CFA64" w14:textId="53B16964" w:rsidR="00385084" w:rsidRPr="00AB5467" w:rsidRDefault="00385084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385084" w:rsidRPr="00FD1F64" w14:paraId="6672C9BE" w14:textId="77777777" w:rsidTr="00355486">
        <w:tc>
          <w:tcPr>
            <w:tcW w:w="6480" w:type="dxa"/>
            <w:shd w:val="clear" w:color="auto" w:fill="auto"/>
          </w:tcPr>
          <w:p w14:paraId="25F35A2B" w14:textId="183D44BB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  <w:shd w:val="clear" w:color="auto" w:fill="auto"/>
          </w:tcPr>
          <w:p w14:paraId="03D6DDFF" w14:textId="549DA058" w:rsidR="00385084" w:rsidRPr="00FD1F64" w:rsidRDefault="00D6643E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50F1FDB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1045F272" w14:textId="20FD6D2E" w:rsidR="00385084" w:rsidRPr="00FD1F64" w:rsidRDefault="00385084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385084" w:rsidRPr="00FD1F64" w14:paraId="2DB8B88D" w14:textId="77777777" w:rsidTr="00355486">
        <w:tc>
          <w:tcPr>
            <w:tcW w:w="6480" w:type="dxa"/>
            <w:shd w:val="clear" w:color="auto" w:fill="auto"/>
          </w:tcPr>
          <w:p w14:paraId="5CB25F0E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E8B" w14:textId="1E15C15F" w:rsidR="00385084" w:rsidRPr="00FD1F64" w:rsidRDefault="00D6643E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020467E7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2AE61" w14:textId="06BCE7AE" w:rsidR="00385084" w:rsidRPr="00FD1F64" w:rsidRDefault="00385084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FA4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1E5FB32A" w14:textId="58660118" w:rsidR="00AA5074" w:rsidRDefault="00AA5074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tbl>
      <w:tblPr>
        <w:tblW w:w="9147" w:type="dxa"/>
        <w:tblInd w:w="450" w:type="dxa"/>
        <w:tblLook w:val="01E0" w:firstRow="1" w:lastRow="1" w:firstColumn="1" w:lastColumn="1" w:noHBand="0" w:noVBand="0"/>
      </w:tblPr>
      <w:tblGrid>
        <w:gridCol w:w="6480"/>
        <w:gridCol w:w="1203"/>
        <w:gridCol w:w="270"/>
        <w:gridCol w:w="1194"/>
      </w:tblGrid>
      <w:tr w:rsidR="005752A1" w:rsidRPr="00FD1F64" w14:paraId="0B4D53C4" w14:textId="77777777" w:rsidTr="00355486">
        <w:tc>
          <w:tcPr>
            <w:tcW w:w="6480" w:type="dxa"/>
            <w:shd w:val="clear" w:color="auto" w:fill="auto"/>
          </w:tcPr>
          <w:p w14:paraId="62B164F8" w14:textId="79B8F253" w:rsidR="005752A1" w:rsidRPr="00A00BA1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B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8508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38508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A00B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B54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 w:rsidR="0038508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A7B6216" w14:textId="4F95D142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6EBC02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52F86A6" w14:textId="5AFA739F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52A1" w:rsidRPr="00FD1F64" w14:paraId="1976F52C" w14:textId="77777777" w:rsidTr="00355486">
        <w:tc>
          <w:tcPr>
            <w:tcW w:w="6480" w:type="dxa"/>
            <w:shd w:val="clear" w:color="auto" w:fill="auto"/>
          </w:tcPr>
          <w:p w14:paraId="3093484B" w14:textId="77777777" w:rsidR="005752A1" w:rsidRPr="00A00BA1" w:rsidRDefault="005752A1" w:rsidP="003554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1D4920AB" w14:textId="77777777" w:rsidR="005752A1" w:rsidRPr="00FD1F64" w:rsidRDefault="005752A1" w:rsidP="00355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1F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D1F6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FD1F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385084" w:rsidRPr="00FD1F64" w14:paraId="26C432A2" w14:textId="77777777" w:rsidTr="00355486">
        <w:tc>
          <w:tcPr>
            <w:tcW w:w="6480" w:type="dxa"/>
            <w:shd w:val="clear" w:color="auto" w:fill="auto"/>
          </w:tcPr>
          <w:p w14:paraId="03A8638B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F64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  <w:shd w:val="clear" w:color="auto" w:fill="auto"/>
          </w:tcPr>
          <w:p w14:paraId="6DFF74B4" w14:textId="40422B24" w:rsidR="00385084" w:rsidRPr="00FD1F64" w:rsidRDefault="00D6643E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1,427</w:t>
            </w:r>
          </w:p>
        </w:tc>
        <w:tc>
          <w:tcPr>
            <w:tcW w:w="270" w:type="dxa"/>
            <w:shd w:val="clear" w:color="auto" w:fill="auto"/>
          </w:tcPr>
          <w:p w14:paraId="7C2D19D8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6945686E" w14:textId="55DC0352" w:rsidR="00385084" w:rsidRPr="00FD1F64" w:rsidRDefault="00385084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</w:t>
            </w:r>
            <w:r w:rsidR="00FA4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385084" w:rsidRPr="00FD1F64" w14:paraId="3430BFC8" w14:textId="77777777" w:rsidTr="00355486">
        <w:tc>
          <w:tcPr>
            <w:tcW w:w="6480" w:type="dxa"/>
            <w:shd w:val="clear" w:color="auto" w:fill="auto"/>
          </w:tcPr>
          <w:p w14:paraId="4FD72F31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ส่วนงานสินค้าผลิตภายใต้แบรนด์ผู้ว่าจ้างอื่น</w:t>
            </w:r>
          </w:p>
        </w:tc>
        <w:tc>
          <w:tcPr>
            <w:tcW w:w="1203" w:type="dxa"/>
            <w:shd w:val="clear" w:color="auto" w:fill="auto"/>
          </w:tcPr>
          <w:p w14:paraId="0D3A4970" w14:textId="457DD23A" w:rsidR="00385084" w:rsidRDefault="00D6643E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2010FA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3937FEA5" w14:textId="521622A5" w:rsidR="00385084" w:rsidRDefault="00385084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385084" w:rsidRPr="00FD1F64" w14:paraId="39D7C2A0" w14:textId="77777777" w:rsidTr="00355486">
        <w:tc>
          <w:tcPr>
            <w:tcW w:w="6480" w:type="dxa"/>
            <w:shd w:val="clear" w:color="auto" w:fill="auto"/>
          </w:tcPr>
          <w:p w14:paraId="4D3A2C34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F64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  <w:shd w:val="clear" w:color="auto" w:fill="auto"/>
          </w:tcPr>
          <w:p w14:paraId="4BBEAAD8" w14:textId="48EAC271" w:rsidR="00385084" w:rsidRPr="00FD1F64" w:rsidRDefault="00D6643E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6CAD0625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44D1A5F0" w14:textId="3434E24B" w:rsidR="00385084" w:rsidRPr="00FD1F64" w:rsidRDefault="00385084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</w:p>
        </w:tc>
      </w:tr>
      <w:tr w:rsidR="00385084" w:rsidRPr="00FD1F64" w14:paraId="478BD0BD" w14:textId="77777777" w:rsidTr="00355486">
        <w:tc>
          <w:tcPr>
            <w:tcW w:w="6480" w:type="dxa"/>
            <w:shd w:val="clear" w:color="auto" w:fill="auto"/>
          </w:tcPr>
          <w:p w14:paraId="2552572F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5E7E" w14:textId="2DF7F092" w:rsidR="00385084" w:rsidRPr="00FD1F64" w:rsidRDefault="00D6643E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1,463</w:t>
            </w:r>
          </w:p>
        </w:tc>
        <w:tc>
          <w:tcPr>
            <w:tcW w:w="270" w:type="dxa"/>
            <w:shd w:val="clear" w:color="auto" w:fill="auto"/>
          </w:tcPr>
          <w:p w14:paraId="6120FF5B" w14:textId="77777777" w:rsidR="00385084" w:rsidRPr="00FD1F64" w:rsidRDefault="00385084" w:rsidP="0038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1425D" w14:textId="0939BA13" w:rsidR="00385084" w:rsidRPr="00FD1F64" w:rsidRDefault="00385084" w:rsidP="003850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</w:t>
            </w:r>
            <w:r w:rsidR="00FA4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</w:tr>
    </w:tbl>
    <w:p w14:paraId="5C44CAD6" w14:textId="77777777" w:rsidR="005752A1" w:rsidRPr="00E73BA9" w:rsidRDefault="005752A1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018F4E6E" w14:textId="4F8910D3" w:rsidR="00D0323D" w:rsidRDefault="00D0323D" w:rsidP="00D0323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รายได้จากการขายสินค้า</w:t>
      </w:r>
      <w:r w:rsidRPr="00C05013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C05013">
        <w:rPr>
          <w:rFonts w:ascii="Angsana New" w:hAnsi="Angsana New" w:cs="Angsana New"/>
          <w:sz w:val="28"/>
          <w:szCs w:val="28"/>
          <w:cs/>
        </w:rPr>
        <w:t>รับรู้ ณ วันที่มีการส่งมอบสินค้าให้กับลูกค้า</w:t>
      </w:r>
    </w:p>
    <w:p w14:paraId="585754EE" w14:textId="75C5082A" w:rsidR="006D63FE" w:rsidRPr="00E73BA9" w:rsidRDefault="006D63FE" w:rsidP="00D0323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38DB6D2" w14:textId="2F623CE2" w:rsidR="00C06690" w:rsidRPr="00DF6AEA" w:rsidRDefault="00C06690" w:rsidP="00FB1A4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F6AE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</w:p>
    <w:p w14:paraId="66C67F4B" w14:textId="680E4E3D" w:rsidR="00731714" w:rsidRPr="00E73BA9" w:rsidRDefault="00731714" w:rsidP="00731714">
      <w:pPr>
        <w:rPr>
          <w:rFonts w:ascii="Angsana New" w:hAnsi="Angsana New" w:cs="Angsana New"/>
          <w:sz w:val="28"/>
          <w:szCs w:val="28"/>
          <w:lang w:val="th-TH"/>
        </w:rPr>
      </w:pPr>
    </w:p>
    <w:p w14:paraId="1A7AA331" w14:textId="64ABC57F" w:rsidR="00731714" w:rsidRDefault="00731714" w:rsidP="00CA336A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B4DC5">
        <w:rPr>
          <w:rFonts w:ascii="Angsana New" w:hAnsi="Angsana New" w:cs="Angsana New"/>
          <w:sz w:val="28"/>
          <w:szCs w:val="28"/>
          <w:cs/>
        </w:rPr>
        <w:t>กำไรต่อหุ้นขั้นพื้นฐานสำหรับงวด</w:t>
      </w:r>
      <w:r w:rsidR="009C2A8D" w:rsidRPr="008B4DC5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8B4DC5" w:rsidRPr="008B4DC5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8B4DC5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C42DDF" w:rsidRPr="008B4DC5">
        <w:rPr>
          <w:rFonts w:ascii="Angsana New" w:hAnsi="Angsana New" w:cs="Angsana New"/>
          <w:sz w:val="28"/>
          <w:szCs w:val="28"/>
        </w:rPr>
        <w:t>3</w:t>
      </w:r>
      <w:r w:rsidR="005752A1" w:rsidRPr="008B4DC5">
        <w:rPr>
          <w:rFonts w:ascii="Angsana New" w:hAnsi="Angsana New" w:cs="Angsana New"/>
          <w:sz w:val="28"/>
          <w:szCs w:val="28"/>
        </w:rPr>
        <w:t xml:space="preserve">0 </w:t>
      </w:r>
      <w:r w:rsidR="008B4DC5" w:rsidRPr="008B4DC5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5752A1" w:rsidRPr="008B4DC5">
        <w:rPr>
          <w:rFonts w:ascii="Angsana New" w:hAnsi="Angsana New" w:cs="Angsana New" w:hint="cs"/>
          <w:sz w:val="28"/>
          <w:szCs w:val="28"/>
          <w:cs/>
        </w:rPr>
        <w:t>ยน</w:t>
      </w:r>
      <w:r w:rsidRPr="008B4DC5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8B4DC5">
        <w:rPr>
          <w:rFonts w:ascii="Angsana New" w:hAnsi="Angsana New" w:cs="Angsana New"/>
          <w:sz w:val="28"/>
          <w:szCs w:val="28"/>
        </w:rPr>
        <w:t>2567</w:t>
      </w:r>
      <w:r w:rsidRPr="008B4DC5">
        <w:rPr>
          <w:rFonts w:ascii="Angsana New" w:hAnsi="Angsana New" w:cs="Angsana New"/>
          <w:sz w:val="28"/>
          <w:szCs w:val="28"/>
        </w:rPr>
        <w:t xml:space="preserve"> </w:t>
      </w:r>
      <w:r w:rsidRPr="008B4DC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42DDF" w:rsidRPr="008B4DC5">
        <w:rPr>
          <w:rFonts w:ascii="Angsana New" w:hAnsi="Angsana New" w:cs="Angsana New"/>
          <w:sz w:val="28"/>
          <w:szCs w:val="28"/>
        </w:rPr>
        <w:t>2566</w:t>
      </w:r>
      <w:r w:rsidRPr="008B4DC5">
        <w:rPr>
          <w:rFonts w:ascii="Angsana New" w:hAnsi="Angsana New" w:cs="Angsana New"/>
          <w:sz w:val="28"/>
          <w:szCs w:val="28"/>
        </w:rPr>
        <w:t xml:space="preserve"> </w:t>
      </w:r>
      <w:r w:rsidRPr="008B4DC5">
        <w:rPr>
          <w:rFonts w:ascii="Angsana New" w:hAnsi="Angsana New" w:cs="Angsana New"/>
          <w:sz w:val="28"/>
          <w:szCs w:val="28"/>
          <w:cs/>
        </w:rPr>
        <w:t>คำนวณจากกำไร</w:t>
      </w:r>
      <w:r w:rsidR="00915382">
        <w:rPr>
          <w:rFonts w:ascii="Angsana New" w:hAnsi="Angsana New" w:cs="Angsana New"/>
          <w:sz w:val="28"/>
          <w:szCs w:val="28"/>
        </w:rPr>
        <w:br/>
      </w:r>
      <w:r w:rsidRPr="008B4DC5">
        <w:rPr>
          <w:rFonts w:ascii="Angsana New" w:hAnsi="Angsana New" w:cs="Angsana New"/>
          <w:sz w:val="28"/>
          <w:szCs w:val="28"/>
          <w:cs/>
        </w:rPr>
        <w:t>สำหรับงวดที่เป็นส่วนของผู้ถือหุ้นสามัญของบริษัทที่ออกจำหน่ายแล้วระหว่างงวด โดยได้ปรับผลกระทบจำนวนหุ้นสามัญที่เกิดจาก</w:t>
      </w:r>
      <w:r w:rsidRPr="008B4DC5">
        <w:rPr>
          <w:rFonts w:ascii="Angsana New" w:hAnsi="Angsana New" w:cs="Angsana New" w:hint="cs"/>
          <w:sz w:val="28"/>
          <w:szCs w:val="28"/>
          <w:cs/>
        </w:rPr>
        <w:t>การลด</w:t>
      </w:r>
      <w:r w:rsidRPr="008B4DC5">
        <w:rPr>
          <w:rFonts w:ascii="Angsana New" w:hAnsi="Angsana New" w:cs="Angsana New"/>
          <w:sz w:val="28"/>
          <w:szCs w:val="28"/>
          <w:cs/>
        </w:rPr>
        <w:t xml:space="preserve">มูลค่าหุ้นสามัญของบริษัทที่ตราไว้จากเดิมหุ้นละ </w:t>
      </w:r>
      <w:r w:rsidR="00C42DDF" w:rsidRPr="008B4DC5">
        <w:rPr>
          <w:rFonts w:ascii="Angsana New" w:hAnsi="Angsana New" w:cs="Angsana New"/>
          <w:sz w:val="28"/>
          <w:szCs w:val="28"/>
        </w:rPr>
        <w:t>1</w:t>
      </w:r>
      <w:r w:rsidR="00C72C92" w:rsidRPr="008B4DC5">
        <w:rPr>
          <w:rFonts w:ascii="Angsana New" w:hAnsi="Angsana New" w:cs="Angsana New"/>
          <w:sz w:val="28"/>
          <w:szCs w:val="28"/>
        </w:rPr>
        <w:t>00</w:t>
      </w:r>
      <w:r w:rsidRPr="008B4DC5">
        <w:rPr>
          <w:rFonts w:ascii="Angsana New" w:hAnsi="Angsana New" w:cs="Angsana New"/>
          <w:sz w:val="28"/>
          <w:szCs w:val="28"/>
        </w:rPr>
        <w:t xml:space="preserve"> </w:t>
      </w:r>
      <w:r w:rsidRPr="008B4DC5">
        <w:rPr>
          <w:rFonts w:ascii="Angsana New" w:hAnsi="Angsana New" w:cs="Angsana New"/>
          <w:sz w:val="28"/>
          <w:szCs w:val="28"/>
          <w:cs/>
        </w:rPr>
        <w:t xml:space="preserve">บาทเป็นหุ้นละ </w:t>
      </w:r>
      <w:r w:rsidR="00C72C92" w:rsidRPr="008B4DC5">
        <w:rPr>
          <w:rFonts w:ascii="Angsana New" w:hAnsi="Angsana New" w:cs="Angsana New"/>
          <w:sz w:val="28"/>
          <w:szCs w:val="28"/>
        </w:rPr>
        <w:t>0</w:t>
      </w:r>
      <w:r w:rsidRPr="008B4DC5">
        <w:rPr>
          <w:rFonts w:ascii="Angsana New" w:hAnsi="Angsana New" w:cs="Angsana New"/>
          <w:sz w:val="28"/>
          <w:szCs w:val="28"/>
        </w:rPr>
        <w:t>.</w:t>
      </w:r>
      <w:r w:rsidR="00C42DDF" w:rsidRPr="008B4DC5">
        <w:rPr>
          <w:rFonts w:ascii="Angsana New" w:hAnsi="Angsana New" w:cs="Angsana New"/>
          <w:sz w:val="28"/>
          <w:szCs w:val="28"/>
        </w:rPr>
        <w:t>75</w:t>
      </w:r>
      <w:r w:rsidRPr="008B4DC5">
        <w:rPr>
          <w:rFonts w:ascii="Angsana New" w:hAnsi="Angsana New" w:cs="Angsana New"/>
          <w:sz w:val="28"/>
          <w:szCs w:val="28"/>
        </w:rPr>
        <w:t xml:space="preserve"> </w:t>
      </w:r>
      <w:r w:rsidRPr="008B4DC5">
        <w:rPr>
          <w:rFonts w:ascii="Angsana New" w:hAnsi="Angsana New" w:cs="Angsana New"/>
          <w:sz w:val="28"/>
          <w:szCs w:val="28"/>
          <w:cs/>
        </w:rPr>
        <w:t>บาท โดยกำไรต่อหุ้น</w:t>
      </w:r>
      <w:r w:rsidR="00AD0F62" w:rsidRPr="008B4DC5">
        <w:rPr>
          <w:rFonts w:ascii="Angsana New" w:hAnsi="Angsana New" w:cs="Angsana New"/>
          <w:sz w:val="28"/>
          <w:szCs w:val="28"/>
        </w:rPr>
        <w:br/>
      </w:r>
      <w:r w:rsidRPr="008B4DC5">
        <w:rPr>
          <w:rFonts w:ascii="Angsana New" w:hAnsi="Angsana New" w:cs="Angsana New"/>
          <w:sz w:val="28"/>
          <w:szCs w:val="28"/>
          <w:cs/>
        </w:rPr>
        <w:t>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</w:t>
      </w:r>
      <w:r w:rsidRPr="008B4DC5">
        <w:rPr>
          <w:rFonts w:ascii="Angsana New" w:hAnsi="Angsana New" w:cs="Angsana New" w:hint="cs"/>
          <w:sz w:val="28"/>
          <w:szCs w:val="28"/>
          <w:cs/>
        </w:rPr>
        <w:t>่</w:t>
      </w:r>
      <w:r w:rsidRPr="008B4DC5">
        <w:rPr>
          <w:rFonts w:ascii="Angsana New" w:hAnsi="Angsana New" w:cs="Angsana New"/>
          <w:sz w:val="28"/>
          <w:szCs w:val="28"/>
          <w:cs/>
        </w:rPr>
        <w:t>มของงวดแรกที่</w:t>
      </w:r>
      <w:r w:rsidR="00AD0F62" w:rsidRPr="008B4DC5">
        <w:rPr>
          <w:rFonts w:ascii="Angsana New" w:hAnsi="Angsana New" w:cs="Angsana New"/>
          <w:sz w:val="28"/>
          <w:szCs w:val="28"/>
        </w:rPr>
        <w:br/>
      </w:r>
      <w:r w:rsidRPr="008B4DC5">
        <w:rPr>
          <w:rFonts w:ascii="Angsana New" w:hAnsi="Angsana New" w:cs="Angsana New"/>
          <w:sz w:val="28"/>
          <w:szCs w:val="28"/>
          <w:cs/>
        </w:rPr>
        <w:t>เสนอรายงาน โดยแสดงการคำนวณดังนี้</w:t>
      </w:r>
    </w:p>
    <w:p w14:paraId="4FB1EEF3" w14:textId="625F023D" w:rsidR="00AD0F62" w:rsidRDefault="00AD0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88"/>
        <w:gridCol w:w="1152"/>
      </w:tblGrid>
      <w:tr w:rsidR="009C2A8D" w:rsidRPr="00E4570E" w14:paraId="62F7F578" w14:textId="77777777" w:rsidTr="009C2A8D">
        <w:trPr>
          <w:tblHeader/>
        </w:trPr>
        <w:tc>
          <w:tcPr>
            <w:tcW w:w="3600" w:type="dxa"/>
          </w:tcPr>
          <w:p w14:paraId="14552BF0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2283531B" w14:textId="77777777" w:rsidR="009C2A8D" w:rsidRPr="009C2A8D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57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180023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ACA0392" w14:textId="77777777" w:rsidR="009C2A8D" w:rsidRPr="009C2A8D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57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A8D" w:rsidRPr="00E4570E" w14:paraId="65B978D3" w14:textId="77777777" w:rsidTr="00060F54">
        <w:trPr>
          <w:tblHeader/>
        </w:trPr>
        <w:tc>
          <w:tcPr>
            <w:tcW w:w="3600" w:type="dxa"/>
          </w:tcPr>
          <w:p w14:paraId="5D90D921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8E6AD58" w14:textId="77777777" w:rsidR="009C2A8D" w:rsidRPr="002A4F93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494C117" w14:textId="77777777" w:rsidR="009C2A8D" w:rsidRPr="002A4F93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9C06B12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5D8519B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F6665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" w:type="dxa"/>
          </w:tcPr>
          <w:p w14:paraId="27C82EA6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5B256D1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C2A8D" w:rsidRPr="002A4F93" w14:paraId="20E46530" w14:textId="77777777" w:rsidTr="00060F54">
        <w:tc>
          <w:tcPr>
            <w:tcW w:w="3600" w:type="dxa"/>
          </w:tcPr>
          <w:p w14:paraId="175D1BE2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490" w:type="dxa"/>
            <w:gridSpan w:val="7"/>
          </w:tcPr>
          <w:p w14:paraId="6A036FC9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  <w:r w:rsidRPr="00E457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E457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/ </w:t>
            </w:r>
            <w:r w:rsidRPr="00E457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</w:t>
            </w:r>
            <w:r w:rsidRPr="00E457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C2A8D" w:rsidRPr="002A4F93" w14:paraId="415EB7F1" w14:textId="77777777" w:rsidTr="00060F54">
        <w:tc>
          <w:tcPr>
            <w:tcW w:w="3600" w:type="dxa"/>
            <w:vAlign w:val="bottom"/>
          </w:tcPr>
          <w:p w14:paraId="750A9CE1" w14:textId="787637D0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457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441F8A" w:rsidRPr="00441F8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งวดสามเดือนสิ้นสุดวันที่</w:t>
            </w:r>
            <w:r w:rsidR="00441F8A" w:rsidRPr="00441F8A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30 </w:t>
            </w:r>
            <w:r w:rsidR="0038508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33157A7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6FC7B83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1AFBE7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93E7FF1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DBF3524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</w:tcPr>
          <w:p w14:paraId="4B6671D5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</w:tcPr>
          <w:p w14:paraId="3429C45B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C2A8D" w:rsidRPr="00E06086" w14:paraId="797A59AA" w14:textId="77777777" w:rsidTr="00060F54">
        <w:tc>
          <w:tcPr>
            <w:tcW w:w="3600" w:type="dxa"/>
            <w:shd w:val="clear" w:color="auto" w:fill="auto"/>
            <w:vAlign w:val="bottom"/>
          </w:tcPr>
          <w:p w14:paraId="69C36D11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4570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E457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57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3C2130" w14:textId="2DF4B32B" w:rsidR="009C2A8D" w:rsidRPr="00E06086" w:rsidRDefault="00170E97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B522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B522F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70" w:type="dxa"/>
            <w:vAlign w:val="bottom"/>
          </w:tcPr>
          <w:p w14:paraId="62D1D327" w14:textId="77777777" w:rsidR="009C2A8D" w:rsidRPr="00E06086" w:rsidRDefault="009C2A8D" w:rsidP="00060F54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9E5929" w14:textId="369547E9" w:rsidR="009C2A8D" w:rsidRPr="00E06086" w:rsidRDefault="00385084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385084">
              <w:rPr>
                <w:rFonts w:asciiTheme="majorBidi" w:hAnsiTheme="majorBidi" w:cstheme="majorBidi"/>
                <w:sz w:val="28"/>
                <w:szCs w:val="28"/>
              </w:rPr>
              <w:t>90,047</w:t>
            </w:r>
          </w:p>
        </w:tc>
        <w:tc>
          <w:tcPr>
            <w:tcW w:w="270" w:type="dxa"/>
          </w:tcPr>
          <w:p w14:paraId="23CF3324" w14:textId="77777777" w:rsidR="009C2A8D" w:rsidRPr="00E06086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E9BD39" w14:textId="4B9D05B4" w:rsidR="009C2A8D" w:rsidRPr="00E06086" w:rsidRDefault="00170E97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4B522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4B522F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88" w:type="dxa"/>
          </w:tcPr>
          <w:p w14:paraId="480D290B" w14:textId="77777777" w:rsidR="009C2A8D" w:rsidRPr="00E06086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BEC7612" w14:textId="6412BDE0" w:rsidR="009C2A8D" w:rsidRPr="00E06086" w:rsidRDefault="000C3BD0" w:rsidP="000C3BD0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9C2A8D" w:rsidRPr="002A4F93" w14:paraId="30916CF2" w14:textId="77777777" w:rsidTr="00060F54">
        <w:tc>
          <w:tcPr>
            <w:tcW w:w="3600" w:type="dxa"/>
            <w:vAlign w:val="bottom"/>
          </w:tcPr>
          <w:p w14:paraId="65CED9BF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84727E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3291A26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DCFD7E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AF5B4E0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28B0A4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</w:tcPr>
          <w:p w14:paraId="370D776B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AAB16AB" w14:textId="77777777" w:rsidR="009C2A8D" w:rsidRPr="000C3BD0" w:rsidRDefault="009C2A8D" w:rsidP="000C3BD0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A8D" w:rsidRPr="002A4F93" w14:paraId="133B8DE9" w14:textId="77777777" w:rsidTr="00060F54">
        <w:tc>
          <w:tcPr>
            <w:tcW w:w="3600" w:type="dxa"/>
          </w:tcPr>
          <w:p w14:paraId="560D5D0D" w14:textId="77777777" w:rsidR="009C2A8D" w:rsidRPr="00EF0AA7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59B78D18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CB598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9BF8D4C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C4081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9634890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0E3A2E5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37ECD1DB" w14:textId="77777777" w:rsidR="009C2A8D" w:rsidRPr="000C3BD0" w:rsidRDefault="009C2A8D" w:rsidP="000C3BD0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A8D" w:rsidRPr="005752A1" w14:paraId="705DA393" w14:textId="77777777" w:rsidTr="00385084">
        <w:tc>
          <w:tcPr>
            <w:tcW w:w="3600" w:type="dxa"/>
            <w:vAlign w:val="bottom"/>
          </w:tcPr>
          <w:p w14:paraId="6EBFF04B" w14:textId="5C251A3D" w:rsidR="009C2A8D" w:rsidRPr="00EF0AA7" w:rsidRDefault="00441F8A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1F8A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441F8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41F8A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441F8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41F8A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441F8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62F9C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441F8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D4A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70" w:type="dxa"/>
            <w:shd w:val="clear" w:color="auto" w:fill="auto"/>
          </w:tcPr>
          <w:p w14:paraId="5472667B" w14:textId="5936DFFD" w:rsidR="009C2A8D" w:rsidRPr="00EF0AA7" w:rsidRDefault="00FD4A7B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328,574</w:t>
            </w:r>
          </w:p>
        </w:tc>
        <w:tc>
          <w:tcPr>
            <w:tcW w:w="270" w:type="dxa"/>
          </w:tcPr>
          <w:p w14:paraId="43D252A0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B8AB13" w14:textId="2C0614DF" w:rsidR="009C2A8D" w:rsidRPr="00EF0AA7" w:rsidRDefault="00385084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385084"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  <w:tc>
          <w:tcPr>
            <w:tcW w:w="270" w:type="dxa"/>
            <w:shd w:val="clear" w:color="auto" w:fill="auto"/>
          </w:tcPr>
          <w:p w14:paraId="2587E7C6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D351BF" w14:textId="6616AE7E" w:rsidR="009C2A8D" w:rsidRPr="00EF0AA7" w:rsidRDefault="00FD4A7B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328,574</w:t>
            </w:r>
          </w:p>
        </w:tc>
        <w:tc>
          <w:tcPr>
            <w:tcW w:w="288" w:type="dxa"/>
            <w:shd w:val="clear" w:color="auto" w:fill="auto"/>
          </w:tcPr>
          <w:p w14:paraId="6AF3FCC7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3549D1" w14:textId="77777777" w:rsidR="009C2A8D" w:rsidRPr="005752A1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</w:tr>
      <w:tr w:rsidR="009C2A8D" w:rsidRPr="005752A1" w14:paraId="6B40CA8D" w14:textId="77777777" w:rsidTr="00385084">
        <w:tc>
          <w:tcPr>
            <w:tcW w:w="3600" w:type="dxa"/>
            <w:vAlign w:val="bottom"/>
          </w:tcPr>
          <w:p w14:paraId="535937A3" w14:textId="71C558D2" w:rsidR="009C2A8D" w:rsidRPr="00EF0AA7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="000C3B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 w:rsidRPr="00EF0AA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170" w:type="dxa"/>
            <w:shd w:val="clear" w:color="auto" w:fill="auto"/>
          </w:tcPr>
          <w:p w14:paraId="20B83E29" w14:textId="141CEC19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356B7B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93D8D" w14:textId="53F7F1B2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6B2B54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6A1EF1" w14:textId="69B761AF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3731CCD5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8BD396" w14:textId="6227F5E8" w:rsidR="009C2A8D" w:rsidRPr="005752A1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B88" w:rsidRPr="005752A1" w14:paraId="60CA8658" w14:textId="77777777" w:rsidTr="00385084">
        <w:tc>
          <w:tcPr>
            <w:tcW w:w="3600" w:type="dxa"/>
            <w:vAlign w:val="bottom"/>
          </w:tcPr>
          <w:p w14:paraId="52DE90DA" w14:textId="39740F7F" w:rsidR="00C15B88" w:rsidRPr="00EF0AA7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8508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850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วันที่ </w:t>
            </w:r>
            <w:r w:rsidRPr="0038508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3850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850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850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67D602" w14:textId="12C05DB9" w:rsidR="00C15B88" w:rsidRPr="00EF0AA7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89EA43" w14:textId="77777777" w:rsidR="00C15B88" w:rsidRPr="00EF0AA7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CD684" w14:textId="52960AD7" w:rsidR="00C15B88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385084">
              <w:rPr>
                <w:rFonts w:asciiTheme="majorBidi" w:hAnsiTheme="majorBidi" w:cstheme="majorBidi" w:hint="cs"/>
                <w:sz w:val="28"/>
                <w:szCs w:val="28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5EEE7F69" w14:textId="77777777" w:rsidR="00C15B88" w:rsidRPr="00EF0AA7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9AC9EA" w14:textId="0756347E" w:rsidR="00C15B88" w:rsidRPr="00EF0AA7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3410FFE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F5206" w14:textId="54C30206" w:rsidR="00C15B88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 w:hint="cs"/>
                <w:sz w:val="28"/>
                <w:szCs w:val="28"/>
              </w:rPr>
              <w:t>173</w:t>
            </w:r>
          </w:p>
        </w:tc>
      </w:tr>
      <w:tr w:rsidR="00C15B88" w:rsidRPr="005752A1" w14:paraId="50B5E79F" w14:textId="77777777" w:rsidTr="00385084">
        <w:tc>
          <w:tcPr>
            <w:tcW w:w="3600" w:type="dxa"/>
            <w:vAlign w:val="bottom"/>
          </w:tcPr>
          <w:p w14:paraId="18BFD4CB" w14:textId="77777777" w:rsidR="00537B15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8508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Pr="003850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ลดมูลค่าหุ้นจากหุ้นละ </w:t>
            </w:r>
            <w:r w:rsidR="00537B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</w:p>
          <w:p w14:paraId="55480503" w14:textId="402A61E8" w:rsidR="00C15B88" w:rsidRDefault="00C15B88" w:rsidP="0053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084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3850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บาท เป็นหุ้นละ </w:t>
            </w:r>
            <w:r w:rsidRPr="00385084">
              <w:rPr>
                <w:rFonts w:asciiTheme="majorBidi" w:hAnsiTheme="majorBidi" w:cstheme="majorBidi"/>
                <w:sz w:val="28"/>
                <w:szCs w:val="28"/>
              </w:rPr>
              <w:t xml:space="preserve">0.75 </w:t>
            </w:r>
            <w:r w:rsidRPr="0038508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44E971" w14:textId="77777777" w:rsidR="00915382" w:rsidRDefault="00915382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F52220" w14:textId="2CC47839" w:rsidR="00C15B88" w:rsidRPr="00EF0AA7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52AFDE4" w14:textId="77777777" w:rsidR="00C15B88" w:rsidRPr="00EF0AA7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AEC9F" w14:textId="1FE9365A" w:rsidR="00C15B88" w:rsidRDefault="00C15B88" w:rsidP="00D77E0A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44344C9B" w14:textId="77777777" w:rsidR="00C15B88" w:rsidRPr="00EF0AA7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C2B8AE" w14:textId="77777777" w:rsidR="00915382" w:rsidRDefault="00915382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6B9CAB" w14:textId="56BC5982" w:rsidR="00C15B88" w:rsidRPr="00EF0AA7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66151A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5D23" w14:textId="0A9D911B" w:rsidR="00C15B88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</w:rPr>
              <w:t>824</w:t>
            </w:r>
          </w:p>
        </w:tc>
      </w:tr>
      <w:tr w:rsidR="00C15B88" w:rsidRPr="00541015" w14:paraId="21D16BA2" w14:textId="77777777" w:rsidTr="00060F54">
        <w:tc>
          <w:tcPr>
            <w:tcW w:w="3600" w:type="dxa"/>
            <w:vAlign w:val="bottom"/>
          </w:tcPr>
          <w:p w14:paraId="2FA771BE" w14:textId="6DE1753C" w:rsidR="00C15B88" w:rsidRPr="002A4F93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752A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34771" w14:textId="77777777" w:rsidR="00E90A23" w:rsidRDefault="00E90A23" w:rsidP="00C15B8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2CE7821" w14:textId="1E092DEB" w:rsidR="00C15B88" w:rsidRPr="00C15B88" w:rsidRDefault="00C15B88" w:rsidP="00D77E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C15B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328</w:t>
            </w:r>
            <w:r w:rsidRPr="00C15B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,574</w:t>
            </w:r>
          </w:p>
        </w:tc>
        <w:tc>
          <w:tcPr>
            <w:tcW w:w="270" w:type="dxa"/>
          </w:tcPr>
          <w:p w14:paraId="75E36EC4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D3AE2" w14:textId="0F5F5C1A" w:rsidR="00C15B88" w:rsidRPr="00385084" w:rsidRDefault="00C15B88" w:rsidP="00D77E0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0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8508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72</w:t>
            </w:r>
            <w:r w:rsidRPr="003850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508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70" w:type="dxa"/>
            <w:shd w:val="clear" w:color="auto" w:fill="auto"/>
          </w:tcPr>
          <w:p w14:paraId="4968B64F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C49E6" w14:textId="77777777" w:rsidR="00915382" w:rsidRDefault="00915382" w:rsidP="00C15B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9F0A8BE" w14:textId="5333A6A1" w:rsidR="00C15B88" w:rsidRPr="00541015" w:rsidRDefault="00C15B88" w:rsidP="00D77E0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5B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328</w:t>
            </w:r>
            <w:r w:rsidRPr="00C15B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,574</w:t>
            </w:r>
          </w:p>
        </w:tc>
        <w:tc>
          <w:tcPr>
            <w:tcW w:w="288" w:type="dxa"/>
            <w:shd w:val="clear" w:color="auto" w:fill="auto"/>
          </w:tcPr>
          <w:p w14:paraId="00866030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4B8C6" w14:textId="102B788B" w:rsidR="00C15B88" w:rsidRPr="00541015" w:rsidRDefault="00C15B88" w:rsidP="00D77E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C3BD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72</w:t>
            </w:r>
            <w:r w:rsidRPr="000C3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3BD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870</w:t>
            </w:r>
          </w:p>
        </w:tc>
      </w:tr>
      <w:tr w:rsidR="00C15B88" w:rsidRPr="002A4F93" w14:paraId="761433F2" w14:textId="77777777" w:rsidTr="00060F54">
        <w:tc>
          <w:tcPr>
            <w:tcW w:w="3600" w:type="dxa"/>
            <w:vAlign w:val="bottom"/>
          </w:tcPr>
          <w:p w14:paraId="7A1AF3C6" w14:textId="77777777" w:rsidR="00C15B88" w:rsidRPr="002A4F93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06EF88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020374E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F691C3" w14:textId="77777777" w:rsidR="00C15B88" w:rsidRPr="00385084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442CB4A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7DD3D6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  <w:shd w:val="clear" w:color="auto" w:fill="auto"/>
          </w:tcPr>
          <w:p w14:paraId="03349F8C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4D9796E" w14:textId="77777777" w:rsidR="00C15B88" w:rsidRPr="000C3BD0" w:rsidRDefault="00C15B88" w:rsidP="00C15B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C15B88" w:rsidRPr="009C2A8D" w14:paraId="6008A07D" w14:textId="77777777" w:rsidTr="00060F54">
        <w:tc>
          <w:tcPr>
            <w:tcW w:w="3600" w:type="dxa"/>
            <w:vAlign w:val="bottom"/>
          </w:tcPr>
          <w:p w14:paraId="0019CA99" w14:textId="77777777" w:rsidR="00C15B88" w:rsidRPr="002A4F93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</w:t>
            </w:r>
            <w:r w:rsidRPr="00EF0A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DF079" w14:textId="517E5793" w:rsidR="00C15B88" w:rsidRPr="006F1155" w:rsidRDefault="00170E97" w:rsidP="00C15B88">
            <w:pPr>
              <w:pStyle w:val="30"/>
              <w:tabs>
                <w:tab w:val="clear" w:pos="360"/>
                <w:tab w:val="clear" w:pos="720"/>
                <w:tab w:val="decimal" w:pos="786"/>
              </w:tabs>
              <w:ind w:right="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0.3</w:t>
            </w:r>
            <w:r w:rsidR="001B1E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127F4833" w14:textId="77777777" w:rsidR="00C15B88" w:rsidRPr="00022BC9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17F8E" w14:textId="06EB2900" w:rsidR="00C15B88" w:rsidRPr="00385084" w:rsidRDefault="00C15B88" w:rsidP="00D77E0A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3850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0.33</w:t>
            </w:r>
          </w:p>
        </w:tc>
        <w:tc>
          <w:tcPr>
            <w:tcW w:w="270" w:type="dxa"/>
            <w:shd w:val="clear" w:color="auto" w:fill="auto"/>
          </w:tcPr>
          <w:p w14:paraId="2C8738D0" w14:textId="77777777" w:rsidR="00C15B88" w:rsidRPr="00022BC9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9B4F50" w14:textId="543B2C3E" w:rsidR="00C15B88" w:rsidRPr="00022BC9" w:rsidRDefault="00170E97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2.90</w:t>
            </w:r>
          </w:p>
        </w:tc>
        <w:tc>
          <w:tcPr>
            <w:tcW w:w="288" w:type="dxa"/>
            <w:shd w:val="clear" w:color="auto" w:fill="auto"/>
          </w:tcPr>
          <w:p w14:paraId="133EA268" w14:textId="77777777" w:rsidR="00C15B88" w:rsidRPr="00022BC9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64E92A4C" w14:textId="6F15F4F2" w:rsidR="00C15B88" w:rsidRPr="000C3BD0" w:rsidRDefault="00C15B88" w:rsidP="00D77E0A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C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0.05</w:t>
            </w:r>
          </w:p>
        </w:tc>
      </w:tr>
      <w:tr w:rsidR="00C15B88" w:rsidRPr="002A4F93" w14:paraId="23FBC7E9" w14:textId="77777777" w:rsidTr="00C06690">
        <w:trPr>
          <w:tblHeader/>
        </w:trPr>
        <w:tc>
          <w:tcPr>
            <w:tcW w:w="3600" w:type="dxa"/>
          </w:tcPr>
          <w:p w14:paraId="2F2FC412" w14:textId="77777777" w:rsidR="00C15B88" w:rsidRPr="002A4F93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5681BB5B" w14:textId="77777777" w:rsidR="00C15B88" w:rsidRPr="00E4570E" w:rsidRDefault="00C15B88" w:rsidP="00C15B8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FD8393" w14:textId="77777777" w:rsidR="00C15B88" w:rsidRPr="00E4570E" w:rsidRDefault="00C15B88" w:rsidP="00C15B8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DAD7F5D" w14:textId="77777777" w:rsidR="00C15B88" w:rsidRPr="00E4570E" w:rsidRDefault="00C15B88" w:rsidP="00C15B8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15B88" w:rsidRPr="002A4F93" w14:paraId="6535E236" w14:textId="77777777" w:rsidTr="00C06690">
        <w:tc>
          <w:tcPr>
            <w:tcW w:w="3600" w:type="dxa"/>
            <w:vAlign w:val="bottom"/>
          </w:tcPr>
          <w:p w14:paraId="35630063" w14:textId="56EC16D0" w:rsidR="00C15B88" w:rsidRPr="002A4F93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457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E457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เก้าเ</w:t>
            </w:r>
            <w:r w:rsidRPr="00E457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Pr="005752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21296B4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E2C4ED6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D91A3E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7D0A6B3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A97E344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</w:tcPr>
          <w:p w14:paraId="7FF6710E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</w:tcPr>
          <w:p w14:paraId="2C5C1F9F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15B88" w:rsidRPr="002A4F93" w14:paraId="478B8B37" w14:textId="77777777" w:rsidTr="005752A1">
        <w:tc>
          <w:tcPr>
            <w:tcW w:w="3600" w:type="dxa"/>
            <w:shd w:val="clear" w:color="auto" w:fill="auto"/>
            <w:vAlign w:val="bottom"/>
          </w:tcPr>
          <w:p w14:paraId="5F342E72" w14:textId="77777777" w:rsidR="00C15B88" w:rsidRPr="002A4F93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4570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E457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57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6BCC7" w14:textId="05BB8BEA" w:rsidR="00C15B88" w:rsidRPr="00E06086" w:rsidRDefault="008F5B1B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B52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B522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D77E0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1E517AE" w14:textId="77777777" w:rsidR="00C15B88" w:rsidRPr="00E06086" w:rsidRDefault="00C15B88" w:rsidP="00C15B8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CCA2B94" w14:textId="7E49FB34" w:rsidR="00C15B88" w:rsidRPr="00E06086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</w:rPr>
              <w:t>340,409</w:t>
            </w:r>
          </w:p>
        </w:tc>
        <w:tc>
          <w:tcPr>
            <w:tcW w:w="270" w:type="dxa"/>
          </w:tcPr>
          <w:p w14:paraId="02F69D8B" w14:textId="77777777" w:rsidR="00C15B88" w:rsidRPr="00E06086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06A0A2" w14:textId="23857133" w:rsidR="00C15B88" w:rsidRPr="00E06086" w:rsidRDefault="008F5B1B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B52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B522F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288" w:type="dxa"/>
          </w:tcPr>
          <w:p w14:paraId="7B4D3719" w14:textId="77777777" w:rsidR="00C15B88" w:rsidRPr="00E06086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C47BF87" w14:textId="50EAE4AB" w:rsidR="00C15B88" w:rsidRPr="00E06086" w:rsidRDefault="00C15B88" w:rsidP="00D77E0A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</w:rPr>
              <w:t>112,462</w:t>
            </w:r>
          </w:p>
        </w:tc>
      </w:tr>
      <w:tr w:rsidR="00C15B88" w:rsidRPr="002A4F93" w14:paraId="0CD9CE13" w14:textId="77777777" w:rsidTr="00C06690">
        <w:tc>
          <w:tcPr>
            <w:tcW w:w="3600" w:type="dxa"/>
            <w:vAlign w:val="bottom"/>
          </w:tcPr>
          <w:p w14:paraId="4F688968" w14:textId="77777777" w:rsidR="00C15B88" w:rsidRPr="002A4F93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86C3F1B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BBDF753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C6298E" w14:textId="77777777" w:rsidR="00C15B88" w:rsidRPr="000C3BD0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516E8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BCB8E5" w14:textId="77777777" w:rsidR="00C15B88" w:rsidRPr="002A4F93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</w:tcPr>
          <w:p w14:paraId="000DF147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1EDDA3B" w14:textId="77777777" w:rsidR="00C15B88" w:rsidRPr="000C3BD0" w:rsidRDefault="00C15B88" w:rsidP="00C15B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15B88" w:rsidRPr="002A4F93" w14:paraId="50063285" w14:textId="77777777" w:rsidTr="00C06690">
        <w:tc>
          <w:tcPr>
            <w:tcW w:w="3600" w:type="dxa"/>
          </w:tcPr>
          <w:p w14:paraId="1AC35857" w14:textId="77777777" w:rsidR="00C15B88" w:rsidRPr="00EF0AA7" w:rsidRDefault="00C15B88" w:rsidP="00C1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5320C63D" w14:textId="77777777" w:rsidR="00C15B88" w:rsidRPr="00EF0AA7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61FAB0" w14:textId="77777777" w:rsidR="00C15B88" w:rsidRPr="00EF0AA7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DAF452" w14:textId="77777777" w:rsidR="00C15B88" w:rsidRPr="00EF0AA7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DBEB72" w14:textId="77777777" w:rsidR="00C15B88" w:rsidRPr="00EF0AA7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9E43F58" w14:textId="77777777" w:rsidR="00C15B88" w:rsidRPr="00EF0AA7" w:rsidRDefault="00C15B88" w:rsidP="00C15B88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5EDF06" w14:textId="77777777" w:rsidR="00C15B88" w:rsidRPr="002A4F93" w:rsidRDefault="00C15B88" w:rsidP="00C15B8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469EAAAB" w14:textId="77777777" w:rsidR="00C15B88" w:rsidRPr="000C3BD0" w:rsidRDefault="00C15B88" w:rsidP="00C15B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7E7F" w:rsidRPr="002A4F93" w14:paraId="20A707E5" w14:textId="77777777" w:rsidTr="000C3BD0">
        <w:tc>
          <w:tcPr>
            <w:tcW w:w="3600" w:type="dxa"/>
            <w:vAlign w:val="bottom"/>
          </w:tcPr>
          <w:p w14:paraId="18CCEE56" w14:textId="2BB6CE48" w:rsidR="00187E7F" w:rsidRPr="00EF0AA7" w:rsidRDefault="00187E7F" w:rsidP="00187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A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08E020CD" w14:textId="65938B35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328,574</w:t>
            </w:r>
          </w:p>
        </w:tc>
        <w:tc>
          <w:tcPr>
            <w:tcW w:w="270" w:type="dxa"/>
          </w:tcPr>
          <w:p w14:paraId="19571DDC" w14:textId="77777777" w:rsidR="00187E7F" w:rsidRPr="00EF0AA7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213C0A" w14:textId="3FDC257B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  <w:tc>
          <w:tcPr>
            <w:tcW w:w="270" w:type="dxa"/>
            <w:shd w:val="clear" w:color="auto" w:fill="auto"/>
          </w:tcPr>
          <w:p w14:paraId="1C09318A" w14:textId="77777777" w:rsidR="00187E7F" w:rsidRPr="00EF0AA7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7BE2FCF" w14:textId="0D48CA99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328,574</w:t>
            </w:r>
          </w:p>
        </w:tc>
        <w:tc>
          <w:tcPr>
            <w:tcW w:w="288" w:type="dxa"/>
            <w:shd w:val="clear" w:color="auto" w:fill="auto"/>
          </w:tcPr>
          <w:p w14:paraId="463CE646" w14:textId="77777777" w:rsidR="00187E7F" w:rsidRPr="002A4F93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5AEF9C" w14:textId="655C1D53" w:rsidR="00187E7F" w:rsidRPr="005752A1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</w:tr>
      <w:tr w:rsidR="00187E7F" w:rsidRPr="002A4F93" w14:paraId="233D5C6A" w14:textId="77777777" w:rsidTr="000C3BD0">
        <w:tc>
          <w:tcPr>
            <w:tcW w:w="3600" w:type="dxa"/>
            <w:vAlign w:val="bottom"/>
          </w:tcPr>
          <w:p w14:paraId="1DC2096C" w14:textId="511C1794" w:rsidR="00187E7F" w:rsidRPr="00EF0AA7" w:rsidRDefault="00187E7F" w:rsidP="00187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Pr="00EF0AA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1170" w:type="dxa"/>
            <w:shd w:val="clear" w:color="auto" w:fill="auto"/>
          </w:tcPr>
          <w:p w14:paraId="37F025B0" w14:textId="1AA97637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2A649" w14:textId="77777777" w:rsidR="00187E7F" w:rsidRPr="00EF0AA7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1EDBA" w14:textId="333254FD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D9BCAD" w14:textId="77777777" w:rsidR="00187E7F" w:rsidRPr="00EF0AA7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283D53" w14:textId="60C6DCBE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14C55207" w14:textId="77777777" w:rsidR="00187E7F" w:rsidRPr="002A4F93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E884D9" w14:textId="68BB9981" w:rsidR="00187E7F" w:rsidRPr="005752A1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7E7F" w:rsidRPr="002A4F93" w14:paraId="17DC1A99" w14:textId="77777777" w:rsidTr="000C3BD0">
        <w:tc>
          <w:tcPr>
            <w:tcW w:w="3600" w:type="dxa"/>
            <w:vAlign w:val="bottom"/>
          </w:tcPr>
          <w:p w14:paraId="19B325C0" w14:textId="0AD738D2" w:rsidR="00187E7F" w:rsidRPr="00EF0AA7" w:rsidRDefault="00187E7F" w:rsidP="00187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C3B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วันที่ </w:t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0C3B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08BBFC23" w14:textId="685057E1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EC49156" w14:textId="77777777" w:rsidR="00187E7F" w:rsidRPr="00EF0AA7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85E6E" w14:textId="352BF66E" w:rsidR="00187E7F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4A1B7D69" w14:textId="77777777" w:rsidR="00187E7F" w:rsidRPr="00EF0AA7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BA70667" w14:textId="3C910B3A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1AD6E6A" w14:textId="77777777" w:rsidR="00187E7F" w:rsidRPr="00DA5252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71BFE9" w14:textId="3F047F6E" w:rsidR="00187E7F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187E7F" w:rsidRPr="002A4F93" w14:paraId="39479D0A" w14:textId="77777777" w:rsidTr="000C3BD0">
        <w:tc>
          <w:tcPr>
            <w:tcW w:w="3600" w:type="dxa"/>
            <w:vAlign w:val="bottom"/>
          </w:tcPr>
          <w:p w14:paraId="5ACA9A9B" w14:textId="22B9B0DE" w:rsidR="00187E7F" w:rsidRPr="00EF0AA7" w:rsidRDefault="00187E7F" w:rsidP="0007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00" w:hanging="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ลดมูลค่าหุ้นจากหุ้นละ </w:t>
            </w:r>
            <w:r w:rsidR="00077E1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บาท เป็นหุ้นละ </w:t>
            </w:r>
            <w:r w:rsidRPr="000C3BD0">
              <w:rPr>
                <w:rFonts w:asciiTheme="majorBidi" w:hAnsiTheme="majorBidi" w:cstheme="majorBidi"/>
                <w:sz w:val="28"/>
                <w:szCs w:val="28"/>
              </w:rPr>
              <w:t xml:space="preserve">0.75 </w:t>
            </w:r>
            <w:r w:rsidRPr="000C3BD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D20A9B" w14:textId="77777777" w:rsidR="00915382" w:rsidRDefault="00915382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9A1090" w14:textId="43FBED79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7A3F81" w14:textId="77777777" w:rsidR="00187E7F" w:rsidRPr="00EF0AA7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2ED82" w14:textId="3F97FD34" w:rsidR="00187E7F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</w:rPr>
              <w:t>255,598</w:t>
            </w:r>
          </w:p>
        </w:tc>
        <w:tc>
          <w:tcPr>
            <w:tcW w:w="270" w:type="dxa"/>
            <w:shd w:val="clear" w:color="auto" w:fill="auto"/>
          </w:tcPr>
          <w:p w14:paraId="1EBE9687" w14:textId="77777777" w:rsidR="00187E7F" w:rsidRPr="00EF0AA7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ED3BEA" w14:textId="77777777" w:rsidR="00915382" w:rsidRDefault="00915382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A18E17" w14:textId="3EEDB95F" w:rsidR="00187E7F" w:rsidRPr="00EF0AA7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0D4C20D" w14:textId="77777777" w:rsidR="00187E7F" w:rsidRPr="002A4F93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54152" w14:textId="5236DC13" w:rsidR="00187E7F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sz w:val="28"/>
                <w:szCs w:val="28"/>
              </w:rPr>
              <w:t>255,598</w:t>
            </w:r>
          </w:p>
        </w:tc>
      </w:tr>
      <w:tr w:rsidR="00187E7F" w:rsidRPr="002A4F93" w14:paraId="535D47A9" w14:textId="77777777" w:rsidTr="000C3BD0">
        <w:tc>
          <w:tcPr>
            <w:tcW w:w="3600" w:type="dxa"/>
            <w:vAlign w:val="bottom"/>
          </w:tcPr>
          <w:p w14:paraId="50F88CFF" w14:textId="5B93D56B" w:rsidR="00187E7F" w:rsidRPr="002A4F93" w:rsidRDefault="00187E7F" w:rsidP="00187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752A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EE65" w14:textId="77777777" w:rsidR="004F1098" w:rsidRDefault="004F1098" w:rsidP="00187E7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A45FC95" w14:textId="53CB8B68" w:rsidR="00187E7F" w:rsidRPr="002A4F93" w:rsidRDefault="00187E7F" w:rsidP="00D77E0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15B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328</w:t>
            </w:r>
            <w:r w:rsidRPr="00C15B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,574</w:t>
            </w:r>
          </w:p>
        </w:tc>
        <w:tc>
          <w:tcPr>
            <w:tcW w:w="270" w:type="dxa"/>
          </w:tcPr>
          <w:p w14:paraId="19F7DA31" w14:textId="77777777" w:rsidR="00187E7F" w:rsidRPr="002A4F93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A3928" w14:textId="143C7E15" w:rsidR="00187E7F" w:rsidRPr="000C3BD0" w:rsidRDefault="00187E7F" w:rsidP="00D77E0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3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257,530</w:t>
            </w:r>
          </w:p>
        </w:tc>
        <w:tc>
          <w:tcPr>
            <w:tcW w:w="270" w:type="dxa"/>
            <w:shd w:val="clear" w:color="auto" w:fill="auto"/>
          </w:tcPr>
          <w:p w14:paraId="6FEF8593" w14:textId="77777777" w:rsidR="00187E7F" w:rsidRPr="002A4F93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00D0A" w14:textId="77777777" w:rsidR="004F1098" w:rsidRDefault="004F1098" w:rsidP="00187E7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2E454A2" w14:textId="72597BD2" w:rsidR="00187E7F" w:rsidRPr="00541015" w:rsidRDefault="00187E7F" w:rsidP="00D77E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5B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328</w:t>
            </w:r>
            <w:r w:rsidRPr="00C15B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,574</w:t>
            </w:r>
          </w:p>
        </w:tc>
        <w:tc>
          <w:tcPr>
            <w:tcW w:w="288" w:type="dxa"/>
            <w:shd w:val="clear" w:color="auto" w:fill="auto"/>
          </w:tcPr>
          <w:p w14:paraId="1C8FAAFD" w14:textId="77777777" w:rsidR="00187E7F" w:rsidRPr="002A4F93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F611C" w14:textId="11FA67C7" w:rsidR="00187E7F" w:rsidRPr="00541015" w:rsidRDefault="00187E7F" w:rsidP="00D77E0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257,530</w:t>
            </w:r>
          </w:p>
        </w:tc>
      </w:tr>
      <w:tr w:rsidR="00187E7F" w:rsidRPr="002A4F93" w14:paraId="685EBFC3" w14:textId="77777777" w:rsidTr="008F5B1B">
        <w:tc>
          <w:tcPr>
            <w:tcW w:w="3600" w:type="dxa"/>
            <w:vAlign w:val="bottom"/>
          </w:tcPr>
          <w:p w14:paraId="3C930C17" w14:textId="77777777" w:rsidR="00187E7F" w:rsidRPr="002A4F93" w:rsidRDefault="00187E7F" w:rsidP="00187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043A532" w14:textId="77777777" w:rsidR="00187E7F" w:rsidRPr="008F5B1B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255D02" w14:textId="77777777" w:rsidR="00187E7F" w:rsidRPr="008F5B1B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A6DFAA8" w14:textId="77777777" w:rsidR="00187E7F" w:rsidRPr="008F5B1B" w:rsidRDefault="00187E7F" w:rsidP="00187E7F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35CC48" w14:textId="77777777" w:rsidR="00187E7F" w:rsidRPr="008F5B1B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2EACA6A" w14:textId="77777777" w:rsidR="00187E7F" w:rsidRPr="008F5B1B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2463F956" w14:textId="77777777" w:rsidR="00187E7F" w:rsidRPr="002A4F93" w:rsidRDefault="00187E7F" w:rsidP="00187E7F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2A610DE4" w14:textId="77777777" w:rsidR="00187E7F" w:rsidRPr="000C3BD0" w:rsidRDefault="00187E7F" w:rsidP="00187E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87E7F" w:rsidRPr="002A4F93" w14:paraId="4AA1D67C" w14:textId="77777777" w:rsidTr="008F5B1B">
        <w:tc>
          <w:tcPr>
            <w:tcW w:w="3600" w:type="dxa"/>
            <w:vAlign w:val="bottom"/>
          </w:tcPr>
          <w:p w14:paraId="15EF972D" w14:textId="77777777" w:rsidR="00187E7F" w:rsidRPr="002A4F93" w:rsidRDefault="00187E7F" w:rsidP="00187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</w:t>
            </w:r>
            <w:r w:rsidRPr="00EF0A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874C14" w14:textId="2E5D8B73" w:rsidR="00187E7F" w:rsidRPr="008F5B1B" w:rsidRDefault="00A96F94" w:rsidP="00D77E0A">
            <w:pPr>
              <w:pStyle w:val="30"/>
              <w:tabs>
                <w:tab w:val="clear" w:pos="360"/>
                <w:tab w:val="clear" w:pos="720"/>
                <w:tab w:val="decimal" w:pos="786"/>
              </w:tabs>
              <w:ind w:right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5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E4D9F" w14:textId="77777777" w:rsidR="00187E7F" w:rsidRPr="008F5B1B" w:rsidRDefault="00187E7F" w:rsidP="00187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482A3" w14:textId="3A835231" w:rsidR="00187E7F" w:rsidRPr="008F5B1B" w:rsidRDefault="00187E7F" w:rsidP="00D77E0A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5B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1.32</w:t>
            </w:r>
          </w:p>
        </w:tc>
        <w:tc>
          <w:tcPr>
            <w:tcW w:w="270" w:type="dxa"/>
            <w:shd w:val="clear" w:color="auto" w:fill="auto"/>
          </w:tcPr>
          <w:p w14:paraId="50C471B1" w14:textId="77777777" w:rsidR="00187E7F" w:rsidRPr="008F5B1B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4A8246" w14:textId="106CA75D" w:rsidR="00187E7F" w:rsidRPr="008F5B1B" w:rsidRDefault="00A96F94" w:rsidP="00D77E0A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3.03</w:t>
            </w:r>
          </w:p>
        </w:tc>
        <w:tc>
          <w:tcPr>
            <w:tcW w:w="288" w:type="dxa"/>
            <w:shd w:val="clear" w:color="auto" w:fill="auto"/>
          </w:tcPr>
          <w:p w14:paraId="14746B48" w14:textId="77777777" w:rsidR="00187E7F" w:rsidRPr="009C2A8D" w:rsidRDefault="00187E7F" w:rsidP="00187E7F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5144774E" w14:textId="06FE6FC2" w:rsidR="00187E7F" w:rsidRPr="000C3BD0" w:rsidRDefault="00187E7F" w:rsidP="00D77E0A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0.44</w:t>
            </w:r>
          </w:p>
        </w:tc>
      </w:tr>
    </w:tbl>
    <w:p w14:paraId="0A03DB59" w14:textId="05A62466" w:rsidR="008342B3" w:rsidRPr="006907F0" w:rsidRDefault="008342B3" w:rsidP="008342B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4402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14208CCD" w14:textId="77777777" w:rsidR="00EF5283" w:rsidRPr="00CB68C2" w:rsidRDefault="00EF5283" w:rsidP="00EF5283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31F8F78" w14:textId="6FAA6BC2" w:rsidR="00EF5283" w:rsidRPr="00CB68C2" w:rsidRDefault="00EF5283" w:rsidP="00EF528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ในการประชุมคณะกรรมการบริษัทเมื่อวันที่</w:t>
      </w:r>
      <w:r w:rsidRPr="00CB68C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14 </w:t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สิงหาคม</w:t>
      </w:r>
      <w:r w:rsidRPr="00CB68C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2567 </w:t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คณะกรรมการบริษัทมีมติอนุมัติจ่ายเงินปันผล</w:t>
      </w:r>
      <w:r w:rsidR="00F802C0" w:rsidRPr="00CB68C2">
        <w:rPr>
          <w:rFonts w:asciiTheme="majorBidi" w:hAnsiTheme="majorBidi" w:cs="Angsana New"/>
          <w:sz w:val="28"/>
          <w:szCs w:val="28"/>
          <w:cs/>
          <w:lang w:bidi="th-TH"/>
        </w:rPr>
        <w:br/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ระหว่างกาลจาก</w:t>
      </w:r>
      <w:r w:rsidR="002B20FA" w:rsidRPr="00CB68C2">
        <w:rPr>
          <w:rFonts w:asciiTheme="majorBidi" w:hAnsiTheme="majorBidi" w:cs="Angsana New"/>
          <w:sz w:val="28"/>
          <w:szCs w:val="28"/>
          <w:cs/>
          <w:lang w:bidi="th-TH"/>
        </w:rPr>
        <w:t>กำไรสะสมที่ยังไม่ได้จัดสรรของบริษัท</w:t>
      </w:r>
      <w:r w:rsidR="00183A23"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ในอัตราหุ้นละ</w:t>
      </w:r>
      <w:r w:rsidRPr="00CB68C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0.5454 </w:t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บาท</w:t>
      </w:r>
      <w:r w:rsidRPr="00CB68C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คิดเป็นจำนวนเงิน</w:t>
      </w:r>
      <w:r w:rsidRPr="00CB68C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179.20 </w:t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ล้านบาท</w:t>
      </w:r>
      <w:r w:rsidRPr="00CB68C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F802C0" w:rsidRPr="00CB68C2">
        <w:rPr>
          <w:rFonts w:asciiTheme="majorBidi" w:hAnsiTheme="majorBidi" w:cs="Angsana New"/>
          <w:sz w:val="28"/>
          <w:szCs w:val="28"/>
          <w:cs/>
          <w:lang w:bidi="th-TH"/>
        </w:rPr>
        <w:br/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ทั้งนี้</w:t>
      </w:r>
      <w:r w:rsidR="00CB68C2"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เงินปันผลดังกล่าวได้จ่ายให้กับผู้ถือหุ้นแล้วเมื่อวันที่</w:t>
      </w:r>
      <w:r w:rsidRPr="00CB68C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 xml:space="preserve">12 </w:t>
      </w:r>
      <w:r w:rsidRPr="00CB68C2">
        <w:rPr>
          <w:rFonts w:asciiTheme="majorBidi" w:hAnsiTheme="majorBidi" w:cs="Angsana New" w:hint="cs"/>
          <w:sz w:val="28"/>
          <w:szCs w:val="28"/>
          <w:cs/>
          <w:lang w:bidi="th-TH"/>
        </w:rPr>
        <w:t>กันยายน</w:t>
      </w:r>
      <w:r w:rsidRPr="00CB68C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B68C2">
        <w:rPr>
          <w:rFonts w:asciiTheme="majorBidi" w:hAnsiTheme="majorBidi" w:cstheme="majorBidi"/>
          <w:sz w:val="28"/>
          <w:szCs w:val="28"/>
        </w:rPr>
        <w:t>2567</w:t>
      </w:r>
    </w:p>
    <w:p w14:paraId="0010FA14" w14:textId="77777777" w:rsidR="00437D94" w:rsidRPr="00CB68C2" w:rsidRDefault="00437D94" w:rsidP="00437D94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85926A4" w14:textId="740100A1" w:rsidR="008342B3" w:rsidRPr="009D7F85" w:rsidRDefault="008342B3" w:rsidP="002B20FA">
      <w:pPr>
        <w:pStyle w:val="block"/>
        <w:spacing w:line="240" w:lineRule="auto"/>
        <w:ind w:left="518" w:right="-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17A77">
        <w:rPr>
          <w:rFonts w:asciiTheme="majorBidi" w:hAnsiTheme="majorBidi" w:cstheme="majorBidi"/>
          <w:sz w:val="28"/>
          <w:szCs w:val="28"/>
          <w:cs/>
          <w:lang w:bidi="th-TH"/>
        </w:rPr>
        <w:t>ในการประชุมคณะ</w:t>
      </w:r>
      <w:r w:rsidR="0044402F" w:rsidRPr="00017A77">
        <w:rPr>
          <w:rFonts w:asciiTheme="majorBidi" w:hAnsiTheme="majorBidi" w:cstheme="majorBidi"/>
          <w:sz w:val="28"/>
          <w:szCs w:val="28"/>
          <w:cs/>
        </w:rPr>
        <w:t xml:space="preserve">กรรมการบริษัทเมื่อวันที่ </w:t>
      </w:r>
      <w:r w:rsidR="00F9079A" w:rsidRPr="00017A77">
        <w:rPr>
          <w:rFonts w:asciiTheme="majorBidi" w:hAnsiTheme="majorBidi" w:cstheme="majorBidi"/>
          <w:sz w:val="28"/>
          <w:szCs w:val="28"/>
          <w:lang w:val="en-US" w:bidi="th-TH"/>
        </w:rPr>
        <w:t>12</w:t>
      </w:r>
      <w:r w:rsidR="0044402F" w:rsidRPr="00017A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428F" w:rsidRPr="00017A77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="0044402F" w:rsidRPr="00017A77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44402F" w:rsidRPr="00017A77">
        <w:rPr>
          <w:rFonts w:asciiTheme="majorBidi" w:hAnsiTheme="majorBidi" w:cstheme="majorBidi"/>
          <w:sz w:val="28"/>
          <w:szCs w:val="28"/>
        </w:rPr>
        <w:t>2567</w:t>
      </w:r>
      <w:r w:rsidR="0044402F" w:rsidRPr="00017A77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คณะกรรมการบริษัทมีมติอนุมัติจ่ายเงินปันผล</w:t>
      </w:r>
      <w:r w:rsidR="002B20FA" w:rsidRPr="00017A77">
        <w:rPr>
          <w:rFonts w:asciiTheme="majorBidi" w:hAnsiTheme="majorBidi" w:cstheme="majorBidi"/>
          <w:sz w:val="28"/>
          <w:szCs w:val="28"/>
        </w:rPr>
        <w:br/>
      </w:r>
      <w:r w:rsidR="0044402F" w:rsidRPr="00017A77">
        <w:rPr>
          <w:rFonts w:asciiTheme="majorBidi" w:hAnsiTheme="majorBidi" w:cstheme="majorBidi"/>
          <w:sz w:val="28"/>
          <w:szCs w:val="28"/>
          <w:cs/>
        </w:rPr>
        <w:t>ระหว่างกาลจาก</w:t>
      </w:r>
      <w:bookmarkStart w:id="2" w:name="_Hlk181714893"/>
      <w:r w:rsidR="0018428F" w:rsidRPr="00017A77">
        <w:rPr>
          <w:rFonts w:asciiTheme="majorBidi" w:hAnsiTheme="majorBidi" w:cstheme="majorBidi"/>
          <w:sz w:val="28"/>
          <w:szCs w:val="28"/>
          <w:cs/>
          <w:lang w:bidi="th-TH"/>
        </w:rPr>
        <w:t>กำไรสะสมที่ยังไม่ได้จัดสรรของบริษัท</w:t>
      </w:r>
      <w:r w:rsidR="00017A7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017A77" w:rsidRPr="00017A77">
        <w:rPr>
          <w:rFonts w:asciiTheme="majorBidi" w:hAnsiTheme="majorBidi" w:cstheme="majorBidi"/>
          <w:sz w:val="28"/>
          <w:szCs w:val="28"/>
          <w:cs/>
        </w:rPr>
        <w:t>ในอัตราหุ้นละ</w:t>
      </w:r>
      <w:r w:rsidR="00017A77" w:rsidRPr="00017A77">
        <w:rPr>
          <w:rFonts w:asciiTheme="majorBidi" w:hAnsiTheme="majorBidi" w:cstheme="majorBidi"/>
          <w:sz w:val="28"/>
          <w:szCs w:val="28"/>
        </w:rPr>
        <w:t xml:space="preserve"> </w:t>
      </w:r>
      <w:r w:rsidR="00017A77" w:rsidRPr="00017A77">
        <w:rPr>
          <w:rFonts w:asciiTheme="majorBidi" w:hAnsiTheme="majorBidi" w:cstheme="majorBidi" w:hint="cs"/>
          <w:sz w:val="28"/>
          <w:szCs w:val="28"/>
          <w:cs/>
          <w:lang w:bidi="th-TH"/>
        </w:rPr>
        <w:t>3.5196</w:t>
      </w:r>
      <w:r w:rsidR="00017A77" w:rsidRPr="00017A77">
        <w:rPr>
          <w:rFonts w:asciiTheme="majorBidi" w:hAnsiTheme="majorBidi" w:cstheme="majorBidi"/>
          <w:sz w:val="28"/>
          <w:szCs w:val="28"/>
        </w:rPr>
        <w:t xml:space="preserve"> </w:t>
      </w:r>
      <w:r w:rsidR="00017A77" w:rsidRPr="00017A77">
        <w:rPr>
          <w:rFonts w:asciiTheme="majorBidi" w:hAnsiTheme="majorBidi" w:cstheme="majorBidi"/>
          <w:sz w:val="28"/>
          <w:szCs w:val="28"/>
          <w:cs/>
        </w:rPr>
        <w:t xml:space="preserve">บาท คิดเป็นจำนวนเงิน </w:t>
      </w:r>
      <w:r w:rsidR="00017A77" w:rsidRPr="00017A77">
        <w:rPr>
          <w:rFonts w:asciiTheme="majorBidi" w:hAnsiTheme="majorBidi" w:cstheme="majorBidi"/>
          <w:sz w:val="28"/>
          <w:szCs w:val="28"/>
          <w:lang w:val="en-US"/>
        </w:rPr>
        <w:t>1,156.45</w:t>
      </w:r>
      <w:r w:rsidR="00017A77" w:rsidRPr="00017A77">
        <w:rPr>
          <w:rFonts w:asciiTheme="majorBidi" w:hAnsiTheme="majorBidi" w:cstheme="majorBidi"/>
          <w:sz w:val="28"/>
          <w:szCs w:val="28"/>
        </w:rPr>
        <w:t xml:space="preserve"> </w:t>
      </w:r>
      <w:r w:rsidR="00017A77" w:rsidRPr="00017A7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4402F" w:rsidRPr="00017A77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2"/>
      <w:r w:rsidR="002B20FA" w:rsidRPr="00017A77">
        <w:rPr>
          <w:rFonts w:asciiTheme="majorBidi" w:hAnsiTheme="majorBidi" w:cstheme="majorBidi" w:hint="cs"/>
          <w:sz w:val="28"/>
          <w:szCs w:val="28"/>
          <w:cs/>
          <w:lang w:bidi="th-TH"/>
        </w:rPr>
        <w:t>ซึ่งประกอบด้วยกำไรสะสม</w:t>
      </w:r>
      <w:r w:rsidR="00C90D53">
        <w:rPr>
          <w:rFonts w:asciiTheme="majorBidi" w:hAnsiTheme="majorBidi" w:cstheme="majorBidi" w:hint="cs"/>
          <w:sz w:val="28"/>
          <w:szCs w:val="28"/>
          <w:cs/>
          <w:lang w:bidi="th-TH"/>
        </w:rPr>
        <w:t>ที่</w:t>
      </w:r>
      <w:r w:rsidR="007E4B49" w:rsidRPr="00017A77">
        <w:rPr>
          <w:rFonts w:asciiTheme="majorBidi" w:hAnsiTheme="majorBidi" w:cstheme="majorBidi"/>
          <w:sz w:val="28"/>
          <w:szCs w:val="28"/>
          <w:cs/>
          <w:lang w:bidi="th-TH"/>
        </w:rPr>
        <w:t>ยังไม่ได้จัดสรร</w:t>
      </w:r>
      <w:r w:rsidR="002B20FA" w:rsidRPr="00017A77">
        <w:rPr>
          <w:rFonts w:asciiTheme="majorBidi" w:hAnsiTheme="majorBidi" w:cstheme="majorBidi" w:hint="cs"/>
          <w:sz w:val="28"/>
          <w:szCs w:val="28"/>
          <w:cs/>
          <w:lang w:bidi="th-TH"/>
        </w:rPr>
        <w:t>ของบริษัทย่อยก่อนการ</w:t>
      </w:r>
      <w:r w:rsidR="00F43F2E" w:rsidRPr="00017A77">
        <w:rPr>
          <w:rFonts w:asciiTheme="majorBidi" w:hAnsiTheme="majorBidi" w:cstheme="majorBidi" w:hint="cs"/>
          <w:sz w:val="28"/>
          <w:szCs w:val="28"/>
          <w:cs/>
          <w:lang w:bidi="th-TH"/>
        </w:rPr>
        <w:t>รวมธุรกิจภายใต้การควบคุมเดียวกัน</w:t>
      </w:r>
      <w:r w:rsidR="002B20FA" w:rsidRPr="00017A7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เป็นจำนวนเงิน </w:t>
      </w:r>
      <w:r w:rsidR="002B20FA" w:rsidRPr="00017A77">
        <w:rPr>
          <w:rFonts w:asciiTheme="majorBidi" w:hAnsiTheme="majorBidi" w:cstheme="majorBidi"/>
          <w:sz w:val="28"/>
          <w:szCs w:val="28"/>
          <w:lang w:val="en-US" w:bidi="th-TH"/>
        </w:rPr>
        <w:t xml:space="preserve">225.40 </w:t>
      </w:r>
      <w:r w:rsidR="002B20FA" w:rsidRPr="00017A7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1B1E8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B1E8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และกำไรสะสม</w:t>
      </w:r>
      <w:r w:rsidR="00C90D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="007E4B49" w:rsidRPr="00017A77">
        <w:rPr>
          <w:rFonts w:asciiTheme="majorBidi" w:hAnsiTheme="majorBidi" w:cstheme="majorBidi"/>
          <w:sz w:val="28"/>
          <w:szCs w:val="28"/>
          <w:cs/>
          <w:lang w:bidi="th-TH"/>
        </w:rPr>
        <w:t>ยังไม่ได้จัดสรร</w:t>
      </w:r>
      <w:r w:rsidR="001B1E8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และกำไรจากการดำเนินงานภายหลังจากการรวมธุรกิจภายใต้การควบคุมเดียวกันจำนวน </w:t>
      </w:r>
      <w:r w:rsidR="001B1E85">
        <w:rPr>
          <w:rFonts w:asciiTheme="majorBidi" w:hAnsiTheme="majorBidi" w:cstheme="majorBidi"/>
          <w:sz w:val="28"/>
          <w:szCs w:val="28"/>
          <w:lang w:val="en-US" w:bidi="th-TH"/>
        </w:rPr>
        <w:t xml:space="preserve">931.05 </w:t>
      </w:r>
      <w:r w:rsidR="001B1E8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2B20FA" w:rsidRPr="00017A7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D801DF" w:rsidRPr="00017A77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CB68C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D801DF" w:rsidRPr="00017A77">
        <w:rPr>
          <w:rFonts w:asciiTheme="majorBidi" w:hAnsiTheme="majorBidi" w:cstheme="majorBidi"/>
          <w:sz w:val="28"/>
          <w:szCs w:val="28"/>
          <w:cs/>
        </w:rPr>
        <w:t>เงินปันผลดังกล่าว</w:t>
      </w:r>
      <w:r w:rsidR="00D801DF" w:rsidRPr="00017A7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ได้จ่ายให้กับผู้ถือหุ้นแล้วเมื่อวันที่ </w:t>
      </w:r>
      <w:r w:rsidR="00F9079A" w:rsidRPr="00017A77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="00F9079A" w:rsidRPr="00017A7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D801DF" w:rsidRPr="00017A7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ตุลาคม</w:t>
      </w:r>
      <w:r w:rsidR="00D801DF" w:rsidRPr="00017A7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D801DF" w:rsidRPr="00017A77">
        <w:rPr>
          <w:rFonts w:asciiTheme="majorBidi" w:hAnsiTheme="majorBidi" w:cstheme="majorBidi"/>
          <w:sz w:val="28"/>
          <w:szCs w:val="28"/>
          <w:lang w:val="en-US" w:bidi="th-TH"/>
        </w:rPr>
        <w:t>2567</w:t>
      </w:r>
    </w:p>
    <w:p w14:paraId="5AB1320D" w14:textId="4B16C2B7" w:rsidR="00783963" w:rsidRPr="00C05013" w:rsidRDefault="00202B12" w:rsidP="00FB1A4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  <w:r w:rsidR="00D75CE8"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5ADA0459" w14:textId="77777777" w:rsidR="0055565A" w:rsidRPr="00CB68C2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0387071" w:rsidR="003D2F72" w:rsidRPr="00C05013" w:rsidRDefault="003D2F72" w:rsidP="00121F9D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C0501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05013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51C282A3" w14:textId="5279605A" w:rsidR="007E2E6C" w:rsidRDefault="003D2F72" w:rsidP="00EB1C7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0501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</w:t>
      </w:r>
    </w:p>
    <w:p w14:paraId="0CA0B5CF" w14:textId="77777777" w:rsidR="00CB68C2" w:rsidRPr="00CB68C2" w:rsidRDefault="00CB68C2" w:rsidP="00EB1C7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4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236"/>
        <w:gridCol w:w="1024"/>
        <w:gridCol w:w="236"/>
        <w:gridCol w:w="1024"/>
        <w:gridCol w:w="236"/>
        <w:gridCol w:w="1037"/>
      </w:tblGrid>
      <w:tr w:rsidR="006666C1" w:rsidRPr="00C05013" w14:paraId="2A155669" w14:textId="77777777" w:rsidTr="001645BD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78B7C4FA" w14:textId="77777777" w:rsidR="006666C1" w:rsidRPr="00C05013" w:rsidRDefault="006666C1" w:rsidP="00E82CF4">
            <w:pPr>
              <w:ind w:left="73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5053" w:type="dxa"/>
            <w:gridSpan w:val="7"/>
            <w:vAlign w:val="bottom"/>
          </w:tcPr>
          <w:p w14:paraId="3D0CAB53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666C1" w:rsidRPr="00C05013" w14:paraId="43DBDF5B" w14:textId="77777777" w:rsidTr="001645BD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0FA0CA05" w14:textId="77777777" w:rsidR="006666C1" w:rsidRPr="00C05013" w:rsidRDefault="006666C1" w:rsidP="00E82CF4">
            <w:pPr>
              <w:ind w:left="73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672ED6C" w14:textId="77777777" w:rsidR="006666C1" w:rsidRPr="00C05013" w:rsidRDefault="006666C1" w:rsidP="00733604">
            <w:pPr>
              <w:pStyle w:val="acctfourfigures"/>
              <w:tabs>
                <w:tab w:val="clear" w:pos="765"/>
              </w:tabs>
              <w:spacing w:line="240" w:lineRule="atLeast"/>
              <w:ind w:left="-100" w:right="-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0B0647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557" w:type="dxa"/>
            <w:gridSpan w:val="5"/>
            <w:vAlign w:val="bottom"/>
          </w:tcPr>
          <w:p w14:paraId="1BFC948E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66C1" w:rsidRPr="00C05013" w14:paraId="3A996064" w14:textId="77777777" w:rsidTr="001C5449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651482BE" w14:textId="77777777" w:rsidR="006666C1" w:rsidRPr="00C05013" w:rsidRDefault="006666C1" w:rsidP="00E82CF4">
            <w:pPr>
              <w:ind w:left="-1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E8A750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163" w:right="-15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</w:t>
            </w: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77E4F" w14:textId="77777777" w:rsidR="006666C1" w:rsidRPr="00C05013" w:rsidRDefault="006666C1" w:rsidP="00E82CF4">
            <w:pPr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6552CD" w14:textId="6A7CEEAA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1263B7E" w14:textId="77777777" w:rsidR="006666C1" w:rsidRPr="00C05013" w:rsidRDefault="006666C1" w:rsidP="00E82CF4">
            <w:pPr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12C53362" w14:textId="5834C9FF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3250EB94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56A5059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66C1" w:rsidRPr="00C05013" w14:paraId="33C093A6" w14:textId="77777777" w:rsidTr="001645BD">
        <w:trPr>
          <w:trHeight w:val="261"/>
          <w:tblHeader/>
        </w:trPr>
        <w:tc>
          <w:tcPr>
            <w:tcW w:w="4410" w:type="dxa"/>
            <w:shd w:val="clear" w:color="auto" w:fill="auto"/>
          </w:tcPr>
          <w:p w14:paraId="2913B20C" w14:textId="77777777" w:rsidR="006666C1" w:rsidRPr="00C05013" w:rsidRDefault="006666C1" w:rsidP="00E82CF4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053" w:type="dxa"/>
            <w:gridSpan w:val="7"/>
          </w:tcPr>
          <w:p w14:paraId="73A24867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050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863587" w:rsidRPr="00C05013" w14:paraId="51DAA4CC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09978EB0" w14:textId="102A0B47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D1F6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2DDF"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752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0C3BD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FD1F6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42DDF"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1649B66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E662C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69623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E88DC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92CF13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1EDAF4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5BC28E5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2FEA09F0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4BF10B1D" w14:textId="77777777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9442BAD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4C8B6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BC1B5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322C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AB21C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3CEE66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15927D9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1ADAD1AE" w14:textId="77777777" w:rsidTr="001C5449">
        <w:trPr>
          <w:trHeight w:val="281"/>
        </w:trPr>
        <w:tc>
          <w:tcPr>
            <w:tcW w:w="4410" w:type="dxa"/>
            <w:shd w:val="clear" w:color="auto" w:fill="auto"/>
          </w:tcPr>
          <w:p w14:paraId="408C1979" w14:textId="77777777" w:rsidR="00863587" w:rsidRPr="00C05013" w:rsidRDefault="00863587" w:rsidP="00863587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A1644" w14:textId="794F3A0B" w:rsidR="00863587" w:rsidRPr="00C05013" w:rsidRDefault="004A7502" w:rsidP="008635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50A57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D9A8B1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CD5CE63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15B832E" w14:textId="77777777" w:rsidR="00863587" w:rsidRPr="00C05013" w:rsidRDefault="00863587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46608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F8B377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63587" w:rsidRPr="00C05013" w14:paraId="03F00C36" w14:textId="77777777" w:rsidTr="001C5449">
        <w:trPr>
          <w:trHeight w:val="66"/>
        </w:trPr>
        <w:tc>
          <w:tcPr>
            <w:tcW w:w="4410" w:type="dxa"/>
            <w:shd w:val="clear" w:color="auto" w:fill="auto"/>
          </w:tcPr>
          <w:p w14:paraId="57AABBC7" w14:textId="77777777" w:rsidR="00863587" w:rsidRPr="00C05013" w:rsidRDefault="00863587" w:rsidP="00863587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BF2AAA4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893E41" w14:textId="77777777" w:rsidR="00863587" w:rsidRPr="00C05013" w:rsidRDefault="00863587" w:rsidP="00863587">
            <w:pPr>
              <w:tabs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2613F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7AD3C" w14:textId="77777777" w:rsidR="00863587" w:rsidRPr="00C05013" w:rsidRDefault="00863587" w:rsidP="00863587">
            <w:pPr>
              <w:tabs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1DC8D7" w14:textId="77777777" w:rsidR="00863587" w:rsidRPr="00C05013" w:rsidRDefault="00863587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EA543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6B06EE47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60615C82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2B11352E" w14:textId="77777777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E31FD14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C6BA29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E0A53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2E0AAA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5BE8A3" w14:textId="77777777" w:rsidR="00863587" w:rsidRPr="00C05013" w:rsidRDefault="00863587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F876A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30EBC7EB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40A99CF2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1226D4C6" w14:textId="77777777" w:rsidR="004A7502" w:rsidRPr="00C05013" w:rsidRDefault="004A7502" w:rsidP="004A7502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BD78D5" w14:textId="09122A29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(216,601)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17977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82DAE42" w14:textId="3A924584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(216,601)</w:t>
            </w:r>
          </w:p>
        </w:tc>
        <w:tc>
          <w:tcPr>
            <w:tcW w:w="236" w:type="dxa"/>
            <w:vAlign w:val="bottom"/>
          </w:tcPr>
          <w:p w14:paraId="1B8306A0" w14:textId="1CB9C5CA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CA1EA24" w14:textId="11821A00" w:rsidR="004A7502" w:rsidRPr="00C05013" w:rsidRDefault="004A7502" w:rsidP="004A750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AA01B87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B4CE994" w14:textId="1EED36E9" w:rsidR="004A7502" w:rsidRPr="00C05013" w:rsidRDefault="004A7502" w:rsidP="004A750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(216,601)</w:t>
            </w:r>
          </w:p>
        </w:tc>
      </w:tr>
      <w:tr w:rsidR="00037648" w:rsidRPr="00C05013" w14:paraId="0528B102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5BDEBD69" w14:textId="11506D58" w:rsidR="00037648" w:rsidRPr="00C05013" w:rsidRDefault="00037648" w:rsidP="00037648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เงินกู้ยืม</w:t>
            </w: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ระยะยาว</w:t>
            </w:r>
            <w:r w:rsidRPr="00C0501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1543EF" w14:textId="564D8A00" w:rsidR="00037648" w:rsidRPr="00C05013" w:rsidRDefault="00037648" w:rsidP="0003764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(8,240)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BD2AF" w14:textId="77777777" w:rsidR="00037648" w:rsidRPr="00C05013" w:rsidRDefault="00037648" w:rsidP="00037648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12E5985" w14:textId="6CFAC4B3" w:rsidR="00037648" w:rsidRPr="00E07F16" w:rsidRDefault="00037648" w:rsidP="0003764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(8,031)</w:t>
            </w:r>
          </w:p>
        </w:tc>
        <w:tc>
          <w:tcPr>
            <w:tcW w:w="236" w:type="dxa"/>
            <w:vAlign w:val="bottom"/>
          </w:tcPr>
          <w:p w14:paraId="3A2D03E8" w14:textId="77777777" w:rsidR="00037648" w:rsidRPr="00E07F16" w:rsidRDefault="00037648" w:rsidP="00037648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BFBA4C9" w14:textId="472C2ADF" w:rsidR="00037648" w:rsidRPr="00C05013" w:rsidRDefault="00037648" w:rsidP="00037648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FED9421" w14:textId="77777777" w:rsidR="00037648" w:rsidRPr="00C05013" w:rsidRDefault="00037648" w:rsidP="000376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858790D" w14:textId="1295C830" w:rsidR="00037648" w:rsidRPr="000D7ECA" w:rsidRDefault="00037648" w:rsidP="0003764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(8,031)</w:t>
            </w:r>
          </w:p>
        </w:tc>
      </w:tr>
      <w:tr w:rsidR="00037648" w:rsidRPr="00C05013" w14:paraId="13020D60" w14:textId="77777777" w:rsidTr="001C5449">
        <w:trPr>
          <w:trHeight w:val="70"/>
        </w:trPr>
        <w:tc>
          <w:tcPr>
            <w:tcW w:w="4410" w:type="dxa"/>
            <w:shd w:val="clear" w:color="auto" w:fill="auto"/>
          </w:tcPr>
          <w:p w14:paraId="1C93251D" w14:textId="77777777" w:rsidR="00037648" w:rsidRPr="00C05013" w:rsidRDefault="00037648" w:rsidP="00037648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0383FA" w14:textId="77777777" w:rsidR="00037648" w:rsidRPr="00C05013" w:rsidRDefault="00037648" w:rsidP="00037648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EB01BC" w14:textId="77777777" w:rsidR="00037648" w:rsidRPr="00C05013" w:rsidRDefault="00037648" w:rsidP="000376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AE6310" w14:textId="77777777" w:rsidR="00037648" w:rsidRPr="00C05013" w:rsidRDefault="00037648" w:rsidP="000376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B2785" w14:textId="77777777" w:rsidR="00037648" w:rsidRPr="00C05013" w:rsidRDefault="00037648" w:rsidP="000376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C7D076" w14:textId="77777777" w:rsidR="00037648" w:rsidRPr="00C05013" w:rsidRDefault="00037648" w:rsidP="000376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53315" w14:textId="77777777" w:rsidR="00037648" w:rsidRPr="00C05013" w:rsidRDefault="00037648" w:rsidP="000376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42D57BFA" w14:textId="77777777" w:rsidR="00037648" w:rsidRPr="00C05013" w:rsidRDefault="00037648" w:rsidP="000376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29A5BC06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7DED276F" w14:textId="2FECBC8A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50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E0ECF4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31A2E3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42DA19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5BFAF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8764CE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31092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0D0F93CC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7E4D33D9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562AED86" w14:textId="77777777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7E70220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49544E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33DD2D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8BA99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DB62B7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66C5DF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2DC1C91D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75038430" w14:textId="77777777" w:rsidTr="001C5449">
        <w:trPr>
          <w:trHeight w:val="281"/>
        </w:trPr>
        <w:tc>
          <w:tcPr>
            <w:tcW w:w="4410" w:type="dxa"/>
            <w:shd w:val="clear" w:color="auto" w:fill="auto"/>
          </w:tcPr>
          <w:p w14:paraId="72CB159F" w14:textId="77777777" w:rsidR="004A7502" w:rsidRPr="00C05013" w:rsidRDefault="004A7502" w:rsidP="004A7502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97676" w14:textId="486D5A4D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0E4D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276E4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167E392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920A3E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29FBAD2" w14:textId="77777777" w:rsidR="004A7502" w:rsidRPr="00C05013" w:rsidRDefault="004A7502" w:rsidP="004A7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CF0360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4C141BB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718DD" w:rsidRPr="00C05013" w14:paraId="658C45F1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5063FA37" w14:textId="0E359AAE" w:rsidR="003718DD" w:rsidRPr="00C05013" w:rsidRDefault="003718DD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50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682F343" w14:textId="77777777" w:rsidR="003718DD" w:rsidRPr="00C05013" w:rsidRDefault="003718DD" w:rsidP="004A7502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B1EAB" w14:textId="77777777" w:rsidR="003718DD" w:rsidRPr="00C05013" w:rsidRDefault="003718DD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944AFC" w14:textId="77777777" w:rsidR="003718DD" w:rsidRPr="00C05013" w:rsidRDefault="003718DD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0D5641" w14:textId="77777777" w:rsidR="003718DD" w:rsidRPr="00C05013" w:rsidRDefault="003718DD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B2B1A3" w14:textId="77777777" w:rsidR="003718DD" w:rsidRPr="00C05013" w:rsidRDefault="003718DD" w:rsidP="004A7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592A2" w14:textId="77777777" w:rsidR="003718DD" w:rsidRPr="00C05013" w:rsidRDefault="003718DD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32E71137" w14:textId="77777777" w:rsidR="003718DD" w:rsidRPr="00C05013" w:rsidRDefault="003718DD" w:rsidP="004A750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62F7D88C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0B4C9B54" w14:textId="77777777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4EF96BF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76DDD3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28C995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A427B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652AFF" w14:textId="77777777" w:rsidR="004A7502" w:rsidRPr="00C05013" w:rsidRDefault="004A7502" w:rsidP="004A7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2F48F6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5B0ED46A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313215B1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593B5E3B" w14:textId="77777777" w:rsidR="004A7502" w:rsidRPr="00C05013" w:rsidRDefault="004A7502" w:rsidP="004A7502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9AE270" w14:textId="0AA9DFB1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15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89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EDB6D5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078BE28C" w14:textId="731D4465" w:rsidR="004A7502" w:rsidRPr="00C05013" w:rsidRDefault="004A7502" w:rsidP="000A2F2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15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89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vAlign w:val="center"/>
          </w:tcPr>
          <w:p w14:paraId="1C7ECE2F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47B892D4" w14:textId="1DC22DB6" w:rsidR="004A7502" w:rsidRPr="00C05013" w:rsidRDefault="004A7502" w:rsidP="004A750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0EE599DF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94CC519" w14:textId="5A686386" w:rsidR="004A7502" w:rsidRPr="00C05013" w:rsidRDefault="004A7502" w:rsidP="001645B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15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89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</w:tr>
      <w:tr w:rsidR="004A7502" w:rsidRPr="00C05013" w14:paraId="2FCE417E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7DF31492" w14:textId="188D97DD" w:rsidR="004A7502" w:rsidRPr="004754C9" w:rsidRDefault="004A7502" w:rsidP="004A7502">
            <w:pPr>
              <w:ind w:left="165" w:hanging="179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754C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เงินกู้ยืม</w:t>
            </w:r>
            <w:r w:rsidRPr="004754C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ระยะยาว</w:t>
            </w:r>
            <w:r w:rsidRPr="004754C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6919ED" w14:textId="2A8FF7B3" w:rsidR="004A7502" w:rsidRPr="00ED7326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color w:val="000000" w:themeColor="text1"/>
                <w:sz w:val="28"/>
                <w:szCs w:val="28"/>
                <w:lang w:eastAsia="en-GB"/>
              </w:rPr>
            </w:pP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C42DD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</w:t>
            </w: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C72C92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C42DD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82</w:t>
            </w: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1480B9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759B1B23" w14:textId="2C7E9154" w:rsidR="004A7502" w:rsidRPr="00C05013" w:rsidRDefault="004A7502" w:rsidP="000A2F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32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724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vAlign w:val="center"/>
          </w:tcPr>
          <w:p w14:paraId="5A6CF710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214F09A4" w14:textId="6155343E" w:rsidR="004A7502" w:rsidRPr="00C05013" w:rsidRDefault="004A7502" w:rsidP="004A750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70319079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38805F21" w14:textId="486AE8FB" w:rsidR="004A7502" w:rsidRPr="00C05013" w:rsidRDefault="004A7502" w:rsidP="004A750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32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724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</w:tr>
      <w:tr w:rsidR="004A7502" w:rsidRPr="00C05013" w14:paraId="6B6E10B0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74C34D72" w14:textId="5B116FE0" w:rsidR="004A7502" w:rsidRPr="004754C9" w:rsidRDefault="004A7502" w:rsidP="004A7502">
            <w:pPr>
              <w:ind w:left="165" w:hanging="179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754C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7EF42C" w14:textId="1B2FD37A" w:rsidR="004A7502" w:rsidRPr="00ED7326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(</w:t>
            </w:r>
            <w:r w:rsidRPr="00C42DD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352</w:t>
            </w: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,</w:t>
            </w:r>
            <w:r w:rsidRPr="00C42DD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536</w:t>
            </w: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69E2DF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1316944" w14:textId="5A4D6FB6" w:rsidR="004A7502" w:rsidRPr="000E4DEC" w:rsidRDefault="004A7502" w:rsidP="004A7502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6FA030E3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6F8076D6" w14:textId="265AD73E" w:rsidR="004A7502" w:rsidRPr="000E4DEC" w:rsidRDefault="004A7502" w:rsidP="004A750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352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536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vAlign w:val="center"/>
          </w:tcPr>
          <w:p w14:paraId="2E5BF20B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861650B" w14:textId="52692602" w:rsidR="004A7502" w:rsidRPr="000E4DEC" w:rsidRDefault="004A7502" w:rsidP="004A750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352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536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</w:tr>
      <w:tr w:rsidR="004A7502" w:rsidRPr="00C05013" w14:paraId="53A4C3E2" w14:textId="77777777" w:rsidTr="001645BD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47286FF3" w14:textId="77777777" w:rsidR="004A7502" w:rsidRDefault="004A7502" w:rsidP="004A7502">
            <w:pPr>
              <w:ind w:left="73"/>
              <w:jc w:val="center"/>
              <w:rPr>
                <w:rFonts w:asciiTheme="majorBidi" w:hAnsiTheme="majorBidi" w:cstheme="majorBidi"/>
                <w:sz w:val="16"/>
                <w:szCs w:val="16"/>
                <w:shd w:val="clear" w:color="auto" w:fill="D9D9D9"/>
              </w:rPr>
            </w:pPr>
          </w:p>
        </w:tc>
        <w:tc>
          <w:tcPr>
            <w:tcW w:w="5053" w:type="dxa"/>
            <w:gridSpan w:val="7"/>
            <w:vAlign w:val="bottom"/>
          </w:tcPr>
          <w:p w14:paraId="755B8907" w14:textId="77777777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7502" w:rsidRPr="00C05013" w14:paraId="58328ABA" w14:textId="77777777" w:rsidTr="001645BD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105C786A" w14:textId="70AC1E55" w:rsidR="004A7502" w:rsidRPr="00C05013" w:rsidRDefault="004A7502" w:rsidP="004A7502">
            <w:pPr>
              <w:ind w:left="73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16"/>
                <w:szCs w:val="16"/>
                <w:shd w:val="clear" w:color="auto" w:fill="D9D9D9"/>
              </w:rPr>
              <w:br w:type="page"/>
            </w:r>
          </w:p>
        </w:tc>
        <w:tc>
          <w:tcPr>
            <w:tcW w:w="5053" w:type="dxa"/>
            <w:gridSpan w:val="7"/>
            <w:vAlign w:val="bottom"/>
          </w:tcPr>
          <w:p w14:paraId="46843002" w14:textId="127D43C9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A7502" w:rsidRPr="00C05013" w14:paraId="23348A1A" w14:textId="77777777" w:rsidTr="001645BD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2600DEC8" w14:textId="77777777" w:rsidR="004A7502" w:rsidRPr="00C05013" w:rsidRDefault="004A7502" w:rsidP="004A7502">
            <w:pPr>
              <w:ind w:left="73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A6F7700" w14:textId="77777777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100" w:right="-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34F464" w14:textId="77777777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557" w:type="dxa"/>
            <w:gridSpan w:val="5"/>
            <w:vAlign w:val="bottom"/>
          </w:tcPr>
          <w:p w14:paraId="1790A5C7" w14:textId="77777777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A7502" w:rsidRPr="00C05013" w14:paraId="3AA014D7" w14:textId="77777777" w:rsidTr="001C5449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31A2D3E0" w14:textId="77777777" w:rsidR="004A7502" w:rsidRPr="00C05013" w:rsidRDefault="004A7502" w:rsidP="004A7502">
            <w:pPr>
              <w:ind w:left="-1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A6F657" w14:textId="77777777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163" w:right="-15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</w:t>
            </w: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4549C2" w14:textId="77777777" w:rsidR="004A7502" w:rsidRPr="00C05013" w:rsidRDefault="004A7502" w:rsidP="004A7502">
            <w:pPr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B2B95BB" w14:textId="7544FB9B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21C0352" w14:textId="77777777" w:rsidR="004A7502" w:rsidRPr="00C05013" w:rsidRDefault="004A7502" w:rsidP="004A7502">
            <w:pPr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7B83934" w14:textId="7B47D491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177669D" w14:textId="77777777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CA89671" w14:textId="77777777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A7502" w:rsidRPr="00C05013" w14:paraId="357B769B" w14:textId="77777777" w:rsidTr="001645BD">
        <w:trPr>
          <w:trHeight w:val="261"/>
          <w:tblHeader/>
        </w:trPr>
        <w:tc>
          <w:tcPr>
            <w:tcW w:w="4410" w:type="dxa"/>
            <w:shd w:val="clear" w:color="auto" w:fill="auto"/>
          </w:tcPr>
          <w:p w14:paraId="2A4C40E4" w14:textId="77777777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053" w:type="dxa"/>
            <w:gridSpan w:val="7"/>
          </w:tcPr>
          <w:p w14:paraId="4A623AED" w14:textId="77777777" w:rsidR="004A7502" w:rsidRPr="00C05013" w:rsidRDefault="004A7502" w:rsidP="004A750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050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4A7502" w:rsidRPr="00C05013" w14:paraId="0F9BAD74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5C81F059" w14:textId="4E2C0651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D1F6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FD1F6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FEE7094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61CD55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0F218D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6F8D0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040E3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14458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33C7B5F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4A943719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6259F8E1" w14:textId="77777777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0ADC35B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2C37F4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6B4077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94F13F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7B377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AC8AD7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74570CD5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5AA5EDA3" w14:textId="77777777" w:rsidTr="001C5449">
        <w:trPr>
          <w:trHeight w:val="281"/>
        </w:trPr>
        <w:tc>
          <w:tcPr>
            <w:tcW w:w="4410" w:type="dxa"/>
            <w:shd w:val="clear" w:color="auto" w:fill="auto"/>
          </w:tcPr>
          <w:p w14:paraId="33128D54" w14:textId="77777777" w:rsidR="004A7502" w:rsidRPr="00C05013" w:rsidRDefault="004A7502" w:rsidP="004A7502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C4A1C9" w14:textId="179BFE92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F86CB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262ED5E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38FDE7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D7136B9" w14:textId="77777777" w:rsidR="004A7502" w:rsidRPr="00C05013" w:rsidRDefault="004A7502" w:rsidP="004A7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4D2CB3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AB8B288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A7502" w:rsidRPr="00C05013" w14:paraId="4612F923" w14:textId="77777777" w:rsidTr="001C5449">
        <w:trPr>
          <w:trHeight w:val="281"/>
        </w:trPr>
        <w:tc>
          <w:tcPr>
            <w:tcW w:w="4410" w:type="dxa"/>
            <w:shd w:val="clear" w:color="auto" w:fill="auto"/>
          </w:tcPr>
          <w:p w14:paraId="00B96558" w14:textId="6016E438" w:rsidR="004A7502" w:rsidRPr="00C05013" w:rsidRDefault="004A7502" w:rsidP="004A7502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71918F" w14:textId="3A82D445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A0012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116318" w14:textId="09224896" w:rsidR="004A7502" w:rsidRPr="00C05013" w:rsidRDefault="007034DC" w:rsidP="000A2F26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135E2A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A107848" w14:textId="00EB215A" w:rsidR="004A7502" w:rsidRPr="00C05013" w:rsidRDefault="007034DC" w:rsidP="000A2F2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145,000</w:t>
            </w:r>
          </w:p>
        </w:tc>
        <w:tc>
          <w:tcPr>
            <w:tcW w:w="236" w:type="dxa"/>
            <w:vAlign w:val="bottom"/>
          </w:tcPr>
          <w:p w14:paraId="04E321ED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8992451" w14:textId="7500C3B8" w:rsidR="004A7502" w:rsidRPr="00C05013" w:rsidRDefault="007034DC" w:rsidP="001645B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145,000</w:t>
            </w:r>
          </w:p>
        </w:tc>
      </w:tr>
      <w:tr w:rsidR="004A7502" w:rsidRPr="00C05013" w14:paraId="5FDE1D13" w14:textId="77777777" w:rsidTr="001C5449">
        <w:trPr>
          <w:trHeight w:val="362"/>
        </w:trPr>
        <w:tc>
          <w:tcPr>
            <w:tcW w:w="4410" w:type="dxa"/>
            <w:shd w:val="clear" w:color="auto" w:fill="auto"/>
          </w:tcPr>
          <w:p w14:paraId="7D3ADEFC" w14:textId="77777777" w:rsidR="004A7502" w:rsidRDefault="004A7502" w:rsidP="004A7502">
            <w:pPr>
              <w:ind w:left="165" w:hanging="1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5BE7299C" w14:textId="2EC2AB85" w:rsidR="004A7502" w:rsidRPr="00C05013" w:rsidRDefault="004A7502" w:rsidP="004A7502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276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D788AF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A3704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61674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3681365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8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CC675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7165C4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</w:tr>
      <w:tr w:rsidR="004A7502" w:rsidRPr="00C05013" w14:paraId="0392C7C3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3533978C" w14:textId="77777777" w:rsidR="004A7502" w:rsidRPr="00C05013" w:rsidRDefault="004A7502" w:rsidP="00E03489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4999F9" w14:textId="17E94538" w:rsidR="004A7502" w:rsidRPr="00C05013" w:rsidRDefault="004A7502" w:rsidP="00E0348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10,000</w:t>
            </w: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49D33" w14:textId="77777777" w:rsidR="004A7502" w:rsidRPr="00C05013" w:rsidRDefault="004A7502" w:rsidP="00E03489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F2FB320" w14:textId="1DBB4B6B" w:rsidR="004A7502" w:rsidRPr="00C05013" w:rsidRDefault="004A7502" w:rsidP="00E0348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10,000</w:t>
            </w: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53F7A75E" w14:textId="77777777" w:rsidR="004A7502" w:rsidRPr="00C05013" w:rsidRDefault="004A7502" w:rsidP="00E03489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EDCABB2" w14:textId="77777777" w:rsidR="004A7502" w:rsidRPr="00C05013" w:rsidRDefault="004A7502" w:rsidP="000A2F26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2B3B0BE" w14:textId="77777777" w:rsidR="004A7502" w:rsidRPr="00C05013" w:rsidRDefault="004A7502" w:rsidP="00E034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2904423" w14:textId="4D4C6694" w:rsidR="004A7502" w:rsidRPr="00C05013" w:rsidRDefault="004A7502" w:rsidP="00E0348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10,000</w:t>
            </w: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</w:tr>
      <w:tr w:rsidR="004A7502" w:rsidRPr="00C05013" w14:paraId="28080D70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58F721AF" w14:textId="77777777" w:rsidR="004A7502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  <w:p w14:paraId="609B0546" w14:textId="4B67B926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50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6262652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98F419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D95AE5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0C7C0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7BF24F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0B8734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614ED32B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6F37F3D8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57F83BFB" w14:textId="52FA0A5E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921F229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53F0E6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4D97DF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82A9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15CD87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A6725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03D3CBA4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5ADE98CD" w14:textId="77777777" w:rsidTr="001C5449">
        <w:trPr>
          <w:trHeight w:val="281"/>
        </w:trPr>
        <w:tc>
          <w:tcPr>
            <w:tcW w:w="4410" w:type="dxa"/>
            <w:shd w:val="clear" w:color="auto" w:fill="auto"/>
          </w:tcPr>
          <w:p w14:paraId="5092982F" w14:textId="2AEF9426" w:rsidR="004A7502" w:rsidRPr="00C05013" w:rsidRDefault="004A7502" w:rsidP="004A7502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E52083" w14:textId="58F98787" w:rsidR="004A7502" w:rsidRPr="00C05013" w:rsidRDefault="004A7502" w:rsidP="000A2F2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1D0879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3DADD5A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6AA5E7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C6B7174" w14:textId="77777777" w:rsidR="004A7502" w:rsidRPr="00C05013" w:rsidRDefault="004A7502" w:rsidP="004A7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EC1D3A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D29E262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A7502" w:rsidRPr="00C05013" w14:paraId="6BF5E508" w14:textId="77777777" w:rsidTr="001C5449">
        <w:trPr>
          <w:trHeight w:val="281"/>
        </w:trPr>
        <w:tc>
          <w:tcPr>
            <w:tcW w:w="4410" w:type="dxa"/>
            <w:shd w:val="clear" w:color="auto" w:fill="auto"/>
          </w:tcPr>
          <w:p w14:paraId="6D8531DF" w14:textId="49F84729" w:rsidR="004A7502" w:rsidRPr="00C05013" w:rsidRDefault="004A7502" w:rsidP="004A7502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D72004" w14:textId="2EB9C46E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F3F16D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81B05F" w14:textId="2E78364F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581B2F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E17987D" w14:textId="5E87EB98" w:rsidR="004A7502" w:rsidRPr="00C05013" w:rsidRDefault="004A7502" w:rsidP="001645BD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7A41D902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B2F2D9E" w14:textId="2AAF27FF" w:rsidR="004A7502" w:rsidRPr="00C05013" w:rsidRDefault="004A7502" w:rsidP="001645BD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4A7502" w:rsidRPr="00C05013" w14:paraId="1D8ECF59" w14:textId="77777777" w:rsidTr="001C5449">
        <w:trPr>
          <w:trHeight w:val="66"/>
        </w:trPr>
        <w:tc>
          <w:tcPr>
            <w:tcW w:w="4410" w:type="dxa"/>
            <w:shd w:val="clear" w:color="auto" w:fill="auto"/>
          </w:tcPr>
          <w:p w14:paraId="2898CA17" w14:textId="77777777" w:rsidR="004A7502" w:rsidRPr="00C05013" w:rsidRDefault="004A7502" w:rsidP="004A7502">
            <w:pPr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88D9120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053804" w14:textId="77777777" w:rsidR="004A7502" w:rsidRPr="00C05013" w:rsidRDefault="004A7502" w:rsidP="004A7502">
            <w:pPr>
              <w:tabs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42BE8D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523E8" w14:textId="77777777" w:rsidR="004A7502" w:rsidRPr="00C05013" w:rsidRDefault="004A7502" w:rsidP="004A7502">
            <w:pPr>
              <w:tabs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8F385A" w14:textId="77777777" w:rsidR="004A7502" w:rsidRPr="00C05013" w:rsidRDefault="004A7502" w:rsidP="004A7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18999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6BB86F32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7502" w:rsidRPr="00C05013" w14:paraId="1485CEBE" w14:textId="77777777" w:rsidTr="001C5449">
        <w:trPr>
          <w:trHeight w:val="261"/>
        </w:trPr>
        <w:tc>
          <w:tcPr>
            <w:tcW w:w="4410" w:type="dxa"/>
            <w:shd w:val="clear" w:color="auto" w:fill="auto"/>
          </w:tcPr>
          <w:p w14:paraId="0AB53851" w14:textId="3C283372" w:rsidR="004A7502" w:rsidRPr="00C05013" w:rsidRDefault="004A7502" w:rsidP="004A7502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53E2AA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F64CF7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F3577A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FC28E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879641" w14:textId="77777777" w:rsidR="004A7502" w:rsidRPr="00C05013" w:rsidRDefault="004A7502" w:rsidP="004A7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C1F32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1F658401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502" w:rsidRPr="00C05013" w14:paraId="441A882B" w14:textId="77777777" w:rsidTr="001C5449">
        <w:trPr>
          <w:trHeight w:val="236"/>
        </w:trPr>
        <w:tc>
          <w:tcPr>
            <w:tcW w:w="4410" w:type="dxa"/>
            <w:shd w:val="clear" w:color="auto" w:fill="auto"/>
          </w:tcPr>
          <w:p w14:paraId="6C590139" w14:textId="5C11F402" w:rsidR="004A7502" w:rsidRPr="00C05013" w:rsidRDefault="004A7502" w:rsidP="004A7502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0DC5F" w14:textId="454C7BE8" w:rsidR="004A7502" w:rsidRPr="00C05013" w:rsidRDefault="004A7502" w:rsidP="004A75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219E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128</w:t>
            </w:r>
            <w:r w:rsidRPr="005219E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97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5219E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2FB4F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54FD486" w14:textId="57F5EED3" w:rsidR="004A7502" w:rsidRPr="00C05013" w:rsidRDefault="004A7502" w:rsidP="004A75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219E8"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98F5D0" w14:textId="77777777" w:rsidR="004A7502" w:rsidRPr="00C05013" w:rsidRDefault="004A7502" w:rsidP="004A750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11B244C" w14:textId="3470901F" w:rsidR="004A7502" w:rsidRPr="00C05013" w:rsidRDefault="004A7502" w:rsidP="001645B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43" w:right="-21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66505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128</w:t>
            </w:r>
            <w:r w:rsidRPr="0066505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97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66505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94C5BA4" w14:textId="77777777" w:rsidR="004A7502" w:rsidRPr="00C05013" w:rsidRDefault="004A7502" w:rsidP="004A7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16468F0" w14:textId="3D730716" w:rsidR="004A7502" w:rsidRPr="00C05013" w:rsidRDefault="004A7502" w:rsidP="001645B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219E8"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  <w:t>(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128</w:t>
            </w:r>
            <w:r w:rsidRPr="005219E8"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97</w:t>
            </w:r>
            <w:r w:rsidRPr="00C72C9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5219E8"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  <w:t>)</w:t>
            </w:r>
          </w:p>
        </w:tc>
      </w:tr>
    </w:tbl>
    <w:p w14:paraId="6CEF5AB4" w14:textId="253A464F" w:rsidR="002252F9" w:rsidRDefault="00225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47A80C1B" w14:textId="77777777" w:rsidR="002252F9" w:rsidRDefault="00225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75AC147" w14:textId="30B5060C" w:rsidR="008131BF" w:rsidRPr="00C05013" w:rsidRDefault="001D2E3C" w:rsidP="0007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05013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ลูกหนี้การค้าและลูกหนี้</w:t>
      </w:r>
      <w:r w:rsidR="00E3734F" w:rsidRPr="00C05013">
        <w:rPr>
          <w:rFonts w:asciiTheme="majorBidi" w:hAnsiTheme="majorBidi" w:cstheme="majorBidi" w:hint="cs"/>
          <w:i/>
          <w:iCs/>
          <w:sz w:val="28"/>
          <w:szCs w:val="28"/>
          <w:cs/>
        </w:rPr>
        <w:t>หมุนเวียน</w:t>
      </w:r>
      <w:r w:rsidRPr="00C05013">
        <w:rPr>
          <w:rFonts w:asciiTheme="majorBidi" w:hAnsiTheme="majorBidi" w:cstheme="majorBidi" w:hint="cs"/>
          <w:i/>
          <w:iCs/>
          <w:sz w:val="28"/>
          <w:szCs w:val="28"/>
          <w:cs/>
        </w:rPr>
        <w:t>อื่น</w:t>
      </w:r>
    </w:p>
    <w:p w14:paraId="3E2A10C6" w14:textId="77777777" w:rsidR="00F10077" w:rsidRPr="00C05013" w:rsidRDefault="00F10077" w:rsidP="00042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74"/>
        <w:gridCol w:w="6"/>
        <w:gridCol w:w="172"/>
        <w:gridCol w:w="6"/>
        <w:gridCol w:w="1082"/>
        <w:gridCol w:w="180"/>
        <w:gridCol w:w="1074"/>
        <w:gridCol w:w="6"/>
      </w:tblGrid>
      <w:tr w:rsidR="005F4397" w:rsidRPr="00C05013" w14:paraId="772BFB65" w14:textId="77777777" w:rsidTr="00303181">
        <w:trPr>
          <w:gridAfter w:val="1"/>
          <w:wAfter w:w="6" w:type="dxa"/>
          <w:cantSplit/>
          <w:tblHeader/>
        </w:trPr>
        <w:tc>
          <w:tcPr>
            <w:tcW w:w="4410" w:type="dxa"/>
            <w:vAlign w:val="bottom"/>
            <w:hideMark/>
          </w:tcPr>
          <w:p w14:paraId="5BFB337F" w14:textId="77777777" w:rsidR="005F4397" w:rsidRPr="00C05013" w:rsidRDefault="005F4397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4EF36A06" w14:textId="77777777" w:rsidR="005F4397" w:rsidRPr="00C05013" w:rsidRDefault="005F4397" w:rsidP="00E82C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6B374EAE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4"/>
            <w:vAlign w:val="bottom"/>
          </w:tcPr>
          <w:p w14:paraId="43D255A2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2A1" w:rsidRPr="00C05013" w14:paraId="3D1A8E5B" w14:textId="77777777" w:rsidTr="00303181">
        <w:trPr>
          <w:cantSplit/>
          <w:tblHeader/>
        </w:trPr>
        <w:tc>
          <w:tcPr>
            <w:tcW w:w="4410" w:type="dxa"/>
            <w:vAlign w:val="bottom"/>
          </w:tcPr>
          <w:p w14:paraId="198F6D7B" w14:textId="77777777" w:rsidR="005752A1" w:rsidRPr="00C05013" w:rsidRDefault="005752A1" w:rsidP="005752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67B8D7" w14:textId="6001226D" w:rsidR="005752A1" w:rsidRPr="00C05013" w:rsidRDefault="005752A1" w:rsidP="005752A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0C3BD0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C2AC993" w14:textId="77777777" w:rsidR="005752A1" w:rsidRPr="00C05013" w:rsidRDefault="005752A1" w:rsidP="005752A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83F274" w14:textId="43A2699D" w:rsidR="005752A1" w:rsidRPr="00C05013" w:rsidRDefault="005752A1" w:rsidP="005752A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14:paraId="10F9351E" w14:textId="77777777" w:rsidR="005752A1" w:rsidRPr="00C05013" w:rsidRDefault="005752A1" w:rsidP="005752A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37785CF" w14:textId="26EEE8C9" w:rsidR="005752A1" w:rsidRPr="00C05013" w:rsidRDefault="005752A1" w:rsidP="005752A1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C3BD0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B551BBB" w14:textId="77777777" w:rsidR="005752A1" w:rsidRPr="00C05013" w:rsidRDefault="005752A1" w:rsidP="005752A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15C45A" w14:textId="2DEC9F69" w:rsidR="005752A1" w:rsidRPr="00C05013" w:rsidRDefault="005752A1" w:rsidP="005752A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372C79" w:rsidRPr="00C05013" w14:paraId="5C0B257A" w14:textId="77777777" w:rsidTr="00303181">
        <w:trPr>
          <w:cantSplit/>
          <w:tblHeader/>
        </w:trPr>
        <w:tc>
          <w:tcPr>
            <w:tcW w:w="4410" w:type="dxa"/>
            <w:vAlign w:val="bottom"/>
          </w:tcPr>
          <w:p w14:paraId="6D583FD5" w14:textId="2E4ACD67" w:rsidR="00372C79" w:rsidRPr="00C05013" w:rsidRDefault="00372C79" w:rsidP="00372C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95CF2E" w14:textId="21579279" w:rsidR="00372C79" w:rsidRPr="00C05013" w:rsidRDefault="00C42DDF" w:rsidP="00372C7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739FAD8" w14:textId="77777777" w:rsidR="00372C79" w:rsidRPr="00C05013" w:rsidRDefault="00372C79" w:rsidP="00372C7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58EFEE" w14:textId="26A451BB" w:rsidR="00372C79" w:rsidRPr="00C05013" w:rsidRDefault="00C42DDF" w:rsidP="00372C7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gridSpan w:val="2"/>
          </w:tcPr>
          <w:p w14:paraId="4CF977E5" w14:textId="77777777" w:rsidR="00372C79" w:rsidRPr="00C05013" w:rsidRDefault="00372C79" w:rsidP="00372C7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9795E8A" w14:textId="4E6E74FC" w:rsidR="00372C79" w:rsidRPr="00C05013" w:rsidRDefault="00C42DDF" w:rsidP="00372C7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602C9F82" w14:textId="77777777" w:rsidR="00372C79" w:rsidRPr="00C05013" w:rsidRDefault="00372C79" w:rsidP="00372C7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F03417" w14:textId="6349B99D" w:rsidR="00372C79" w:rsidRPr="00C05013" w:rsidRDefault="00C42DDF" w:rsidP="00372C7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5F4397" w:rsidRPr="00C05013" w14:paraId="19A16F95" w14:textId="77777777" w:rsidTr="00303181">
        <w:trPr>
          <w:gridAfter w:val="1"/>
          <w:wAfter w:w="6" w:type="dxa"/>
          <w:cantSplit/>
          <w:tblHeader/>
        </w:trPr>
        <w:tc>
          <w:tcPr>
            <w:tcW w:w="4410" w:type="dxa"/>
            <w:vAlign w:val="bottom"/>
          </w:tcPr>
          <w:p w14:paraId="32A9B255" w14:textId="77777777" w:rsidR="005F4397" w:rsidRPr="00C05013" w:rsidRDefault="005F4397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54" w:type="dxa"/>
            <w:gridSpan w:val="9"/>
            <w:vAlign w:val="bottom"/>
            <w:hideMark/>
          </w:tcPr>
          <w:p w14:paraId="332B27C5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72C79" w:rsidRPr="00C05013" w14:paraId="4D8B2126" w14:textId="77777777" w:rsidTr="00303181">
        <w:trPr>
          <w:cantSplit/>
        </w:trPr>
        <w:tc>
          <w:tcPr>
            <w:tcW w:w="4410" w:type="dxa"/>
            <w:hideMark/>
          </w:tcPr>
          <w:p w14:paraId="614277C0" w14:textId="77777777" w:rsidR="00372C79" w:rsidRPr="00C05013" w:rsidRDefault="00372C79" w:rsidP="00372C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DF8EBAC" w14:textId="48CB7805" w:rsidR="00372C79" w:rsidRPr="00C05013" w:rsidRDefault="000D7ECA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535,233</w:t>
            </w:r>
          </w:p>
        </w:tc>
        <w:tc>
          <w:tcPr>
            <w:tcW w:w="180" w:type="dxa"/>
          </w:tcPr>
          <w:p w14:paraId="6176070A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7F8F782" w14:textId="1E058DE6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="00372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78" w:type="dxa"/>
            <w:gridSpan w:val="2"/>
          </w:tcPr>
          <w:p w14:paraId="753BE6C7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611551C" w14:textId="1167DC83" w:rsidR="005B717C" w:rsidRPr="00C05013" w:rsidRDefault="000D7ECA" w:rsidP="005B71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489,546</w:t>
            </w:r>
          </w:p>
        </w:tc>
        <w:tc>
          <w:tcPr>
            <w:tcW w:w="180" w:type="dxa"/>
          </w:tcPr>
          <w:p w14:paraId="31FACD8B" w14:textId="77777777" w:rsidR="00372C79" w:rsidRPr="00C05013" w:rsidRDefault="00372C79" w:rsidP="00372C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DAC1413" w14:textId="48301B9F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372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372C79" w:rsidRPr="00C05013" w14:paraId="2CDCDD3D" w14:textId="77777777" w:rsidTr="00303181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6D839F92" w14:textId="77777777" w:rsidR="00372C79" w:rsidRPr="00C05013" w:rsidRDefault="00372C79" w:rsidP="00372C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D8C09" w14:textId="14F3BBEB" w:rsidR="00372C79" w:rsidRPr="00C05013" w:rsidRDefault="000D7ECA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30,951</w:t>
            </w:r>
          </w:p>
        </w:tc>
        <w:tc>
          <w:tcPr>
            <w:tcW w:w="180" w:type="dxa"/>
            <w:vAlign w:val="bottom"/>
          </w:tcPr>
          <w:p w14:paraId="6A4239F7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6ACF3" w14:textId="5B57A972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372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78" w:type="dxa"/>
            <w:gridSpan w:val="2"/>
            <w:vAlign w:val="bottom"/>
          </w:tcPr>
          <w:p w14:paraId="40158F30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30506" w14:textId="2D310B3D" w:rsidR="00372C79" w:rsidRPr="00C05013" w:rsidRDefault="000D7ECA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35,49</w:t>
            </w:r>
            <w:r w:rsidR="00256AF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58846FD3" w14:textId="77777777" w:rsidR="00372C79" w:rsidRPr="00C05013" w:rsidRDefault="00372C79" w:rsidP="00372C7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BC2D7C7" w14:textId="3131C5E5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72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72C79" w:rsidRPr="00C05013" w14:paraId="05ACFFE8" w14:textId="77777777" w:rsidTr="00303181">
        <w:trPr>
          <w:cantSplit/>
        </w:trPr>
        <w:tc>
          <w:tcPr>
            <w:tcW w:w="4410" w:type="dxa"/>
            <w:hideMark/>
          </w:tcPr>
          <w:p w14:paraId="30202F06" w14:textId="77777777" w:rsidR="00372C79" w:rsidRPr="00C05013" w:rsidRDefault="00372C79" w:rsidP="00372C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8C60E" w14:textId="4B9027EC" w:rsidR="00372C79" w:rsidRPr="00C05013" w:rsidRDefault="00633B9C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D7E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</w:t>
            </w:r>
            <w:r w:rsidR="00BD4D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180" w:type="dxa"/>
          </w:tcPr>
          <w:p w14:paraId="1492EEDD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25DB7" w14:textId="52A3738A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  <w:r w:rsidR="00372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178" w:type="dxa"/>
            <w:gridSpan w:val="2"/>
          </w:tcPr>
          <w:p w14:paraId="7E320F9E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E0DF1" w14:textId="29ED2143" w:rsidR="00372C79" w:rsidRPr="00C05013" w:rsidRDefault="00256AFD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525,042</w:t>
            </w:r>
          </w:p>
        </w:tc>
        <w:tc>
          <w:tcPr>
            <w:tcW w:w="180" w:type="dxa"/>
          </w:tcPr>
          <w:p w14:paraId="21B9C5F9" w14:textId="77777777" w:rsidR="00372C79" w:rsidRPr="00C05013" w:rsidRDefault="00372C79" w:rsidP="00372C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EEC98C0" w14:textId="6E440AE7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  <w:r w:rsidR="00372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</w:p>
        </w:tc>
      </w:tr>
    </w:tbl>
    <w:p w14:paraId="2387D1CA" w14:textId="14E5459F" w:rsidR="00B0013F" w:rsidRDefault="00B0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1080"/>
      </w:tblGrid>
      <w:tr w:rsidR="005F4397" w:rsidRPr="00C05013" w14:paraId="5E9A45E3" w14:textId="77777777" w:rsidTr="00AB2C26">
        <w:trPr>
          <w:cantSplit/>
          <w:tblHeader/>
        </w:trPr>
        <w:tc>
          <w:tcPr>
            <w:tcW w:w="4410" w:type="dxa"/>
            <w:vAlign w:val="bottom"/>
            <w:hideMark/>
          </w:tcPr>
          <w:p w14:paraId="725AB67A" w14:textId="35084C59" w:rsidR="005F4397" w:rsidRPr="00C05013" w:rsidRDefault="005F4397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340" w:type="dxa"/>
            <w:gridSpan w:val="3"/>
            <w:vAlign w:val="bottom"/>
          </w:tcPr>
          <w:p w14:paraId="1D176088" w14:textId="77777777" w:rsidR="005F4397" w:rsidRPr="00C05013" w:rsidRDefault="005F4397" w:rsidP="00E82C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4DEFEC6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19E0C2B4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2A1" w:rsidRPr="00C05013" w14:paraId="7F94A31C" w14:textId="77777777" w:rsidTr="00152C32">
        <w:trPr>
          <w:cantSplit/>
          <w:tblHeader/>
        </w:trPr>
        <w:tc>
          <w:tcPr>
            <w:tcW w:w="4410" w:type="dxa"/>
            <w:vAlign w:val="bottom"/>
          </w:tcPr>
          <w:p w14:paraId="6A1E5082" w14:textId="77777777" w:rsidR="005752A1" w:rsidRPr="00C05013" w:rsidRDefault="005752A1" w:rsidP="005752A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037840" w14:textId="5EB01FED" w:rsidR="005752A1" w:rsidRPr="00C05013" w:rsidRDefault="005752A1" w:rsidP="005752A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0C3BD0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828EDBE" w14:textId="77777777" w:rsidR="005752A1" w:rsidRPr="00C05013" w:rsidRDefault="005752A1" w:rsidP="005752A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35583B" w14:textId="0873BEC6" w:rsidR="005752A1" w:rsidRPr="00C05013" w:rsidRDefault="005752A1" w:rsidP="005752A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A86B0D8" w14:textId="77777777" w:rsidR="005752A1" w:rsidRPr="00C05013" w:rsidRDefault="005752A1" w:rsidP="005752A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C3B070B" w14:textId="540354DC" w:rsidR="005752A1" w:rsidRPr="00C05013" w:rsidRDefault="005752A1" w:rsidP="005752A1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C3B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vAlign w:val="bottom"/>
          </w:tcPr>
          <w:p w14:paraId="4F89E9CB" w14:textId="77777777" w:rsidR="005752A1" w:rsidRPr="00C05013" w:rsidRDefault="005752A1" w:rsidP="005752A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DADE72" w14:textId="24958D58" w:rsidR="005752A1" w:rsidRPr="00C05013" w:rsidRDefault="005752A1" w:rsidP="005752A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F879AF" w:rsidRPr="00C05013" w14:paraId="23F5CBE5" w14:textId="77777777" w:rsidTr="00152C32">
        <w:trPr>
          <w:cantSplit/>
          <w:tblHeader/>
        </w:trPr>
        <w:tc>
          <w:tcPr>
            <w:tcW w:w="4410" w:type="dxa"/>
            <w:vAlign w:val="bottom"/>
          </w:tcPr>
          <w:p w14:paraId="5F77EEC7" w14:textId="158743EF" w:rsidR="00F879AF" w:rsidRPr="00C05013" w:rsidRDefault="00F879AF" w:rsidP="00F879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71035EA" w14:textId="556AACD4" w:rsidR="00F879AF" w:rsidRPr="00C05013" w:rsidRDefault="00C42DDF" w:rsidP="00F879A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3F121E1" w14:textId="77777777" w:rsidR="00F879AF" w:rsidRPr="00C05013" w:rsidRDefault="00F879AF" w:rsidP="00F879A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ADA6B5" w14:textId="7D30727C" w:rsidR="00F879AF" w:rsidRPr="00C05013" w:rsidRDefault="00C42DDF" w:rsidP="00F879A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4E12BCC" w14:textId="77777777" w:rsidR="00F879AF" w:rsidRPr="00C05013" w:rsidRDefault="00F879AF" w:rsidP="00F879A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D59F3DF" w14:textId="3ED93DA3" w:rsidR="00F879AF" w:rsidRPr="00C05013" w:rsidRDefault="00C42DDF" w:rsidP="00F879AF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42DDF">
              <w:rPr>
                <w:rFonts w:ascii="Angsana New" w:hAnsi="Angsana New" w:cs="Angsana New"/>
                <w:b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EED85C9" w14:textId="77777777" w:rsidR="00F879AF" w:rsidRPr="00C05013" w:rsidRDefault="00F879AF" w:rsidP="00F879A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322658" w14:textId="4DFF9717" w:rsidR="00F879AF" w:rsidRPr="00C05013" w:rsidRDefault="00C42DDF" w:rsidP="00F879A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5F4397" w:rsidRPr="00C05013" w14:paraId="21CB5A68" w14:textId="77777777" w:rsidTr="00AB2C26">
        <w:trPr>
          <w:cantSplit/>
          <w:tblHeader/>
        </w:trPr>
        <w:tc>
          <w:tcPr>
            <w:tcW w:w="4410" w:type="dxa"/>
            <w:vAlign w:val="bottom"/>
          </w:tcPr>
          <w:p w14:paraId="279BE670" w14:textId="77777777" w:rsidR="005F4397" w:rsidRPr="00C05013" w:rsidRDefault="005F4397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22E40CCA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879AF" w:rsidRPr="00C05013" w14:paraId="0BD96EFC" w14:textId="77777777" w:rsidTr="00152C32">
        <w:trPr>
          <w:cantSplit/>
        </w:trPr>
        <w:tc>
          <w:tcPr>
            <w:tcW w:w="4410" w:type="dxa"/>
            <w:hideMark/>
          </w:tcPr>
          <w:p w14:paraId="11580407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9F3584" w14:textId="4167A9F2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479,645</w:t>
            </w:r>
          </w:p>
        </w:tc>
        <w:tc>
          <w:tcPr>
            <w:tcW w:w="180" w:type="dxa"/>
          </w:tcPr>
          <w:p w14:paraId="0ED4F2E8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75BC4" w14:textId="46283BA1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78" w:type="dxa"/>
          </w:tcPr>
          <w:p w14:paraId="70082B7E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47970F2" w14:textId="4BE2E323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438,463</w:t>
            </w:r>
          </w:p>
        </w:tc>
        <w:tc>
          <w:tcPr>
            <w:tcW w:w="180" w:type="dxa"/>
          </w:tcPr>
          <w:p w14:paraId="41EEA43E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1FBE6E" w14:textId="00C20364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F879AF" w:rsidRPr="00C05013" w14:paraId="6DC68F7A" w14:textId="77777777" w:rsidTr="00152C32">
        <w:trPr>
          <w:cantSplit/>
        </w:trPr>
        <w:tc>
          <w:tcPr>
            <w:tcW w:w="4410" w:type="dxa"/>
            <w:hideMark/>
          </w:tcPr>
          <w:p w14:paraId="2F83781D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1A3BDB6" w14:textId="77777777" w:rsidR="00F879AF" w:rsidRPr="00C05013" w:rsidRDefault="00F879AF" w:rsidP="00F879AF">
            <w:pPr>
              <w:pStyle w:val="acctfourfigures"/>
              <w:tabs>
                <w:tab w:val="decimal" w:pos="4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B1CC67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FB6AB9" w14:textId="77777777" w:rsidR="00F879AF" w:rsidRPr="00C05013" w:rsidRDefault="00F879AF" w:rsidP="00F879AF">
            <w:pPr>
              <w:pStyle w:val="acctfourfigures"/>
              <w:tabs>
                <w:tab w:val="decimal" w:pos="731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3A3D35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94AF9C9" w14:textId="77777777" w:rsidR="00F879AF" w:rsidRPr="00C05013" w:rsidRDefault="00F879AF" w:rsidP="00F879AF">
            <w:pPr>
              <w:pStyle w:val="acctfourfigures"/>
              <w:tabs>
                <w:tab w:val="decimal" w:pos="701"/>
                <w:tab w:val="decimal" w:pos="82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5D8490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B35B69" w14:textId="77777777" w:rsidR="00F879AF" w:rsidRPr="00C05013" w:rsidRDefault="00F879AF" w:rsidP="00F879AF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79AF" w:rsidRPr="00C05013" w14:paraId="3CA0B45C" w14:textId="77777777" w:rsidTr="00152C32">
        <w:trPr>
          <w:cantSplit/>
        </w:trPr>
        <w:tc>
          <w:tcPr>
            <w:tcW w:w="4410" w:type="dxa"/>
            <w:hideMark/>
          </w:tcPr>
          <w:p w14:paraId="757B2E55" w14:textId="5E976D78" w:rsidR="00F879AF" w:rsidRPr="00C05013" w:rsidRDefault="00F879AF" w:rsidP="00F879A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11AD6C31" w14:textId="7B8ED3FF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51,348</w:t>
            </w:r>
          </w:p>
        </w:tc>
        <w:tc>
          <w:tcPr>
            <w:tcW w:w="180" w:type="dxa"/>
          </w:tcPr>
          <w:p w14:paraId="451C4A46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A3B4A" w14:textId="6D467EBE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78" w:type="dxa"/>
          </w:tcPr>
          <w:p w14:paraId="45A17A3F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EDBA019" w14:textId="36654C9C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46,840</w:t>
            </w:r>
          </w:p>
        </w:tc>
        <w:tc>
          <w:tcPr>
            <w:tcW w:w="180" w:type="dxa"/>
          </w:tcPr>
          <w:p w14:paraId="2A99B76D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E89FE" w14:textId="03353C7B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F879AF" w:rsidRPr="00C05013" w14:paraId="1320FA2E" w14:textId="77777777" w:rsidTr="00152C32">
        <w:trPr>
          <w:cantSplit/>
        </w:trPr>
        <w:tc>
          <w:tcPr>
            <w:tcW w:w="4410" w:type="dxa"/>
            <w:hideMark/>
          </w:tcPr>
          <w:p w14:paraId="7C33F427" w14:textId="50C42CB8" w:rsidR="00F879AF" w:rsidRPr="00C05013" w:rsidRDefault="00F879AF" w:rsidP="00F879A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702A67FD" w14:textId="498F5A97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4,528</w:t>
            </w:r>
          </w:p>
        </w:tc>
        <w:tc>
          <w:tcPr>
            <w:tcW w:w="180" w:type="dxa"/>
          </w:tcPr>
          <w:p w14:paraId="25E43D70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B426" w14:textId="2C5DD75C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78" w:type="dxa"/>
          </w:tcPr>
          <w:p w14:paraId="1BACF411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51BF6FB" w14:textId="221C68A2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</w:t>
            </w:r>
          </w:p>
        </w:tc>
        <w:tc>
          <w:tcPr>
            <w:tcW w:w="180" w:type="dxa"/>
          </w:tcPr>
          <w:p w14:paraId="2CDEEDFA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5C4DC8" w14:textId="3F8E0523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F879AF" w:rsidRPr="00C05013" w14:paraId="0D7401C7" w14:textId="77777777" w:rsidTr="00152C32">
        <w:trPr>
          <w:cantSplit/>
        </w:trPr>
        <w:tc>
          <w:tcPr>
            <w:tcW w:w="4410" w:type="dxa"/>
            <w:hideMark/>
          </w:tcPr>
          <w:p w14:paraId="732A6863" w14:textId="1BEAB916" w:rsidR="00F879AF" w:rsidRPr="00C05013" w:rsidRDefault="00F879AF" w:rsidP="00F879A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CF38837" w14:textId="79FE041B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180" w:type="dxa"/>
          </w:tcPr>
          <w:p w14:paraId="65BD6F55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5096A" w14:textId="67551350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78" w:type="dxa"/>
          </w:tcPr>
          <w:p w14:paraId="5226F2CF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B3DDE18" w14:textId="05F9D599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80" w:type="dxa"/>
          </w:tcPr>
          <w:p w14:paraId="4F7E11F7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40301" w14:textId="351C0C30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F879AF" w:rsidRPr="00C05013" w14:paraId="1842191A" w14:textId="77777777" w:rsidTr="00152C32">
        <w:trPr>
          <w:cantSplit/>
        </w:trPr>
        <w:tc>
          <w:tcPr>
            <w:tcW w:w="4410" w:type="dxa"/>
            <w:hideMark/>
          </w:tcPr>
          <w:p w14:paraId="3674DC8D" w14:textId="6C2C06D3" w:rsidR="00F879AF" w:rsidRPr="00C05013" w:rsidRDefault="00F879AF" w:rsidP="00F879A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DDBF9" w14:textId="0BC2F136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6,108</w:t>
            </w:r>
          </w:p>
        </w:tc>
        <w:tc>
          <w:tcPr>
            <w:tcW w:w="180" w:type="dxa"/>
          </w:tcPr>
          <w:p w14:paraId="2C2CB5A0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909E" w14:textId="2952F0CC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78" w:type="dxa"/>
          </w:tcPr>
          <w:p w14:paraId="29F8E0E8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E026" w14:textId="5949D913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4,069</w:t>
            </w:r>
          </w:p>
        </w:tc>
        <w:tc>
          <w:tcPr>
            <w:tcW w:w="180" w:type="dxa"/>
          </w:tcPr>
          <w:p w14:paraId="5A1BF0AA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C81F2" w14:textId="64DD3537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F879AF" w:rsidRPr="00C05013" w14:paraId="3E00B954" w14:textId="77777777" w:rsidTr="00152C32">
        <w:trPr>
          <w:cantSplit/>
        </w:trPr>
        <w:tc>
          <w:tcPr>
            <w:tcW w:w="4410" w:type="dxa"/>
            <w:hideMark/>
          </w:tcPr>
          <w:p w14:paraId="3AC9BB69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77120" w14:textId="0A86268D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542,677</w:t>
            </w:r>
          </w:p>
        </w:tc>
        <w:tc>
          <w:tcPr>
            <w:tcW w:w="180" w:type="dxa"/>
          </w:tcPr>
          <w:p w14:paraId="4C2BCB7D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A65B5" w14:textId="2012533A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  <w:r w:rsidR="00F87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178" w:type="dxa"/>
          </w:tcPr>
          <w:p w14:paraId="408CAECA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A53A5" w14:textId="38856E73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494,847</w:t>
            </w:r>
          </w:p>
        </w:tc>
        <w:tc>
          <w:tcPr>
            <w:tcW w:w="180" w:type="dxa"/>
          </w:tcPr>
          <w:p w14:paraId="3D07E018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2CDBFF" w14:textId="56E90AE1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  <w:r w:rsidR="00F87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</w:tr>
      <w:tr w:rsidR="00F879AF" w:rsidRPr="00C05013" w14:paraId="0E77762C" w14:textId="77777777" w:rsidTr="00152C32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3CD29060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F989F0" w14:textId="63242C09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(7,444)</w:t>
            </w:r>
          </w:p>
        </w:tc>
        <w:tc>
          <w:tcPr>
            <w:tcW w:w="180" w:type="dxa"/>
            <w:vAlign w:val="bottom"/>
          </w:tcPr>
          <w:p w14:paraId="242DBEF0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2D5AE" w14:textId="5CAECBA3" w:rsidR="00F879AF" w:rsidRPr="00C05013" w:rsidRDefault="00F879A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9CC3B8B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51A57" w14:textId="24EF3123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(5,301)</w:t>
            </w:r>
          </w:p>
        </w:tc>
        <w:tc>
          <w:tcPr>
            <w:tcW w:w="180" w:type="dxa"/>
            <w:vAlign w:val="bottom"/>
          </w:tcPr>
          <w:p w14:paraId="13A04317" w14:textId="77777777" w:rsidR="00F879AF" w:rsidRPr="00C05013" w:rsidRDefault="00F879AF" w:rsidP="00F879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63A87C6" w14:textId="6B23F7D0" w:rsidR="00F879AF" w:rsidRPr="00C05013" w:rsidRDefault="00F879A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79AF" w:rsidRPr="00C05013" w14:paraId="20639E59" w14:textId="77777777" w:rsidTr="00152C32">
        <w:trPr>
          <w:cantSplit/>
        </w:trPr>
        <w:tc>
          <w:tcPr>
            <w:tcW w:w="4410" w:type="dxa"/>
            <w:hideMark/>
          </w:tcPr>
          <w:p w14:paraId="17FD3527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CD15D" w14:textId="349DFDA3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535,233</w:t>
            </w:r>
          </w:p>
        </w:tc>
        <w:tc>
          <w:tcPr>
            <w:tcW w:w="180" w:type="dxa"/>
          </w:tcPr>
          <w:p w14:paraId="0328BF78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61A89" w14:textId="104E1B7D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  <w:r w:rsidR="00F87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178" w:type="dxa"/>
          </w:tcPr>
          <w:p w14:paraId="1574DF9A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2DBA8" w14:textId="426C8167" w:rsidR="00F879AF" w:rsidRPr="00C05013" w:rsidRDefault="000D7ECA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489,546</w:t>
            </w:r>
          </w:p>
        </w:tc>
        <w:tc>
          <w:tcPr>
            <w:tcW w:w="180" w:type="dxa"/>
          </w:tcPr>
          <w:p w14:paraId="4BA18529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0E7E5A87" w14:textId="22B254AA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  <w:r w:rsidR="00F87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</w:tr>
    </w:tbl>
    <w:p w14:paraId="28BE83BE" w14:textId="77777777" w:rsidR="005F4397" w:rsidRPr="00C05013" w:rsidRDefault="005F4397" w:rsidP="00C30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78"/>
        <w:gridCol w:w="1082"/>
        <w:gridCol w:w="178"/>
        <w:gridCol w:w="1082"/>
        <w:gridCol w:w="178"/>
        <w:gridCol w:w="1082"/>
      </w:tblGrid>
      <w:tr w:rsidR="005F4397" w:rsidRPr="00C05013" w14:paraId="37BEC07F" w14:textId="77777777" w:rsidTr="00152C32">
        <w:trPr>
          <w:cantSplit/>
          <w:trHeight w:val="20"/>
          <w:tblHeader/>
        </w:trPr>
        <w:tc>
          <w:tcPr>
            <w:tcW w:w="4410" w:type="dxa"/>
          </w:tcPr>
          <w:p w14:paraId="2FD0C779" w14:textId="77777777" w:rsidR="005F4397" w:rsidRPr="00C05013" w:rsidRDefault="005F4397" w:rsidP="00E82CF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77813051" w14:textId="77777777" w:rsidR="005F4397" w:rsidRPr="00C05013" w:rsidRDefault="005F4397" w:rsidP="00E82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2277895" w14:textId="77777777" w:rsidR="005F4397" w:rsidRPr="00C05013" w:rsidRDefault="005F4397" w:rsidP="00E82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2F49A7FF" w14:textId="77777777" w:rsidR="005F4397" w:rsidRPr="00C05013" w:rsidRDefault="005F4397" w:rsidP="00E82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6DE9" w:rsidRPr="00C05013" w14:paraId="5BD4D319" w14:textId="77777777" w:rsidTr="00152C32">
        <w:trPr>
          <w:cantSplit/>
          <w:trHeight w:val="20"/>
          <w:tblHeader/>
        </w:trPr>
        <w:tc>
          <w:tcPr>
            <w:tcW w:w="4410" w:type="dxa"/>
          </w:tcPr>
          <w:p w14:paraId="2BEBA054" w14:textId="77777777" w:rsidR="00956DE9" w:rsidRPr="00C05013" w:rsidRDefault="00956DE9" w:rsidP="00956DE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28857" w14:textId="440C063C" w:rsidR="00956DE9" w:rsidRPr="00C05013" w:rsidRDefault="00C42DDF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09E53292" w14:textId="77777777" w:rsidR="00956DE9" w:rsidRPr="00C05013" w:rsidRDefault="00956DE9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8D1D106" w14:textId="73F1C701" w:rsidR="00956DE9" w:rsidRPr="00C05013" w:rsidRDefault="00C42DDF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644C9FAE" w14:textId="77777777" w:rsidR="00956DE9" w:rsidRPr="00C05013" w:rsidRDefault="00956DE9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A96C182" w14:textId="7A07D6EC" w:rsidR="00956DE9" w:rsidRPr="00C05013" w:rsidRDefault="00C42DDF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348A7643" w14:textId="77777777" w:rsidR="00956DE9" w:rsidRPr="00C05013" w:rsidRDefault="00956DE9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E7C09B" w14:textId="0754DB1C" w:rsidR="00956DE9" w:rsidRPr="00C05013" w:rsidRDefault="00C42DDF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F4397" w:rsidRPr="00C05013" w14:paraId="5C38AD81" w14:textId="77777777" w:rsidTr="00152C32">
        <w:trPr>
          <w:cantSplit/>
          <w:trHeight w:val="20"/>
          <w:tblHeader/>
        </w:trPr>
        <w:tc>
          <w:tcPr>
            <w:tcW w:w="4410" w:type="dxa"/>
          </w:tcPr>
          <w:p w14:paraId="0EB3494A" w14:textId="77777777" w:rsidR="005F4397" w:rsidRPr="00C05013" w:rsidRDefault="005F4397" w:rsidP="00E8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F0F623E" w14:textId="77777777" w:rsidR="005F4397" w:rsidRPr="00C05013" w:rsidRDefault="005F4397" w:rsidP="00E82C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B4DC5" w:rsidRPr="00C05013" w14:paraId="0B6AC91F" w14:textId="77777777" w:rsidTr="00152C32">
        <w:trPr>
          <w:cantSplit/>
          <w:trHeight w:val="20"/>
        </w:trPr>
        <w:tc>
          <w:tcPr>
            <w:tcW w:w="4410" w:type="dxa"/>
          </w:tcPr>
          <w:p w14:paraId="0565048F" w14:textId="608829FB" w:rsidR="008B4DC5" w:rsidRPr="00C05013" w:rsidRDefault="008B4DC5" w:rsidP="008B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0F6C9B7F" w14:textId="5A1B637A" w:rsidR="008B4DC5" w:rsidRPr="00C05013" w:rsidRDefault="008B4DC5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856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78" w:type="dxa"/>
            <w:vAlign w:val="bottom"/>
          </w:tcPr>
          <w:p w14:paraId="54961DCB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E01D99A" w14:textId="393F3D32" w:rsidR="008B4DC5" w:rsidRPr="00C05013" w:rsidRDefault="008B4DC5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>56,223</w:t>
            </w:r>
          </w:p>
        </w:tc>
        <w:tc>
          <w:tcPr>
            <w:tcW w:w="178" w:type="dxa"/>
            <w:vAlign w:val="bottom"/>
          </w:tcPr>
          <w:p w14:paraId="4805AF27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D1D4C94" w14:textId="4BDA70DC" w:rsidR="008B4DC5" w:rsidRPr="00C05013" w:rsidRDefault="008B4DC5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856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78" w:type="dxa"/>
            <w:vAlign w:val="bottom"/>
          </w:tcPr>
          <w:p w14:paraId="080F8257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607FC66" w14:textId="6497DA23" w:rsidR="008B4DC5" w:rsidRPr="00C05013" w:rsidRDefault="008B4DC5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>30,415</w:t>
            </w:r>
          </w:p>
        </w:tc>
      </w:tr>
      <w:tr w:rsidR="008B4DC5" w:rsidRPr="00C05013" w14:paraId="6F444EEA" w14:textId="77777777" w:rsidTr="00152C32">
        <w:trPr>
          <w:cantSplit/>
          <w:trHeight w:val="20"/>
        </w:trPr>
        <w:tc>
          <w:tcPr>
            <w:tcW w:w="4410" w:type="dxa"/>
          </w:tcPr>
          <w:p w14:paraId="7296F5DB" w14:textId="77777777" w:rsidR="008B4DC5" w:rsidRPr="00C05013" w:rsidRDefault="008B4DC5" w:rsidP="008B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2462C041" w14:textId="075E6199" w:rsidR="008B4DC5" w:rsidRPr="00C05013" w:rsidRDefault="000D7ECA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(4,149)</w:t>
            </w:r>
          </w:p>
        </w:tc>
        <w:tc>
          <w:tcPr>
            <w:tcW w:w="178" w:type="dxa"/>
          </w:tcPr>
          <w:p w14:paraId="7B765474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92D3FD" w14:textId="4C40CA61" w:rsidR="008B4DC5" w:rsidRPr="00C05013" w:rsidRDefault="008B4DC5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>(45,030)</w:t>
            </w:r>
          </w:p>
        </w:tc>
        <w:tc>
          <w:tcPr>
            <w:tcW w:w="178" w:type="dxa"/>
          </w:tcPr>
          <w:p w14:paraId="6CDB4F79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484C87F" w14:textId="70B7B283" w:rsidR="008B4DC5" w:rsidRPr="00C05013" w:rsidRDefault="000D7ECA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(2,523)</w:t>
            </w:r>
          </w:p>
        </w:tc>
        <w:tc>
          <w:tcPr>
            <w:tcW w:w="178" w:type="dxa"/>
          </w:tcPr>
          <w:p w14:paraId="650C8D92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DA00749" w14:textId="2D72478D" w:rsidR="008B4DC5" w:rsidRPr="00C05013" w:rsidRDefault="008B4DC5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>(22,363)</w:t>
            </w:r>
          </w:p>
        </w:tc>
      </w:tr>
      <w:tr w:rsidR="008B4DC5" w:rsidRPr="00C05013" w14:paraId="3BE8C915" w14:textId="77777777" w:rsidTr="00152C32">
        <w:trPr>
          <w:cantSplit/>
          <w:trHeight w:val="20"/>
        </w:trPr>
        <w:tc>
          <w:tcPr>
            <w:tcW w:w="4410" w:type="dxa"/>
          </w:tcPr>
          <w:p w14:paraId="2A944738" w14:textId="37B4C8E8" w:rsidR="008B4DC5" w:rsidRPr="00C05013" w:rsidRDefault="008B4DC5" w:rsidP="008B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5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85C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CEB84" w14:textId="17025299" w:rsidR="008B4DC5" w:rsidRPr="00C05013" w:rsidRDefault="000D7ECA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7,444</w:t>
            </w:r>
          </w:p>
        </w:tc>
        <w:tc>
          <w:tcPr>
            <w:tcW w:w="178" w:type="dxa"/>
            <w:vAlign w:val="bottom"/>
          </w:tcPr>
          <w:p w14:paraId="7463D4F5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DA913" w14:textId="4574A75F" w:rsidR="008B4DC5" w:rsidRPr="00C05013" w:rsidRDefault="008B4DC5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11,193</w:t>
            </w:r>
          </w:p>
        </w:tc>
        <w:tc>
          <w:tcPr>
            <w:tcW w:w="178" w:type="dxa"/>
            <w:vAlign w:val="bottom"/>
          </w:tcPr>
          <w:p w14:paraId="1C7C114D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070D1" w14:textId="255E899E" w:rsidR="008B4DC5" w:rsidRPr="00C05013" w:rsidRDefault="000D7ECA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5,301</w:t>
            </w:r>
          </w:p>
        </w:tc>
        <w:tc>
          <w:tcPr>
            <w:tcW w:w="178" w:type="dxa"/>
            <w:vAlign w:val="bottom"/>
          </w:tcPr>
          <w:p w14:paraId="31E4E475" w14:textId="77777777" w:rsidR="008B4DC5" w:rsidRPr="00C05013" w:rsidRDefault="008B4DC5" w:rsidP="008B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D30E0" w14:textId="78FF68F2" w:rsidR="008B4DC5" w:rsidRPr="00C05013" w:rsidRDefault="008B4DC5" w:rsidP="008B4D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8,052</w:t>
            </w:r>
          </w:p>
        </w:tc>
      </w:tr>
    </w:tbl>
    <w:p w14:paraId="597D13A9" w14:textId="6C8FCE96" w:rsidR="002252F9" w:rsidRDefault="00225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3F547C7" w14:textId="77777777" w:rsidR="002252F9" w:rsidRDefault="00225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D5A78EA" w14:textId="4EDAE390" w:rsidR="00155971" w:rsidRPr="008F7B1C" w:rsidRDefault="00804175" w:rsidP="00C90BB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3" w:name="_Hlk181886409"/>
      <w:r w:rsidRPr="008F7B1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 w:rsidRPr="008F7B1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bookmarkEnd w:id="3"/>
    <w:p w14:paraId="02CC290F" w14:textId="77777777" w:rsidR="003D32C9" w:rsidRPr="00C05013" w:rsidRDefault="003D32C9" w:rsidP="00770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97"/>
        <w:gridCol w:w="236"/>
        <w:gridCol w:w="1036"/>
        <w:gridCol w:w="261"/>
        <w:gridCol w:w="1084"/>
        <w:gridCol w:w="272"/>
        <w:gridCol w:w="1070"/>
      </w:tblGrid>
      <w:tr w:rsidR="002755D8" w:rsidRPr="00C05013" w14:paraId="773D9DCE" w14:textId="77777777" w:rsidTr="00A03033">
        <w:trPr>
          <w:tblHeader/>
        </w:trPr>
        <w:tc>
          <w:tcPr>
            <w:tcW w:w="2272" w:type="pct"/>
            <w:shd w:val="clear" w:color="auto" w:fill="auto"/>
          </w:tcPr>
          <w:p w14:paraId="77083F15" w14:textId="77777777" w:rsidR="002755D8" w:rsidRPr="00C05013" w:rsidRDefault="002755D8" w:rsidP="00E8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1268F4FA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5F8AE778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6EDEDFD3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EE4" w:rsidRPr="00C05013" w14:paraId="260D6E14" w14:textId="77777777" w:rsidTr="00A03033">
        <w:trPr>
          <w:trHeight w:val="344"/>
          <w:tblHeader/>
        </w:trPr>
        <w:tc>
          <w:tcPr>
            <w:tcW w:w="2272" w:type="pct"/>
            <w:shd w:val="clear" w:color="auto" w:fill="auto"/>
          </w:tcPr>
          <w:p w14:paraId="6FA9B6A9" w14:textId="77777777" w:rsidR="00F50EE4" w:rsidRPr="00C05013" w:rsidRDefault="00F50EE4" w:rsidP="00F5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CD15B7E" w14:textId="1C1C548C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0C3BD0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6AFD267" w14:textId="77777777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227AD43" w14:textId="2E015097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1" w:type="pct"/>
            <w:shd w:val="clear" w:color="auto" w:fill="auto"/>
          </w:tcPr>
          <w:p w14:paraId="472E8FC6" w14:textId="77777777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04E6DC1" w14:textId="0FBA1431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0C3BD0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BD57941" w14:textId="77777777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7997AEC" w14:textId="1A58114D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46DCC" w:rsidRPr="00C05013" w14:paraId="2C79D218" w14:textId="77777777" w:rsidTr="00A03033">
        <w:trPr>
          <w:trHeight w:val="344"/>
          <w:tblHeader/>
        </w:trPr>
        <w:tc>
          <w:tcPr>
            <w:tcW w:w="2272" w:type="pct"/>
            <w:shd w:val="clear" w:color="auto" w:fill="auto"/>
          </w:tcPr>
          <w:p w14:paraId="11DBE74B" w14:textId="77777777" w:rsidR="00246DCC" w:rsidRPr="00C05013" w:rsidRDefault="00246DCC" w:rsidP="0024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C44DAAC" w14:textId="7DE53434" w:rsidR="00246DCC" w:rsidRPr="00C05013" w:rsidRDefault="00C42DDF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85DBB1" w14:textId="77777777" w:rsidR="00246DCC" w:rsidRPr="00C05013" w:rsidRDefault="00246DCC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249DBAA" w14:textId="54B7D10F" w:rsidR="00246DCC" w:rsidRPr="00C05013" w:rsidRDefault="00C42DDF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667CAB5F" w14:textId="77777777" w:rsidR="00246DCC" w:rsidRPr="00C05013" w:rsidRDefault="00246DCC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7C75891" w14:textId="6308E9AD" w:rsidR="00246DCC" w:rsidRPr="00C05013" w:rsidRDefault="00C42DDF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59DA997" w14:textId="77777777" w:rsidR="00246DCC" w:rsidRPr="00C05013" w:rsidRDefault="00246DCC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C7FC372" w14:textId="4F04C781" w:rsidR="00246DCC" w:rsidRPr="00C05013" w:rsidRDefault="00C42DDF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2755D8" w:rsidRPr="00C05013" w14:paraId="541D62E8" w14:textId="77777777" w:rsidTr="00A03033">
        <w:trPr>
          <w:tblHeader/>
        </w:trPr>
        <w:tc>
          <w:tcPr>
            <w:tcW w:w="2272" w:type="pct"/>
            <w:shd w:val="clear" w:color="auto" w:fill="auto"/>
            <w:vAlign w:val="center"/>
          </w:tcPr>
          <w:p w14:paraId="587DA8DA" w14:textId="77777777" w:rsidR="002755D8" w:rsidRPr="00C05013" w:rsidRDefault="002755D8" w:rsidP="00E8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8" w:type="pct"/>
            <w:gridSpan w:val="7"/>
            <w:shd w:val="clear" w:color="auto" w:fill="auto"/>
          </w:tcPr>
          <w:p w14:paraId="67C38DA2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55D8" w:rsidRPr="00C05013" w14:paraId="623D30AB" w14:textId="77777777" w:rsidTr="00A03033">
        <w:tc>
          <w:tcPr>
            <w:tcW w:w="2272" w:type="pct"/>
            <w:shd w:val="clear" w:color="auto" w:fill="auto"/>
          </w:tcPr>
          <w:p w14:paraId="06683D12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92" w:type="pct"/>
            <w:shd w:val="clear" w:color="auto" w:fill="auto"/>
          </w:tcPr>
          <w:p w14:paraId="67FB8665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375FCD00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71483996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AD61F5B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37DED9C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1111D6A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8A237A2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60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DCC" w:rsidRPr="00C05013" w14:paraId="05289738" w14:textId="77777777" w:rsidTr="00A03033">
        <w:tc>
          <w:tcPr>
            <w:tcW w:w="2272" w:type="pct"/>
            <w:shd w:val="clear" w:color="auto" w:fill="auto"/>
          </w:tcPr>
          <w:p w14:paraId="608102C2" w14:textId="77777777" w:rsidR="00246DCC" w:rsidRPr="00C05013" w:rsidRDefault="00246DCC" w:rsidP="00246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592" w:type="pct"/>
            <w:shd w:val="clear" w:color="auto" w:fill="auto"/>
          </w:tcPr>
          <w:p w14:paraId="5053C93B" w14:textId="1A86DA69" w:rsidR="00246DCC" w:rsidRPr="00C05013" w:rsidRDefault="00422347" w:rsidP="00246DC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49,391</w:t>
            </w:r>
          </w:p>
        </w:tc>
        <w:tc>
          <w:tcPr>
            <w:tcW w:w="127" w:type="pct"/>
            <w:shd w:val="clear" w:color="auto" w:fill="auto"/>
          </w:tcPr>
          <w:p w14:paraId="395BC6D5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shd w:val="clear" w:color="auto" w:fill="auto"/>
          </w:tcPr>
          <w:p w14:paraId="10E7B086" w14:textId="4122242A" w:rsidR="00246DCC" w:rsidRPr="00C05013" w:rsidRDefault="00C42DDF" w:rsidP="00246D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246D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141" w:type="pct"/>
            <w:shd w:val="clear" w:color="auto" w:fill="auto"/>
          </w:tcPr>
          <w:p w14:paraId="236BC1AC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77F1B7C7" w14:textId="1C279C15" w:rsidR="00246DCC" w:rsidRPr="00C05013" w:rsidRDefault="00422347" w:rsidP="00922F4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2,830</w:t>
            </w:r>
          </w:p>
        </w:tc>
        <w:tc>
          <w:tcPr>
            <w:tcW w:w="147" w:type="pct"/>
            <w:shd w:val="clear" w:color="auto" w:fill="auto"/>
          </w:tcPr>
          <w:p w14:paraId="0F243466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7AFADE21" w14:textId="5607F1C6" w:rsidR="00246DCC" w:rsidRPr="00C05013" w:rsidRDefault="00246DCC" w:rsidP="00246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6DCC" w:rsidRPr="00C05013" w14:paraId="7E70552F" w14:textId="77777777" w:rsidTr="00A03033">
        <w:tc>
          <w:tcPr>
            <w:tcW w:w="2272" w:type="pct"/>
            <w:shd w:val="clear" w:color="auto" w:fill="auto"/>
          </w:tcPr>
          <w:p w14:paraId="74A42D81" w14:textId="71FE5E0C" w:rsidR="00246DCC" w:rsidRPr="00C05013" w:rsidRDefault="004F6216" w:rsidP="00246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92" w:type="pct"/>
            <w:shd w:val="clear" w:color="auto" w:fill="auto"/>
          </w:tcPr>
          <w:p w14:paraId="5972B2B6" w14:textId="49277EB2" w:rsidR="00246DCC" w:rsidRPr="00C05013" w:rsidRDefault="00422347" w:rsidP="00246DC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10,069</w:t>
            </w:r>
          </w:p>
        </w:tc>
        <w:tc>
          <w:tcPr>
            <w:tcW w:w="127" w:type="pct"/>
            <w:shd w:val="clear" w:color="auto" w:fill="auto"/>
          </w:tcPr>
          <w:p w14:paraId="203ECBE8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shd w:val="clear" w:color="auto" w:fill="auto"/>
          </w:tcPr>
          <w:p w14:paraId="24214A51" w14:textId="02C0DA1E" w:rsidR="00246DCC" w:rsidRPr="00C05013" w:rsidRDefault="00C42DDF" w:rsidP="00246D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246D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141" w:type="pct"/>
            <w:shd w:val="clear" w:color="auto" w:fill="auto"/>
          </w:tcPr>
          <w:p w14:paraId="2C2CC065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4BDDBAA8" w14:textId="76DA8E32" w:rsidR="00246DCC" w:rsidRPr="00C05013" w:rsidRDefault="00422347" w:rsidP="005410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  <w:tc>
          <w:tcPr>
            <w:tcW w:w="147" w:type="pct"/>
            <w:shd w:val="clear" w:color="auto" w:fill="auto"/>
          </w:tcPr>
          <w:p w14:paraId="144EA250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27B5A464" w14:textId="00FCC752" w:rsidR="00246DCC" w:rsidRPr="00C05013" w:rsidRDefault="00246DCC" w:rsidP="00246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6DCC" w:rsidRPr="00C05013" w14:paraId="08DCE273" w14:textId="77777777" w:rsidTr="00A03033">
        <w:tc>
          <w:tcPr>
            <w:tcW w:w="2272" w:type="pct"/>
            <w:shd w:val="clear" w:color="auto" w:fill="auto"/>
          </w:tcPr>
          <w:p w14:paraId="013E034F" w14:textId="77777777" w:rsidR="00246DCC" w:rsidRPr="00C05013" w:rsidRDefault="00246DCC" w:rsidP="00246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19782" w14:textId="30EFB223" w:rsidR="00246DCC" w:rsidRPr="00C05013" w:rsidRDefault="00422347" w:rsidP="00246DC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59,460</w:t>
            </w:r>
          </w:p>
        </w:tc>
        <w:tc>
          <w:tcPr>
            <w:tcW w:w="127" w:type="pct"/>
            <w:shd w:val="clear" w:color="auto" w:fill="auto"/>
          </w:tcPr>
          <w:p w14:paraId="14EE3DB5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201C7" w14:textId="2B85C6AF" w:rsidR="00246DCC" w:rsidRPr="00C05013" w:rsidRDefault="00C42DDF" w:rsidP="00246D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  <w:r w:rsidR="00246D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41" w:type="pct"/>
            <w:shd w:val="clear" w:color="auto" w:fill="auto"/>
          </w:tcPr>
          <w:p w14:paraId="37CAEB89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AC21B" w14:textId="3028DFCD" w:rsidR="00246DCC" w:rsidRPr="00C05013" w:rsidRDefault="00422347" w:rsidP="00246D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4,718</w:t>
            </w:r>
          </w:p>
        </w:tc>
        <w:tc>
          <w:tcPr>
            <w:tcW w:w="147" w:type="pct"/>
            <w:shd w:val="clear" w:color="auto" w:fill="auto"/>
          </w:tcPr>
          <w:p w14:paraId="5DB56FC1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D3953" w14:textId="0752C7EC" w:rsidR="00246DCC" w:rsidRPr="00610432" w:rsidRDefault="00246DCC" w:rsidP="00246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45D99" w:rsidRPr="00C05013" w14:paraId="03E45854" w14:textId="77777777" w:rsidTr="00A03033">
        <w:tc>
          <w:tcPr>
            <w:tcW w:w="2272" w:type="pct"/>
            <w:shd w:val="clear" w:color="auto" w:fill="auto"/>
          </w:tcPr>
          <w:p w14:paraId="30359F88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1435F329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74BE1BB2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3C397785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3AB0CE6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541A9664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B085512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9B445BE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93" w:rsidRPr="00C05013" w14:paraId="260CB43B" w14:textId="77777777" w:rsidTr="00A03033">
        <w:tc>
          <w:tcPr>
            <w:tcW w:w="2272" w:type="pct"/>
            <w:shd w:val="clear" w:color="auto" w:fill="auto"/>
          </w:tcPr>
          <w:p w14:paraId="66B783AD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92" w:type="pct"/>
            <w:shd w:val="clear" w:color="auto" w:fill="auto"/>
          </w:tcPr>
          <w:p w14:paraId="2943622F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91A72DA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26B4DD81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3A25C35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6B81587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F1E9F54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34D337B4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0744E" w:rsidRPr="00C05013" w14:paraId="711F5ED0" w14:textId="77777777" w:rsidTr="00A03033">
        <w:tc>
          <w:tcPr>
            <w:tcW w:w="2272" w:type="pct"/>
            <w:shd w:val="clear" w:color="auto" w:fill="auto"/>
          </w:tcPr>
          <w:p w14:paraId="506B0BFB" w14:textId="77777777" w:rsidR="0080744E" w:rsidRPr="00C05013" w:rsidRDefault="0080744E" w:rsidP="00807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และสัญญาบริการ</w:t>
            </w:r>
          </w:p>
        </w:tc>
        <w:tc>
          <w:tcPr>
            <w:tcW w:w="592" w:type="pct"/>
            <w:shd w:val="clear" w:color="auto" w:fill="auto"/>
          </w:tcPr>
          <w:p w14:paraId="35B78024" w14:textId="6B192EA4" w:rsidR="0080744E" w:rsidRPr="00BD7106" w:rsidRDefault="005D7735" w:rsidP="00BD710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4223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127" w:type="pct"/>
            <w:shd w:val="clear" w:color="auto" w:fill="auto"/>
          </w:tcPr>
          <w:p w14:paraId="5BBBA464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shd w:val="clear" w:color="auto" w:fill="auto"/>
          </w:tcPr>
          <w:p w14:paraId="489E7CD3" w14:textId="55536A46" w:rsidR="0080744E" w:rsidRPr="00C05013" w:rsidRDefault="00C42DDF" w:rsidP="0080744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74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141" w:type="pct"/>
            <w:shd w:val="clear" w:color="auto" w:fill="auto"/>
          </w:tcPr>
          <w:p w14:paraId="03278518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1E29A66A" w14:textId="42517A94" w:rsidR="0080744E" w:rsidRPr="00C05013" w:rsidRDefault="005D7735" w:rsidP="00807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223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072F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3EE1E8EE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7BB1DAAF" w14:textId="7E2CF702" w:rsidR="0080744E" w:rsidRPr="00C05013" w:rsidRDefault="00C42DDF" w:rsidP="008074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</w:tr>
      <w:tr w:rsidR="0080744E" w:rsidRPr="00C05013" w14:paraId="1881671F" w14:textId="77777777" w:rsidTr="00A03033">
        <w:tc>
          <w:tcPr>
            <w:tcW w:w="2272" w:type="pct"/>
            <w:shd w:val="clear" w:color="auto" w:fill="auto"/>
          </w:tcPr>
          <w:p w14:paraId="5B85397D" w14:textId="77777777" w:rsidR="0080744E" w:rsidRPr="00C05013" w:rsidRDefault="0080744E" w:rsidP="00807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92" w:type="pct"/>
            <w:shd w:val="clear" w:color="auto" w:fill="auto"/>
          </w:tcPr>
          <w:p w14:paraId="20FB47DB" w14:textId="013FA027" w:rsidR="0080744E" w:rsidRPr="00C05013" w:rsidRDefault="00422347" w:rsidP="008074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4,596</w:t>
            </w:r>
          </w:p>
        </w:tc>
        <w:tc>
          <w:tcPr>
            <w:tcW w:w="127" w:type="pct"/>
            <w:shd w:val="clear" w:color="auto" w:fill="auto"/>
          </w:tcPr>
          <w:p w14:paraId="63004F0F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shd w:val="clear" w:color="auto" w:fill="auto"/>
          </w:tcPr>
          <w:p w14:paraId="1DE5DCA0" w14:textId="737A9847" w:rsidR="0080744E" w:rsidRPr="00C05013" w:rsidRDefault="00C42DDF" w:rsidP="0080744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074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" w:type="pct"/>
            <w:shd w:val="clear" w:color="auto" w:fill="auto"/>
          </w:tcPr>
          <w:p w14:paraId="164DA85D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3C40C124" w14:textId="2323788B" w:rsidR="0080744E" w:rsidRPr="00C05013" w:rsidRDefault="00422347" w:rsidP="00807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2,096</w:t>
            </w:r>
          </w:p>
        </w:tc>
        <w:tc>
          <w:tcPr>
            <w:tcW w:w="147" w:type="pct"/>
            <w:shd w:val="clear" w:color="auto" w:fill="auto"/>
          </w:tcPr>
          <w:p w14:paraId="1B3E5540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159438E" w14:textId="1036E9AD" w:rsidR="0080744E" w:rsidRPr="00C05013" w:rsidRDefault="00C42DDF" w:rsidP="008074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074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80744E" w:rsidRPr="00C05013" w14:paraId="6CF05814" w14:textId="77777777" w:rsidTr="00A03033">
        <w:tc>
          <w:tcPr>
            <w:tcW w:w="2272" w:type="pct"/>
            <w:shd w:val="clear" w:color="auto" w:fill="auto"/>
          </w:tcPr>
          <w:p w14:paraId="375DBD25" w14:textId="77777777" w:rsidR="0080744E" w:rsidRPr="00C05013" w:rsidRDefault="0080744E" w:rsidP="00807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E06B7" w14:textId="6A84CEDF" w:rsidR="0080744E" w:rsidRPr="00C05013" w:rsidRDefault="00422347" w:rsidP="008074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072F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D773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072F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</w:t>
            </w:r>
          </w:p>
        </w:tc>
        <w:tc>
          <w:tcPr>
            <w:tcW w:w="127" w:type="pct"/>
            <w:shd w:val="clear" w:color="auto" w:fill="auto"/>
          </w:tcPr>
          <w:p w14:paraId="5AC45EE4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92473" w14:textId="6C23AA86" w:rsidR="0080744E" w:rsidRPr="00C05013" w:rsidRDefault="00C42DDF" w:rsidP="0080744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807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</w:t>
            </w:r>
          </w:p>
        </w:tc>
        <w:tc>
          <w:tcPr>
            <w:tcW w:w="141" w:type="pct"/>
            <w:shd w:val="clear" w:color="auto" w:fill="auto"/>
          </w:tcPr>
          <w:p w14:paraId="54781E87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F736" w14:textId="63BB5467" w:rsidR="0080744E" w:rsidRPr="00C05013" w:rsidRDefault="005D7735" w:rsidP="00807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42234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072F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</w:t>
            </w:r>
          </w:p>
        </w:tc>
        <w:tc>
          <w:tcPr>
            <w:tcW w:w="147" w:type="pct"/>
            <w:shd w:val="clear" w:color="auto" w:fill="auto"/>
          </w:tcPr>
          <w:p w14:paraId="4113A81C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51DAE" w14:textId="21763FD8" w:rsidR="0080744E" w:rsidRPr="00C05013" w:rsidRDefault="00C42DDF" w:rsidP="008074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07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</w:tr>
    </w:tbl>
    <w:p w14:paraId="309F186E" w14:textId="150C0F15" w:rsidR="00A03033" w:rsidRDefault="00A0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4261636" w14:textId="77777777" w:rsidR="0074280B" w:rsidRDefault="001C5449" w:rsidP="001C5449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181886374"/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01015">
        <w:rPr>
          <w:rFonts w:asciiTheme="majorBidi" w:hAnsiTheme="majorBidi" w:cstheme="majorBidi"/>
          <w:sz w:val="28"/>
          <w:szCs w:val="28"/>
        </w:rPr>
        <w:t>30</w:t>
      </w:r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1015">
        <w:rPr>
          <w:rFonts w:asciiTheme="majorBidi" w:hAnsiTheme="majorBidi" w:cstheme="majorBidi"/>
          <w:sz w:val="28"/>
          <w:szCs w:val="28"/>
        </w:rPr>
        <w:t xml:space="preserve">2567 </w:t>
      </w:r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กลุ่มบริษัทได้จำนองที่ดินพร้อมสิ่งปลูกสร้างบางส่วนของกลุ่มบริษัท และนำเงินฝากประจำของกลุ่มบริษัทเป็นหลักประกันวงเงินสินเชื่อจากสถาบันการเงิน และเงินกู้ยืมระยะยาวจากสถาบันการเงิน </w:t>
      </w:r>
    </w:p>
    <w:p w14:paraId="089371EF" w14:textId="77777777" w:rsidR="0074280B" w:rsidRDefault="0074280B" w:rsidP="001C5449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BEF7796" w14:textId="05EB0E73" w:rsidR="001C5449" w:rsidRDefault="0074280B" w:rsidP="001C5449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01015">
        <w:rPr>
          <w:rFonts w:asciiTheme="majorBidi" w:hAnsiTheme="majorBidi" w:cstheme="majorBidi"/>
          <w:sz w:val="28"/>
          <w:szCs w:val="28"/>
        </w:rPr>
        <w:t>30</w:t>
      </w:r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1015">
        <w:rPr>
          <w:rFonts w:asciiTheme="majorBidi" w:hAnsiTheme="majorBidi" w:cstheme="majorBidi"/>
          <w:sz w:val="28"/>
          <w:szCs w:val="28"/>
        </w:rPr>
        <w:t xml:space="preserve">2567 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</w:t>
      </w:r>
      <w:r w:rsidR="001C5449" w:rsidRPr="00601015">
        <w:rPr>
          <w:rFonts w:asciiTheme="majorBidi" w:hAnsiTheme="majorBidi" w:cs="Angsana New" w:hint="cs"/>
          <w:sz w:val="28"/>
          <w:szCs w:val="28"/>
          <w:cs/>
        </w:rPr>
        <w:t>สินเชื่อ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 xml:space="preserve">ซึ่งยังมิได้เบิกใช้เป็นจำนวนเงินรวม </w:t>
      </w:r>
      <w:r w:rsidR="001C5449">
        <w:rPr>
          <w:rFonts w:asciiTheme="majorBidi" w:hAnsiTheme="majorBidi" w:cstheme="majorBidi"/>
          <w:sz w:val="28"/>
          <w:szCs w:val="28"/>
        </w:rPr>
        <w:t>1,345</w:t>
      </w:r>
      <w:r w:rsidR="001C5449" w:rsidRPr="00601015">
        <w:rPr>
          <w:rFonts w:asciiTheme="majorBidi" w:hAnsiTheme="majorBidi" w:cstheme="majorBidi"/>
          <w:sz w:val="28"/>
          <w:szCs w:val="28"/>
        </w:rPr>
        <w:t xml:space="preserve"> 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1C5449" w:rsidRPr="00601015">
        <w:rPr>
          <w:rFonts w:asciiTheme="majorBidi" w:hAnsiTheme="majorBidi" w:cstheme="majorBidi"/>
          <w:sz w:val="28"/>
          <w:szCs w:val="28"/>
        </w:rPr>
        <w:t xml:space="preserve"> 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C5449" w:rsidRPr="00601015">
        <w:rPr>
          <w:rFonts w:asciiTheme="majorBidi" w:hAnsiTheme="majorBidi" w:cstheme="majorBidi"/>
          <w:sz w:val="28"/>
          <w:szCs w:val="28"/>
        </w:rPr>
        <w:t xml:space="preserve"> </w:t>
      </w:r>
      <w:r w:rsidR="001C5449">
        <w:rPr>
          <w:rFonts w:asciiTheme="majorBidi" w:hAnsiTheme="majorBidi" w:cstheme="majorBidi"/>
          <w:sz w:val="28"/>
          <w:szCs w:val="28"/>
        </w:rPr>
        <w:t>1,288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 xml:space="preserve"> ล้านบาท ตามลำดับ</w:t>
      </w:r>
      <w:r w:rsidR="00BE63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449" w:rsidRPr="008B4DC5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1C5449" w:rsidRPr="008B4DC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1C5449" w:rsidRPr="008B4DC5">
        <w:rPr>
          <w:rFonts w:asciiTheme="majorBidi" w:hAnsiTheme="majorBidi" w:cstheme="majorBidi"/>
          <w:i/>
          <w:iCs/>
          <w:sz w:val="28"/>
          <w:szCs w:val="28"/>
        </w:rPr>
        <w:t xml:space="preserve">2566: 289 </w:t>
      </w:r>
      <w:r w:rsidR="001C5449" w:rsidRPr="008B4DC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1C5449" w:rsidRPr="008B4DC5">
        <w:rPr>
          <w:rFonts w:asciiTheme="majorBidi" w:hAnsiTheme="majorBidi" w:cstheme="majorBidi"/>
          <w:i/>
          <w:iCs/>
          <w:sz w:val="28"/>
          <w:szCs w:val="28"/>
        </w:rPr>
        <w:t xml:space="preserve">96 </w:t>
      </w:r>
      <w:r w:rsidR="001C5449" w:rsidRPr="008B4DC5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1C5449" w:rsidRPr="008B4DC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3D0A8E0" w14:textId="77777777" w:rsidR="00A03033" w:rsidRPr="002F68C3" w:rsidRDefault="00A03033" w:rsidP="003102AF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7E0AD9" w14:textId="21D45DAD" w:rsidR="00AD1AD8" w:rsidRPr="00AD1AD8" w:rsidRDefault="003E3505" w:rsidP="00AD1AD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0557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D1BCBA6" w14:textId="58DD9703" w:rsidR="002A50EC" w:rsidRDefault="002A50EC" w:rsidP="002A5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F4E2C7" w14:textId="03E56EB1" w:rsidR="00503B84" w:rsidRDefault="00AD1AD8" w:rsidP="000609E2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4280B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74280B">
        <w:rPr>
          <w:rFonts w:asciiTheme="majorBidi" w:hAnsiTheme="majorBidi" w:cstheme="majorBidi"/>
          <w:sz w:val="28"/>
          <w:szCs w:val="28"/>
        </w:rPr>
        <w:t xml:space="preserve">7 </w:t>
      </w:r>
      <w:r w:rsidRPr="0074280B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74280B">
        <w:rPr>
          <w:rFonts w:asciiTheme="majorBidi" w:hAnsiTheme="majorBidi" w:cstheme="majorBidi"/>
          <w:sz w:val="28"/>
          <w:szCs w:val="28"/>
        </w:rPr>
        <w:t xml:space="preserve">2567 </w:t>
      </w:r>
      <w:r w:rsidRPr="0074280B">
        <w:rPr>
          <w:rFonts w:asciiTheme="majorBidi" w:hAnsiTheme="majorBidi" w:cstheme="majorBidi" w:hint="cs"/>
          <w:sz w:val="28"/>
          <w:szCs w:val="28"/>
          <w:cs/>
        </w:rPr>
        <w:t>บริษัทออกตั๋วสัญญาใช้เงิน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 xml:space="preserve">อายุ </w:t>
      </w:r>
      <w:r w:rsidR="00503B84" w:rsidRPr="0074280B">
        <w:rPr>
          <w:rFonts w:asciiTheme="majorBidi" w:hAnsiTheme="majorBidi" w:cstheme="majorBidi"/>
          <w:sz w:val="28"/>
          <w:szCs w:val="28"/>
        </w:rPr>
        <w:t xml:space="preserve">3 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74280B">
        <w:rPr>
          <w:rFonts w:asciiTheme="majorBidi" w:hAnsiTheme="majorBidi" w:cstheme="majorBidi" w:hint="cs"/>
          <w:sz w:val="28"/>
          <w:szCs w:val="28"/>
          <w:cs/>
        </w:rPr>
        <w:t>กับสถาบันการเงินแห่งหนึ่ง</w:t>
      </w:r>
      <w:r w:rsidR="000609E2" w:rsidRPr="0074280B">
        <w:rPr>
          <w:rFonts w:asciiTheme="majorBidi" w:hAnsiTheme="majorBidi" w:cstheme="majorBidi"/>
          <w:sz w:val="28"/>
          <w:szCs w:val="28"/>
        </w:rPr>
        <w:t xml:space="preserve"> </w:t>
      </w:r>
      <w:r w:rsidRPr="0074280B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 </w:t>
      </w:r>
      <w:r w:rsidRPr="0074280B">
        <w:rPr>
          <w:rFonts w:asciiTheme="majorBidi" w:hAnsiTheme="majorBidi" w:cstheme="majorBidi"/>
          <w:sz w:val="28"/>
          <w:szCs w:val="28"/>
        </w:rPr>
        <w:t xml:space="preserve">1,150 </w:t>
      </w:r>
      <w:r w:rsidRPr="0074280B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โดยมีอัตราดอกเบี้ยอ้างอิงอัตราดอกเบี้ยสูงสุดสำหรับเงินกู้ระยะสั้นตลอดอายุสัญญา ทั้งนี้ ตั๋วสัญญาใช้เงินดังกล่าวเป็น</w:t>
      </w:r>
      <w:r w:rsidR="00341DC9">
        <w:rPr>
          <w:rFonts w:asciiTheme="majorBidi" w:hAnsiTheme="majorBidi" w:cstheme="majorBidi"/>
          <w:sz w:val="28"/>
          <w:szCs w:val="28"/>
          <w:cs/>
        </w:rPr>
        <w:br/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>ส่วนหนึ่งของวงเงินสินเชื่อที่บริษัทได้รับอนุมัติจากสถาบันการเงิน</w:t>
      </w:r>
      <w:r w:rsidR="0074280B" w:rsidRPr="0074280B">
        <w:rPr>
          <w:rFonts w:asciiTheme="majorBidi" w:hAnsiTheme="majorBidi" w:cstheme="majorBidi" w:hint="cs"/>
          <w:sz w:val="28"/>
          <w:szCs w:val="28"/>
          <w:cs/>
        </w:rPr>
        <w:t>ตามสัญญารับชำระหนี้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 xml:space="preserve">ลงวันที่ </w:t>
      </w:r>
      <w:r w:rsidR="00503B84" w:rsidRPr="0074280B">
        <w:rPr>
          <w:rFonts w:asciiTheme="majorBidi" w:hAnsiTheme="majorBidi" w:cstheme="majorBidi"/>
          <w:sz w:val="28"/>
          <w:szCs w:val="28"/>
        </w:rPr>
        <w:t xml:space="preserve">4 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 xml:space="preserve">กรกฏาคม </w:t>
      </w:r>
      <w:r w:rsidR="00503B84" w:rsidRPr="0074280B">
        <w:rPr>
          <w:rFonts w:asciiTheme="majorBidi" w:hAnsiTheme="majorBidi" w:cstheme="majorBidi"/>
          <w:sz w:val="28"/>
          <w:szCs w:val="28"/>
        </w:rPr>
        <w:t xml:space="preserve">2567 </w:t>
      </w:r>
      <w:r w:rsidR="00341DC9">
        <w:rPr>
          <w:rFonts w:asciiTheme="majorBidi" w:hAnsiTheme="majorBidi" w:cstheme="majorBidi"/>
          <w:sz w:val="28"/>
          <w:szCs w:val="28"/>
          <w:cs/>
        </w:rPr>
        <w:br/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 xml:space="preserve">ซึ่งมีระยะเวลาการใช้วงเงินสินเชื่อ </w:t>
      </w:r>
      <w:r w:rsidR="00503B84" w:rsidRPr="0074280B">
        <w:rPr>
          <w:rFonts w:asciiTheme="majorBidi" w:hAnsiTheme="majorBidi" w:cstheme="majorBidi"/>
          <w:sz w:val="28"/>
          <w:szCs w:val="28"/>
        </w:rPr>
        <w:t xml:space="preserve">12 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 xml:space="preserve">เดือน และสามารถต่ออายุสัญญารับชำระหนี้ดังกล่าวได้ ขึ้นอยู่กับการเจรจากับสถาบันการเงินเมื่อครบกำหนดชำระ </w:t>
      </w:r>
      <w:r w:rsidR="0074280B" w:rsidRPr="0074280B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="00341D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>สัญญารับชำระหนี้ดังกล่าวมีหลักประกันเป็นเงินฝากค้ำประกันของบุคคลหรือกิจการที่เกี่ยวข้องกันในสัดส่วนร้อยละ</w:t>
      </w:r>
      <w:r w:rsidR="00503B84" w:rsidRPr="007428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3B84" w:rsidRPr="0074280B">
        <w:rPr>
          <w:rFonts w:asciiTheme="majorBidi" w:hAnsiTheme="majorBidi" w:cstheme="majorBidi"/>
          <w:sz w:val="28"/>
          <w:szCs w:val="28"/>
        </w:rPr>
        <w:t>75</w:t>
      </w:r>
      <w:r w:rsidR="00503B84" w:rsidRPr="007428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>ของวงเงินกู้ที่เบิกใช้</w:t>
      </w:r>
      <w:r w:rsidR="00503B84" w:rsidRPr="007428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3B84" w:rsidRPr="0074280B">
        <w:rPr>
          <w:rFonts w:asciiTheme="majorBidi" w:hAnsiTheme="majorBidi" w:cstheme="majorBidi" w:hint="cs"/>
          <w:sz w:val="28"/>
          <w:szCs w:val="28"/>
          <w:cs/>
        </w:rPr>
        <w:t>โดยหลักประกันดังกล่าวจะลดลงตามสัดส่วนการชำระคืนเงินกู้ยืมที่บริษัทชำระคืนให้กับสถาบันการเงิน</w:t>
      </w:r>
    </w:p>
    <w:bookmarkEnd w:id="4"/>
    <w:p w14:paraId="48838FAD" w14:textId="77777777" w:rsidR="00503B84" w:rsidRDefault="00503B84" w:rsidP="000609E2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A9385B3" w14:textId="37B480C1" w:rsidR="00EB4A4A" w:rsidRDefault="00EB4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8C2F7BA" w14:textId="6B1A784F" w:rsidR="00601015" w:rsidRPr="00C01246" w:rsidRDefault="00601015" w:rsidP="00601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0124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การเสนอขายหุ้นใหม่ต่อประชาชนทั่วไปเป็นครั้งแรก</w:t>
      </w:r>
    </w:p>
    <w:p w14:paraId="7AA6766E" w14:textId="77777777" w:rsidR="00601015" w:rsidRDefault="00601015" w:rsidP="00601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7C9FA" w14:textId="62389F92" w:rsidR="0075741D" w:rsidRDefault="00601015" w:rsidP="0031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ในเดือนตุลาคม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5D7735">
        <w:rPr>
          <w:rFonts w:asciiTheme="majorBidi" w:hAnsiTheme="majorBidi" w:cstheme="majorBidi"/>
          <w:sz w:val="28"/>
          <w:szCs w:val="28"/>
        </w:rPr>
        <w:t>71.43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ล้านหุ้น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ในราคาหุ้นละ </w:t>
      </w:r>
      <w:r w:rsidR="001D5810">
        <w:rPr>
          <w:rFonts w:asciiTheme="majorBidi" w:hAnsiTheme="majorBidi" w:cstheme="majorBidi"/>
          <w:sz w:val="28"/>
          <w:szCs w:val="28"/>
        </w:rPr>
        <w:t>16.30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บาท </w:t>
      </w:r>
      <w:r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มูลค่าที่ตราไว้</w:t>
      </w:r>
      <w:r w:rsidR="00A95BB5">
        <w:rPr>
          <w:rFonts w:asciiTheme="majorBidi" w:hAnsiTheme="majorBidi" w:cstheme="majorBidi" w:hint="cs"/>
          <w:sz w:val="28"/>
          <w:szCs w:val="28"/>
          <w:cs/>
        </w:rPr>
        <w:t>หุ้นละ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0.75 </w:t>
      </w:r>
      <w:r>
        <w:rPr>
          <w:rFonts w:asciiTheme="majorBidi" w:hAnsiTheme="majorBidi" w:cstheme="majorBidi" w:hint="cs"/>
          <w:sz w:val="28"/>
          <w:szCs w:val="28"/>
          <w:cs/>
        </w:rPr>
        <w:t>บาท และส่วนเกินมูลค่าหุ้นสามั</w:t>
      </w:r>
      <w:r w:rsidRPr="000B5BD7">
        <w:rPr>
          <w:rFonts w:asciiTheme="majorBidi" w:hAnsiTheme="majorBidi" w:cstheme="majorBidi" w:hint="cs"/>
          <w:sz w:val="28"/>
          <w:szCs w:val="28"/>
          <w:cs/>
        </w:rPr>
        <w:t>ญ</w:t>
      </w:r>
      <w:r w:rsidR="00A95BB5">
        <w:rPr>
          <w:rFonts w:asciiTheme="majorBidi" w:hAnsiTheme="majorBidi" w:cstheme="majorBidi" w:hint="cs"/>
          <w:sz w:val="28"/>
          <w:szCs w:val="28"/>
          <w:cs/>
        </w:rPr>
        <w:t>หุ้นละ</w:t>
      </w:r>
      <w:r w:rsidR="00482AA0" w:rsidRPr="000B5BD7">
        <w:rPr>
          <w:rFonts w:asciiTheme="majorBidi" w:hAnsiTheme="majorBidi" w:cstheme="majorBidi"/>
          <w:sz w:val="28"/>
          <w:szCs w:val="28"/>
        </w:rPr>
        <w:t xml:space="preserve"> 15.55</w:t>
      </w:r>
      <w:r w:rsidRPr="000B5BD7">
        <w:rPr>
          <w:rFonts w:asciiTheme="majorBidi" w:hAnsiTheme="majorBidi" w:cstheme="majorBidi"/>
          <w:sz w:val="28"/>
          <w:szCs w:val="28"/>
        </w:rPr>
        <w:t xml:space="preserve"> </w:t>
      </w:r>
      <w:r w:rsidRPr="000B5B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0B5BD7">
        <w:rPr>
          <w:rFonts w:asciiTheme="majorBidi" w:hAnsiTheme="majorBidi" w:cstheme="majorBidi"/>
          <w:sz w:val="28"/>
          <w:szCs w:val="28"/>
        </w:rPr>
        <w:t xml:space="preserve">) </w:t>
      </w:r>
      <w:r w:rsidRPr="000B5BD7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บริษัทได้รับเงินจากการขายหุ้นสามัญดังกล่าวจำนวน </w:t>
      </w:r>
      <w:r w:rsidR="00FA5859" w:rsidRPr="000B5BD7">
        <w:rPr>
          <w:rFonts w:asciiTheme="majorBidi" w:hAnsiTheme="majorBidi" w:cstheme="majorBidi"/>
          <w:sz w:val="28"/>
          <w:szCs w:val="28"/>
        </w:rPr>
        <w:t xml:space="preserve">1,164 </w:t>
      </w:r>
      <w:r w:rsidRPr="000B5BD7">
        <w:rPr>
          <w:rFonts w:asciiTheme="majorBidi" w:hAnsiTheme="majorBidi" w:cstheme="majorBidi" w:hint="cs"/>
          <w:sz w:val="28"/>
          <w:szCs w:val="28"/>
          <w:cs/>
        </w:rPr>
        <w:t>ล้านบาท โดยบริษัทดำเนินการจดทะเบียนรับชำระ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ค่าหุ้นกับกระทรวงพาณิชย์เมื่อวันที่ </w:t>
      </w:r>
      <w:r w:rsidR="00FF1DC2">
        <w:rPr>
          <w:rFonts w:asciiTheme="majorBidi" w:hAnsiTheme="majorBidi" w:cstheme="majorBidi"/>
          <w:sz w:val="28"/>
          <w:szCs w:val="28"/>
        </w:rPr>
        <w:t>17</w:t>
      </w:r>
      <w:r w:rsidR="00FF1DC2">
        <w:rPr>
          <w:rFonts w:asciiTheme="majorBidi" w:hAnsiTheme="majorBidi" w:cstheme="majorBidi" w:hint="cs"/>
          <w:sz w:val="28"/>
          <w:szCs w:val="28"/>
          <w:cs/>
        </w:rPr>
        <w:t xml:space="preserve"> ตุลาคม </w:t>
      </w:r>
      <w:r w:rsidR="00FF1DC2"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>และหุ้นของบริษัทเริ่ม</w:t>
      </w:r>
      <w:r w:rsidR="00017A77">
        <w:rPr>
          <w:rFonts w:asciiTheme="majorBidi" w:hAnsiTheme="majorBidi" w:cstheme="majorBidi" w:hint="cs"/>
          <w:sz w:val="28"/>
          <w:szCs w:val="28"/>
          <w:cs/>
        </w:rPr>
        <w:t>มีการ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ซื้อขายในตลาดหลักทรัพย์แห่งประเทศไทยเมื่อวันที่ </w:t>
      </w:r>
      <w:r w:rsidR="0057186C">
        <w:rPr>
          <w:rFonts w:asciiTheme="majorBidi" w:hAnsiTheme="majorBidi" w:cstheme="majorBidi"/>
          <w:sz w:val="28"/>
          <w:szCs w:val="28"/>
        </w:rPr>
        <w:t xml:space="preserve">22 </w:t>
      </w:r>
      <w:r w:rsidR="0057186C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57186C">
        <w:rPr>
          <w:rFonts w:asciiTheme="majorBidi" w:hAnsiTheme="majorBidi" w:cstheme="majorBidi"/>
          <w:sz w:val="28"/>
          <w:szCs w:val="28"/>
        </w:rPr>
        <w:t xml:space="preserve">2567 </w:t>
      </w:r>
      <w:r w:rsidR="00017A77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ทั้งนี้ บริษัทมีค่าใช้จ่ายในการออกหุ้นสามัญเพิ่มทุนดังกล่าวสุทธิจากภาษีเงินได้</w:t>
      </w:r>
      <w:r w:rsidR="00017A77" w:rsidRPr="00A95BB5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A95BB5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017A77" w:rsidRPr="00A95BB5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95B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780F" w:rsidRPr="00A95BB5">
        <w:rPr>
          <w:rFonts w:asciiTheme="majorBidi" w:hAnsiTheme="majorBidi" w:cstheme="majorBidi"/>
          <w:sz w:val="28"/>
          <w:szCs w:val="28"/>
        </w:rPr>
        <w:t>2</w:t>
      </w:r>
      <w:r w:rsidR="007557EF">
        <w:rPr>
          <w:rFonts w:asciiTheme="majorBidi" w:hAnsiTheme="majorBidi" w:cstheme="majorBidi"/>
          <w:sz w:val="28"/>
          <w:szCs w:val="28"/>
        </w:rPr>
        <w:t>2</w:t>
      </w:r>
      <w:r w:rsidR="009B780F" w:rsidRPr="00A95BB5">
        <w:rPr>
          <w:rFonts w:asciiTheme="majorBidi" w:hAnsiTheme="majorBidi" w:cstheme="majorBidi"/>
          <w:sz w:val="28"/>
          <w:szCs w:val="28"/>
        </w:rPr>
        <w:t>.</w:t>
      </w:r>
      <w:r w:rsidR="007557EF">
        <w:rPr>
          <w:rFonts w:asciiTheme="majorBidi" w:hAnsiTheme="majorBidi" w:cstheme="majorBidi"/>
          <w:sz w:val="28"/>
          <w:szCs w:val="28"/>
        </w:rPr>
        <w:t>79</w:t>
      </w:r>
      <w:r w:rsidRPr="00A95BB5">
        <w:rPr>
          <w:rFonts w:asciiTheme="majorBidi" w:hAnsiTheme="majorBidi" w:cstheme="majorBidi"/>
          <w:sz w:val="28"/>
          <w:szCs w:val="28"/>
        </w:rPr>
        <w:t xml:space="preserve"> </w:t>
      </w:r>
      <w:r w:rsidRPr="00A95BB5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017A77" w:rsidRPr="00A95B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95BB5">
        <w:rPr>
          <w:rFonts w:asciiTheme="majorBidi" w:hAnsiTheme="majorBidi" w:cstheme="majorBidi" w:hint="cs"/>
          <w:sz w:val="28"/>
          <w:szCs w:val="28"/>
          <w:cs/>
        </w:rPr>
        <w:t>รับรู้ส่วนเกินมูลค่าหุ้นสุทธิ</w:t>
      </w:r>
      <w:r w:rsidR="00017A77" w:rsidRPr="00A95BB5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A95BB5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017A77" w:rsidRPr="00A95BB5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95B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780F" w:rsidRPr="00A95BB5">
        <w:rPr>
          <w:rFonts w:asciiTheme="majorBidi" w:hAnsiTheme="majorBidi" w:cstheme="majorBidi"/>
          <w:sz w:val="28"/>
          <w:szCs w:val="28"/>
        </w:rPr>
        <w:t>1,08</w:t>
      </w:r>
      <w:r w:rsidR="007557EF">
        <w:rPr>
          <w:rFonts w:asciiTheme="majorBidi" w:hAnsiTheme="majorBidi" w:cstheme="majorBidi"/>
          <w:sz w:val="28"/>
          <w:szCs w:val="28"/>
        </w:rPr>
        <w:t>7</w:t>
      </w:r>
      <w:r w:rsidR="009B780F" w:rsidRPr="00A95BB5">
        <w:rPr>
          <w:rFonts w:asciiTheme="majorBidi" w:hAnsiTheme="majorBidi" w:cstheme="majorBidi"/>
          <w:sz w:val="28"/>
          <w:szCs w:val="28"/>
        </w:rPr>
        <w:t>.</w:t>
      </w:r>
      <w:r w:rsidR="007557EF">
        <w:rPr>
          <w:rFonts w:asciiTheme="majorBidi" w:hAnsiTheme="majorBidi" w:cstheme="majorBidi"/>
          <w:sz w:val="28"/>
          <w:szCs w:val="28"/>
        </w:rPr>
        <w:t>95</w:t>
      </w:r>
      <w:r w:rsidRPr="00A95BB5">
        <w:rPr>
          <w:rFonts w:asciiTheme="majorBidi" w:hAnsiTheme="majorBidi" w:cstheme="majorBidi"/>
          <w:sz w:val="28"/>
          <w:szCs w:val="28"/>
        </w:rPr>
        <w:t xml:space="preserve"> </w:t>
      </w:r>
      <w:r w:rsidRPr="00A95BB5">
        <w:rPr>
          <w:rFonts w:asciiTheme="majorBidi" w:hAnsiTheme="majorBidi" w:cstheme="majorBidi" w:hint="cs"/>
          <w:sz w:val="28"/>
          <w:szCs w:val="28"/>
          <w:cs/>
        </w:rPr>
        <w:t>ล้าน</w:t>
      </w:r>
      <w:r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01294FE4" w14:textId="77777777" w:rsidR="002F68C3" w:rsidRDefault="002F68C3" w:rsidP="00601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B6E00E" w14:textId="02E29035" w:rsidR="009E206A" w:rsidRPr="003439DA" w:rsidRDefault="009E206A" w:rsidP="0018428F">
      <w:pPr>
        <w:tabs>
          <w:tab w:val="clear" w:pos="454"/>
        </w:tabs>
        <w:spacing w:line="240" w:lineRule="auto"/>
        <w:ind w:right="-43"/>
        <w:jc w:val="thaiDistribute"/>
        <w:rPr>
          <w:rFonts w:asciiTheme="majorBidi" w:hAnsiTheme="majorBidi" w:cs="Angsana New"/>
          <w:sz w:val="28"/>
          <w:szCs w:val="28"/>
          <w:cs/>
        </w:rPr>
      </w:pPr>
    </w:p>
    <w:sectPr w:rsidR="009E206A" w:rsidRPr="003439DA" w:rsidSect="00445D99">
      <w:headerReference w:type="default" r:id="rId21"/>
      <w:pgSz w:w="11909" w:h="16834" w:code="9"/>
      <w:pgMar w:top="691" w:right="1109" w:bottom="54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A95E" w14:textId="77777777" w:rsidR="00CE7A1D" w:rsidRDefault="00CE7A1D">
      <w:r>
        <w:separator/>
      </w:r>
    </w:p>
  </w:endnote>
  <w:endnote w:type="continuationSeparator" w:id="0">
    <w:p w14:paraId="7BCFBE15" w14:textId="77777777" w:rsidR="00CE7A1D" w:rsidRDefault="00CE7A1D">
      <w:r>
        <w:continuationSeparator/>
      </w:r>
    </w:p>
  </w:endnote>
  <w:endnote w:type="continuationNotice" w:id="1">
    <w:p w14:paraId="2DDEB10F" w14:textId="77777777" w:rsidR="00CE7A1D" w:rsidRDefault="00CE7A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79357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84945" w14:textId="62BE45B2" w:rsidR="008E1D2D" w:rsidRDefault="008E1D2D">
        <w:pPr>
          <w:pStyle w:val="Footer"/>
          <w:jc w:val="center"/>
        </w:pPr>
        <w:r w:rsidRPr="008E1D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1D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1D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2DDF" w:rsidRPr="00C42DD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E1D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C898A" w14:textId="05679EB6" w:rsidR="00A76CDD" w:rsidRPr="00C827F6" w:rsidRDefault="00A76CD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71496">
      <w:rPr>
        <w:rFonts w:ascii="Angsana New" w:hAnsi="Angsana New"/>
        <w:noProof/>
        <w:sz w:val="30"/>
        <w:szCs w:val="30"/>
        <w:lang w:val="fr-FR"/>
      </w:rPr>
      <w:t>Rev9_1575925_2024 Dec_FSA_T.Man Pharmaceutical Pcl_09t_Q3.docx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C42DDF" w:rsidRPr="00C42DDF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51535BE" w14:textId="77777777" w:rsidR="00A76CDD" w:rsidRPr="00C827F6" w:rsidRDefault="00A76CDD">
    <w:pPr>
      <w:pStyle w:val="Footer"/>
      <w:rPr>
        <w:lang w:val="fr-FR"/>
      </w:rPr>
    </w:pPr>
  </w:p>
  <w:p w14:paraId="59BBA638" w14:textId="77777777" w:rsidR="00A76CDD" w:rsidRDefault="00A76CD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9E60" w14:textId="08AE4FBD" w:rsidR="00503827" w:rsidRPr="00B90A5A" w:rsidRDefault="00503827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E71496">
      <w:rPr>
        <w:rFonts w:ascii="Angsana New" w:hAnsi="Angsana New"/>
        <w:noProof/>
        <w:sz w:val="30"/>
        <w:szCs w:val="30"/>
      </w:rPr>
      <w:t>Rev9_1575925_2024 Dec_FSA_T.Man Pharmaceutical Pcl_09t_Q3.docx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C42DDF" w:rsidRPr="00C42DDF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676A9C2" w14:textId="77777777" w:rsidR="00503827" w:rsidRPr="00B90A5A" w:rsidRDefault="00503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19F5D" w14:textId="77777777" w:rsidR="00CE7A1D" w:rsidRDefault="00CE7A1D">
      <w:r>
        <w:separator/>
      </w:r>
    </w:p>
  </w:footnote>
  <w:footnote w:type="continuationSeparator" w:id="0">
    <w:p w14:paraId="41F75623" w14:textId="77777777" w:rsidR="00CE7A1D" w:rsidRDefault="00CE7A1D">
      <w:r>
        <w:continuationSeparator/>
      </w:r>
    </w:p>
  </w:footnote>
  <w:footnote w:type="continuationNotice" w:id="1">
    <w:p w14:paraId="319064C4" w14:textId="77777777" w:rsidR="00CE7A1D" w:rsidRDefault="00CE7A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5EFE" w14:textId="43F887CD" w:rsidR="00911706" w:rsidRPr="00666D8C" w:rsidRDefault="003271D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 w:rsidR="00911706">
      <w:rPr>
        <w:rFonts w:ascii="Angsana New" w:hAnsi="Angsana New" w:cs="Angsana New"/>
        <w:b/>
        <w:bCs/>
        <w:sz w:val="30"/>
        <w:szCs w:val="30"/>
      </w:rPr>
      <w:t>(</w:t>
    </w:r>
    <w:r w:rsidR="00911706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="00911706">
      <w:rPr>
        <w:rFonts w:ascii="Angsana New" w:hAnsi="Angsana New" w:cs="Angsana New"/>
        <w:b/>
        <w:bCs/>
        <w:sz w:val="30"/>
        <w:szCs w:val="30"/>
      </w:rPr>
      <w:t>)</w:t>
    </w:r>
    <w:r w:rsidR="007979B7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7979B7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048196D" w14:textId="77777777" w:rsidR="0031573A" w:rsidRPr="00666D8C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9043C7F" w14:textId="5ED3F1D8" w:rsidR="0031573A" w:rsidRPr="003271D1" w:rsidRDefault="00C50608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</w:t>
    </w:r>
    <w:r w:rsidR="00322FB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</w:t>
    </w:r>
    <w:r w:rsidR="00322FB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้า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="00322FB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กันยายน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31573A" w:rsidRPr="00765C6C">
      <w:rPr>
        <w:rFonts w:ascii="Angsana New" w:hAnsi="Angsana New" w:cs="Angsana New"/>
        <w:sz w:val="30"/>
        <w:szCs w:val="30"/>
        <w:lang w:bidi="th-TH"/>
      </w:rPr>
      <w:t>(</w:t>
    </w:r>
    <w:r w:rsidR="0031573A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31573A" w:rsidRPr="00765C6C">
      <w:rPr>
        <w:rFonts w:ascii="Angsana New" w:hAnsi="Angsana New" w:cs="Angsana New"/>
        <w:sz w:val="30"/>
        <w:szCs w:val="30"/>
        <w:lang w:bidi="th-TH"/>
      </w:rPr>
      <w:t>)</w:t>
    </w:r>
  </w:p>
  <w:p w14:paraId="02919C12" w14:textId="77777777" w:rsidR="0031573A" w:rsidRPr="009777AF" w:rsidRDefault="0031573A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Cs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19B1" w14:textId="77777777" w:rsidR="00A76CDD" w:rsidRPr="00FA7747" w:rsidRDefault="00A76CD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62998D7D" w14:textId="77777777" w:rsidR="00A76CDD" w:rsidRPr="00FA7747" w:rsidRDefault="00A76CD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7D5EDB8" w14:textId="42780849" w:rsidR="00A76CDD" w:rsidRPr="00410770" w:rsidRDefault="00A76CDD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 w:rsidR="00702EC5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C42DDF" w:rsidRPr="00C42DDF">
      <w:rPr>
        <w:rFonts w:ascii="Angsana New" w:hAnsi="Angsana New" w:cs="Angsana New"/>
        <w:b w:val="0"/>
        <w:bCs/>
        <w:sz w:val="32"/>
        <w:szCs w:val="32"/>
        <w:lang w:val="en-US" w:bidi="th-TH"/>
      </w:rPr>
      <w:t>3</w:t>
    </w:r>
    <w:r w:rsidR="00C72C92" w:rsidRPr="00C72C92">
      <w:rPr>
        <w:rFonts w:ascii="Angsana New" w:hAnsi="Angsana New" w:cs="Angsana New"/>
        <w:b w:val="0"/>
        <w:bCs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C42DDF" w:rsidRPr="00C42DDF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50D889B" w14:textId="77777777" w:rsidR="00A76CDD" w:rsidRPr="00074891" w:rsidRDefault="00A76CDD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E363C" w14:textId="048E15ED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1CC04CE2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8523D17" w14:textId="7F6E6EAF" w:rsidR="00A76CDD" w:rsidRPr="003271D1" w:rsidRDefault="00C50608" w:rsidP="00A76C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</w:t>
    </w:r>
    <w:r w:rsidR="00322FB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</w:t>
    </w:r>
    <w:r w:rsidR="00322FB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้า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="00322FB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กันยายน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(</w:t>
    </w:r>
    <w:r w:rsidR="00A76CDD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6C936D5D" w14:textId="77777777" w:rsidR="00A76CDD" w:rsidRPr="00410770" w:rsidRDefault="00A76CD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7DC3" w14:textId="77777777" w:rsidR="00A76CDD" w:rsidRDefault="00A76CDD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47E6" w14:textId="77777777" w:rsidR="00503827" w:rsidRDefault="0050382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5C89" w14:textId="3E04E7A5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A8BAA9E" w14:textId="77777777" w:rsidR="00503827" w:rsidRPr="001F313C" w:rsidRDefault="00503827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1F313C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34A529AF" w14:textId="5D1B50D5" w:rsidR="001F313C" w:rsidRPr="003271D1" w:rsidRDefault="00C50608" w:rsidP="001F313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</w:t>
    </w:r>
    <w:r w:rsidR="002C3900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เก้า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="002C3900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กันยายน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1F313C" w:rsidRPr="00A76CDD">
      <w:rPr>
        <w:rFonts w:ascii="Angsana New" w:hAnsi="Angsana New" w:cs="Angsana New"/>
        <w:sz w:val="30"/>
        <w:szCs w:val="30"/>
        <w:lang w:bidi="th-TH"/>
      </w:rPr>
      <w:t>(</w:t>
    </w:r>
    <w:r w:rsidR="001F313C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1F313C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5D3EFE74" w14:textId="77777777" w:rsidR="00503827" w:rsidRPr="001F313C" w:rsidRDefault="005038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0DD80" w14:textId="77777777" w:rsidR="00503827" w:rsidRDefault="0050382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CB35" w14:textId="335B4399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BF2323D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57E2F1E" w14:textId="1AAECAD9" w:rsidR="00A76CDD" w:rsidRPr="000A32BC" w:rsidRDefault="00C50608" w:rsidP="00A76CDD">
    <w:pPr>
      <w:pStyle w:val="acctmainheading"/>
      <w:spacing w:after="0" w:line="240" w:lineRule="atLeast"/>
      <w:rPr>
        <w:rFonts w:ascii="Angsana New" w:hAnsi="Angsana New" w:cs="Angsana New"/>
        <w:sz w:val="30"/>
        <w:szCs w:val="30"/>
        <w:lang w:val="en-US"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</w:t>
    </w:r>
    <w:r w:rsidR="000C3BD0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="000C3BD0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กันยายน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(</w:t>
    </w:r>
    <w:r w:rsidR="00A76CDD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rFonts w:hint="default"/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A2161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717BA"/>
    <w:multiLevelType w:val="hybridMultilevel"/>
    <w:tmpl w:val="04B847A0"/>
    <w:name w:val="KIDS"/>
    <w:lvl w:ilvl="0" w:tplc="A920D6A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37B435F8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2587645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C5617C2"/>
    <w:multiLevelType w:val="hybridMultilevel"/>
    <w:tmpl w:val="40D49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2775220">
    <w:abstractNumId w:val="0"/>
  </w:num>
  <w:num w:numId="2" w16cid:durableId="1787045715">
    <w:abstractNumId w:val="3"/>
  </w:num>
  <w:num w:numId="3" w16cid:durableId="853760845">
    <w:abstractNumId w:val="17"/>
  </w:num>
  <w:num w:numId="4" w16cid:durableId="1052538750">
    <w:abstractNumId w:val="19"/>
  </w:num>
  <w:num w:numId="5" w16cid:durableId="623772044">
    <w:abstractNumId w:val="6"/>
  </w:num>
  <w:num w:numId="6" w16cid:durableId="1651862654">
    <w:abstractNumId w:val="1"/>
  </w:num>
  <w:num w:numId="7" w16cid:durableId="1004551327">
    <w:abstractNumId w:val="5"/>
  </w:num>
  <w:num w:numId="8" w16cid:durableId="1731071202">
    <w:abstractNumId w:val="2"/>
  </w:num>
  <w:num w:numId="9" w16cid:durableId="1919904960">
    <w:abstractNumId w:val="15"/>
  </w:num>
  <w:num w:numId="10" w16cid:durableId="2017612761">
    <w:abstractNumId w:val="8"/>
  </w:num>
  <w:num w:numId="11" w16cid:durableId="1590843320">
    <w:abstractNumId w:val="12"/>
  </w:num>
  <w:num w:numId="12" w16cid:durableId="1713845504">
    <w:abstractNumId w:val="11"/>
  </w:num>
  <w:num w:numId="13" w16cid:durableId="754983834">
    <w:abstractNumId w:val="16"/>
  </w:num>
  <w:num w:numId="14" w16cid:durableId="1974559440">
    <w:abstractNumId w:val="14"/>
  </w:num>
  <w:num w:numId="15" w16cid:durableId="406146540">
    <w:abstractNumId w:val="13"/>
  </w:num>
  <w:num w:numId="16" w16cid:durableId="815875975">
    <w:abstractNumId w:val="21"/>
  </w:num>
  <w:num w:numId="17" w16cid:durableId="479269855">
    <w:abstractNumId w:val="0"/>
  </w:num>
  <w:num w:numId="18" w16cid:durableId="1264728310">
    <w:abstractNumId w:val="0"/>
  </w:num>
  <w:num w:numId="19" w16cid:durableId="62291125">
    <w:abstractNumId w:val="9"/>
  </w:num>
  <w:num w:numId="20" w16cid:durableId="1466704681">
    <w:abstractNumId w:val="0"/>
  </w:num>
  <w:num w:numId="21" w16cid:durableId="1536693772">
    <w:abstractNumId w:val="0"/>
  </w:num>
  <w:num w:numId="22" w16cid:durableId="731078697">
    <w:abstractNumId w:val="0"/>
  </w:num>
  <w:num w:numId="23" w16cid:durableId="1972010090">
    <w:abstractNumId w:val="0"/>
  </w:num>
  <w:num w:numId="24" w16cid:durableId="74252514">
    <w:abstractNumId w:val="10"/>
  </w:num>
  <w:num w:numId="25" w16cid:durableId="1306206970">
    <w:abstractNumId w:val="4"/>
  </w:num>
  <w:num w:numId="26" w16cid:durableId="98452118">
    <w:abstractNumId w:val="0"/>
  </w:num>
  <w:num w:numId="27" w16cid:durableId="357477">
    <w:abstractNumId w:val="0"/>
  </w:num>
  <w:num w:numId="28" w16cid:durableId="978265470">
    <w:abstractNumId w:val="18"/>
  </w:num>
  <w:num w:numId="29" w16cid:durableId="1449396425">
    <w:abstractNumId w:val="20"/>
  </w:num>
  <w:num w:numId="30" w16cid:durableId="1870364585">
    <w:abstractNumId w:val="7"/>
  </w:num>
  <w:num w:numId="31" w16cid:durableId="1752654627">
    <w:abstractNumId w:val="0"/>
  </w:num>
  <w:num w:numId="32" w16cid:durableId="544296648">
    <w:abstractNumId w:val="0"/>
  </w:num>
  <w:num w:numId="33" w16cid:durableId="93520947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1E1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52A"/>
    <w:rsid w:val="0000464A"/>
    <w:rsid w:val="00004819"/>
    <w:rsid w:val="00004A86"/>
    <w:rsid w:val="00005185"/>
    <w:rsid w:val="00005434"/>
    <w:rsid w:val="000054CC"/>
    <w:rsid w:val="00005ACB"/>
    <w:rsid w:val="00005B6F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9ED"/>
    <w:rsid w:val="00015A3D"/>
    <w:rsid w:val="00015C52"/>
    <w:rsid w:val="00015E7A"/>
    <w:rsid w:val="000160A4"/>
    <w:rsid w:val="00016254"/>
    <w:rsid w:val="000165EA"/>
    <w:rsid w:val="000167EF"/>
    <w:rsid w:val="00016879"/>
    <w:rsid w:val="00016E14"/>
    <w:rsid w:val="000171CC"/>
    <w:rsid w:val="000172C5"/>
    <w:rsid w:val="00017563"/>
    <w:rsid w:val="000179E4"/>
    <w:rsid w:val="000179F5"/>
    <w:rsid w:val="00017A77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BC9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AA3"/>
    <w:rsid w:val="00025B1F"/>
    <w:rsid w:val="00025B80"/>
    <w:rsid w:val="00026132"/>
    <w:rsid w:val="000261DD"/>
    <w:rsid w:val="0002634E"/>
    <w:rsid w:val="0002666D"/>
    <w:rsid w:val="00026B06"/>
    <w:rsid w:val="00026FDC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B08"/>
    <w:rsid w:val="00031F4C"/>
    <w:rsid w:val="0003250C"/>
    <w:rsid w:val="00032ABF"/>
    <w:rsid w:val="00032FC5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648"/>
    <w:rsid w:val="000378C7"/>
    <w:rsid w:val="00037979"/>
    <w:rsid w:val="00040331"/>
    <w:rsid w:val="000404E2"/>
    <w:rsid w:val="00040603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7AA"/>
    <w:rsid w:val="00044872"/>
    <w:rsid w:val="00044D24"/>
    <w:rsid w:val="00044DAA"/>
    <w:rsid w:val="00045154"/>
    <w:rsid w:val="00045740"/>
    <w:rsid w:val="00045BC3"/>
    <w:rsid w:val="00045E6A"/>
    <w:rsid w:val="000463AC"/>
    <w:rsid w:val="00046429"/>
    <w:rsid w:val="0004661A"/>
    <w:rsid w:val="00046F48"/>
    <w:rsid w:val="00047017"/>
    <w:rsid w:val="00047B8F"/>
    <w:rsid w:val="0005031A"/>
    <w:rsid w:val="000505AE"/>
    <w:rsid w:val="0005062C"/>
    <w:rsid w:val="0005087C"/>
    <w:rsid w:val="00050935"/>
    <w:rsid w:val="00050BEF"/>
    <w:rsid w:val="00050C98"/>
    <w:rsid w:val="00050DDE"/>
    <w:rsid w:val="00050FF8"/>
    <w:rsid w:val="00051417"/>
    <w:rsid w:val="000518C8"/>
    <w:rsid w:val="000519C9"/>
    <w:rsid w:val="00051D74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4221"/>
    <w:rsid w:val="00054433"/>
    <w:rsid w:val="00054663"/>
    <w:rsid w:val="00054DD4"/>
    <w:rsid w:val="000553C1"/>
    <w:rsid w:val="0005542F"/>
    <w:rsid w:val="0005550E"/>
    <w:rsid w:val="00055589"/>
    <w:rsid w:val="000555B9"/>
    <w:rsid w:val="000558C4"/>
    <w:rsid w:val="00055F28"/>
    <w:rsid w:val="00055F34"/>
    <w:rsid w:val="0005666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870"/>
    <w:rsid w:val="000609E2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2BC1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FAD"/>
    <w:rsid w:val="00072FF9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EA6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9B6"/>
    <w:rsid w:val="00077E11"/>
    <w:rsid w:val="00077E1D"/>
    <w:rsid w:val="00077F9C"/>
    <w:rsid w:val="00080A5F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E43"/>
    <w:rsid w:val="00084E93"/>
    <w:rsid w:val="00085178"/>
    <w:rsid w:val="00085378"/>
    <w:rsid w:val="00085406"/>
    <w:rsid w:val="00085428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C3"/>
    <w:rsid w:val="000913A0"/>
    <w:rsid w:val="0009179C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69C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506"/>
    <w:rsid w:val="00097588"/>
    <w:rsid w:val="00097659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2F26"/>
    <w:rsid w:val="000A3093"/>
    <w:rsid w:val="000A32BC"/>
    <w:rsid w:val="000A37E2"/>
    <w:rsid w:val="000A390B"/>
    <w:rsid w:val="000A398B"/>
    <w:rsid w:val="000A4071"/>
    <w:rsid w:val="000A4114"/>
    <w:rsid w:val="000A42BF"/>
    <w:rsid w:val="000A4553"/>
    <w:rsid w:val="000A474A"/>
    <w:rsid w:val="000A4763"/>
    <w:rsid w:val="000A4B0B"/>
    <w:rsid w:val="000A4C2E"/>
    <w:rsid w:val="000A4D19"/>
    <w:rsid w:val="000A50C8"/>
    <w:rsid w:val="000A534B"/>
    <w:rsid w:val="000A5401"/>
    <w:rsid w:val="000A63C4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0B"/>
    <w:rsid w:val="000B00A5"/>
    <w:rsid w:val="000B09DC"/>
    <w:rsid w:val="000B0D32"/>
    <w:rsid w:val="000B1006"/>
    <w:rsid w:val="000B132A"/>
    <w:rsid w:val="000B140D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BD7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87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6C2"/>
    <w:rsid w:val="000C2B77"/>
    <w:rsid w:val="000C2DF8"/>
    <w:rsid w:val="000C3273"/>
    <w:rsid w:val="000C3646"/>
    <w:rsid w:val="000C3693"/>
    <w:rsid w:val="000C38FA"/>
    <w:rsid w:val="000C3BD0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6FC"/>
    <w:rsid w:val="000C698D"/>
    <w:rsid w:val="000C6AB3"/>
    <w:rsid w:val="000C6B3B"/>
    <w:rsid w:val="000C6DDD"/>
    <w:rsid w:val="000C6F4D"/>
    <w:rsid w:val="000C7237"/>
    <w:rsid w:val="000C792E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9C0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1FF"/>
    <w:rsid w:val="000D6590"/>
    <w:rsid w:val="000D6696"/>
    <w:rsid w:val="000D66BA"/>
    <w:rsid w:val="000D6971"/>
    <w:rsid w:val="000D6F8E"/>
    <w:rsid w:val="000D6FB3"/>
    <w:rsid w:val="000D7072"/>
    <w:rsid w:val="000D71CC"/>
    <w:rsid w:val="000D7ECA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228E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58"/>
    <w:rsid w:val="000E44BF"/>
    <w:rsid w:val="000E46F3"/>
    <w:rsid w:val="000E4BD7"/>
    <w:rsid w:val="000E526A"/>
    <w:rsid w:val="000E54C4"/>
    <w:rsid w:val="000E5601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CA"/>
    <w:rsid w:val="000F27FD"/>
    <w:rsid w:val="000F2C64"/>
    <w:rsid w:val="000F2D2C"/>
    <w:rsid w:val="000F2DC7"/>
    <w:rsid w:val="000F2EE7"/>
    <w:rsid w:val="000F2FE2"/>
    <w:rsid w:val="000F3123"/>
    <w:rsid w:val="000F3B1D"/>
    <w:rsid w:val="000F3DE8"/>
    <w:rsid w:val="000F412F"/>
    <w:rsid w:val="000F48BF"/>
    <w:rsid w:val="000F4D71"/>
    <w:rsid w:val="000F4E95"/>
    <w:rsid w:val="000F59B5"/>
    <w:rsid w:val="000F5EFA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6D"/>
    <w:rsid w:val="001046F0"/>
    <w:rsid w:val="001046FC"/>
    <w:rsid w:val="00104960"/>
    <w:rsid w:val="00104BE9"/>
    <w:rsid w:val="0010503C"/>
    <w:rsid w:val="00105CEF"/>
    <w:rsid w:val="00105E29"/>
    <w:rsid w:val="001060B0"/>
    <w:rsid w:val="00106136"/>
    <w:rsid w:val="00106190"/>
    <w:rsid w:val="0010637E"/>
    <w:rsid w:val="001063D4"/>
    <w:rsid w:val="00106DD1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C3A"/>
    <w:rsid w:val="00112D60"/>
    <w:rsid w:val="00113150"/>
    <w:rsid w:val="001131B7"/>
    <w:rsid w:val="00113288"/>
    <w:rsid w:val="00113DBD"/>
    <w:rsid w:val="00113DF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A9E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40FA"/>
    <w:rsid w:val="00124623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C48"/>
    <w:rsid w:val="00126D86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CC9"/>
    <w:rsid w:val="00134D5F"/>
    <w:rsid w:val="00134FE6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E89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47F6C"/>
    <w:rsid w:val="00150273"/>
    <w:rsid w:val="0015060B"/>
    <w:rsid w:val="001508F8"/>
    <w:rsid w:val="0015162A"/>
    <w:rsid w:val="00151AD7"/>
    <w:rsid w:val="00151B90"/>
    <w:rsid w:val="00151CA8"/>
    <w:rsid w:val="001520E7"/>
    <w:rsid w:val="001525FB"/>
    <w:rsid w:val="00152601"/>
    <w:rsid w:val="0015288D"/>
    <w:rsid w:val="00152942"/>
    <w:rsid w:val="00152C32"/>
    <w:rsid w:val="00152E00"/>
    <w:rsid w:val="00152E38"/>
    <w:rsid w:val="00153300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B9D"/>
    <w:rsid w:val="00155D02"/>
    <w:rsid w:val="00155D10"/>
    <w:rsid w:val="00155F51"/>
    <w:rsid w:val="0015615A"/>
    <w:rsid w:val="00156307"/>
    <w:rsid w:val="00156719"/>
    <w:rsid w:val="001569A1"/>
    <w:rsid w:val="00156C5A"/>
    <w:rsid w:val="00156D01"/>
    <w:rsid w:val="001572A8"/>
    <w:rsid w:val="001573FD"/>
    <w:rsid w:val="00157412"/>
    <w:rsid w:val="00157621"/>
    <w:rsid w:val="00157C97"/>
    <w:rsid w:val="00160128"/>
    <w:rsid w:val="0016031D"/>
    <w:rsid w:val="00160769"/>
    <w:rsid w:val="001608CB"/>
    <w:rsid w:val="00160A32"/>
    <w:rsid w:val="00161720"/>
    <w:rsid w:val="0016178C"/>
    <w:rsid w:val="00161AC9"/>
    <w:rsid w:val="00161BDE"/>
    <w:rsid w:val="00161C6E"/>
    <w:rsid w:val="00162004"/>
    <w:rsid w:val="00162451"/>
    <w:rsid w:val="001628F2"/>
    <w:rsid w:val="00162E95"/>
    <w:rsid w:val="00162FFC"/>
    <w:rsid w:val="001634A2"/>
    <w:rsid w:val="001639BA"/>
    <w:rsid w:val="00163FB1"/>
    <w:rsid w:val="001645BD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752"/>
    <w:rsid w:val="00167EB5"/>
    <w:rsid w:val="00170371"/>
    <w:rsid w:val="00170380"/>
    <w:rsid w:val="00170451"/>
    <w:rsid w:val="0017045E"/>
    <w:rsid w:val="0017047A"/>
    <w:rsid w:val="001704F4"/>
    <w:rsid w:val="00170653"/>
    <w:rsid w:val="00170693"/>
    <w:rsid w:val="001708FA"/>
    <w:rsid w:val="00170D50"/>
    <w:rsid w:val="00170E97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42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170"/>
    <w:rsid w:val="001768D4"/>
    <w:rsid w:val="00176C9D"/>
    <w:rsid w:val="0017765D"/>
    <w:rsid w:val="00177B2E"/>
    <w:rsid w:val="00177EE2"/>
    <w:rsid w:val="001804E5"/>
    <w:rsid w:val="0018075B"/>
    <w:rsid w:val="00180DB8"/>
    <w:rsid w:val="00180DFF"/>
    <w:rsid w:val="00180F26"/>
    <w:rsid w:val="0018127B"/>
    <w:rsid w:val="00181638"/>
    <w:rsid w:val="001816E8"/>
    <w:rsid w:val="001818DA"/>
    <w:rsid w:val="00181B8C"/>
    <w:rsid w:val="00181D49"/>
    <w:rsid w:val="00182098"/>
    <w:rsid w:val="00182234"/>
    <w:rsid w:val="001826FA"/>
    <w:rsid w:val="001826FB"/>
    <w:rsid w:val="00182D71"/>
    <w:rsid w:val="00182F8F"/>
    <w:rsid w:val="00183341"/>
    <w:rsid w:val="001835BA"/>
    <w:rsid w:val="00183A23"/>
    <w:rsid w:val="00183A4D"/>
    <w:rsid w:val="00183E94"/>
    <w:rsid w:val="00183FB5"/>
    <w:rsid w:val="001841D0"/>
    <w:rsid w:val="0018428F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878"/>
    <w:rsid w:val="00186AC3"/>
    <w:rsid w:val="00186E89"/>
    <w:rsid w:val="00187057"/>
    <w:rsid w:val="00187423"/>
    <w:rsid w:val="001879C1"/>
    <w:rsid w:val="00187C92"/>
    <w:rsid w:val="00187CAC"/>
    <w:rsid w:val="00187D20"/>
    <w:rsid w:val="00187E7F"/>
    <w:rsid w:val="00190035"/>
    <w:rsid w:val="001902EA"/>
    <w:rsid w:val="00190404"/>
    <w:rsid w:val="001904B1"/>
    <w:rsid w:val="00190501"/>
    <w:rsid w:val="00190538"/>
    <w:rsid w:val="001906D8"/>
    <w:rsid w:val="00190CD1"/>
    <w:rsid w:val="00190D01"/>
    <w:rsid w:val="00191564"/>
    <w:rsid w:val="00191940"/>
    <w:rsid w:val="0019198D"/>
    <w:rsid w:val="00191B5E"/>
    <w:rsid w:val="00191B7A"/>
    <w:rsid w:val="001921AD"/>
    <w:rsid w:val="001921AF"/>
    <w:rsid w:val="00192644"/>
    <w:rsid w:val="00192F3E"/>
    <w:rsid w:val="00193035"/>
    <w:rsid w:val="0019338D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70F"/>
    <w:rsid w:val="001A1FC0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6D7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91E"/>
    <w:rsid w:val="001A7A47"/>
    <w:rsid w:val="001A7C47"/>
    <w:rsid w:val="001B00BF"/>
    <w:rsid w:val="001B025A"/>
    <w:rsid w:val="001B0394"/>
    <w:rsid w:val="001B054E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85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A1E"/>
    <w:rsid w:val="001B4233"/>
    <w:rsid w:val="001B425F"/>
    <w:rsid w:val="001B49E6"/>
    <w:rsid w:val="001B4E13"/>
    <w:rsid w:val="001B4F5D"/>
    <w:rsid w:val="001B4F5E"/>
    <w:rsid w:val="001B514E"/>
    <w:rsid w:val="001B53FA"/>
    <w:rsid w:val="001B5774"/>
    <w:rsid w:val="001B5928"/>
    <w:rsid w:val="001B5F0C"/>
    <w:rsid w:val="001B5FAE"/>
    <w:rsid w:val="001B62A4"/>
    <w:rsid w:val="001B662B"/>
    <w:rsid w:val="001B6A47"/>
    <w:rsid w:val="001B6C03"/>
    <w:rsid w:val="001B6D32"/>
    <w:rsid w:val="001B6DC0"/>
    <w:rsid w:val="001B6E66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77"/>
    <w:rsid w:val="001C50F2"/>
    <w:rsid w:val="001C5449"/>
    <w:rsid w:val="001C5927"/>
    <w:rsid w:val="001C5939"/>
    <w:rsid w:val="001C59D6"/>
    <w:rsid w:val="001C615F"/>
    <w:rsid w:val="001C619F"/>
    <w:rsid w:val="001C6375"/>
    <w:rsid w:val="001C65F2"/>
    <w:rsid w:val="001C6956"/>
    <w:rsid w:val="001C6A84"/>
    <w:rsid w:val="001C6B2D"/>
    <w:rsid w:val="001C6CE4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E3C"/>
    <w:rsid w:val="001D2FEC"/>
    <w:rsid w:val="001D38AB"/>
    <w:rsid w:val="001D3DA4"/>
    <w:rsid w:val="001D3DFA"/>
    <w:rsid w:val="001D4174"/>
    <w:rsid w:val="001D47B2"/>
    <w:rsid w:val="001D4A6D"/>
    <w:rsid w:val="001D522E"/>
    <w:rsid w:val="001D5645"/>
    <w:rsid w:val="001D5810"/>
    <w:rsid w:val="001D5D99"/>
    <w:rsid w:val="001D65E4"/>
    <w:rsid w:val="001D6F41"/>
    <w:rsid w:val="001D73E2"/>
    <w:rsid w:val="001D755E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23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95C"/>
    <w:rsid w:val="001E7A2F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1F60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13C"/>
    <w:rsid w:val="001F3A53"/>
    <w:rsid w:val="001F3CD1"/>
    <w:rsid w:val="001F3D49"/>
    <w:rsid w:val="001F45AD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3A7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AAE"/>
    <w:rsid w:val="00201CF8"/>
    <w:rsid w:val="00201FB1"/>
    <w:rsid w:val="002022E2"/>
    <w:rsid w:val="00202491"/>
    <w:rsid w:val="002024D4"/>
    <w:rsid w:val="00202928"/>
    <w:rsid w:val="00202B12"/>
    <w:rsid w:val="00202E26"/>
    <w:rsid w:val="00202E9D"/>
    <w:rsid w:val="00203012"/>
    <w:rsid w:val="00203A1C"/>
    <w:rsid w:val="00203B9F"/>
    <w:rsid w:val="00203D30"/>
    <w:rsid w:val="00203E44"/>
    <w:rsid w:val="00204972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2C4"/>
    <w:rsid w:val="00210987"/>
    <w:rsid w:val="00210A0C"/>
    <w:rsid w:val="00210A44"/>
    <w:rsid w:val="00210CC8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7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CBF"/>
    <w:rsid w:val="00221CF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0A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2F9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7A6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35F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759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B90"/>
    <w:rsid w:val="00245271"/>
    <w:rsid w:val="00245379"/>
    <w:rsid w:val="00245AA3"/>
    <w:rsid w:val="00246001"/>
    <w:rsid w:val="00246926"/>
    <w:rsid w:val="002469A7"/>
    <w:rsid w:val="00246AA4"/>
    <w:rsid w:val="00246C27"/>
    <w:rsid w:val="00246C64"/>
    <w:rsid w:val="00246DCC"/>
    <w:rsid w:val="0024704D"/>
    <w:rsid w:val="002470E8"/>
    <w:rsid w:val="00247D36"/>
    <w:rsid w:val="00247E7D"/>
    <w:rsid w:val="00247EE4"/>
    <w:rsid w:val="00250290"/>
    <w:rsid w:val="00250423"/>
    <w:rsid w:val="00250A7F"/>
    <w:rsid w:val="00250B01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2B10"/>
    <w:rsid w:val="00252B4F"/>
    <w:rsid w:val="00252F19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B19"/>
    <w:rsid w:val="00255C1A"/>
    <w:rsid w:val="00255C3F"/>
    <w:rsid w:val="00255CEE"/>
    <w:rsid w:val="00255F8C"/>
    <w:rsid w:val="00256033"/>
    <w:rsid w:val="0025646A"/>
    <w:rsid w:val="002564B6"/>
    <w:rsid w:val="00256729"/>
    <w:rsid w:val="0025694E"/>
    <w:rsid w:val="00256AFD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186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A5F"/>
    <w:rsid w:val="00266CF3"/>
    <w:rsid w:val="00266DFC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BD4"/>
    <w:rsid w:val="00273C7F"/>
    <w:rsid w:val="00274B49"/>
    <w:rsid w:val="002755D8"/>
    <w:rsid w:val="002759A8"/>
    <w:rsid w:val="00275B69"/>
    <w:rsid w:val="00275D10"/>
    <w:rsid w:val="00275E19"/>
    <w:rsid w:val="0027602D"/>
    <w:rsid w:val="0027604B"/>
    <w:rsid w:val="0027615D"/>
    <w:rsid w:val="00276171"/>
    <w:rsid w:val="0027642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FFC"/>
    <w:rsid w:val="002811B8"/>
    <w:rsid w:val="00282093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AF5"/>
    <w:rsid w:val="00285B4F"/>
    <w:rsid w:val="00285CE2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3"/>
    <w:rsid w:val="00296D5F"/>
    <w:rsid w:val="0029720A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8E4"/>
    <w:rsid w:val="002A3DA2"/>
    <w:rsid w:val="002A443C"/>
    <w:rsid w:val="002A4469"/>
    <w:rsid w:val="002A447F"/>
    <w:rsid w:val="002A495F"/>
    <w:rsid w:val="002A4B3E"/>
    <w:rsid w:val="002A4C02"/>
    <w:rsid w:val="002A4F93"/>
    <w:rsid w:val="002A50EC"/>
    <w:rsid w:val="002A5647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0FA"/>
    <w:rsid w:val="002B2277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72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4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02"/>
    <w:rsid w:val="002C26CC"/>
    <w:rsid w:val="002C284C"/>
    <w:rsid w:val="002C2921"/>
    <w:rsid w:val="002C2954"/>
    <w:rsid w:val="002C29F6"/>
    <w:rsid w:val="002C36F6"/>
    <w:rsid w:val="002C3852"/>
    <w:rsid w:val="002C3900"/>
    <w:rsid w:val="002C3C07"/>
    <w:rsid w:val="002C4417"/>
    <w:rsid w:val="002C4594"/>
    <w:rsid w:val="002C461D"/>
    <w:rsid w:val="002C473E"/>
    <w:rsid w:val="002C49EC"/>
    <w:rsid w:val="002C4AF6"/>
    <w:rsid w:val="002C5020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056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C7D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B8"/>
    <w:rsid w:val="002E10F4"/>
    <w:rsid w:val="002E1140"/>
    <w:rsid w:val="002E1150"/>
    <w:rsid w:val="002E12CB"/>
    <w:rsid w:val="002E15C5"/>
    <w:rsid w:val="002E17BA"/>
    <w:rsid w:val="002E2079"/>
    <w:rsid w:val="002E22BF"/>
    <w:rsid w:val="002E2783"/>
    <w:rsid w:val="002E2884"/>
    <w:rsid w:val="002E2973"/>
    <w:rsid w:val="002E29E9"/>
    <w:rsid w:val="002E2AD3"/>
    <w:rsid w:val="002E2B73"/>
    <w:rsid w:val="002E2B9C"/>
    <w:rsid w:val="002E2C49"/>
    <w:rsid w:val="002E33D1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9D5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297"/>
    <w:rsid w:val="002F461C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8C3"/>
    <w:rsid w:val="002F6A3A"/>
    <w:rsid w:val="002F6B1D"/>
    <w:rsid w:val="002F6F5B"/>
    <w:rsid w:val="002F6FC6"/>
    <w:rsid w:val="002F7041"/>
    <w:rsid w:val="002F78A1"/>
    <w:rsid w:val="002F7E78"/>
    <w:rsid w:val="002F7EA5"/>
    <w:rsid w:val="003002E9"/>
    <w:rsid w:val="003004C6"/>
    <w:rsid w:val="00300750"/>
    <w:rsid w:val="0030077F"/>
    <w:rsid w:val="00300904"/>
    <w:rsid w:val="00300CAF"/>
    <w:rsid w:val="00300E71"/>
    <w:rsid w:val="00301870"/>
    <w:rsid w:val="0030199D"/>
    <w:rsid w:val="00301AAC"/>
    <w:rsid w:val="00301C87"/>
    <w:rsid w:val="0030205F"/>
    <w:rsid w:val="0030209C"/>
    <w:rsid w:val="00302130"/>
    <w:rsid w:val="003021AC"/>
    <w:rsid w:val="0030230B"/>
    <w:rsid w:val="00302E04"/>
    <w:rsid w:val="00302E85"/>
    <w:rsid w:val="00302EE6"/>
    <w:rsid w:val="00303181"/>
    <w:rsid w:val="00303409"/>
    <w:rsid w:val="003034E8"/>
    <w:rsid w:val="003035D9"/>
    <w:rsid w:val="003036EF"/>
    <w:rsid w:val="00303D44"/>
    <w:rsid w:val="00303DFD"/>
    <w:rsid w:val="00304691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2AF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6B"/>
    <w:rsid w:val="003125CC"/>
    <w:rsid w:val="00312845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3C95"/>
    <w:rsid w:val="00314048"/>
    <w:rsid w:val="00314060"/>
    <w:rsid w:val="00314088"/>
    <w:rsid w:val="003140CB"/>
    <w:rsid w:val="003147B4"/>
    <w:rsid w:val="00314A06"/>
    <w:rsid w:val="00314B8A"/>
    <w:rsid w:val="00314E0D"/>
    <w:rsid w:val="0031573A"/>
    <w:rsid w:val="00316157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06E"/>
    <w:rsid w:val="00321203"/>
    <w:rsid w:val="00321924"/>
    <w:rsid w:val="00321FD9"/>
    <w:rsid w:val="00322063"/>
    <w:rsid w:val="00322571"/>
    <w:rsid w:val="00322774"/>
    <w:rsid w:val="0032287A"/>
    <w:rsid w:val="003228CC"/>
    <w:rsid w:val="00322A47"/>
    <w:rsid w:val="00322CC6"/>
    <w:rsid w:val="00322FBD"/>
    <w:rsid w:val="003230CE"/>
    <w:rsid w:val="00323185"/>
    <w:rsid w:val="0032339E"/>
    <w:rsid w:val="00323554"/>
    <w:rsid w:val="0032361C"/>
    <w:rsid w:val="00323771"/>
    <w:rsid w:val="00324055"/>
    <w:rsid w:val="00324478"/>
    <w:rsid w:val="003245D6"/>
    <w:rsid w:val="00324AC9"/>
    <w:rsid w:val="00324B0E"/>
    <w:rsid w:val="0032529C"/>
    <w:rsid w:val="00325C89"/>
    <w:rsid w:val="00325ED6"/>
    <w:rsid w:val="00325FA9"/>
    <w:rsid w:val="00326130"/>
    <w:rsid w:val="003261CD"/>
    <w:rsid w:val="003262C7"/>
    <w:rsid w:val="00326361"/>
    <w:rsid w:val="00326630"/>
    <w:rsid w:val="003267BF"/>
    <w:rsid w:val="00326801"/>
    <w:rsid w:val="003271D1"/>
    <w:rsid w:val="00327557"/>
    <w:rsid w:val="00327892"/>
    <w:rsid w:val="00327AA1"/>
    <w:rsid w:val="003301BE"/>
    <w:rsid w:val="00330278"/>
    <w:rsid w:val="00330745"/>
    <w:rsid w:val="00330856"/>
    <w:rsid w:val="0033085C"/>
    <w:rsid w:val="00330E9E"/>
    <w:rsid w:val="00331012"/>
    <w:rsid w:val="00331205"/>
    <w:rsid w:val="00331756"/>
    <w:rsid w:val="00331BDC"/>
    <w:rsid w:val="0033276F"/>
    <w:rsid w:val="00332962"/>
    <w:rsid w:val="00332D2E"/>
    <w:rsid w:val="00333482"/>
    <w:rsid w:val="00333CEF"/>
    <w:rsid w:val="00333E34"/>
    <w:rsid w:val="00333F36"/>
    <w:rsid w:val="00334526"/>
    <w:rsid w:val="0033481B"/>
    <w:rsid w:val="00334E00"/>
    <w:rsid w:val="00334F40"/>
    <w:rsid w:val="003353E4"/>
    <w:rsid w:val="00335AEE"/>
    <w:rsid w:val="00335D0D"/>
    <w:rsid w:val="003363E9"/>
    <w:rsid w:val="003365E6"/>
    <w:rsid w:val="003367A9"/>
    <w:rsid w:val="00336A5E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1DC9"/>
    <w:rsid w:val="00341F5A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9DA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517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046"/>
    <w:rsid w:val="003621D0"/>
    <w:rsid w:val="00362289"/>
    <w:rsid w:val="003623D5"/>
    <w:rsid w:val="0036252F"/>
    <w:rsid w:val="003627C3"/>
    <w:rsid w:val="00362A1B"/>
    <w:rsid w:val="00362A74"/>
    <w:rsid w:val="00362CCA"/>
    <w:rsid w:val="00362D09"/>
    <w:rsid w:val="00362E09"/>
    <w:rsid w:val="00362E0F"/>
    <w:rsid w:val="00362E50"/>
    <w:rsid w:val="00362F92"/>
    <w:rsid w:val="00362F9C"/>
    <w:rsid w:val="0036329E"/>
    <w:rsid w:val="00363512"/>
    <w:rsid w:val="00363B9C"/>
    <w:rsid w:val="00363C35"/>
    <w:rsid w:val="003642E0"/>
    <w:rsid w:val="00364A19"/>
    <w:rsid w:val="00364B0C"/>
    <w:rsid w:val="00364BAC"/>
    <w:rsid w:val="00364DBA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7F6"/>
    <w:rsid w:val="00370CD5"/>
    <w:rsid w:val="00370CE0"/>
    <w:rsid w:val="00371225"/>
    <w:rsid w:val="00371360"/>
    <w:rsid w:val="003718DD"/>
    <w:rsid w:val="00371AC8"/>
    <w:rsid w:val="00371AF3"/>
    <w:rsid w:val="00371BBF"/>
    <w:rsid w:val="00371C96"/>
    <w:rsid w:val="0037226D"/>
    <w:rsid w:val="0037242C"/>
    <w:rsid w:val="0037248A"/>
    <w:rsid w:val="00372A4F"/>
    <w:rsid w:val="00372AAC"/>
    <w:rsid w:val="00372C79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EC"/>
    <w:rsid w:val="003744FD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1889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084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5F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51"/>
    <w:rsid w:val="00394291"/>
    <w:rsid w:val="0039456C"/>
    <w:rsid w:val="00394C1B"/>
    <w:rsid w:val="00394C4C"/>
    <w:rsid w:val="0039504F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70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AAE"/>
    <w:rsid w:val="003A5CFF"/>
    <w:rsid w:val="003A61C3"/>
    <w:rsid w:val="003A6754"/>
    <w:rsid w:val="003A699A"/>
    <w:rsid w:val="003A6F0C"/>
    <w:rsid w:val="003A74C6"/>
    <w:rsid w:val="003A767A"/>
    <w:rsid w:val="003A7A04"/>
    <w:rsid w:val="003A7BA0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B3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FDB"/>
    <w:rsid w:val="003B5005"/>
    <w:rsid w:val="003B507A"/>
    <w:rsid w:val="003B50D2"/>
    <w:rsid w:val="003B5403"/>
    <w:rsid w:val="003B580C"/>
    <w:rsid w:val="003B5D3F"/>
    <w:rsid w:val="003B6612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010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B7B"/>
    <w:rsid w:val="003C3DF1"/>
    <w:rsid w:val="003C3F0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40E"/>
    <w:rsid w:val="003C763B"/>
    <w:rsid w:val="003C78F0"/>
    <w:rsid w:val="003C7FBB"/>
    <w:rsid w:val="003D08E1"/>
    <w:rsid w:val="003D0BC4"/>
    <w:rsid w:val="003D0C18"/>
    <w:rsid w:val="003D0DA6"/>
    <w:rsid w:val="003D0E54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2C9"/>
    <w:rsid w:val="003D3339"/>
    <w:rsid w:val="003D3421"/>
    <w:rsid w:val="003D365B"/>
    <w:rsid w:val="003D36A5"/>
    <w:rsid w:val="003D36E9"/>
    <w:rsid w:val="003D3907"/>
    <w:rsid w:val="003D3B95"/>
    <w:rsid w:val="003D3BFF"/>
    <w:rsid w:val="003D3D3C"/>
    <w:rsid w:val="003D3D46"/>
    <w:rsid w:val="003D49F3"/>
    <w:rsid w:val="003D4C0D"/>
    <w:rsid w:val="003D525F"/>
    <w:rsid w:val="003D5362"/>
    <w:rsid w:val="003D5472"/>
    <w:rsid w:val="003D58BE"/>
    <w:rsid w:val="003D5B91"/>
    <w:rsid w:val="003D5F01"/>
    <w:rsid w:val="003D61FC"/>
    <w:rsid w:val="003D677D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505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1B5"/>
    <w:rsid w:val="003F148A"/>
    <w:rsid w:val="003F1655"/>
    <w:rsid w:val="003F175D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178"/>
    <w:rsid w:val="003F4A01"/>
    <w:rsid w:val="003F4B0E"/>
    <w:rsid w:val="003F4CA6"/>
    <w:rsid w:val="003F51A4"/>
    <w:rsid w:val="003F5326"/>
    <w:rsid w:val="003F542D"/>
    <w:rsid w:val="003F5C65"/>
    <w:rsid w:val="003F5C86"/>
    <w:rsid w:val="003F61FA"/>
    <w:rsid w:val="003F62FF"/>
    <w:rsid w:val="003F636A"/>
    <w:rsid w:val="003F691F"/>
    <w:rsid w:val="003F6B7A"/>
    <w:rsid w:val="003F6F38"/>
    <w:rsid w:val="003F759B"/>
    <w:rsid w:val="003F7692"/>
    <w:rsid w:val="003F7EEE"/>
    <w:rsid w:val="003F7FB3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4A5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35"/>
    <w:rsid w:val="00403ECE"/>
    <w:rsid w:val="00404039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5FE3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2E66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2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347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5BB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8C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5EF2"/>
    <w:rsid w:val="00436BA2"/>
    <w:rsid w:val="00436E1F"/>
    <w:rsid w:val="0043728C"/>
    <w:rsid w:val="0043740F"/>
    <w:rsid w:val="004374F2"/>
    <w:rsid w:val="00437BA7"/>
    <w:rsid w:val="00437D94"/>
    <w:rsid w:val="00437DCA"/>
    <w:rsid w:val="00440002"/>
    <w:rsid w:val="004401D4"/>
    <w:rsid w:val="00440222"/>
    <w:rsid w:val="004402DF"/>
    <w:rsid w:val="004403B5"/>
    <w:rsid w:val="004406AA"/>
    <w:rsid w:val="00440816"/>
    <w:rsid w:val="00440A6D"/>
    <w:rsid w:val="00440E84"/>
    <w:rsid w:val="004412A1"/>
    <w:rsid w:val="00441412"/>
    <w:rsid w:val="004414A1"/>
    <w:rsid w:val="00441C4C"/>
    <w:rsid w:val="00441D7D"/>
    <w:rsid w:val="00441E8F"/>
    <w:rsid w:val="00441F8A"/>
    <w:rsid w:val="004424A2"/>
    <w:rsid w:val="0044274C"/>
    <w:rsid w:val="0044275B"/>
    <w:rsid w:val="0044312A"/>
    <w:rsid w:val="004434E0"/>
    <w:rsid w:val="004434FD"/>
    <w:rsid w:val="00443F3E"/>
    <w:rsid w:val="0044402F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4B9"/>
    <w:rsid w:val="0044554D"/>
    <w:rsid w:val="00445640"/>
    <w:rsid w:val="00445A9C"/>
    <w:rsid w:val="00445C45"/>
    <w:rsid w:val="00445D10"/>
    <w:rsid w:val="00445D99"/>
    <w:rsid w:val="00446155"/>
    <w:rsid w:val="00446229"/>
    <w:rsid w:val="00446250"/>
    <w:rsid w:val="004464BE"/>
    <w:rsid w:val="00446B10"/>
    <w:rsid w:val="00446F4C"/>
    <w:rsid w:val="00446FAC"/>
    <w:rsid w:val="0044723A"/>
    <w:rsid w:val="004472C7"/>
    <w:rsid w:val="0044740A"/>
    <w:rsid w:val="004474F9"/>
    <w:rsid w:val="00447BB8"/>
    <w:rsid w:val="00450012"/>
    <w:rsid w:val="00450237"/>
    <w:rsid w:val="00450590"/>
    <w:rsid w:val="00450869"/>
    <w:rsid w:val="00450D04"/>
    <w:rsid w:val="004511FA"/>
    <w:rsid w:val="0045141E"/>
    <w:rsid w:val="00451545"/>
    <w:rsid w:val="00451BC0"/>
    <w:rsid w:val="00451F3D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EDB"/>
    <w:rsid w:val="004550BD"/>
    <w:rsid w:val="004553B0"/>
    <w:rsid w:val="0045540C"/>
    <w:rsid w:val="00455597"/>
    <w:rsid w:val="004555CB"/>
    <w:rsid w:val="00455BA5"/>
    <w:rsid w:val="00455BDF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87B"/>
    <w:rsid w:val="004618DE"/>
    <w:rsid w:val="004619D1"/>
    <w:rsid w:val="00461B7C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A3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489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4C9"/>
    <w:rsid w:val="004758D4"/>
    <w:rsid w:val="00475F76"/>
    <w:rsid w:val="0047605D"/>
    <w:rsid w:val="00476322"/>
    <w:rsid w:val="00476655"/>
    <w:rsid w:val="004767FB"/>
    <w:rsid w:val="00477650"/>
    <w:rsid w:val="0047777E"/>
    <w:rsid w:val="00477F62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AA0"/>
    <w:rsid w:val="00482B18"/>
    <w:rsid w:val="00482DAC"/>
    <w:rsid w:val="00482E45"/>
    <w:rsid w:val="00483061"/>
    <w:rsid w:val="004830E6"/>
    <w:rsid w:val="00483120"/>
    <w:rsid w:val="004836C5"/>
    <w:rsid w:val="00483CAD"/>
    <w:rsid w:val="004850EE"/>
    <w:rsid w:val="00485432"/>
    <w:rsid w:val="00485AA2"/>
    <w:rsid w:val="00485CB6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7E3"/>
    <w:rsid w:val="004878AA"/>
    <w:rsid w:val="00487A07"/>
    <w:rsid w:val="00487B1B"/>
    <w:rsid w:val="00487F3F"/>
    <w:rsid w:val="00490624"/>
    <w:rsid w:val="00490E46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33C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7162"/>
    <w:rsid w:val="0049732C"/>
    <w:rsid w:val="004973AE"/>
    <w:rsid w:val="004975CC"/>
    <w:rsid w:val="00497E7B"/>
    <w:rsid w:val="004A03B5"/>
    <w:rsid w:val="004A090A"/>
    <w:rsid w:val="004A0C45"/>
    <w:rsid w:val="004A0CAE"/>
    <w:rsid w:val="004A0D29"/>
    <w:rsid w:val="004A0FA8"/>
    <w:rsid w:val="004A140B"/>
    <w:rsid w:val="004A18D8"/>
    <w:rsid w:val="004A195A"/>
    <w:rsid w:val="004A1BB0"/>
    <w:rsid w:val="004A1DAA"/>
    <w:rsid w:val="004A249F"/>
    <w:rsid w:val="004A2683"/>
    <w:rsid w:val="004A276A"/>
    <w:rsid w:val="004A3214"/>
    <w:rsid w:val="004A330D"/>
    <w:rsid w:val="004A339F"/>
    <w:rsid w:val="004A351E"/>
    <w:rsid w:val="004A3819"/>
    <w:rsid w:val="004A3FF1"/>
    <w:rsid w:val="004A4359"/>
    <w:rsid w:val="004A4778"/>
    <w:rsid w:val="004A4792"/>
    <w:rsid w:val="004A48D8"/>
    <w:rsid w:val="004A5056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02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8E3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2F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37E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71A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1FE0"/>
    <w:rsid w:val="004D21E7"/>
    <w:rsid w:val="004D2310"/>
    <w:rsid w:val="004D2606"/>
    <w:rsid w:val="004D28AB"/>
    <w:rsid w:val="004D2F54"/>
    <w:rsid w:val="004D303B"/>
    <w:rsid w:val="004D3953"/>
    <w:rsid w:val="004D3FA0"/>
    <w:rsid w:val="004D478A"/>
    <w:rsid w:val="004D4927"/>
    <w:rsid w:val="004D4C0F"/>
    <w:rsid w:val="004D5277"/>
    <w:rsid w:val="004D63CA"/>
    <w:rsid w:val="004D66EB"/>
    <w:rsid w:val="004D69E8"/>
    <w:rsid w:val="004D7295"/>
    <w:rsid w:val="004D74E8"/>
    <w:rsid w:val="004D779A"/>
    <w:rsid w:val="004D7A1D"/>
    <w:rsid w:val="004D7A58"/>
    <w:rsid w:val="004D7CC1"/>
    <w:rsid w:val="004D7F6C"/>
    <w:rsid w:val="004E02F6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CB0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13A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63B1"/>
    <w:rsid w:val="004E6651"/>
    <w:rsid w:val="004E68DF"/>
    <w:rsid w:val="004E69B8"/>
    <w:rsid w:val="004E70DA"/>
    <w:rsid w:val="004E7758"/>
    <w:rsid w:val="004E7A55"/>
    <w:rsid w:val="004E7C71"/>
    <w:rsid w:val="004F0116"/>
    <w:rsid w:val="004F04EA"/>
    <w:rsid w:val="004F06BB"/>
    <w:rsid w:val="004F1098"/>
    <w:rsid w:val="004F11F7"/>
    <w:rsid w:val="004F1647"/>
    <w:rsid w:val="004F16EF"/>
    <w:rsid w:val="004F1D7C"/>
    <w:rsid w:val="004F1E7F"/>
    <w:rsid w:val="004F202A"/>
    <w:rsid w:val="004F255B"/>
    <w:rsid w:val="004F27EE"/>
    <w:rsid w:val="004F2971"/>
    <w:rsid w:val="004F2988"/>
    <w:rsid w:val="004F2FA3"/>
    <w:rsid w:val="004F36C4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7F7"/>
    <w:rsid w:val="004F5C8C"/>
    <w:rsid w:val="004F6216"/>
    <w:rsid w:val="004F6397"/>
    <w:rsid w:val="004F63BB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D23"/>
    <w:rsid w:val="00501ED5"/>
    <w:rsid w:val="00501FD5"/>
    <w:rsid w:val="00502195"/>
    <w:rsid w:val="00502265"/>
    <w:rsid w:val="00502542"/>
    <w:rsid w:val="005026E8"/>
    <w:rsid w:val="00502850"/>
    <w:rsid w:val="0050290E"/>
    <w:rsid w:val="00502BA9"/>
    <w:rsid w:val="00502CEB"/>
    <w:rsid w:val="005032F5"/>
    <w:rsid w:val="00503827"/>
    <w:rsid w:val="005038A4"/>
    <w:rsid w:val="005038CE"/>
    <w:rsid w:val="0050390F"/>
    <w:rsid w:val="00503A39"/>
    <w:rsid w:val="00503B84"/>
    <w:rsid w:val="00503F3D"/>
    <w:rsid w:val="00503F43"/>
    <w:rsid w:val="005046AB"/>
    <w:rsid w:val="005048E0"/>
    <w:rsid w:val="00504DC5"/>
    <w:rsid w:val="00504DF9"/>
    <w:rsid w:val="005053F1"/>
    <w:rsid w:val="0050546F"/>
    <w:rsid w:val="0050547E"/>
    <w:rsid w:val="0050564D"/>
    <w:rsid w:val="00505869"/>
    <w:rsid w:val="00505872"/>
    <w:rsid w:val="00506248"/>
    <w:rsid w:val="0050643C"/>
    <w:rsid w:val="00506504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276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4DDD"/>
    <w:rsid w:val="00514EAD"/>
    <w:rsid w:val="005154FB"/>
    <w:rsid w:val="00515595"/>
    <w:rsid w:val="00515A9C"/>
    <w:rsid w:val="0051606C"/>
    <w:rsid w:val="005167A6"/>
    <w:rsid w:val="0051696F"/>
    <w:rsid w:val="00516DAB"/>
    <w:rsid w:val="00516EF2"/>
    <w:rsid w:val="005170FF"/>
    <w:rsid w:val="00517106"/>
    <w:rsid w:val="005171A5"/>
    <w:rsid w:val="00517286"/>
    <w:rsid w:val="00517632"/>
    <w:rsid w:val="005179FB"/>
    <w:rsid w:val="00517A12"/>
    <w:rsid w:val="00517E6D"/>
    <w:rsid w:val="005200AE"/>
    <w:rsid w:val="00520352"/>
    <w:rsid w:val="00520831"/>
    <w:rsid w:val="00520CBD"/>
    <w:rsid w:val="00520D97"/>
    <w:rsid w:val="00521054"/>
    <w:rsid w:val="005215C3"/>
    <w:rsid w:val="00521655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4D"/>
    <w:rsid w:val="005240BF"/>
    <w:rsid w:val="005245C2"/>
    <w:rsid w:val="0052466E"/>
    <w:rsid w:val="00524B6E"/>
    <w:rsid w:val="00524CC1"/>
    <w:rsid w:val="005250BE"/>
    <w:rsid w:val="0052527F"/>
    <w:rsid w:val="00525BB3"/>
    <w:rsid w:val="00526821"/>
    <w:rsid w:val="00526D86"/>
    <w:rsid w:val="00526E2F"/>
    <w:rsid w:val="00527FAE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53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3F8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37B15"/>
    <w:rsid w:val="0054021D"/>
    <w:rsid w:val="0054080D"/>
    <w:rsid w:val="00540A38"/>
    <w:rsid w:val="00540AF3"/>
    <w:rsid w:val="00541015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F60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513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A33"/>
    <w:rsid w:val="00551C3F"/>
    <w:rsid w:val="00551C78"/>
    <w:rsid w:val="00551FB4"/>
    <w:rsid w:val="00552099"/>
    <w:rsid w:val="00552230"/>
    <w:rsid w:val="005526C1"/>
    <w:rsid w:val="005528DF"/>
    <w:rsid w:val="0055299A"/>
    <w:rsid w:val="005529AA"/>
    <w:rsid w:val="00552C6E"/>
    <w:rsid w:val="00553097"/>
    <w:rsid w:val="005530FC"/>
    <w:rsid w:val="0055337A"/>
    <w:rsid w:val="00553D3B"/>
    <w:rsid w:val="00553EE2"/>
    <w:rsid w:val="005542B6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C80"/>
    <w:rsid w:val="00561E4B"/>
    <w:rsid w:val="00562345"/>
    <w:rsid w:val="00562729"/>
    <w:rsid w:val="00562944"/>
    <w:rsid w:val="005629E4"/>
    <w:rsid w:val="00563214"/>
    <w:rsid w:val="0056326D"/>
    <w:rsid w:val="005633C0"/>
    <w:rsid w:val="005634B9"/>
    <w:rsid w:val="005638F4"/>
    <w:rsid w:val="00563A94"/>
    <w:rsid w:val="00563BDC"/>
    <w:rsid w:val="00563FD0"/>
    <w:rsid w:val="00564041"/>
    <w:rsid w:val="005642BC"/>
    <w:rsid w:val="005643F2"/>
    <w:rsid w:val="0056454E"/>
    <w:rsid w:val="00564934"/>
    <w:rsid w:val="00564985"/>
    <w:rsid w:val="00564B88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BA2"/>
    <w:rsid w:val="00570DF9"/>
    <w:rsid w:val="00570E22"/>
    <w:rsid w:val="00571274"/>
    <w:rsid w:val="0057161B"/>
    <w:rsid w:val="0057186C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336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2A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AE5"/>
    <w:rsid w:val="00577B93"/>
    <w:rsid w:val="00577CC5"/>
    <w:rsid w:val="00577DE1"/>
    <w:rsid w:val="00577F5D"/>
    <w:rsid w:val="0058029F"/>
    <w:rsid w:val="005804B6"/>
    <w:rsid w:val="0058073F"/>
    <w:rsid w:val="00580C31"/>
    <w:rsid w:val="0058170F"/>
    <w:rsid w:val="0058196D"/>
    <w:rsid w:val="00581A14"/>
    <w:rsid w:val="00581A6D"/>
    <w:rsid w:val="00581AAF"/>
    <w:rsid w:val="005821DB"/>
    <w:rsid w:val="0058234C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B91"/>
    <w:rsid w:val="00590CC3"/>
    <w:rsid w:val="0059120C"/>
    <w:rsid w:val="005916DC"/>
    <w:rsid w:val="00591749"/>
    <w:rsid w:val="0059192C"/>
    <w:rsid w:val="00591A8D"/>
    <w:rsid w:val="00591C9B"/>
    <w:rsid w:val="00591EEF"/>
    <w:rsid w:val="005925BC"/>
    <w:rsid w:val="0059292F"/>
    <w:rsid w:val="00592C2C"/>
    <w:rsid w:val="00592E37"/>
    <w:rsid w:val="00593166"/>
    <w:rsid w:val="005931F7"/>
    <w:rsid w:val="0059334C"/>
    <w:rsid w:val="005935A2"/>
    <w:rsid w:val="0059371A"/>
    <w:rsid w:val="00593720"/>
    <w:rsid w:val="0059372F"/>
    <w:rsid w:val="00593751"/>
    <w:rsid w:val="005937C0"/>
    <w:rsid w:val="005937ED"/>
    <w:rsid w:val="00593891"/>
    <w:rsid w:val="00593C68"/>
    <w:rsid w:val="005941B3"/>
    <w:rsid w:val="00594258"/>
    <w:rsid w:val="00594653"/>
    <w:rsid w:val="005946AD"/>
    <w:rsid w:val="00594704"/>
    <w:rsid w:val="0059526D"/>
    <w:rsid w:val="0059571B"/>
    <w:rsid w:val="00595A86"/>
    <w:rsid w:val="00595B84"/>
    <w:rsid w:val="00595C95"/>
    <w:rsid w:val="00595D1D"/>
    <w:rsid w:val="00595E8C"/>
    <w:rsid w:val="005967D1"/>
    <w:rsid w:val="00596934"/>
    <w:rsid w:val="0059698A"/>
    <w:rsid w:val="00596CA5"/>
    <w:rsid w:val="00596D27"/>
    <w:rsid w:val="00597128"/>
    <w:rsid w:val="00597177"/>
    <w:rsid w:val="005978E5"/>
    <w:rsid w:val="00597ACB"/>
    <w:rsid w:val="00597D00"/>
    <w:rsid w:val="00597F53"/>
    <w:rsid w:val="005A0990"/>
    <w:rsid w:val="005A1355"/>
    <w:rsid w:val="005A1437"/>
    <w:rsid w:val="005A1978"/>
    <w:rsid w:val="005A1DA8"/>
    <w:rsid w:val="005A1F37"/>
    <w:rsid w:val="005A1F71"/>
    <w:rsid w:val="005A2674"/>
    <w:rsid w:val="005A2C97"/>
    <w:rsid w:val="005A2E54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319"/>
    <w:rsid w:val="005A7402"/>
    <w:rsid w:val="005A7500"/>
    <w:rsid w:val="005A7BB3"/>
    <w:rsid w:val="005A7FB5"/>
    <w:rsid w:val="005B04D0"/>
    <w:rsid w:val="005B0A35"/>
    <w:rsid w:val="005B0A64"/>
    <w:rsid w:val="005B0F57"/>
    <w:rsid w:val="005B125A"/>
    <w:rsid w:val="005B1282"/>
    <w:rsid w:val="005B1578"/>
    <w:rsid w:val="005B16DD"/>
    <w:rsid w:val="005B16DF"/>
    <w:rsid w:val="005B17A9"/>
    <w:rsid w:val="005B1808"/>
    <w:rsid w:val="005B1853"/>
    <w:rsid w:val="005B1B51"/>
    <w:rsid w:val="005B1D3E"/>
    <w:rsid w:val="005B1DAB"/>
    <w:rsid w:val="005B1DE6"/>
    <w:rsid w:val="005B1E01"/>
    <w:rsid w:val="005B1F77"/>
    <w:rsid w:val="005B226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A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030"/>
    <w:rsid w:val="005B64A8"/>
    <w:rsid w:val="005B6585"/>
    <w:rsid w:val="005B677E"/>
    <w:rsid w:val="005B696F"/>
    <w:rsid w:val="005B6B71"/>
    <w:rsid w:val="005B6E1D"/>
    <w:rsid w:val="005B6EE0"/>
    <w:rsid w:val="005B6F5D"/>
    <w:rsid w:val="005B717C"/>
    <w:rsid w:val="005B730D"/>
    <w:rsid w:val="005B7429"/>
    <w:rsid w:val="005B7577"/>
    <w:rsid w:val="005B758C"/>
    <w:rsid w:val="005B762D"/>
    <w:rsid w:val="005B76D1"/>
    <w:rsid w:val="005B7A78"/>
    <w:rsid w:val="005B7B03"/>
    <w:rsid w:val="005B7CAC"/>
    <w:rsid w:val="005B7CBC"/>
    <w:rsid w:val="005B7E85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D6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EAB"/>
    <w:rsid w:val="005D01AE"/>
    <w:rsid w:val="005D01B5"/>
    <w:rsid w:val="005D02E1"/>
    <w:rsid w:val="005D0466"/>
    <w:rsid w:val="005D05BA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430"/>
    <w:rsid w:val="005D2931"/>
    <w:rsid w:val="005D2E2B"/>
    <w:rsid w:val="005D3035"/>
    <w:rsid w:val="005D3628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735"/>
    <w:rsid w:val="005D79B8"/>
    <w:rsid w:val="005D7AE4"/>
    <w:rsid w:val="005D7B74"/>
    <w:rsid w:val="005D7C3B"/>
    <w:rsid w:val="005E036B"/>
    <w:rsid w:val="005E0682"/>
    <w:rsid w:val="005E07DC"/>
    <w:rsid w:val="005E0B4B"/>
    <w:rsid w:val="005E122B"/>
    <w:rsid w:val="005E133F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7FE"/>
    <w:rsid w:val="005F1278"/>
    <w:rsid w:val="005F131A"/>
    <w:rsid w:val="005F14E1"/>
    <w:rsid w:val="005F17FF"/>
    <w:rsid w:val="005F1A71"/>
    <w:rsid w:val="005F1B80"/>
    <w:rsid w:val="005F1CC2"/>
    <w:rsid w:val="005F1E8D"/>
    <w:rsid w:val="005F21BF"/>
    <w:rsid w:val="005F243E"/>
    <w:rsid w:val="005F24DC"/>
    <w:rsid w:val="005F2FB8"/>
    <w:rsid w:val="005F3114"/>
    <w:rsid w:val="005F33FB"/>
    <w:rsid w:val="005F347B"/>
    <w:rsid w:val="005F39A1"/>
    <w:rsid w:val="005F3E86"/>
    <w:rsid w:val="005F4397"/>
    <w:rsid w:val="005F4495"/>
    <w:rsid w:val="005F47CA"/>
    <w:rsid w:val="005F4AEB"/>
    <w:rsid w:val="005F4C47"/>
    <w:rsid w:val="005F4D0A"/>
    <w:rsid w:val="005F4D94"/>
    <w:rsid w:val="005F50E5"/>
    <w:rsid w:val="005F53C4"/>
    <w:rsid w:val="005F578D"/>
    <w:rsid w:val="005F5892"/>
    <w:rsid w:val="005F5BE7"/>
    <w:rsid w:val="005F5D64"/>
    <w:rsid w:val="005F5DDB"/>
    <w:rsid w:val="005F61CD"/>
    <w:rsid w:val="005F6430"/>
    <w:rsid w:val="005F6587"/>
    <w:rsid w:val="005F68DF"/>
    <w:rsid w:val="005F6A07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015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BA4"/>
    <w:rsid w:val="00607C99"/>
    <w:rsid w:val="00610152"/>
    <w:rsid w:val="0061043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7F"/>
    <w:rsid w:val="00611C8D"/>
    <w:rsid w:val="0061217A"/>
    <w:rsid w:val="0061229C"/>
    <w:rsid w:val="006123C5"/>
    <w:rsid w:val="00612512"/>
    <w:rsid w:val="00612561"/>
    <w:rsid w:val="00612789"/>
    <w:rsid w:val="006128D7"/>
    <w:rsid w:val="00612A97"/>
    <w:rsid w:val="00612B25"/>
    <w:rsid w:val="00612CD3"/>
    <w:rsid w:val="00612D72"/>
    <w:rsid w:val="00612E20"/>
    <w:rsid w:val="006133C3"/>
    <w:rsid w:val="006135A4"/>
    <w:rsid w:val="00613C70"/>
    <w:rsid w:val="00613E48"/>
    <w:rsid w:val="006141B5"/>
    <w:rsid w:val="006144C0"/>
    <w:rsid w:val="006148A5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4B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0F65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87E"/>
    <w:rsid w:val="00625A0F"/>
    <w:rsid w:val="00625B25"/>
    <w:rsid w:val="00625C7C"/>
    <w:rsid w:val="00625E34"/>
    <w:rsid w:val="00625E40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463"/>
    <w:rsid w:val="006314EA"/>
    <w:rsid w:val="00631852"/>
    <w:rsid w:val="00631B03"/>
    <w:rsid w:val="006323E4"/>
    <w:rsid w:val="00632FF1"/>
    <w:rsid w:val="00633B9C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5BB"/>
    <w:rsid w:val="006426F2"/>
    <w:rsid w:val="006427AD"/>
    <w:rsid w:val="00642E57"/>
    <w:rsid w:val="00643190"/>
    <w:rsid w:val="006431DA"/>
    <w:rsid w:val="00643555"/>
    <w:rsid w:val="00643D35"/>
    <w:rsid w:val="00643E5C"/>
    <w:rsid w:val="00643F0D"/>
    <w:rsid w:val="006440B2"/>
    <w:rsid w:val="00644354"/>
    <w:rsid w:val="00644E8D"/>
    <w:rsid w:val="00645069"/>
    <w:rsid w:val="00645243"/>
    <w:rsid w:val="00645A78"/>
    <w:rsid w:val="00645D90"/>
    <w:rsid w:val="00645EA9"/>
    <w:rsid w:val="00645F35"/>
    <w:rsid w:val="00646221"/>
    <w:rsid w:val="006466BA"/>
    <w:rsid w:val="006469D5"/>
    <w:rsid w:val="00646AC5"/>
    <w:rsid w:val="00646B74"/>
    <w:rsid w:val="00646EB1"/>
    <w:rsid w:val="00646FCA"/>
    <w:rsid w:val="006475F3"/>
    <w:rsid w:val="00647930"/>
    <w:rsid w:val="00647BE1"/>
    <w:rsid w:val="00647D38"/>
    <w:rsid w:val="00650006"/>
    <w:rsid w:val="00650368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DBF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69C"/>
    <w:rsid w:val="0065473B"/>
    <w:rsid w:val="00654A8B"/>
    <w:rsid w:val="00654AE6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58"/>
    <w:rsid w:val="006650DA"/>
    <w:rsid w:val="00665120"/>
    <w:rsid w:val="006654B7"/>
    <w:rsid w:val="006656A0"/>
    <w:rsid w:val="00665EE0"/>
    <w:rsid w:val="00665FA7"/>
    <w:rsid w:val="0066608E"/>
    <w:rsid w:val="00666276"/>
    <w:rsid w:val="006666C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7A8"/>
    <w:rsid w:val="00667F02"/>
    <w:rsid w:val="0067005C"/>
    <w:rsid w:val="0067024C"/>
    <w:rsid w:val="0067030A"/>
    <w:rsid w:val="00670838"/>
    <w:rsid w:val="00670DEB"/>
    <w:rsid w:val="00670E9D"/>
    <w:rsid w:val="006715B2"/>
    <w:rsid w:val="006715BF"/>
    <w:rsid w:val="00671B3C"/>
    <w:rsid w:val="006720D4"/>
    <w:rsid w:val="00672BC4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104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4CBA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5C0"/>
    <w:rsid w:val="00686CBE"/>
    <w:rsid w:val="00686FE7"/>
    <w:rsid w:val="0068742A"/>
    <w:rsid w:val="006874F6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7F0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1E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087"/>
    <w:rsid w:val="0069632C"/>
    <w:rsid w:val="00696A00"/>
    <w:rsid w:val="00696D7E"/>
    <w:rsid w:val="0069714C"/>
    <w:rsid w:val="006974E4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05D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AF1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2FEC"/>
    <w:rsid w:val="006B3016"/>
    <w:rsid w:val="006B3754"/>
    <w:rsid w:val="006B3B4D"/>
    <w:rsid w:val="006B3E7C"/>
    <w:rsid w:val="006B4638"/>
    <w:rsid w:val="006B4B7E"/>
    <w:rsid w:val="006B4E32"/>
    <w:rsid w:val="006B50B4"/>
    <w:rsid w:val="006B540D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A72"/>
    <w:rsid w:val="006C4F56"/>
    <w:rsid w:val="006C556E"/>
    <w:rsid w:val="006C56F6"/>
    <w:rsid w:val="006C5943"/>
    <w:rsid w:val="006C5974"/>
    <w:rsid w:val="006C5D10"/>
    <w:rsid w:val="006C5D8A"/>
    <w:rsid w:val="006C637E"/>
    <w:rsid w:val="006C6A4C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E42"/>
    <w:rsid w:val="006D2334"/>
    <w:rsid w:val="006D25B9"/>
    <w:rsid w:val="006D2602"/>
    <w:rsid w:val="006D268B"/>
    <w:rsid w:val="006D2BEB"/>
    <w:rsid w:val="006D2C41"/>
    <w:rsid w:val="006D2E0A"/>
    <w:rsid w:val="006D2E48"/>
    <w:rsid w:val="006D2F9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2D"/>
    <w:rsid w:val="006D6080"/>
    <w:rsid w:val="006D63FE"/>
    <w:rsid w:val="006D6A93"/>
    <w:rsid w:val="006D6BDC"/>
    <w:rsid w:val="006D6E1F"/>
    <w:rsid w:val="006D6F1A"/>
    <w:rsid w:val="006D746C"/>
    <w:rsid w:val="006D7705"/>
    <w:rsid w:val="006D7DD8"/>
    <w:rsid w:val="006D7E58"/>
    <w:rsid w:val="006D7E97"/>
    <w:rsid w:val="006E05B3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471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155"/>
    <w:rsid w:val="006F1B26"/>
    <w:rsid w:val="006F1BB5"/>
    <w:rsid w:val="006F1DC8"/>
    <w:rsid w:val="006F23B4"/>
    <w:rsid w:val="006F2B1E"/>
    <w:rsid w:val="006F2DF9"/>
    <w:rsid w:val="006F2E17"/>
    <w:rsid w:val="006F30BF"/>
    <w:rsid w:val="006F32EC"/>
    <w:rsid w:val="006F347C"/>
    <w:rsid w:val="006F3A73"/>
    <w:rsid w:val="006F3AE0"/>
    <w:rsid w:val="006F41C1"/>
    <w:rsid w:val="006F4318"/>
    <w:rsid w:val="006F470D"/>
    <w:rsid w:val="006F4724"/>
    <w:rsid w:val="006F49F7"/>
    <w:rsid w:val="006F4FD7"/>
    <w:rsid w:val="006F514E"/>
    <w:rsid w:val="006F5506"/>
    <w:rsid w:val="006F5D80"/>
    <w:rsid w:val="006F5E37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23"/>
    <w:rsid w:val="006F7B95"/>
    <w:rsid w:val="006F7F6B"/>
    <w:rsid w:val="0070080E"/>
    <w:rsid w:val="00700BF4"/>
    <w:rsid w:val="007015DC"/>
    <w:rsid w:val="0070163B"/>
    <w:rsid w:val="00701C8E"/>
    <w:rsid w:val="007024AC"/>
    <w:rsid w:val="00702A9F"/>
    <w:rsid w:val="00702EC5"/>
    <w:rsid w:val="00702F0F"/>
    <w:rsid w:val="0070325A"/>
    <w:rsid w:val="00703290"/>
    <w:rsid w:val="007034DC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3A"/>
    <w:rsid w:val="00711848"/>
    <w:rsid w:val="007129EE"/>
    <w:rsid w:val="00712B5A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15B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3BB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A63"/>
    <w:rsid w:val="00724155"/>
    <w:rsid w:val="007243E5"/>
    <w:rsid w:val="007243FF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714"/>
    <w:rsid w:val="007318F5"/>
    <w:rsid w:val="00731DBF"/>
    <w:rsid w:val="00732268"/>
    <w:rsid w:val="007324A1"/>
    <w:rsid w:val="007326CC"/>
    <w:rsid w:val="0073272A"/>
    <w:rsid w:val="007330ED"/>
    <w:rsid w:val="0073350B"/>
    <w:rsid w:val="00733604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2D9"/>
    <w:rsid w:val="00736801"/>
    <w:rsid w:val="00736C40"/>
    <w:rsid w:val="00736F65"/>
    <w:rsid w:val="00737196"/>
    <w:rsid w:val="007371AC"/>
    <w:rsid w:val="007372B7"/>
    <w:rsid w:val="007374AB"/>
    <w:rsid w:val="00737E3A"/>
    <w:rsid w:val="00737E72"/>
    <w:rsid w:val="0074001C"/>
    <w:rsid w:val="00740242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80B"/>
    <w:rsid w:val="00742AC1"/>
    <w:rsid w:val="00742AFA"/>
    <w:rsid w:val="00742C89"/>
    <w:rsid w:val="0074334F"/>
    <w:rsid w:val="0074339C"/>
    <w:rsid w:val="007436C9"/>
    <w:rsid w:val="007438B0"/>
    <w:rsid w:val="00743ABB"/>
    <w:rsid w:val="00743DB9"/>
    <w:rsid w:val="00743E1B"/>
    <w:rsid w:val="00743F0C"/>
    <w:rsid w:val="0074414F"/>
    <w:rsid w:val="00744503"/>
    <w:rsid w:val="00744973"/>
    <w:rsid w:val="00744F2E"/>
    <w:rsid w:val="007451D0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9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7EF"/>
    <w:rsid w:val="00755825"/>
    <w:rsid w:val="00756181"/>
    <w:rsid w:val="007564C5"/>
    <w:rsid w:val="00756834"/>
    <w:rsid w:val="00756D10"/>
    <w:rsid w:val="00756E82"/>
    <w:rsid w:val="00756FCA"/>
    <w:rsid w:val="00757032"/>
    <w:rsid w:val="0075741D"/>
    <w:rsid w:val="007574C2"/>
    <w:rsid w:val="0075760D"/>
    <w:rsid w:val="00757E1B"/>
    <w:rsid w:val="007600D6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C6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11"/>
    <w:rsid w:val="007709FB"/>
    <w:rsid w:val="00770E7F"/>
    <w:rsid w:val="007711FC"/>
    <w:rsid w:val="0077184B"/>
    <w:rsid w:val="00771B5D"/>
    <w:rsid w:val="00772168"/>
    <w:rsid w:val="007721DE"/>
    <w:rsid w:val="007722BE"/>
    <w:rsid w:val="007725CF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939"/>
    <w:rsid w:val="00796BDE"/>
    <w:rsid w:val="00796C2E"/>
    <w:rsid w:val="00796C65"/>
    <w:rsid w:val="0079709C"/>
    <w:rsid w:val="00797103"/>
    <w:rsid w:val="007976A3"/>
    <w:rsid w:val="007979B7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D47"/>
    <w:rsid w:val="007A1058"/>
    <w:rsid w:val="007A109C"/>
    <w:rsid w:val="007A111D"/>
    <w:rsid w:val="007A1B3D"/>
    <w:rsid w:val="007A1DA3"/>
    <w:rsid w:val="007A1DDE"/>
    <w:rsid w:val="007A2275"/>
    <w:rsid w:val="007A2521"/>
    <w:rsid w:val="007A283F"/>
    <w:rsid w:val="007A2BED"/>
    <w:rsid w:val="007A31E6"/>
    <w:rsid w:val="007A3630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373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8CE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1E4"/>
    <w:rsid w:val="007B3736"/>
    <w:rsid w:val="007B3AAB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B7C68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D0"/>
    <w:rsid w:val="007C38A7"/>
    <w:rsid w:val="007C3AE8"/>
    <w:rsid w:val="007C3CEA"/>
    <w:rsid w:val="007C3E12"/>
    <w:rsid w:val="007C3F99"/>
    <w:rsid w:val="007C404B"/>
    <w:rsid w:val="007C413A"/>
    <w:rsid w:val="007C414F"/>
    <w:rsid w:val="007C446B"/>
    <w:rsid w:val="007C448F"/>
    <w:rsid w:val="007C512C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7D1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1FF4"/>
    <w:rsid w:val="007D2060"/>
    <w:rsid w:val="007D2284"/>
    <w:rsid w:val="007D2364"/>
    <w:rsid w:val="007D2454"/>
    <w:rsid w:val="007D2B1B"/>
    <w:rsid w:val="007D2B44"/>
    <w:rsid w:val="007D2B7F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7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6AB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584"/>
    <w:rsid w:val="007E48D0"/>
    <w:rsid w:val="007E4A65"/>
    <w:rsid w:val="007E4B49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670"/>
    <w:rsid w:val="007E79C6"/>
    <w:rsid w:val="007E7C3A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1F02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7F7F5B"/>
    <w:rsid w:val="00800048"/>
    <w:rsid w:val="008001BA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3DF6"/>
    <w:rsid w:val="008040B2"/>
    <w:rsid w:val="00804175"/>
    <w:rsid w:val="008043F2"/>
    <w:rsid w:val="0080446D"/>
    <w:rsid w:val="008048BF"/>
    <w:rsid w:val="00804E07"/>
    <w:rsid w:val="00805071"/>
    <w:rsid w:val="0080557A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4E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847"/>
    <w:rsid w:val="00812A4F"/>
    <w:rsid w:val="00812F12"/>
    <w:rsid w:val="00813066"/>
    <w:rsid w:val="0081318F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776"/>
    <w:rsid w:val="00816C38"/>
    <w:rsid w:val="00816CAA"/>
    <w:rsid w:val="00816E11"/>
    <w:rsid w:val="00817070"/>
    <w:rsid w:val="008173D6"/>
    <w:rsid w:val="008201B2"/>
    <w:rsid w:val="008201FB"/>
    <w:rsid w:val="00820553"/>
    <w:rsid w:val="00820C98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EF6"/>
    <w:rsid w:val="00823F59"/>
    <w:rsid w:val="00824769"/>
    <w:rsid w:val="00824B74"/>
    <w:rsid w:val="00824EC5"/>
    <w:rsid w:val="00824F69"/>
    <w:rsid w:val="008255DF"/>
    <w:rsid w:val="0082579E"/>
    <w:rsid w:val="0082585C"/>
    <w:rsid w:val="008258A1"/>
    <w:rsid w:val="00825976"/>
    <w:rsid w:val="00825C7C"/>
    <w:rsid w:val="008261E4"/>
    <w:rsid w:val="0082645B"/>
    <w:rsid w:val="0082647A"/>
    <w:rsid w:val="0082668F"/>
    <w:rsid w:val="008267DB"/>
    <w:rsid w:val="00826957"/>
    <w:rsid w:val="00827324"/>
    <w:rsid w:val="008273A6"/>
    <w:rsid w:val="00827464"/>
    <w:rsid w:val="0082798E"/>
    <w:rsid w:val="00827BC9"/>
    <w:rsid w:val="00827D47"/>
    <w:rsid w:val="00827D8A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2B3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4F49"/>
    <w:rsid w:val="008456F6"/>
    <w:rsid w:val="00845A08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5C0"/>
    <w:rsid w:val="0085663D"/>
    <w:rsid w:val="0085668C"/>
    <w:rsid w:val="0085675A"/>
    <w:rsid w:val="0085693A"/>
    <w:rsid w:val="00856C04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765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2FDB"/>
    <w:rsid w:val="0086328F"/>
    <w:rsid w:val="00863587"/>
    <w:rsid w:val="00863AB6"/>
    <w:rsid w:val="00863C19"/>
    <w:rsid w:val="008640B8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816"/>
    <w:rsid w:val="008659BC"/>
    <w:rsid w:val="00865B66"/>
    <w:rsid w:val="00866383"/>
    <w:rsid w:val="00866595"/>
    <w:rsid w:val="008667AC"/>
    <w:rsid w:val="00866BA5"/>
    <w:rsid w:val="00866EED"/>
    <w:rsid w:val="00866F52"/>
    <w:rsid w:val="00867D22"/>
    <w:rsid w:val="00870759"/>
    <w:rsid w:val="0087099E"/>
    <w:rsid w:val="00870DA6"/>
    <w:rsid w:val="008710EC"/>
    <w:rsid w:val="0087113A"/>
    <w:rsid w:val="00871184"/>
    <w:rsid w:val="0087125F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2F9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208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DE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1D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7B5"/>
    <w:rsid w:val="00886853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3C6"/>
    <w:rsid w:val="008934F6"/>
    <w:rsid w:val="00893537"/>
    <w:rsid w:val="008935AE"/>
    <w:rsid w:val="00893783"/>
    <w:rsid w:val="008938FD"/>
    <w:rsid w:val="00893D9D"/>
    <w:rsid w:val="008940E7"/>
    <w:rsid w:val="008942F2"/>
    <w:rsid w:val="0089449A"/>
    <w:rsid w:val="008946E9"/>
    <w:rsid w:val="008948C4"/>
    <w:rsid w:val="00894E9D"/>
    <w:rsid w:val="00894EEE"/>
    <w:rsid w:val="00894FA7"/>
    <w:rsid w:val="008952C7"/>
    <w:rsid w:val="008953AB"/>
    <w:rsid w:val="00895419"/>
    <w:rsid w:val="00895549"/>
    <w:rsid w:val="0089569B"/>
    <w:rsid w:val="00895713"/>
    <w:rsid w:val="008959A0"/>
    <w:rsid w:val="0089621A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EE1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8E1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2AA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4DC5"/>
    <w:rsid w:val="008B53F1"/>
    <w:rsid w:val="008B5468"/>
    <w:rsid w:val="008B5885"/>
    <w:rsid w:val="008B59A3"/>
    <w:rsid w:val="008B6062"/>
    <w:rsid w:val="008B67DC"/>
    <w:rsid w:val="008B6D30"/>
    <w:rsid w:val="008B6D6D"/>
    <w:rsid w:val="008B6DD8"/>
    <w:rsid w:val="008B7177"/>
    <w:rsid w:val="008B72C4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7AE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4E8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D2D"/>
    <w:rsid w:val="008E1E2D"/>
    <w:rsid w:val="008E1F7A"/>
    <w:rsid w:val="008E1FB1"/>
    <w:rsid w:val="008E2151"/>
    <w:rsid w:val="008E27B2"/>
    <w:rsid w:val="008E2A44"/>
    <w:rsid w:val="008E320D"/>
    <w:rsid w:val="008E3B21"/>
    <w:rsid w:val="008E3B77"/>
    <w:rsid w:val="008E3C1A"/>
    <w:rsid w:val="008E3DCC"/>
    <w:rsid w:val="008E411C"/>
    <w:rsid w:val="008E43F9"/>
    <w:rsid w:val="008E443A"/>
    <w:rsid w:val="008E4A62"/>
    <w:rsid w:val="008E4EC4"/>
    <w:rsid w:val="008E51B9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73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7BF"/>
    <w:rsid w:val="008F5B1B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1C"/>
    <w:rsid w:val="008F7CB6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6CB"/>
    <w:rsid w:val="009047C1"/>
    <w:rsid w:val="0090487F"/>
    <w:rsid w:val="00904B20"/>
    <w:rsid w:val="00904BF9"/>
    <w:rsid w:val="00904D07"/>
    <w:rsid w:val="00904E27"/>
    <w:rsid w:val="009050BF"/>
    <w:rsid w:val="0090549C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A16"/>
    <w:rsid w:val="00910CDD"/>
    <w:rsid w:val="00910D96"/>
    <w:rsid w:val="0091144B"/>
    <w:rsid w:val="00911699"/>
    <w:rsid w:val="00911706"/>
    <w:rsid w:val="009119E1"/>
    <w:rsid w:val="009119E7"/>
    <w:rsid w:val="00911DB1"/>
    <w:rsid w:val="00911EC9"/>
    <w:rsid w:val="00911F0C"/>
    <w:rsid w:val="009122D0"/>
    <w:rsid w:val="009123B9"/>
    <w:rsid w:val="009126CD"/>
    <w:rsid w:val="00912CD5"/>
    <w:rsid w:val="00912EEE"/>
    <w:rsid w:val="00913362"/>
    <w:rsid w:val="00913498"/>
    <w:rsid w:val="00914060"/>
    <w:rsid w:val="00914066"/>
    <w:rsid w:val="00914AC7"/>
    <w:rsid w:val="00914BF2"/>
    <w:rsid w:val="00914CE0"/>
    <w:rsid w:val="00914F63"/>
    <w:rsid w:val="00915350"/>
    <w:rsid w:val="00915382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195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2F46"/>
    <w:rsid w:val="009230E7"/>
    <w:rsid w:val="00923B3E"/>
    <w:rsid w:val="00924343"/>
    <w:rsid w:val="00924365"/>
    <w:rsid w:val="00924389"/>
    <w:rsid w:val="0092442C"/>
    <w:rsid w:val="00924C1B"/>
    <w:rsid w:val="00924EBB"/>
    <w:rsid w:val="00924F5B"/>
    <w:rsid w:val="00924FFD"/>
    <w:rsid w:val="0092526C"/>
    <w:rsid w:val="00925529"/>
    <w:rsid w:val="00925623"/>
    <w:rsid w:val="009256B4"/>
    <w:rsid w:val="009257FE"/>
    <w:rsid w:val="00925AFE"/>
    <w:rsid w:val="00925CF5"/>
    <w:rsid w:val="00925E66"/>
    <w:rsid w:val="00925F58"/>
    <w:rsid w:val="00925FC0"/>
    <w:rsid w:val="0092608C"/>
    <w:rsid w:val="009261A6"/>
    <w:rsid w:val="00926266"/>
    <w:rsid w:val="00926615"/>
    <w:rsid w:val="00926AFC"/>
    <w:rsid w:val="00926FFB"/>
    <w:rsid w:val="0092719E"/>
    <w:rsid w:val="0092734D"/>
    <w:rsid w:val="00927635"/>
    <w:rsid w:val="009278C3"/>
    <w:rsid w:val="00927CB9"/>
    <w:rsid w:val="00927F84"/>
    <w:rsid w:val="009301E8"/>
    <w:rsid w:val="0093031F"/>
    <w:rsid w:val="00930459"/>
    <w:rsid w:val="00930746"/>
    <w:rsid w:val="00930891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599"/>
    <w:rsid w:val="009337FE"/>
    <w:rsid w:val="00933BD7"/>
    <w:rsid w:val="00934048"/>
    <w:rsid w:val="00934127"/>
    <w:rsid w:val="0093442A"/>
    <w:rsid w:val="009347B1"/>
    <w:rsid w:val="00934CC9"/>
    <w:rsid w:val="00934DC3"/>
    <w:rsid w:val="00934ED3"/>
    <w:rsid w:val="00934F59"/>
    <w:rsid w:val="009350C9"/>
    <w:rsid w:val="009351B0"/>
    <w:rsid w:val="009353C3"/>
    <w:rsid w:val="00935D1B"/>
    <w:rsid w:val="00935FF1"/>
    <w:rsid w:val="00936068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3D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36C"/>
    <w:rsid w:val="00943439"/>
    <w:rsid w:val="009435D0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4CF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5B07"/>
    <w:rsid w:val="00956384"/>
    <w:rsid w:val="009564DD"/>
    <w:rsid w:val="0095685C"/>
    <w:rsid w:val="00956DE9"/>
    <w:rsid w:val="00957082"/>
    <w:rsid w:val="009572CC"/>
    <w:rsid w:val="009573C6"/>
    <w:rsid w:val="00957619"/>
    <w:rsid w:val="00957775"/>
    <w:rsid w:val="009577B1"/>
    <w:rsid w:val="009578B0"/>
    <w:rsid w:val="009579C4"/>
    <w:rsid w:val="00957B02"/>
    <w:rsid w:val="00957BC2"/>
    <w:rsid w:val="00957F1E"/>
    <w:rsid w:val="00957F81"/>
    <w:rsid w:val="0096062F"/>
    <w:rsid w:val="00960645"/>
    <w:rsid w:val="009610D0"/>
    <w:rsid w:val="0096119C"/>
    <w:rsid w:val="009611C1"/>
    <w:rsid w:val="0096152D"/>
    <w:rsid w:val="00961853"/>
    <w:rsid w:val="0096189C"/>
    <w:rsid w:val="00961DEC"/>
    <w:rsid w:val="0096265C"/>
    <w:rsid w:val="00962AA5"/>
    <w:rsid w:val="00962B86"/>
    <w:rsid w:val="0096318F"/>
    <w:rsid w:val="0096329C"/>
    <w:rsid w:val="00963423"/>
    <w:rsid w:val="00963523"/>
    <w:rsid w:val="00963808"/>
    <w:rsid w:val="009641B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1E5"/>
    <w:rsid w:val="0096673C"/>
    <w:rsid w:val="00966BE1"/>
    <w:rsid w:val="009673B0"/>
    <w:rsid w:val="00967476"/>
    <w:rsid w:val="009676B8"/>
    <w:rsid w:val="00967700"/>
    <w:rsid w:val="00967B27"/>
    <w:rsid w:val="00967FA3"/>
    <w:rsid w:val="009704F5"/>
    <w:rsid w:val="009709AD"/>
    <w:rsid w:val="00970B4E"/>
    <w:rsid w:val="00970BB9"/>
    <w:rsid w:val="00971A94"/>
    <w:rsid w:val="00971F7E"/>
    <w:rsid w:val="009721AF"/>
    <w:rsid w:val="009723B7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9D6"/>
    <w:rsid w:val="00973A74"/>
    <w:rsid w:val="00973C1A"/>
    <w:rsid w:val="00974047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7AF"/>
    <w:rsid w:val="0097782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1FA1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67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89"/>
    <w:rsid w:val="009941CD"/>
    <w:rsid w:val="00994325"/>
    <w:rsid w:val="009949BE"/>
    <w:rsid w:val="00994D83"/>
    <w:rsid w:val="00994F06"/>
    <w:rsid w:val="00994FA8"/>
    <w:rsid w:val="00995557"/>
    <w:rsid w:val="009956EE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8F3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574"/>
    <w:rsid w:val="009B0B10"/>
    <w:rsid w:val="009B0CA1"/>
    <w:rsid w:val="009B0CA3"/>
    <w:rsid w:val="009B0E72"/>
    <w:rsid w:val="009B1611"/>
    <w:rsid w:val="009B1809"/>
    <w:rsid w:val="009B196F"/>
    <w:rsid w:val="009B1BC6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C1A"/>
    <w:rsid w:val="009B5D72"/>
    <w:rsid w:val="009B5F20"/>
    <w:rsid w:val="009B5F6F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2A5"/>
    <w:rsid w:val="009B7681"/>
    <w:rsid w:val="009B77F9"/>
    <w:rsid w:val="009B780F"/>
    <w:rsid w:val="009B7A56"/>
    <w:rsid w:val="009C036C"/>
    <w:rsid w:val="009C04CF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A8D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0E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ACD"/>
    <w:rsid w:val="009D3B01"/>
    <w:rsid w:val="009D4135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AF3"/>
    <w:rsid w:val="009D7C41"/>
    <w:rsid w:val="009D7E85"/>
    <w:rsid w:val="009D7F85"/>
    <w:rsid w:val="009E035D"/>
    <w:rsid w:val="009E043E"/>
    <w:rsid w:val="009E0BB7"/>
    <w:rsid w:val="009E0CB6"/>
    <w:rsid w:val="009E0E04"/>
    <w:rsid w:val="009E1249"/>
    <w:rsid w:val="009E17EB"/>
    <w:rsid w:val="009E1D4B"/>
    <w:rsid w:val="009E1F45"/>
    <w:rsid w:val="009E206A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58"/>
    <w:rsid w:val="009E5CCE"/>
    <w:rsid w:val="009E5DA7"/>
    <w:rsid w:val="009E5E64"/>
    <w:rsid w:val="009E60BF"/>
    <w:rsid w:val="009E6117"/>
    <w:rsid w:val="009E640E"/>
    <w:rsid w:val="009E65EB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21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09F"/>
    <w:rsid w:val="009F721D"/>
    <w:rsid w:val="009F7801"/>
    <w:rsid w:val="009F79B0"/>
    <w:rsid w:val="009F79DB"/>
    <w:rsid w:val="009F7B63"/>
    <w:rsid w:val="00A0098D"/>
    <w:rsid w:val="00A00B77"/>
    <w:rsid w:val="00A00BA1"/>
    <w:rsid w:val="00A00F21"/>
    <w:rsid w:val="00A00FB2"/>
    <w:rsid w:val="00A011C1"/>
    <w:rsid w:val="00A011CC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CF7"/>
    <w:rsid w:val="00A03033"/>
    <w:rsid w:val="00A03056"/>
    <w:rsid w:val="00A031E2"/>
    <w:rsid w:val="00A03290"/>
    <w:rsid w:val="00A03484"/>
    <w:rsid w:val="00A03CD3"/>
    <w:rsid w:val="00A03F4E"/>
    <w:rsid w:val="00A04005"/>
    <w:rsid w:val="00A04674"/>
    <w:rsid w:val="00A04954"/>
    <w:rsid w:val="00A04BAD"/>
    <w:rsid w:val="00A04E3D"/>
    <w:rsid w:val="00A04E6F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6C0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20BA"/>
    <w:rsid w:val="00A1217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EF9"/>
    <w:rsid w:val="00A12FAF"/>
    <w:rsid w:val="00A134E5"/>
    <w:rsid w:val="00A13D5D"/>
    <w:rsid w:val="00A140E3"/>
    <w:rsid w:val="00A1443E"/>
    <w:rsid w:val="00A14D84"/>
    <w:rsid w:val="00A150AF"/>
    <w:rsid w:val="00A1514E"/>
    <w:rsid w:val="00A152FB"/>
    <w:rsid w:val="00A1544E"/>
    <w:rsid w:val="00A154A8"/>
    <w:rsid w:val="00A1564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965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6E5D"/>
    <w:rsid w:val="00A271C7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96D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2E9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39"/>
    <w:rsid w:val="00A40A4A"/>
    <w:rsid w:val="00A40B91"/>
    <w:rsid w:val="00A41074"/>
    <w:rsid w:val="00A41E61"/>
    <w:rsid w:val="00A4230F"/>
    <w:rsid w:val="00A4250C"/>
    <w:rsid w:val="00A42D04"/>
    <w:rsid w:val="00A42F08"/>
    <w:rsid w:val="00A42FE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4F10"/>
    <w:rsid w:val="00A45425"/>
    <w:rsid w:val="00A454BC"/>
    <w:rsid w:val="00A45582"/>
    <w:rsid w:val="00A4585F"/>
    <w:rsid w:val="00A45A3B"/>
    <w:rsid w:val="00A45AC5"/>
    <w:rsid w:val="00A45F0B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DB5"/>
    <w:rsid w:val="00A47EE1"/>
    <w:rsid w:val="00A47FCA"/>
    <w:rsid w:val="00A50766"/>
    <w:rsid w:val="00A50FB4"/>
    <w:rsid w:val="00A517F2"/>
    <w:rsid w:val="00A51B78"/>
    <w:rsid w:val="00A520E3"/>
    <w:rsid w:val="00A52184"/>
    <w:rsid w:val="00A5262B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0CD"/>
    <w:rsid w:val="00A6058B"/>
    <w:rsid w:val="00A605E7"/>
    <w:rsid w:val="00A6072D"/>
    <w:rsid w:val="00A60905"/>
    <w:rsid w:val="00A6095F"/>
    <w:rsid w:val="00A60C56"/>
    <w:rsid w:val="00A611B6"/>
    <w:rsid w:val="00A61497"/>
    <w:rsid w:val="00A6152D"/>
    <w:rsid w:val="00A616C6"/>
    <w:rsid w:val="00A61994"/>
    <w:rsid w:val="00A61A25"/>
    <w:rsid w:val="00A61DEF"/>
    <w:rsid w:val="00A61EBC"/>
    <w:rsid w:val="00A62017"/>
    <w:rsid w:val="00A62553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DF5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A73"/>
    <w:rsid w:val="00A70D32"/>
    <w:rsid w:val="00A70F5F"/>
    <w:rsid w:val="00A70FC7"/>
    <w:rsid w:val="00A710E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FF6"/>
    <w:rsid w:val="00A74028"/>
    <w:rsid w:val="00A74355"/>
    <w:rsid w:val="00A7445B"/>
    <w:rsid w:val="00A74461"/>
    <w:rsid w:val="00A746DB"/>
    <w:rsid w:val="00A74901"/>
    <w:rsid w:val="00A74983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788"/>
    <w:rsid w:val="00A76CDD"/>
    <w:rsid w:val="00A76E65"/>
    <w:rsid w:val="00A7710F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8F7"/>
    <w:rsid w:val="00A82A8E"/>
    <w:rsid w:val="00A82EC3"/>
    <w:rsid w:val="00A8300B"/>
    <w:rsid w:val="00A83221"/>
    <w:rsid w:val="00A8339D"/>
    <w:rsid w:val="00A836C8"/>
    <w:rsid w:val="00A83726"/>
    <w:rsid w:val="00A8374B"/>
    <w:rsid w:val="00A8375F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A4C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BB5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6F94"/>
    <w:rsid w:val="00A97083"/>
    <w:rsid w:val="00A97485"/>
    <w:rsid w:val="00A97551"/>
    <w:rsid w:val="00A977A7"/>
    <w:rsid w:val="00A978AC"/>
    <w:rsid w:val="00A979FE"/>
    <w:rsid w:val="00A97AD6"/>
    <w:rsid w:val="00A97AD8"/>
    <w:rsid w:val="00A97CAC"/>
    <w:rsid w:val="00A97D87"/>
    <w:rsid w:val="00A97E59"/>
    <w:rsid w:val="00A97FD3"/>
    <w:rsid w:val="00AA00F2"/>
    <w:rsid w:val="00AA021A"/>
    <w:rsid w:val="00AA03E8"/>
    <w:rsid w:val="00AA049B"/>
    <w:rsid w:val="00AA0552"/>
    <w:rsid w:val="00AA0DF7"/>
    <w:rsid w:val="00AA1314"/>
    <w:rsid w:val="00AA1464"/>
    <w:rsid w:val="00AA14A3"/>
    <w:rsid w:val="00AA186B"/>
    <w:rsid w:val="00AA1A15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19"/>
    <w:rsid w:val="00AA41C7"/>
    <w:rsid w:val="00AA43EE"/>
    <w:rsid w:val="00AA4FE4"/>
    <w:rsid w:val="00AA5074"/>
    <w:rsid w:val="00AA5263"/>
    <w:rsid w:val="00AA60FD"/>
    <w:rsid w:val="00AA61A9"/>
    <w:rsid w:val="00AA654F"/>
    <w:rsid w:val="00AA65ED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713"/>
    <w:rsid w:val="00AB212D"/>
    <w:rsid w:val="00AB26FC"/>
    <w:rsid w:val="00AB2A42"/>
    <w:rsid w:val="00AB2C26"/>
    <w:rsid w:val="00AB2D66"/>
    <w:rsid w:val="00AB336D"/>
    <w:rsid w:val="00AB3A4E"/>
    <w:rsid w:val="00AB3C9D"/>
    <w:rsid w:val="00AB3FD1"/>
    <w:rsid w:val="00AB4004"/>
    <w:rsid w:val="00AB4279"/>
    <w:rsid w:val="00AB4B86"/>
    <w:rsid w:val="00AB4F0F"/>
    <w:rsid w:val="00AB505B"/>
    <w:rsid w:val="00AB5300"/>
    <w:rsid w:val="00AB543B"/>
    <w:rsid w:val="00AB5467"/>
    <w:rsid w:val="00AB5A85"/>
    <w:rsid w:val="00AB5C4A"/>
    <w:rsid w:val="00AB637E"/>
    <w:rsid w:val="00AB6552"/>
    <w:rsid w:val="00AB6747"/>
    <w:rsid w:val="00AB6824"/>
    <w:rsid w:val="00AB702A"/>
    <w:rsid w:val="00AB724F"/>
    <w:rsid w:val="00AB76C0"/>
    <w:rsid w:val="00AB7A9B"/>
    <w:rsid w:val="00AB7AC3"/>
    <w:rsid w:val="00AB7C17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E65"/>
    <w:rsid w:val="00AC1F39"/>
    <w:rsid w:val="00AC1F3B"/>
    <w:rsid w:val="00AC2050"/>
    <w:rsid w:val="00AC2325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597"/>
    <w:rsid w:val="00AC492D"/>
    <w:rsid w:val="00AC4D1B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0F62"/>
    <w:rsid w:val="00AD1002"/>
    <w:rsid w:val="00AD105D"/>
    <w:rsid w:val="00AD1546"/>
    <w:rsid w:val="00AD1A1A"/>
    <w:rsid w:val="00AD1A1E"/>
    <w:rsid w:val="00AD1AD8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E1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C9A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25B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3F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A6C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F5"/>
    <w:rsid w:val="00B03E30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470"/>
    <w:rsid w:val="00B057E0"/>
    <w:rsid w:val="00B057FA"/>
    <w:rsid w:val="00B061EE"/>
    <w:rsid w:val="00B06733"/>
    <w:rsid w:val="00B06C8B"/>
    <w:rsid w:val="00B06F5C"/>
    <w:rsid w:val="00B071DB"/>
    <w:rsid w:val="00B07CA4"/>
    <w:rsid w:val="00B07D65"/>
    <w:rsid w:val="00B07FCE"/>
    <w:rsid w:val="00B10004"/>
    <w:rsid w:val="00B100D1"/>
    <w:rsid w:val="00B102FA"/>
    <w:rsid w:val="00B10327"/>
    <w:rsid w:val="00B10542"/>
    <w:rsid w:val="00B1071D"/>
    <w:rsid w:val="00B10835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2A5"/>
    <w:rsid w:val="00B132A7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D39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371"/>
    <w:rsid w:val="00B2249B"/>
    <w:rsid w:val="00B22555"/>
    <w:rsid w:val="00B232AF"/>
    <w:rsid w:val="00B234ED"/>
    <w:rsid w:val="00B23934"/>
    <w:rsid w:val="00B2399B"/>
    <w:rsid w:val="00B23A92"/>
    <w:rsid w:val="00B23C95"/>
    <w:rsid w:val="00B246A7"/>
    <w:rsid w:val="00B24975"/>
    <w:rsid w:val="00B24D16"/>
    <w:rsid w:val="00B250CA"/>
    <w:rsid w:val="00B25118"/>
    <w:rsid w:val="00B2537A"/>
    <w:rsid w:val="00B2548B"/>
    <w:rsid w:val="00B2560A"/>
    <w:rsid w:val="00B2562E"/>
    <w:rsid w:val="00B259A4"/>
    <w:rsid w:val="00B264F7"/>
    <w:rsid w:val="00B26709"/>
    <w:rsid w:val="00B26B3F"/>
    <w:rsid w:val="00B270FF"/>
    <w:rsid w:val="00B273F9"/>
    <w:rsid w:val="00B27934"/>
    <w:rsid w:val="00B27E47"/>
    <w:rsid w:val="00B27F53"/>
    <w:rsid w:val="00B27FA1"/>
    <w:rsid w:val="00B30727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ECB"/>
    <w:rsid w:val="00B31F23"/>
    <w:rsid w:val="00B31F70"/>
    <w:rsid w:val="00B329F8"/>
    <w:rsid w:val="00B32B83"/>
    <w:rsid w:val="00B32C1A"/>
    <w:rsid w:val="00B32D6B"/>
    <w:rsid w:val="00B32F3E"/>
    <w:rsid w:val="00B3364A"/>
    <w:rsid w:val="00B33BB0"/>
    <w:rsid w:val="00B33BE2"/>
    <w:rsid w:val="00B34031"/>
    <w:rsid w:val="00B34A48"/>
    <w:rsid w:val="00B34B59"/>
    <w:rsid w:val="00B34B8A"/>
    <w:rsid w:val="00B34E68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37317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36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482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4CE"/>
    <w:rsid w:val="00B579FC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83D"/>
    <w:rsid w:val="00B65B2E"/>
    <w:rsid w:val="00B65C55"/>
    <w:rsid w:val="00B65CDF"/>
    <w:rsid w:val="00B660A8"/>
    <w:rsid w:val="00B662A4"/>
    <w:rsid w:val="00B66862"/>
    <w:rsid w:val="00B66B61"/>
    <w:rsid w:val="00B66DDB"/>
    <w:rsid w:val="00B67127"/>
    <w:rsid w:val="00B67668"/>
    <w:rsid w:val="00B677DA"/>
    <w:rsid w:val="00B677E4"/>
    <w:rsid w:val="00B67BC4"/>
    <w:rsid w:val="00B67C41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3A"/>
    <w:rsid w:val="00B74E99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6EE9"/>
    <w:rsid w:val="00B872C3"/>
    <w:rsid w:val="00B87645"/>
    <w:rsid w:val="00B877A1"/>
    <w:rsid w:val="00B87893"/>
    <w:rsid w:val="00B87E2B"/>
    <w:rsid w:val="00B903CF"/>
    <w:rsid w:val="00B90848"/>
    <w:rsid w:val="00B91335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20A"/>
    <w:rsid w:val="00B9326D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144"/>
    <w:rsid w:val="00B962D0"/>
    <w:rsid w:val="00B9632D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74C"/>
    <w:rsid w:val="00BA281D"/>
    <w:rsid w:val="00BA292D"/>
    <w:rsid w:val="00BA2F3E"/>
    <w:rsid w:val="00BA3064"/>
    <w:rsid w:val="00BA3BBE"/>
    <w:rsid w:val="00BA404C"/>
    <w:rsid w:val="00BA40BD"/>
    <w:rsid w:val="00BA41AF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59"/>
    <w:rsid w:val="00BB049E"/>
    <w:rsid w:val="00BB0566"/>
    <w:rsid w:val="00BB0AEE"/>
    <w:rsid w:val="00BB13B9"/>
    <w:rsid w:val="00BB19A0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90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AD1"/>
    <w:rsid w:val="00BC6E23"/>
    <w:rsid w:val="00BC6F42"/>
    <w:rsid w:val="00BC7089"/>
    <w:rsid w:val="00BC7098"/>
    <w:rsid w:val="00BC7A3F"/>
    <w:rsid w:val="00BC7A78"/>
    <w:rsid w:val="00BC7CC9"/>
    <w:rsid w:val="00BD0601"/>
    <w:rsid w:val="00BD0ACA"/>
    <w:rsid w:val="00BD15E9"/>
    <w:rsid w:val="00BD16C9"/>
    <w:rsid w:val="00BD1D71"/>
    <w:rsid w:val="00BD2011"/>
    <w:rsid w:val="00BD2488"/>
    <w:rsid w:val="00BD2E24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A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106"/>
    <w:rsid w:val="00BE00F8"/>
    <w:rsid w:val="00BE032C"/>
    <w:rsid w:val="00BE08DD"/>
    <w:rsid w:val="00BE17DC"/>
    <w:rsid w:val="00BE1896"/>
    <w:rsid w:val="00BE1D38"/>
    <w:rsid w:val="00BE1FC9"/>
    <w:rsid w:val="00BE2427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359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BF4"/>
    <w:rsid w:val="00BF3C41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5FEE"/>
    <w:rsid w:val="00BF608F"/>
    <w:rsid w:val="00BF6680"/>
    <w:rsid w:val="00BF69EF"/>
    <w:rsid w:val="00BF6B33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46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72B"/>
    <w:rsid w:val="00C04A1B"/>
    <w:rsid w:val="00C04B11"/>
    <w:rsid w:val="00C04DC9"/>
    <w:rsid w:val="00C04DE0"/>
    <w:rsid w:val="00C04DEE"/>
    <w:rsid w:val="00C05013"/>
    <w:rsid w:val="00C05059"/>
    <w:rsid w:val="00C051C7"/>
    <w:rsid w:val="00C054E5"/>
    <w:rsid w:val="00C05553"/>
    <w:rsid w:val="00C0555D"/>
    <w:rsid w:val="00C058E6"/>
    <w:rsid w:val="00C05F3F"/>
    <w:rsid w:val="00C06397"/>
    <w:rsid w:val="00C06690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61C"/>
    <w:rsid w:val="00C11916"/>
    <w:rsid w:val="00C11933"/>
    <w:rsid w:val="00C11A43"/>
    <w:rsid w:val="00C11E56"/>
    <w:rsid w:val="00C12064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66"/>
    <w:rsid w:val="00C150B1"/>
    <w:rsid w:val="00C153E3"/>
    <w:rsid w:val="00C158D7"/>
    <w:rsid w:val="00C15B88"/>
    <w:rsid w:val="00C15E89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752"/>
    <w:rsid w:val="00C21DE6"/>
    <w:rsid w:val="00C21F51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663"/>
    <w:rsid w:val="00C27B16"/>
    <w:rsid w:val="00C27BEC"/>
    <w:rsid w:val="00C302B1"/>
    <w:rsid w:val="00C3074F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88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37FC0"/>
    <w:rsid w:val="00C40165"/>
    <w:rsid w:val="00C409F4"/>
    <w:rsid w:val="00C40A61"/>
    <w:rsid w:val="00C40F9B"/>
    <w:rsid w:val="00C41427"/>
    <w:rsid w:val="00C41456"/>
    <w:rsid w:val="00C41825"/>
    <w:rsid w:val="00C41DED"/>
    <w:rsid w:val="00C41E05"/>
    <w:rsid w:val="00C42DDF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318"/>
    <w:rsid w:val="00C444D8"/>
    <w:rsid w:val="00C44542"/>
    <w:rsid w:val="00C44622"/>
    <w:rsid w:val="00C44AA3"/>
    <w:rsid w:val="00C45D3A"/>
    <w:rsid w:val="00C460B4"/>
    <w:rsid w:val="00C465D4"/>
    <w:rsid w:val="00C46E51"/>
    <w:rsid w:val="00C471B8"/>
    <w:rsid w:val="00C471BF"/>
    <w:rsid w:val="00C4726B"/>
    <w:rsid w:val="00C47384"/>
    <w:rsid w:val="00C479BB"/>
    <w:rsid w:val="00C47A6B"/>
    <w:rsid w:val="00C47A7A"/>
    <w:rsid w:val="00C47BA5"/>
    <w:rsid w:val="00C47CE7"/>
    <w:rsid w:val="00C50608"/>
    <w:rsid w:val="00C50B98"/>
    <w:rsid w:val="00C50E23"/>
    <w:rsid w:val="00C50F40"/>
    <w:rsid w:val="00C51395"/>
    <w:rsid w:val="00C5178D"/>
    <w:rsid w:val="00C51AC8"/>
    <w:rsid w:val="00C51B2F"/>
    <w:rsid w:val="00C51B5B"/>
    <w:rsid w:val="00C51D5C"/>
    <w:rsid w:val="00C52363"/>
    <w:rsid w:val="00C5266E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47"/>
    <w:rsid w:val="00C563F8"/>
    <w:rsid w:val="00C56636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E0"/>
    <w:rsid w:val="00C61AEE"/>
    <w:rsid w:val="00C61D1D"/>
    <w:rsid w:val="00C61DFE"/>
    <w:rsid w:val="00C61F27"/>
    <w:rsid w:val="00C62280"/>
    <w:rsid w:val="00C622F5"/>
    <w:rsid w:val="00C625A4"/>
    <w:rsid w:val="00C62868"/>
    <w:rsid w:val="00C63012"/>
    <w:rsid w:val="00C6329C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11"/>
    <w:rsid w:val="00C66356"/>
    <w:rsid w:val="00C66499"/>
    <w:rsid w:val="00C66921"/>
    <w:rsid w:val="00C66922"/>
    <w:rsid w:val="00C669BF"/>
    <w:rsid w:val="00C66A0B"/>
    <w:rsid w:val="00C66C65"/>
    <w:rsid w:val="00C67030"/>
    <w:rsid w:val="00C67655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4D1"/>
    <w:rsid w:val="00C714E8"/>
    <w:rsid w:val="00C71511"/>
    <w:rsid w:val="00C716A9"/>
    <w:rsid w:val="00C71E7B"/>
    <w:rsid w:val="00C71EEF"/>
    <w:rsid w:val="00C72057"/>
    <w:rsid w:val="00C72135"/>
    <w:rsid w:val="00C7243E"/>
    <w:rsid w:val="00C72533"/>
    <w:rsid w:val="00C72A69"/>
    <w:rsid w:val="00C72C92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877"/>
    <w:rsid w:val="00C809DC"/>
    <w:rsid w:val="00C80AC8"/>
    <w:rsid w:val="00C80B91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F3E"/>
    <w:rsid w:val="00C8498B"/>
    <w:rsid w:val="00C85029"/>
    <w:rsid w:val="00C85403"/>
    <w:rsid w:val="00C8548C"/>
    <w:rsid w:val="00C8561A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B8C"/>
    <w:rsid w:val="00C87F19"/>
    <w:rsid w:val="00C87F86"/>
    <w:rsid w:val="00C90551"/>
    <w:rsid w:val="00C90BB7"/>
    <w:rsid w:val="00C90C44"/>
    <w:rsid w:val="00C90D36"/>
    <w:rsid w:val="00C90D53"/>
    <w:rsid w:val="00C9105F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1A"/>
    <w:rsid w:val="00C949B7"/>
    <w:rsid w:val="00C94C56"/>
    <w:rsid w:val="00C94C90"/>
    <w:rsid w:val="00C95101"/>
    <w:rsid w:val="00C95284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3F4"/>
    <w:rsid w:val="00CA04DE"/>
    <w:rsid w:val="00CA0595"/>
    <w:rsid w:val="00CA09A9"/>
    <w:rsid w:val="00CA0B9E"/>
    <w:rsid w:val="00CA0C52"/>
    <w:rsid w:val="00CA0CC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36A"/>
    <w:rsid w:val="00CA3419"/>
    <w:rsid w:val="00CA34CF"/>
    <w:rsid w:val="00CA3D09"/>
    <w:rsid w:val="00CA3F49"/>
    <w:rsid w:val="00CA449F"/>
    <w:rsid w:val="00CA46CA"/>
    <w:rsid w:val="00CA4721"/>
    <w:rsid w:val="00CA4974"/>
    <w:rsid w:val="00CA508D"/>
    <w:rsid w:val="00CA5680"/>
    <w:rsid w:val="00CA57FA"/>
    <w:rsid w:val="00CA59E8"/>
    <w:rsid w:val="00CA5B54"/>
    <w:rsid w:val="00CA671A"/>
    <w:rsid w:val="00CA68A1"/>
    <w:rsid w:val="00CA69D3"/>
    <w:rsid w:val="00CA6B0E"/>
    <w:rsid w:val="00CA6B5F"/>
    <w:rsid w:val="00CA6E04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6C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5E5D"/>
    <w:rsid w:val="00CB61D9"/>
    <w:rsid w:val="00CB61EA"/>
    <w:rsid w:val="00CB6394"/>
    <w:rsid w:val="00CB680B"/>
    <w:rsid w:val="00CB68C2"/>
    <w:rsid w:val="00CB6CB2"/>
    <w:rsid w:val="00CB6E67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7E0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B83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732"/>
    <w:rsid w:val="00CD1880"/>
    <w:rsid w:val="00CD1935"/>
    <w:rsid w:val="00CD1E43"/>
    <w:rsid w:val="00CD2A23"/>
    <w:rsid w:val="00CD2D32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5E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787"/>
    <w:rsid w:val="00CE1888"/>
    <w:rsid w:val="00CE1910"/>
    <w:rsid w:val="00CE1CDD"/>
    <w:rsid w:val="00CE1CF9"/>
    <w:rsid w:val="00CE2205"/>
    <w:rsid w:val="00CE2329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9DB"/>
    <w:rsid w:val="00CE6B40"/>
    <w:rsid w:val="00CE6ED5"/>
    <w:rsid w:val="00CE72F1"/>
    <w:rsid w:val="00CE7340"/>
    <w:rsid w:val="00CE73CA"/>
    <w:rsid w:val="00CE753A"/>
    <w:rsid w:val="00CE7877"/>
    <w:rsid w:val="00CE78F9"/>
    <w:rsid w:val="00CE7A1D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53"/>
    <w:rsid w:val="00CF25EC"/>
    <w:rsid w:val="00CF28E8"/>
    <w:rsid w:val="00CF2936"/>
    <w:rsid w:val="00CF2CB8"/>
    <w:rsid w:val="00CF3230"/>
    <w:rsid w:val="00CF34C0"/>
    <w:rsid w:val="00CF36EE"/>
    <w:rsid w:val="00CF3928"/>
    <w:rsid w:val="00CF417F"/>
    <w:rsid w:val="00CF4181"/>
    <w:rsid w:val="00CF4414"/>
    <w:rsid w:val="00CF443C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2480"/>
    <w:rsid w:val="00D024A5"/>
    <w:rsid w:val="00D026E6"/>
    <w:rsid w:val="00D02F41"/>
    <w:rsid w:val="00D03126"/>
    <w:rsid w:val="00D0323D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0CA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FD3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F6B"/>
    <w:rsid w:val="00D112E0"/>
    <w:rsid w:val="00D11329"/>
    <w:rsid w:val="00D11545"/>
    <w:rsid w:val="00D115C5"/>
    <w:rsid w:val="00D11775"/>
    <w:rsid w:val="00D11C8B"/>
    <w:rsid w:val="00D11E70"/>
    <w:rsid w:val="00D1204B"/>
    <w:rsid w:val="00D126D2"/>
    <w:rsid w:val="00D1276B"/>
    <w:rsid w:val="00D127F4"/>
    <w:rsid w:val="00D135BC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843"/>
    <w:rsid w:val="00D15BA8"/>
    <w:rsid w:val="00D15C9E"/>
    <w:rsid w:val="00D16319"/>
    <w:rsid w:val="00D1646B"/>
    <w:rsid w:val="00D16613"/>
    <w:rsid w:val="00D167C2"/>
    <w:rsid w:val="00D16ADA"/>
    <w:rsid w:val="00D16BDC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24"/>
    <w:rsid w:val="00D224BB"/>
    <w:rsid w:val="00D225DC"/>
    <w:rsid w:val="00D22C44"/>
    <w:rsid w:val="00D22E09"/>
    <w:rsid w:val="00D22E84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E4F"/>
    <w:rsid w:val="00D24F10"/>
    <w:rsid w:val="00D25073"/>
    <w:rsid w:val="00D254E9"/>
    <w:rsid w:val="00D25572"/>
    <w:rsid w:val="00D258D8"/>
    <w:rsid w:val="00D25C99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C83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8AD"/>
    <w:rsid w:val="00D40D7C"/>
    <w:rsid w:val="00D4135D"/>
    <w:rsid w:val="00D414C0"/>
    <w:rsid w:val="00D41E75"/>
    <w:rsid w:val="00D42096"/>
    <w:rsid w:val="00D427D4"/>
    <w:rsid w:val="00D42AAF"/>
    <w:rsid w:val="00D4318E"/>
    <w:rsid w:val="00D431F6"/>
    <w:rsid w:val="00D43654"/>
    <w:rsid w:val="00D436C0"/>
    <w:rsid w:val="00D43A3B"/>
    <w:rsid w:val="00D43BD6"/>
    <w:rsid w:val="00D43E7A"/>
    <w:rsid w:val="00D44195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9D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B0E"/>
    <w:rsid w:val="00D52BD2"/>
    <w:rsid w:val="00D52F7C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70A"/>
    <w:rsid w:val="00D55910"/>
    <w:rsid w:val="00D55ABA"/>
    <w:rsid w:val="00D55D8E"/>
    <w:rsid w:val="00D562E3"/>
    <w:rsid w:val="00D5644C"/>
    <w:rsid w:val="00D564CA"/>
    <w:rsid w:val="00D568F6"/>
    <w:rsid w:val="00D56AFC"/>
    <w:rsid w:val="00D56E4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00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43E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960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4E99"/>
    <w:rsid w:val="00D754C9"/>
    <w:rsid w:val="00D758FE"/>
    <w:rsid w:val="00D759B0"/>
    <w:rsid w:val="00D75A37"/>
    <w:rsid w:val="00D75CE8"/>
    <w:rsid w:val="00D75D6E"/>
    <w:rsid w:val="00D763CC"/>
    <w:rsid w:val="00D76734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0A"/>
    <w:rsid w:val="00D77EF8"/>
    <w:rsid w:val="00D77F12"/>
    <w:rsid w:val="00D801DF"/>
    <w:rsid w:val="00D80619"/>
    <w:rsid w:val="00D8099E"/>
    <w:rsid w:val="00D809A7"/>
    <w:rsid w:val="00D80AD4"/>
    <w:rsid w:val="00D80BA3"/>
    <w:rsid w:val="00D80C31"/>
    <w:rsid w:val="00D80E0E"/>
    <w:rsid w:val="00D81C7A"/>
    <w:rsid w:val="00D81CBE"/>
    <w:rsid w:val="00D81CEE"/>
    <w:rsid w:val="00D822C9"/>
    <w:rsid w:val="00D82C47"/>
    <w:rsid w:val="00D82F80"/>
    <w:rsid w:val="00D8349E"/>
    <w:rsid w:val="00D835B0"/>
    <w:rsid w:val="00D8369B"/>
    <w:rsid w:val="00D836E3"/>
    <w:rsid w:val="00D83768"/>
    <w:rsid w:val="00D8394C"/>
    <w:rsid w:val="00D84287"/>
    <w:rsid w:val="00D84927"/>
    <w:rsid w:val="00D84D7E"/>
    <w:rsid w:val="00D85060"/>
    <w:rsid w:val="00D85228"/>
    <w:rsid w:val="00D85284"/>
    <w:rsid w:val="00D856CC"/>
    <w:rsid w:val="00D858CA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A1"/>
    <w:rsid w:val="00D910CB"/>
    <w:rsid w:val="00D91220"/>
    <w:rsid w:val="00D913A3"/>
    <w:rsid w:val="00D9173C"/>
    <w:rsid w:val="00D9196E"/>
    <w:rsid w:val="00D91CA9"/>
    <w:rsid w:val="00D91E32"/>
    <w:rsid w:val="00D91EBC"/>
    <w:rsid w:val="00D92692"/>
    <w:rsid w:val="00D926C8"/>
    <w:rsid w:val="00D92D81"/>
    <w:rsid w:val="00D92F01"/>
    <w:rsid w:val="00D933C6"/>
    <w:rsid w:val="00D935A7"/>
    <w:rsid w:val="00D937EB"/>
    <w:rsid w:val="00D9383C"/>
    <w:rsid w:val="00D9388C"/>
    <w:rsid w:val="00D939F0"/>
    <w:rsid w:val="00D93D3A"/>
    <w:rsid w:val="00D9424A"/>
    <w:rsid w:val="00D946AF"/>
    <w:rsid w:val="00D9504D"/>
    <w:rsid w:val="00D950BF"/>
    <w:rsid w:val="00D955B0"/>
    <w:rsid w:val="00D959AE"/>
    <w:rsid w:val="00D95A76"/>
    <w:rsid w:val="00D95EC4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922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252"/>
    <w:rsid w:val="00DA5464"/>
    <w:rsid w:val="00DA552A"/>
    <w:rsid w:val="00DA5769"/>
    <w:rsid w:val="00DA578B"/>
    <w:rsid w:val="00DA57BA"/>
    <w:rsid w:val="00DA5840"/>
    <w:rsid w:val="00DA6DAE"/>
    <w:rsid w:val="00DA7800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99A"/>
    <w:rsid w:val="00DB49B6"/>
    <w:rsid w:val="00DB500D"/>
    <w:rsid w:val="00DB5133"/>
    <w:rsid w:val="00DB5165"/>
    <w:rsid w:val="00DB5176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AAF"/>
    <w:rsid w:val="00DB6B97"/>
    <w:rsid w:val="00DB6DC6"/>
    <w:rsid w:val="00DB6F29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A49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5CC1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3EE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A7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8AB"/>
    <w:rsid w:val="00DD3D22"/>
    <w:rsid w:val="00DD40BC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45D"/>
    <w:rsid w:val="00DD650A"/>
    <w:rsid w:val="00DD6958"/>
    <w:rsid w:val="00DD72F8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920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28E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3F4D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A1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7A7"/>
    <w:rsid w:val="00DE7CC9"/>
    <w:rsid w:val="00DE7F27"/>
    <w:rsid w:val="00DF00EF"/>
    <w:rsid w:val="00DF014A"/>
    <w:rsid w:val="00DF0D4B"/>
    <w:rsid w:val="00DF0EAB"/>
    <w:rsid w:val="00DF0F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1F70"/>
    <w:rsid w:val="00DF203D"/>
    <w:rsid w:val="00DF21BC"/>
    <w:rsid w:val="00DF23F3"/>
    <w:rsid w:val="00DF241B"/>
    <w:rsid w:val="00DF2544"/>
    <w:rsid w:val="00DF2677"/>
    <w:rsid w:val="00DF2775"/>
    <w:rsid w:val="00DF2D22"/>
    <w:rsid w:val="00DF3658"/>
    <w:rsid w:val="00DF37EA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EA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E55"/>
    <w:rsid w:val="00E00F89"/>
    <w:rsid w:val="00E011BF"/>
    <w:rsid w:val="00E01CE7"/>
    <w:rsid w:val="00E01E6D"/>
    <w:rsid w:val="00E0210E"/>
    <w:rsid w:val="00E02142"/>
    <w:rsid w:val="00E0231A"/>
    <w:rsid w:val="00E02432"/>
    <w:rsid w:val="00E02748"/>
    <w:rsid w:val="00E0280A"/>
    <w:rsid w:val="00E02A98"/>
    <w:rsid w:val="00E02C6F"/>
    <w:rsid w:val="00E0309F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4A3"/>
    <w:rsid w:val="00E057B9"/>
    <w:rsid w:val="00E059E6"/>
    <w:rsid w:val="00E05CCB"/>
    <w:rsid w:val="00E05DA5"/>
    <w:rsid w:val="00E05DFD"/>
    <w:rsid w:val="00E05E98"/>
    <w:rsid w:val="00E05F7D"/>
    <w:rsid w:val="00E06086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16"/>
    <w:rsid w:val="00E07F39"/>
    <w:rsid w:val="00E10370"/>
    <w:rsid w:val="00E106E2"/>
    <w:rsid w:val="00E10902"/>
    <w:rsid w:val="00E10B64"/>
    <w:rsid w:val="00E111D6"/>
    <w:rsid w:val="00E112DB"/>
    <w:rsid w:val="00E11527"/>
    <w:rsid w:val="00E11AED"/>
    <w:rsid w:val="00E12266"/>
    <w:rsid w:val="00E12487"/>
    <w:rsid w:val="00E12586"/>
    <w:rsid w:val="00E127CE"/>
    <w:rsid w:val="00E128D7"/>
    <w:rsid w:val="00E13122"/>
    <w:rsid w:val="00E137D6"/>
    <w:rsid w:val="00E138FD"/>
    <w:rsid w:val="00E13B63"/>
    <w:rsid w:val="00E13D7C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2EF"/>
    <w:rsid w:val="00E21447"/>
    <w:rsid w:val="00E214D9"/>
    <w:rsid w:val="00E21A08"/>
    <w:rsid w:val="00E21AB0"/>
    <w:rsid w:val="00E21B71"/>
    <w:rsid w:val="00E21C4F"/>
    <w:rsid w:val="00E2235D"/>
    <w:rsid w:val="00E22904"/>
    <w:rsid w:val="00E229D5"/>
    <w:rsid w:val="00E22ABD"/>
    <w:rsid w:val="00E22FE7"/>
    <w:rsid w:val="00E23431"/>
    <w:rsid w:val="00E2378C"/>
    <w:rsid w:val="00E23970"/>
    <w:rsid w:val="00E23DE1"/>
    <w:rsid w:val="00E24470"/>
    <w:rsid w:val="00E245EE"/>
    <w:rsid w:val="00E24657"/>
    <w:rsid w:val="00E24DBB"/>
    <w:rsid w:val="00E24E76"/>
    <w:rsid w:val="00E25039"/>
    <w:rsid w:val="00E250D3"/>
    <w:rsid w:val="00E258C6"/>
    <w:rsid w:val="00E258C9"/>
    <w:rsid w:val="00E25A27"/>
    <w:rsid w:val="00E25A73"/>
    <w:rsid w:val="00E25AAE"/>
    <w:rsid w:val="00E25BFB"/>
    <w:rsid w:val="00E25E93"/>
    <w:rsid w:val="00E25FC7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F1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298B"/>
    <w:rsid w:val="00E331E7"/>
    <w:rsid w:val="00E33580"/>
    <w:rsid w:val="00E33634"/>
    <w:rsid w:val="00E3376E"/>
    <w:rsid w:val="00E33B1B"/>
    <w:rsid w:val="00E33B52"/>
    <w:rsid w:val="00E3429B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6D0C"/>
    <w:rsid w:val="00E3734F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2FA"/>
    <w:rsid w:val="00E4390A"/>
    <w:rsid w:val="00E43A28"/>
    <w:rsid w:val="00E43B9E"/>
    <w:rsid w:val="00E43E90"/>
    <w:rsid w:val="00E4437A"/>
    <w:rsid w:val="00E4459F"/>
    <w:rsid w:val="00E4484B"/>
    <w:rsid w:val="00E44F72"/>
    <w:rsid w:val="00E45038"/>
    <w:rsid w:val="00E4515F"/>
    <w:rsid w:val="00E456FB"/>
    <w:rsid w:val="00E4570E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2FBE"/>
    <w:rsid w:val="00E533CA"/>
    <w:rsid w:val="00E5344E"/>
    <w:rsid w:val="00E53693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ADE"/>
    <w:rsid w:val="00E573E2"/>
    <w:rsid w:val="00E57402"/>
    <w:rsid w:val="00E574B7"/>
    <w:rsid w:val="00E5760B"/>
    <w:rsid w:val="00E60065"/>
    <w:rsid w:val="00E600A2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8F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09A"/>
    <w:rsid w:val="00E664C8"/>
    <w:rsid w:val="00E6651F"/>
    <w:rsid w:val="00E66550"/>
    <w:rsid w:val="00E66827"/>
    <w:rsid w:val="00E66F07"/>
    <w:rsid w:val="00E67276"/>
    <w:rsid w:val="00E6793B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496"/>
    <w:rsid w:val="00E71806"/>
    <w:rsid w:val="00E71851"/>
    <w:rsid w:val="00E71B31"/>
    <w:rsid w:val="00E71BC9"/>
    <w:rsid w:val="00E71DA3"/>
    <w:rsid w:val="00E71ED5"/>
    <w:rsid w:val="00E72901"/>
    <w:rsid w:val="00E72CA4"/>
    <w:rsid w:val="00E72DC7"/>
    <w:rsid w:val="00E736D8"/>
    <w:rsid w:val="00E73BA9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690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085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8B4"/>
    <w:rsid w:val="00E84910"/>
    <w:rsid w:val="00E849B0"/>
    <w:rsid w:val="00E84B5C"/>
    <w:rsid w:val="00E84C6A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A23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C30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DD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B2"/>
    <w:rsid w:val="00EA038D"/>
    <w:rsid w:val="00EA04D1"/>
    <w:rsid w:val="00EA081A"/>
    <w:rsid w:val="00EA0C4C"/>
    <w:rsid w:val="00EA0C74"/>
    <w:rsid w:val="00EA0D41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3DC8"/>
    <w:rsid w:val="00EA426C"/>
    <w:rsid w:val="00EA42F2"/>
    <w:rsid w:val="00EA43AC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518"/>
    <w:rsid w:val="00EB160B"/>
    <w:rsid w:val="00EB1C7F"/>
    <w:rsid w:val="00EB1DA6"/>
    <w:rsid w:val="00EB203D"/>
    <w:rsid w:val="00EB2921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A4A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6FD9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CDC"/>
    <w:rsid w:val="00EC5856"/>
    <w:rsid w:val="00EC5861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6FBD"/>
    <w:rsid w:val="00ED7326"/>
    <w:rsid w:val="00ED7479"/>
    <w:rsid w:val="00ED7534"/>
    <w:rsid w:val="00ED797A"/>
    <w:rsid w:val="00ED7B10"/>
    <w:rsid w:val="00EE002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A35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76F"/>
    <w:rsid w:val="00EE79FD"/>
    <w:rsid w:val="00EF01A0"/>
    <w:rsid w:val="00EF01A2"/>
    <w:rsid w:val="00EF03CB"/>
    <w:rsid w:val="00EF0628"/>
    <w:rsid w:val="00EF0703"/>
    <w:rsid w:val="00EF07CD"/>
    <w:rsid w:val="00EF07EA"/>
    <w:rsid w:val="00EF0843"/>
    <w:rsid w:val="00EF0AA7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540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283"/>
    <w:rsid w:val="00EF5358"/>
    <w:rsid w:val="00EF53F2"/>
    <w:rsid w:val="00EF57ED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73"/>
    <w:rsid w:val="00F025D1"/>
    <w:rsid w:val="00F02BD3"/>
    <w:rsid w:val="00F02C5A"/>
    <w:rsid w:val="00F03063"/>
    <w:rsid w:val="00F03162"/>
    <w:rsid w:val="00F0321D"/>
    <w:rsid w:val="00F035A6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B8F"/>
    <w:rsid w:val="00F07422"/>
    <w:rsid w:val="00F07470"/>
    <w:rsid w:val="00F0760E"/>
    <w:rsid w:val="00F07776"/>
    <w:rsid w:val="00F07C4B"/>
    <w:rsid w:val="00F07CF2"/>
    <w:rsid w:val="00F07E87"/>
    <w:rsid w:val="00F10077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006"/>
    <w:rsid w:val="00F1320E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49"/>
    <w:rsid w:val="00F16969"/>
    <w:rsid w:val="00F17855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8E2"/>
    <w:rsid w:val="00F22C56"/>
    <w:rsid w:val="00F2318F"/>
    <w:rsid w:val="00F231C5"/>
    <w:rsid w:val="00F231D3"/>
    <w:rsid w:val="00F2327A"/>
    <w:rsid w:val="00F237F7"/>
    <w:rsid w:val="00F239CD"/>
    <w:rsid w:val="00F23C2D"/>
    <w:rsid w:val="00F23E51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0ECA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04B"/>
    <w:rsid w:val="00F352A6"/>
    <w:rsid w:val="00F358FC"/>
    <w:rsid w:val="00F35C8C"/>
    <w:rsid w:val="00F35CDF"/>
    <w:rsid w:val="00F35D31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B3"/>
    <w:rsid w:val="00F376D9"/>
    <w:rsid w:val="00F377FE"/>
    <w:rsid w:val="00F378CA"/>
    <w:rsid w:val="00F37904"/>
    <w:rsid w:val="00F379FD"/>
    <w:rsid w:val="00F37D61"/>
    <w:rsid w:val="00F401A4"/>
    <w:rsid w:val="00F40211"/>
    <w:rsid w:val="00F404A1"/>
    <w:rsid w:val="00F406D0"/>
    <w:rsid w:val="00F40891"/>
    <w:rsid w:val="00F40ACE"/>
    <w:rsid w:val="00F41052"/>
    <w:rsid w:val="00F41CA4"/>
    <w:rsid w:val="00F4223D"/>
    <w:rsid w:val="00F430EB"/>
    <w:rsid w:val="00F4323B"/>
    <w:rsid w:val="00F43669"/>
    <w:rsid w:val="00F43714"/>
    <w:rsid w:val="00F43D5B"/>
    <w:rsid w:val="00F43EB3"/>
    <w:rsid w:val="00F43F2E"/>
    <w:rsid w:val="00F44077"/>
    <w:rsid w:val="00F440D9"/>
    <w:rsid w:val="00F44382"/>
    <w:rsid w:val="00F449C6"/>
    <w:rsid w:val="00F45013"/>
    <w:rsid w:val="00F4507C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3F0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0EE4"/>
    <w:rsid w:val="00F512FD"/>
    <w:rsid w:val="00F5178C"/>
    <w:rsid w:val="00F517A9"/>
    <w:rsid w:val="00F517B2"/>
    <w:rsid w:val="00F51868"/>
    <w:rsid w:val="00F51A50"/>
    <w:rsid w:val="00F51ACD"/>
    <w:rsid w:val="00F51AD7"/>
    <w:rsid w:val="00F52464"/>
    <w:rsid w:val="00F52BC4"/>
    <w:rsid w:val="00F5316C"/>
    <w:rsid w:val="00F53230"/>
    <w:rsid w:val="00F53251"/>
    <w:rsid w:val="00F53550"/>
    <w:rsid w:val="00F5376B"/>
    <w:rsid w:val="00F5399A"/>
    <w:rsid w:val="00F53A6B"/>
    <w:rsid w:val="00F53AA7"/>
    <w:rsid w:val="00F53BF3"/>
    <w:rsid w:val="00F53C4B"/>
    <w:rsid w:val="00F53C83"/>
    <w:rsid w:val="00F53D5E"/>
    <w:rsid w:val="00F546DE"/>
    <w:rsid w:val="00F5470F"/>
    <w:rsid w:val="00F5480E"/>
    <w:rsid w:val="00F54A9A"/>
    <w:rsid w:val="00F54B85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E2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E2A"/>
    <w:rsid w:val="00F641BC"/>
    <w:rsid w:val="00F6475A"/>
    <w:rsid w:val="00F64B89"/>
    <w:rsid w:val="00F64CD9"/>
    <w:rsid w:val="00F654EB"/>
    <w:rsid w:val="00F656A2"/>
    <w:rsid w:val="00F656ED"/>
    <w:rsid w:val="00F65801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B3F"/>
    <w:rsid w:val="00F72C71"/>
    <w:rsid w:val="00F72C96"/>
    <w:rsid w:val="00F72D34"/>
    <w:rsid w:val="00F72D42"/>
    <w:rsid w:val="00F732A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A7B"/>
    <w:rsid w:val="00F77D5D"/>
    <w:rsid w:val="00F77DD5"/>
    <w:rsid w:val="00F80170"/>
    <w:rsid w:val="00F802C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2CE7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879AF"/>
    <w:rsid w:val="00F87A2E"/>
    <w:rsid w:val="00F90322"/>
    <w:rsid w:val="00F90520"/>
    <w:rsid w:val="00F9057B"/>
    <w:rsid w:val="00F9079A"/>
    <w:rsid w:val="00F90A66"/>
    <w:rsid w:val="00F90A9D"/>
    <w:rsid w:val="00F9147A"/>
    <w:rsid w:val="00F91527"/>
    <w:rsid w:val="00F9185F"/>
    <w:rsid w:val="00F9187C"/>
    <w:rsid w:val="00F9191E"/>
    <w:rsid w:val="00F91C27"/>
    <w:rsid w:val="00F91D41"/>
    <w:rsid w:val="00F91E95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0E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B9D"/>
    <w:rsid w:val="00FA1E1E"/>
    <w:rsid w:val="00FA210F"/>
    <w:rsid w:val="00FA225F"/>
    <w:rsid w:val="00FA226A"/>
    <w:rsid w:val="00FA2326"/>
    <w:rsid w:val="00FA2377"/>
    <w:rsid w:val="00FA2391"/>
    <w:rsid w:val="00FA2427"/>
    <w:rsid w:val="00FA25A3"/>
    <w:rsid w:val="00FA25B1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2"/>
    <w:rsid w:val="00FA4E25"/>
    <w:rsid w:val="00FA5004"/>
    <w:rsid w:val="00FA50F6"/>
    <w:rsid w:val="00FA51F3"/>
    <w:rsid w:val="00FA5859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34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B1E"/>
    <w:rsid w:val="00FB0F64"/>
    <w:rsid w:val="00FB1699"/>
    <w:rsid w:val="00FB1860"/>
    <w:rsid w:val="00FB1A47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F0B"/>
    <w:rsid w:val="00FB5020"/>
    <w:rsid w:val="00FB5252"/>
    <w:rsid w:val="00FB5445"/>
    <w:rsid w:val="00FB59A8"/>
    <w:rsid w:val="00FB5A28"/>
    <w:rsid w:val="00FB5D89"/>
    <w:rsid w:val="00FB5E57"/>
    <w:rsid w:val="00FB5EE5"/>
    <w:rsid w:val="00FB5F60"/>
    <w:rsid w:val="00FB5F83"/>
    <w:rsid w:val="00FB6197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6C2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654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56D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1F64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A56"/>
    <w:rsid w:val="00FD4A7B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42"/>
    <w:rsid w:val="00FD7EE3"/>
    <w:rsid w:val="00FE017C"/>
    <w:rsid w:val="00FE051F"/>
    <w:rsid w:val="00FE0D99"/>
    <w:rsid w:val="00FE0EB5"/>
    <w:rsid w:val="00FE10DB"/>
    <w:rsid w:val="00FE1240"/>
    <w:rsid w:val="00FE18E1"/>
    <w:rsid w:val="00FE19FF"/>
    <w:rsid w:val="00FE1C83"/>
    <w:rsid w:val="00FE1DAE"/>
    <w:rsid w:val="00FE282D"/>
    <w:rsid w:val="00FE28EF"/>
    <w:rsid w:val="00FE311D"/>
    <w:rsid w:val="00FE34C3"/>
    <w:rsid w:val="00FE3512"/>
    <w:rsid w:val="00FE361E"/>
    <w:rsid w:val="00FE3620"/>
    <w:rsid w:val="00FE3958"/>
    <w:rsid w:val="00FE3A43"/>
    <w:rsid w:val="00FE3AAC"/>
    <w:rsid w:val="00FE3BCF"/>
    <w:rsid w:val="00FE4A89"/>
    <w:rsid w:val="00FE4B3A"/>
    <w:rsid w:val="00FE4C39"/>
    <w:rsid w:val="00FE4EF9"/>
    <w:rsid w:val="00FE4F74"/>
    <w:rsid w:val="00FE52EA"/>
    <w:rsid w:val="00FE57A6"/>
    <w:rsid w:val="00FE5FF1"/>
    <w:rsid w:val="00FE6346"/>
    <w:rsid w:val="00FE68A9"/>
    <w:rsid w:val="00FE693C"/>
    <w:rsid w:val="00FE6AF3"/>
    <w:rsid w:val="00FE7009"/>
    <w:rsid w:val="00FE72BB"/>
    <w:rsid w:val="00FE740E"/>
    <w:rsid w:val="00FE7B3F"/>
    <w:rsid w:val="00FE7C71"/>
    <w:rsid w:val="00FE7CA8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DC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6B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9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FooterChar1">
    <w:name w:val="Footer Char1"/>
    <w:basedOn w:val="DefaultParagraphFont"/>
    <w:uiPriority w:val="99"/>
    <w:rsid w:val="00D75A37"/>
    <w:rPr>
      <w:rFonts w:ascii="Arial" w:eastAsia="Times New Roman" w:hAnsi="Arial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3B5D3F"/>
    <w:pPr>
      <w:tabs>
        <w:tab w:val="num" w:pos="540"/>
        <w:tab w:val="num" w:pos="720"/>
      </w:tabs>
      <w:spacing w:after="120"/>
      <w:ind w:left="720" w:right="0" w:hanging="720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3B5D3F"/>
    <w:rPr>
      <w:color w:val="808080"/>
    </w:rPr>
  </w:style>
  <w:style w:type="character" w:customStyle="1" w:styleId="HeaderChar1">
    <w:name w:val="Header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basedOn w:val="DefaultParagraphFont"/>
    <w:rsid w:val="003B5D3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3B5D3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3B5D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B5D3F"/>
  </w:style>
  <w:style w:type="character" w:customStyle="1" w:styleId="st1">
    <w:name w:val="st1"/>
    <w:basedOn w:val="DefaultParagraphFont"/>
    <w:rsid w:val="003B5D3F"/>
  </w:style>
  <w:style w:type="character" w:customStyle="1" w:styleId="alt-edited1">
    <w:name w:val="alt-edited1"/>
    <w:basedOn w:val="DefaultParagraphFont"/>
    <w:rsid w:val="003B5D3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B5D3F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D3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128A8D6511DA4AAD0B57A93E890F58" ma:contentTypeVersion="4" ma:contentTypeDescription="Create a new document." ma:contentTypeScope="" ma:versionID="820b04b0c2b3ccf52e51ebf23496244a">
  <xsd:schema xmlns:xsd="http://www.w3.org/2001/XMLSchema" xmlns:xs="http://www.w3.org/2001/XMLSchema" xmlns:p="http://schemas.microsoft.com/office/2006/metadata/properties" xmlns:ns2="dc1d5590-3f21-4e0c-8fa3-aaeed95a2f1d" targetNamespace="http://schemas.microsoft.com/office/2006/metadata/properties" ma:root="true" ma:fieldsID="6efa336eabd9bc14275ee6f78ef46dae" ns2:_="">
    <xsd:import namespace="dc1d5590-3f21-4e0c-8fa3-aaeed95a2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d5590-3f21-4e0c-8fa3-aaeed95a2f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8FE06-A158-412A-B7E2-1C61BD7225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19049-8328-4164-A0C9-FB64391382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FA1BBB-B825-4803-8EA5-AD4E5F666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d5590-3f21-4e0c-8fa3-aaeed95a2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554</TotalTime>
  <Pages>18</Pages>
  <Words>3100</Words>
  <Characters>17674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Burussakorn, Nak-orn</cp:lastModifiedBy>
  <cp:revision>24</cp:revision>
  <cp:lastPrinted>2024-11-07T09:53:00Z</cp:lastPrinted>
  <dcterms:created xsi:type="dcterms:W3CDTF">2024-11-05T15:57:00Z</dcterms:created>
  <dcterms:modified xsi:type="dcterms:W3CDTF">2024-11-12T13:28:00Z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0x010100C8128A8D6511DA4AAD0B57A93E890F58</vt:lpwstr>
  </property>
</Properties>
</file>