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92ED6" w14:textId="77777777" w:rsidR="003C0B96" w:rsidRPr="000737AC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  <w:cs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36"/>
          <w:szCs w:val="36"/>
        </w:rPr>
      </w:pPr>
    </w:p>
    <w:p w14:paraId="68C62069" w14:textId="77777777" w:rsidR="003F6BE1" w:rsidRPr="003B62A1" w:rsidRDefault="003F6BE1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0737A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0737A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0737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0737AC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0B353D" w:rsidRPr="000737AC">
        <w:rPr>
          <w:rFonts w:asciiTheme="majorBidi" w:hAnsiTheme="majorBidi" w:cstheme="majorBidi"/>
          <w:sz w:val="32"/>
          <w:szCs w:val="32"/>
          <w:cs/>
        </w:rPr>
        <w:t xml:space="preserve">(มหาชน) </w:t>
      </w:r>
    </w:p>
    <w:p w14:paraId="79746A2C" w14:textId="066953E5" w:rsidR="000C4185" w:rsidRPr="000737AC" w:rsidRDefault="00FD151D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0C4185" w:rsidRPr="000737AC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021A0A02" w14:textId="57FD4B18" w:rsidR="000C4185" w:rsidRPr="000737AC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B7F7F" w:rsidRPr="000737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3532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53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ธันวาคม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1B7F7F" w:rsidRPr="000737AC">
        <w:rPr>
          <w:rFonts w:asciiTheme="majorBidi" w:hAnsiTheme="majorBidi" w:cstheme="majorBidi" w:hint="cs"/>
          <w:b/>
          <w:bCs/>
          <w:sz w:val="32"/>
          <w:szCs w:val="32"/>
        </w:rPr>
        <w:t>256</w:t>
      </w:r>
      <w:r w:rsidR="006C50A3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3012140D" w14:textId="7B0F352B" w:rsidR="000C4185" w:rsidRPr="000737AC" w:rsidRDefault="000C4185" w:rsidP="0050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0737AC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="005062E7" w:rsidRPr="005062E7">
        <w:rPr>
          <w:rFonts w:asciiTheme="majorBidi" w:hAnsiTheme="majorBidi"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23B02B5" w14:textId="77777777" w:rsidR="003C0B96" w:rsidRPr="000737AC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DB3681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36AE18DF" w14:textId="77777777" w:rsidR="000C4185" w:rsidRDefault="000C4185" w:rsidP="000C4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6C7DD1FC" w14:textId="77777777" w:rsidR="008D63D4" w:rsidRDefault="008D63D4" w:rsidP="000249CF">
      <w:pPr>
        <w:pStyle w:val="Heading5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32530B3A" w14:textId="01BDE16D" w:rsidR="000249CF" w:rsidRDefault="000249CF" w:rsidP="000249CF">
      <w:pPr>
        <w:pStyle w:val="Heading5"/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9C2889">
        <w:rPr>
          <w:rFonts w:ascii="Angsana New" w:hAnsi="Angsana New" w:cs="Angsana New"/>
          <w:sz w:val="28"/>
          <w:szCs w:val="28"/>
          <w:cs/>
        </w:rPr>
        <w:t>รายงาน</w:t>
      </w:r>
      <w:r w:rsidRPr="009C2889">
        <w:rPr>
          <w:rFonts w:ascii="Angsana New" w:hAnsi="Angsana New" w:cs="Angsana New" w:hint="cs"/>
          <w:sz w:val="28"/>
          <w:szCs w:val="28"/>
          <w:cs/>
        </w:rPr>
        <w:t>ของ</w:t>
      </w:r>
      <w:r w:rsidRPr="009C2889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06EF766F" w14:textId="0E017E3A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เสนอ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ผู้ถือหุ้นของบริษัท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จำกัด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มหาชน</w:t>
      </w:r>
      <w:r w:rsidRPr="000249CF">
        <w:rPr>
          <w:rFonts w:asciiTheme="majorBidi" w:hAnsiTheme="majorBidi"/>
          <w:sz w:val="28"/>
          <w:szCs w:val="28"/>
          <w:cs/>
        </w:rPr>
        <w:t>)</w:t>
      </w:r>
    </w:p>
    <w:p w14:paraId="2B9F30F4" w14:textId="77777777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E7B">
        <w:rPr>
          <w:rFonts w:asciiTheme="majorBidi" w:hAnsiTheme="majorBidi" w:hint="cs"/>
          <w:b/>
          <w:bCs/>
          <w:sz w:val="28"/>
          <w:szCs w:val="28"/>
          <w:cs/>
        </w:rPr>
        <w:t>ความเห็น</w:t>
      </w:r>
    </w:p>
    <w:p w14:paraId="1525D610" w14:textId="077DC032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ข้าพเจ้าได้ตรวจสอบงบการเงินของ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บริษัท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จำกัด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มหาชน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ซึ่งประกอบด้วย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งบฐานะการเงินที่แสดงเงินลงทุนตามวิธีส่วนได้เสียและงบฐานะการเงินเฉพาะกิจการ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ณ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วันที่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31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ธันวาคม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256</w:t>
      </w:r>
      <w:r w:rsidR="00FD3391">
        <w:rPr>
          <w:rFonts w:asciiTheme="majorBidi" w:hAnsiTheme="majorBidi" w:cstheme="majorBidi"/>
          <w:sz w:val="28"/>
          <w:szCs w:val="28"/>
        </w:rPr>
        <w:t>7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และงบกระแสเงินสดที่แสดงเงินลงทุนตามวิธีส่วนได้เสียและงบกระแสเงินสด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สำหรับปีสิ้นสุดวันเดียวกันและหมายเหตุประกอบงบการเงิน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รวมถึง</w:t>
      </w:r>
      <w:r w:rsidR="00A42DC5">
        <w:rPr>
          <w:rFonts w:asciiTheme="majorBidi" w:hAnsiTheme="majorBidi" w:hint="cs"/>
          <w:sz w:val="28"/>
          <w:szCs w:val="28"/>
          <w:cs/>
        </w:rPr>
        <w:t>ข้อมูล</w:t>
      </w:r>
      <w:r w:rsidRPr="000249CF">
        <w:rPr>
          <w:rFonts w:asciiTheme="majorBidi" w:hAnsiTheme="majorBidi" w:hint="cs"/>
          <w:sz w:val="28"/>
          <w:szCs w:val="28"/>
          <w:cs/>
        </w:rPr>
        <w:t>นโยบายการบัญชีที่</w:t>
      </w:r>
      <w:r w:rsidR="00A42DC5">
        <w:rPr>
          <w:rFonts w:asciiTheme="majorBidi" w:hAnsiTheme="majorBidi" w:hint="cs"/>
          <w:sz w:val="28"/>
          <w:szCs w:val="28"/>
          <w:cs/>
        </w:rPr>
        <w:t>มีสาระ</w:t>
      </w:r>
      <w:r w:rsidRPr="000249CF">
        <w:rPr>
          <w:rFonts w:asciiTheme="majorBidi" w:hAnsiTheme="majorBidi" w:hint="cs"/>
          <w:sz w:val="28"/>
          <w:szCs w:val="28"/>
          <w:cs/>
        </w:rPr>
        <w:t>สำคัญ</w:t>
      </w:r>
    </w:p>
    <w:p w14:paraId="6791D9FC" w14:textId="6366726D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ข้าพเจ้าเห็นว่า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งบการเงินข้างต้นนี้</w:t>
      </w:r>
      <w:r w:rsidR="000D0A31">
        <w:rPr>
          <w:rFonts w:asciiTheme="majorBidi" w:hAnsiTheme="majorBidi"/>
          <w:sz w:val="28"/>
          <w:szCs w:val="28"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แสดงฐานะการเงิน</w:t>
      </w:r>
      <w:r w:rsidR="00D35521" w:rsidRPr="00D35521">
        <w:rPr>
          <w:rFonts w:asciiTheme="majorBidi" w:hAnsiTheme="majorBidi" w:hint="cs"/>
          <w:sz w:val="28"/>
          <w:szCs w:val="28"/>
          <w:cs/>
        </w:rPr>
        <w:t>ที่แสดงเงินลงทุนตามวิธีส่วนได้เสียและงบฐานะการเงินเฉพาะกิจการ</w:t>
      </w:r>
      <w:r w:rsidRPr="000249CF">
        <w:rPr>
          <w:rFonts w:asciiTheme="majorBidi" w:hAnsiTheme="majorBidi" w:hint="cs"/>
          <w:sz w:val="28"/>
          <w:szCs w:val="28"/>
          <w:cs/>
        </w:rPr>
        <w:t>ของบริษัท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นิวซิตี้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กรุงเทพฯ</w:t>
      </w:r>
      <w:r w:rsidRPr="000249CF">
        <w:rPr>
          <w:rFonts w:asciiTheme="majorBidi" w:hAnsiTheme="majorBidi"/>
          <w:sz w:val="28"/>
          <w:szCs w:val="28"/>
          <w:cs/>
        </w:rPr>
        <w:t xml:space="preserve">) </w:t>
      </w:r>
      <w:r w:rsidRPr="000249CF">
        <w:rPr>
          <w:rFonts w:asciiTheme="majorBidi" w:hAnsiTheme="majorBidi" w:hint="cs"/>
          <w:sz w:val="28"/>
          <w:szCs w:val="28"/>
          <w:cs/>
        </w:rPr>
        <w:t>จำกัด</w:t>
      </w:r>
      <w:r w:rsidRPr="000249CF">
        <w:rPr>
          <w:rFonts w:asciiTheme="majorBidi" w:hAnsiTheme="majorBidi"/>
          <w:sz w:val="28"/>
          <w:szCs w:val="28"/>
          <w:cs/>
        </w:rPr>
        <w:t xml:space="preserve"> (</w:t>
      </w:r>
      <w:r w:rsidRPr="000249CF">
        <w:rPr>
          <w:rFonts w:asciiTheme="majorBidi" w:hAnsiTheme="majorBidi" w:hint="cs"/>
          <w:sz w:val="28"/>
          <w:szCs w:val="28"/>
          <w:cs/>
        </w:rPr>
        <w:t>มหาชน</w:t>
      </w:r>
      <w:r w:rsidRPr="000249CF">
        <w:rPr>
          <w:rFonts w:asciiTheme="majorBidi" w:hAnsiTheme="majorBidi"/>
          <w:sz w:val="28"/>
          <w:szCs w:val="28"/>
          <w:cs/>
        </w:rPr>
        <w:t xml:space="preserve">)  </w:t>
      </w:r>
      <w:r w:rsidRPr="000249CF">
        <w:rPr>
          <w:rFonts w:asciiTheme="majorBidi" w:hAnsiTheme="majorBidi" w:hint="cs"/>
          <w:sz w:val="28"/>
          <w:szCs w:val="28"/>
          <w:cs/>
        </w:rPr>
        <w:t>ณ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วันที่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31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ธันวาคม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cstheme="majorBidi"/>
          <w:sz w:val="28"/>
          <w:szCs w:val="28"/>
        </w:rPr>
        <w:t>256</w:t>
      </w:r>
      <w:r w:rsidR="00B704AE">
        <w:rPr>
          <w:rFonts w:asciiTheme="majorBidi" w:hAnsiTheme="majorBidi" w:cstheme="majorBidi"/>
          <w:sz w:val="28"/>
          <w:szCs w:val="28"/>
        </w:rPr>
        <w:t>7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และผลการดำเนินงานที่แสดงเงินลงทุนตามวิธีส่วนได้เสียและผลการดำเนินงานเฉพาะกิจการ</w:t>
      </w:r>
      <w:r w:rsidRPr="000249CF">
        <w:rPr>
          <w:rFonts w:asciiTheme="majorBidi" w:hAnsiTheme="majorBidi"/>
          <w:sz w:val="28"/>
          <w:szCs w:val="28"/>
          <w:cs/>
        </w:rPr>
        <w:t xml:space="preserve">  </w:t>
      </w:r>
      <w:r w:rsidRPr="000249CF">
        <w:rPr>
          <w:rFonts w:asciiTheme="majorBidi" w:hAnsiTheme="majorBidi" w:hint="cs"/>
          <w:sz w:val="28"/>
          <w:szCs w:val="28"/>
          <w:cs/>
        </w:rPr>
        <w:t>และกระแสเงินสดที่แสดงเงินลงทุนตามวิธีส่วนได้เสียและกระแสเงินสดเฉพาะกิจการสำหรับปีสิ้นสุดวันเดียวกัน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1647EE6" w14:textId="77777777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E7B">
        <w:rPr>
          <w:rFonts w:asciiTheme="majorBidi" w:hAnsiTheme="majorBidi" w:hint="cs"/>
          <w:b/>
          <w:bCs/>
          <w:sz w:val="28"/>
          <w:szCs w:val="28"/>
          <w:cs/>
        </w:rPr>
        <w:t>เกณฑ์ในการแสดงความเห็น</w:t>
      </w:r>
      <w:r w:rsidRPr="00A84E7B">
        <w:rPr>
          <w:rFonts w:asciiTheme="majorBidi" w:hAnsiTheme="majorBidi"/>
          <w:b/>
          <w:bCs/>
          <w:sz w:val="28"/>
          <w:szCs w:val="28"/>
          <w:cs/>
        </w:rPr>
        <w:t xml:space="preserve"> </w:t>
      </w:r>
    </w:p>
    <w:p w14:paraId="67651C0A" w14:textId="2258F22E" w:rsidR="000249CF" w:rsidRPr="000249CF" w:rsidRDefault="000249CF" w:rsidP="00A8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ในรายงานของข้าพเจ้า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ข้าพเจ้ามีความเป็นอิสระจากบริษัทตามประมวลจรรยาบรรณของผู้ประกอบวิชาชีพบัญชี</w:t>
      </w:r>
      <w:r w:rsidR="00A42DC5">
        <w:rPr>
          <w:rFonts w:asciiTheme="majorBidi" w:hAnsiTheme="majorBidi" w:hint="cs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รวมถึงมาตรฐานเรื่องความเป็นอิสระที่กำหนดโดยสภาวิชาชีพบัญชี</w:t>
      </w:r>
      <w:r w:rsidR="00FF3602">
        <w:rPr>
          <w:rFonts w:asciiTheme="majorBidi" w:hAnsiTheme="majorBidi"/>
          <w:sz w:val="28"/>
          <w:szCs w:val="28"/>
        </w:rPr>
        <w:t xml:space="preserve"> </w:t>
      </w:r>
      <w:r w:rsidRPr="000249CF">
        <w:rPr>
          <w:rFonts w:asciiTheme="majorBidi" w:hAnsiTheme="majorBidi"/>
          <w:sz w:val="28"/>
          <w:szCs w:val="28"/>
          <w:cs/>
        </w:rPr>
        <w:t>(</w:t>
      </w:r>
      <w:r w:rsidRPr="000249CF">
        <w:rPr>
          <w:rFonts w:asciiTheme="majorBidi" w:hAnsiTheme="majorBidi" w:hint="cs"/>
          <w:sz w:val="28"/>
          <w:szCs w:val="28"/>
          <w:cs/>
        </w:rPr>
        <w:t>ประมวลจรรยาบรรณของผู้ประกอบวิชาชีพบัญชี</w:t>
      </w:r>
      <w:r w:rsidRPr="000249CF">
        <w:rPr>
          <w:rFonts w:asciiTheme="majorBidi" w:hAnsiTheme="majorBidi"/>
          <w:sz w:val="28"/>
          <w:szCs w:val="28"/>
          <w:cs/>
        </w:rPr>
        <w:t>)</w:t>
      </w:r>
      <w:r w:rsidRPr="000249CF">
        <w:rPr>
          <w:rFonts w:asciiTheme="majorBidi" w:hAnsiTheme="majorBidi" w:hint="cs"/>
          <w:sz w:val="28"/>
          <w:szCs w:val="28"/>
          <w:cs/>
        </w:rPr>
        <w:t>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</w:t>
      </w:r>
      <w:r w:rsidR="00A42DC5">
        <w:rPr>
          <w:rFonts w:asciiTheme="majorBidi" w:hAnsiTheme="majorBidi" w:hint="cs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และข้าพเจ้าได้ปฏิบัติตามความรับผิดชอบด้านจรรยาบรรณอื่นๆตามประมวลจรรยาบรรณ</w:t>
      </w:r>
      <w:r w:rsidR="00A42DC5">
        <w:rPr>
          <w:rFonts w:asciiTheme="majorBidi" w:hAnsiTheme="majorBidi" w:hint="cs"/>
          <w:sz w:val="28"/>
          <w:szCs w:val="28"/>
          <w:cs/>
        </w:rPr>
        <w:t>ของ</w:t>
      </w:r>
      <w:r w:rsidRPr="000249CF">
        <w:rPr>
          <w:rFonts w:asciiTheme="majorBidi" w:hAnsiTheme="majorBidi" w:hint="cs"/>
          <w:sz w:val="28"/>
          <w:szCs w:val="28"/>
          <w:cs/>
        </w:rPr>
        <w:t>ผู้ประกอบวิชาชีพบัญชี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F18759" w14:textId="77777777" w:rsidR="000249CF" w:rsidRPr="00A84E7B" w:rsidRDefault="000249CF" w:rsidP="00B54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84E7B">
        <w:rPr>
          <w:rFonts w:asciiTheme="majorBidi" w:hAnsiTheme="majorBidi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4FFCF1E9" w14:textId="2F689418" w:rsidR="000C4185" w:rsidRDefault="000249CF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  <w:r w:rsidRPr="000249CF">
        <w:rPr>
          <w:rFonts w:asciiTheme="majorBidi" w:hAnsiTheme="majorBidi" w:hint="cs"/>
          <w:sz w:val="28"/>
          <w:szCs w:val="28"/>
          <w:cs/>
        </w:rPr>
        <w:t>เรื่องสำคัญในการตรวจสอบ</w:t>
      </w:r>
      <w:r w:rsidR="00A42DC5">
        <w:rPr>
          <w:rFonts w:asciiTheme="majorBidi" w:hAnsiTheme="majorBidi" w:hint="cs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คือ</w:t>
      </w:r>
      <w:r w:rsidR="00A42DC5">
        <w:rPr>
          <w:rFonts w:asciiTheme="majorBidi" w:hAnsiTheme="majorBidi" w:hint="cs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</w:t>
      </w:r>
      <w:r w:rsidR="00A42DC5">
        <w:rPr>
          <w:rFonts w:asciiTheme="majorBidi" w:hAnsiTheme="majorBidi" w:hint="cs"/>
          <w:sz w:val="28"/>
          <w:szCs w:val="28"/>
          <w:cs/>
        </w:rPr>
        <w:t>ปี</w:t>
      </w:r>
      <w:r w:rsidRPr="000249CF">
        <w:rPr>
          <w:rFonts w:asciiTheme="majorBidi" w:hAnsiTheme="majorBidi" w:hint="cs"/>
          <w:sz w:val="28"/>
          <w:szCs w:val="28"/>
          <w:cs/>
        </w:rPr>
        <w:t>ปัจจุบัน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</w:t>
      </w:r>
      <w:r w:rsidRPr="000249CF">
        <w:rPr>
          <w:rFonts w:asciiTheme="majorBidi" w:hAnsiTheme="majorBidi"/>
          <w:sz w:val="28"/>
          <w:szCs w:val="28"/>
          <w:cs/>
        </w:rPr>
        <w:t xml:space="preserve"> </w:t>
      </w:r>
      <w:r w:rsidRPr="000249CF">
        <w:rPr>
          <w:rFonts w:asciiTheme="majorBidi" w:hAnsiTheme="majorBidi" w:hint="cs"/>
          <w:sz w:val="28"/>
          <w:szCs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90987ED" w14:textId="77777777" w:rsidR="00A14A56" w:rsidRDefault="00A14A56" w:rsidP="0002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79F30B4E" w14:textId="77777777" w:rsidR="00A14A56" w:rsidRDefault="00A14A56" w:rsidP="00A14A56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</w:p>
    <w:p w14:paraId="0287E329" w14:textId="77777777" w:rsidR="00A14A56" w:rsidRDefault="00A14A56" w:rsidP="00A14A56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</w:p>
    <w:p w14:paraId="746937F0" w14:textId="77777777" w:rsidR="00A14A56" w:rsidRDefault="00A14A56" w:rsidP="00B5455D">
      <w:pPr>
        <w:spacing w:before="120"/>
        <w:ind w:right="28"/>
        <w:rPr>
          <w:rFonts w:asciiTheme="majorBidi" w:hAnsiTheme="majorBidi" w:cstheme="majorBidi"/>
          <w:sz w:val="28"/>
          <w:szCs w:val="28"/>
        </w:rPr>
      </w:pPr>
    </w:p>
    <w:p w14:paraId="04B9F46A" w14:textId="77777777" w:rsidR="008D63D4" w:rsidRDefault="008D63D4" w:rsidP="00B5455D">
      <w:pPr>
        <w:spacing w:before="120"/>
        <w:ind w:right="28"/>
        <w:rPr>
          <w:rFonts w:asciiTheme="majorBidi" w:hAnsiTheme="majorBidi" w:cstheme="majorBidi"/>
          <w:sz w:val="28"/>
          <w:szCs w:val="28"/>
        </w:rPr>
      </w:pPr>
    </w:p>
    <w:p w14:paraId="2438C416" w14:textId="612570E7" w:rsidR="00A14A56" w:rsidRPr="00B60782" w:rsidRDefault="00A14A56" w:rsidP="00A14A56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****/2</w:t>
      </w:r>
    </w:p>
    <w:p w14:paraId="30C756FC" w14:textId="77777777" w:rsidR="00A14A56" w:rsidRDefault="00A14A56" w:rsidP="00A14A56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-2-</w:t>
      </w:r>
    </w:p>
    <w:p w14:paraId="57B2E77B" w14:textId="77777777" w:rsidR="00A42DC5" w:rsidRP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A42DC5">
        <w:rPr>
          <w:rFonts w:ascii="Angsana New" w:eastAsia="Calibri" w:hAnsi="Angsana New" w:hint="cs"/>
          <w:b/>
          <w:bCs/>
          <w:sz w:val="28"/>
          <w:szCs w:val="28"/>
          <w:cs/>
        </w:rPr>
        <w:t>การวัดมูลค่าสินค้าคงเหลือ</w:t>
      </w:r>
    </w:p>
    <w:p w14:paraId="056739AC" w14:textId="054774B1" w:rsidR="00A42DC5" w:rsidRP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jc w:val="thaiDistribute"/>
        <w:rPr>
          <w:rFonts w:ascii="Angsana New" w:eastAsia="Calibri" w:hAnsi="Angsana New" w:hint="cs"/>
          <w:sz w:val="28"/>
          <w:szCs w:val="28"/>
        </w:rPr>
      </w:pPr>
      <w:r w:rsidRPr="00A42DC5">
        <w:rPr>
          <w:rFonts w:ascii="Angsana New" w:eastAsia="Calibri" w:hAnsi="Angsana New"/>
          <w:sz w:val="28"/>
          <w:szCs w:val="28"/>
          <w:cs/>
        </w:rPr>
        <w:t xml:space="preserve">ตามที่ได้กล่าวไว้ในหมายเหตุประกอบงบการเงินข้อ </w:t>
      </w:r>
      <w:r w:rsidRPr="00A42DC5">
        <w:rPr>
          <w:rFonts w:ascii="Angsana New" w:eastAsia="Calibri" w:hAnsi="Angsana New"/>
          <w:sz w:val="28"/>
          <w:szCs w:val="28"/>
        </w:rPr>
        <w:t xml:space="preserve">3.6 </w:t>
      </w:r>
      <w:r w:rsidRPr="00A42DC5">
        <w:rPr>
          <w:rFonts w:ascii="Angsana New" w:eastAsia="Calibri" w:hAnsi="Angsana New"/>
          <w:sz w:val="28"/>
          <w:szCs w:val="28"/>
          <w:cs/>
        </w:rPr>
        <w:t xml:space="preserve">และข้อ </w:t>
      </w:r>
      <w:r w:rsidRPr="00A42DC5">
        <w:rPr>
          <w:rFonts w:ascii="Angsana New" w:eastAsia="Calibri" w:hAnsi="Angsana New"/>
          <w:sz w:val="28"/>
          <w:szCs w:val="28"/>
        </w:rPr>
        <w:t>7</w:t>
      </w:r>
      <w:r w:rsidRPr="00A42DC5">
        <w:rPr>
          <w:rFonts w:ascii="Angsana New" w:eastAsia="Calibri" w:hAnsi="Angsana New"/>
          <w:sz w:val="28"/>
          <w:szCs w:val="28"/>
          <w:cs/>
        </w:rPr>
        <w:t xml:space="preserve"> ณ วันที่ </w:t>
      </w:r>
      <w:r w:rsidRPr="00A42DC5">
        <w:rPr>
          <w:rFonts w:ascii="Angsana New" w:eastAsia="Calibri" w:hAnsi="Angsana New"/>
          <w:sz w:val="28"/>
          <w:szCs w:val="28"/>
        </w:rPr>
        <w:t xml:space="preserve">31 </w:t>
      </w:r>
      <w:r w:rsidRPr="00A42DC5">
        <w:rPr>
          <w:rFonts w:ascii="Angsana New" w:eastAsia="Calibri" w:hAnsi="Angsana New"/>
          <w:sz w:val="28"/>
          <w:szCs w:val="28"/>
          <w:cs/>
        </w:rPr>
        <w:t xml:space="preserve">ธันวาคม </w:t>
      </w:r>
      <w:r w:rsidRPr="00A42DC5">
        <w:rPr>
          <w:rFonts w:ascii="Angsana New" w:eastAsia="Calibri" w:hAnsi="Angsana New"/>
          <w:sz w:val="28"/>
          <w:szCs w:val="28"/>
        </w:rPr>
        <w:t xml:space="preserve">2567 </w:t>
      </w:r>
      <w:r w:rsidRPr="00A42DC5">
        <w:rPr>
          <w:rFonts w:ascii="Angsana New" w:eastAsia="Calibri" w:hAnsi="Angsana New"/>
          <w:sz w:val="28"/>
          <w:szCs w:val="28"/>
          <w:cs/>
        </w:rPr>
        <w:t>บริษัท</w:t>
      </w:r>
      <w:r w:rsidR="00C60ABB">
        <w:rPr>
          <w:rFonts w:ascii="Angsana New" w:eastAsia="Calibri" w:hAnsi="Angsana New" w:hint="cs"/>
          <w:sz w:val="28"/>
          <w:szCs w:val="28"/>
          <w:cs/>
        </w:rPr>
        <w:t>มี</w:t>
      </w:r>
      <w:r w:rsidRPr="00A42DC5">
        <w:rPr>
          <w:rFonts w:ascii="Angsana New" w:eastAsia="Calibri" w:hAnsi="Angsana New"/>
          <w:sz w:val="28"/>
          <w:szCs w:val="28"/>
          <w:cs/>
        </w:rPr>
        <w:t xml:space="preserve">สินค้าคงเหลือจำนวน </w:t>
      </w:r>
      <w:r w:rsidRPr="00A42DC5">
        <w:rPr>
          <w:rFonts w:ascii="Angsana New" w:eastAsia="Calibri" w:hAnsi="Angsana New"/>
          <w:sz w:val="28"/>
          <w:szCs w:val="28"/>
        </w:rPr>
        <w:t xml:space="preserve">309 </w:t>
      </w:r>
      <w:r w:rsidRPr="00A42DC5">
        <w:rPr>
          <w:rFonts w:ascii="Angsana New" w:eastAsia="Calibri" w:hAnsi="Angsana New"/>
          <w:sz w:val="28"/>
          <w:szCs w:val="28"/>
          <w:cs/>
        </w:rPr>
        <w:t xml:space="preserve">ล้านบาท (คิดเป็นร้อยละ </w:t>
      </w:r>
      <w:r w:rsidRPr="00A42DC5">
        <w:rPr>
          <w:rFonts w:ascii="Angsana New" w:eastAsia="Calibri" w:hAnsi="Angsana New"/>
          <w:sz w:val="28"/>
          <w:szCs w:val="28"/>
        </w:rPr>
        <w:t xml:space="preserve">37 </w:t>
      </w:r>
      <w:r w:rsidRPr="00A42DC5">
        <w:rPr>
          <w:rFonts w:ascii="Angsana New" w:eastAsia="Calibri" w:hAnsi="Angsana New"/>
          <w:sz w:val="28"/>
          <w:szCs w:val="28"/>
          <w:cs/>
        </w:rPr>
        <w:t>ของสินทรัพย์รวม)</w:t>
      </w:r>
      <w:r w:rsidRPr="00A42DC5">
        <w:rPr>
          <w:rFonts w:ascii="Angsana New" w:eastAsia="Calibri" w:hAnsi="Angsana New"/>
          <w:sz w:val="28"/>
          <w:szCs w:val="28"/>
        </w:rPr>
        <w:t xml:space="preserve"> </w:t>
      </w:r>
      <w:r w:rsidR="00C60ABB">
        <w:rPr>
          <w:rFonts w:ascii="Angsana New" w:eastAsia="Calibri" w:hAnsi="Angsana New" w:hint="cs"/>
          <w:sz w:val="28"/>
          <w:szCs w:val="28"/>
          <w:cs/>
        </w:rPr>
        <w:t>ซึ่ง</w:t>
      </w:r>
      <w:r w:rsidRPr="00A42DC5">
        <w:rPr>
          <w:rFonts w:ascii="Angsana New" w:eastAsia="Calibri" w:hAnsi="Angsana New"/>
          <w:sz w:val="28"/>
          <w:szCs w:val="28"/>
          <w:cs/>
        </w:rPr>
        <w:t xml:space="preserve">เป็นจำนวนที่มีนัยสำคัญ </w:t>
      </w:r>
      <w:r w:rsidR="00C60ABB">
        <w:rPr>
          <w:rFonts w:ascii="Angsana New" w:eastAsia="Calibri" w:hAnsi="Angsana New" w:hint="cs"/>
          <w:sz w:val="28"/>
          <w:szCs w:val="28"/>
          <w:cs/>
        </w:rPr>
        <w:t>โดยสินค้าคงเหลือ</w:t>
      </w:r>
      <w:r w:rsidRPr="00A42DC5">
        <w:rPr>
          <w:rFonts w:ascii="Angsana New" w:eastAsia="Calibri" w:hAnsi="Angsana New"/>
          <w:sz w:val="28"/>
          <w:szCs w:val="28"/>
          <w:cs/>
        </w:rPr>
        <w:t>แสดงมูลค่าตามวิธีราคาทุนหรือมูลค่าสุทธิที่จะได้รับแล้วแต่ราคาใดจะต่ำกว่า บริษัทดำเนินธุรกิจหลักในการจำหน่ายถุงน่อง เครื่องสำอาง ชุดชั้นในสตรี และชุดกายบริหาร ผู้บริหารต้องใช้ดุลยพินิจในการพิจารณาค่าเผื่อการลดลงของมูลค่าสินค้าคงเหลือ และใช้ข้อมูลจากรายงานการเคลื่อนไหวของสินค้าในแต่ละช่วงอายุของสินค้าแต่ละประเภทเพื่อวิเคราะห์สินค้าที่ล้าสมัยและเสื่อมสภาพ ในส่วน</w:t>
      </w:r>
      <w:r w:rsidR="00C60ABB">
        <w:rPr>
          <w:rFonts w:ascii="Angsana New" w:eastAsia="Calibri" w:hAnsi="Angsana New" w:hint="cs"/>
          <w:sz w:val="28"/>
          <w:szCs w:val="28"/>
          <w:cs/>
        </w:rPr>
        <w:t>ของ</w:t>
      </w:r>
      <w:r w:rsidRPr="00A42DC5">
        <w:rPr>
          <w:rFonts w:ascii="Angsana New" w:eastAsia="Calibri" w:hAnsi="Angsana New"/>
          <w:sz w:val="28"/>
          <w:szCs w:val="28"/>
          <w:cs/>
        </w:rPr>
        <w:t>มูลค่าสุทธิที่</w:t>
      </w:r>
      <w:r w:rsidRPr="00A42DC5">
        <w:rPr>
          <w:rFonts w:ascii="Angsana New" w:eastAsia="Calibri" w:hAnsi="Angsana New" w:hint="cs"/>
          <w:sz w:val="28"/>
          <w:szCs w:val="28"/>
          <w:cs/>
        </w:rPr>
        <w:t>คาดว่า</w:t>
      </w:r>
      <w:r w:rsidRPr="00A42DC5">
        <w:rPr>
          <w:rFonts w:ascii="Angsana New" w:eastAsia="Calibri" w:hAnsi="Angsana New"/>
          <w:sz w:val="28"/>
          <w:szCs w:val="28"/>
          <w:cs/>
        </w:rPr>
        <w:t>จะได้รับผู้บริหารพิจารณาจากราคา</w:t>
      </w:r>
      <w:r w:rsidR="00BB42E3">
        <w:rPr>
          <w:rFonts w:ascii="Angsana New" w:eastAsia="Calibri" w:hAnsi="Angsana New" w:hint="cs"/>
          <w:sz w:val="28"/>
          <w:szCs w:val="28"/>
          <w:cs/>
        </w:rPr>
        <w:t>ขายหลังวันสิ้นงวด</w:t>
      </w:r>
    </w:p>
    <w:p w14:paraId="641C22BF" w14:textId="77777777" w:rsidR="00A42DC5" w:rsidRP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thaiDistribute"/>
        <w:rPr>
          <w:rFonts w:ascii="Angsana New" w:eastAsia="Calibri" w:hAnsi="Angsana New"/>
          <w:sz w:val="28"/>
          <w:szCs w:val="28"/>
          <w:u w:val="single"/>
        </w:rPr>
      </w:pPr>
      <w:r w:rsidRPr="00A42DC5">
        <w:rPr>
          <w:rFonts w:ascii="Angsana New" w:eastAsia="Calibri" w:hAnsi="Angsana New" w:hint="cs"/>
          <w:sz w:val="28"/>
          <w:szCs w:val="28"/>
          <w:u w:val="single"/>
          <w:cs/>
        </w:rPr>
        <w:t>วิธีการตรวจสอบของข้าพเจ้า</w:t>
      </w:r>
    </w:p>
    <w:p w14:paraId="266DDA1F" w14:textId="2328C30F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สอบถามฝ่ายบริหารและพิจารณาความเหมาะสมของนโยบายการตั้งค่าเผื่อการลดลงของมูลค่าสินค้า</w:t>
      </w:r>
      <w:r w:rsidR="005F5F9B">
        <w:rPr>
          <w:rFonts w:ascii="Angsana New" w:eastAsia="Calibri" w:hAnsi="Angsana New" w:hint="cs"/>
          <w:sz w:val="28"/>
          <w:szCs w:val="28"/>
          <w:cs/>
        </w:rPr>
        <w:t>คงเหลือ</w:t>
      </w:r>
    </w:p>
    <w:p w14:paraId="5F559DD8" w14:textId="0BDB2F52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สุ่มทดสอบการตั้งค่าเผื่อการลดลงของมูลค่าสินค้า</w:t>
      </w:r>
      <w:r w:rsidR="005F5F9B">
        <w:rPr>
          <w:rFonts w:ascii="Angsana New" w:eastAsia="Calibri" w:hAnsi="Angsana New" w:hint="cs"/>
          <w:sz w:val="28"/>
          <w:szCs w:val="28"/>
          <w:cs/>
        </w:rPr>
        <w:t>คงเหลือ</w:t>
      </w:r>
      <w:r w:rsidRPr="00A42DC5">
        <w:rPr>
          <w:rFonts w:ascii="Angsana New" w:eastAsia="Calibri" w:hAnsi="Angsana New" w:hint="cs"/>
          <w:sz w:val="28"/>
          <w:szCs w:val="28"/>
          <w:cs/>
        </w:rPr>
        <w:t>ว่ามีความสอดคล้องกับนโยบายที่กำหนด</w:t>
      </w:r>
    </w:p>
    <w:p w14:paraId="7295455A" w14:textId="77777777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ทดสอบมูลค่าสินค้าคงเหลือโดยการเปรียบเทียบต้นทุนของสินค้าคงเหลือกับมูลค่าสุทธิที่คาดว่าจะได้รับ</w:t>
      </w:r>
    </w:p>
    <w:p w14:paraId="63927E63" w14:textId="47B82470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ตรวจสอบการจัดทำรายงานวิเคราะห์อายุของสินค้า</w:t>
      </w:r>
      <w:r w:rsidR="005F5F9B">
        <w:rPr>
          <w:rFonts w:ascii="Angsana New" w:eastAsia="Calibri" w:hAnsi="Angsana New" w:hint="cs"/>
          <w:sz w:val="28"/>
          <w:szCs w:val="28"/>
          <w:cs/>
        </w:rPr>
        <w:t>คงเหลือ</w:t>
      </w:r>
    </w:p>
    <w:p w14:paraId="06077D00" w14:textId="77777777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ทดสอบการควบคุมภายในเกี่ยวกับการคำนวณต้นทุนสินค้า</w:t>
      </w:r>
    </w:p>
    <w:p w14:paraId="68532517" w14:textId="402662BD" w:rsidR="00A42DC5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เข้าร่วมสังเกตการณ์ตรวจนับสินค้า</w:t>
      </w:r>
      <w:r w:rsidR="005F5F9B">
        <w:rPr>
          <w:rFonts w:ascii="Angsana New" w:eastAsia="Calibri" w:hAnsi="Angsana New" w:hint="cs"/>
          <w:sz w:val="28"/>
          <w:szCs w:val="28"/>
          <w:cs/>
        </w:rPr>
        <w:t>คงเหลือ</w:t>
      </w:r>
    </w:p>
    <w:p w14:paraId="2E106060" w14:textId="34A4E8B7" w:rsidR="00B83868" w:rsidRPr="00A42DC5" w:rsidRDefault="00A42DC5" w:rsidP="00A42D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พิจารณาถึงความเพียงพอในการเปิดเผยข้อมูลเกี่ยวกับการวัดมูลค่าสินค้าคงเหลือ</w:t>
      </w:r>
    </w:p>
    <w:p w14:paraId="358072E6" w14:textId="77777777" w:rsidR="00A42DC5" w:rsidRPr="00B83868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36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5AF2A9BE" w14:textId="77777777" w:rsidR="00A42DC5" w:rsidRP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contextualSpacing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A42DC5">
        <w:rPr>
          <w:rFonts w:ascii="Angsana New" w:eastAsia="Calibri" w:hAnsi="Angsana New" w:hint="cs"/>
          <w:b/>
          <w:bCs/>
          <w:sz w:val="28"/>
          <w:szCs w:val="28"/>
          <w:cs/>
        </w:rPr>
        <w:t>การรับรู้รายได้</w:t>
      </w:r>
    </w:p>
    <w:p w14:paraId="2A66D5FC" w14:textId="77777777" w:rsidR="00A42DC5" w:rsidRP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contextualSpacing/>
        <w:jc w:val="thaiDistribute"/>
        <w:rPr>
          <w:rFonts w:ascii="Angsana New" w:eastAsia="Times New Roman" w:hAnsi="Angsana New"/>
          <w:color w:val="000000"/>
          <w:sz w:val="28"/>
          <w:szCs w:val="28"/>
        </w:rPr>
      </w:pPr>
      <w:r w:rsidRPr="00A42DC5">
        <w:rPr>
          <w:rFonts w:ascii="Angsana New" w:eastAsia="Calibri" w:hAnsi="Angsana New"/>
          <w:sz w:val="28"/>
          <w:szCs w:val="28"/>
          <w:cs/>
        </w:rPr>
        <w:t>บริษัทดำเนินธุรกิจหลักในการจำหน่ายถุงน่อง เครื่องสำอาง ชุดชั้นในสตรี และชุดกายบริหาร</w:t>
      </w:r>
      <w:r w:rsidRPr="00A42DC5">
        <w:rPr>
          <w:rFonts w:ascii="Angsana New" w:eastAsia="Calibri" w:hAnsi="Angsana New" w:hint="cs"/>
          <w:sz w:val="28"/>
          <w:szCs w:val="28"/>
          <w:cs/>
        </w:rPr>
        <w:t xml:space="preserve"> โดยมีลักษณะการขายสินค้าในหลายรูปแบบ ได้แก่ ขายปกติโดยให้เครดิตเทอม ขายส่งให้กับลูกค้าค้าส่ง ฝากขาย ขายให้กับลูกค้าโดยตรง และขายออนไลน์ ในการขายสินค้ารูปแบบต่างๆ บริษัทจะรับรู้</w:t>
      </w:r>
      <w:r w:rsidRPr="00A42DC5">
        <w:rPr>
          <w:rFonts w:ascii="Angsana New" w:eastAsia="Times New Roman" w:hAnsi="Angsana New"/>
          <w:color w:val="000000"/>
          <w:sz w:val="28"/>
          <w:szCs w:val="28"/>
          <w:cs/>
        </w:rPr>
        <w:t>รายได้เมื่อบริษัทได้โอนอำนาจควบคุมในสินค้าให้แก่ลูกค้าแล้ว และจะไม่รับรู้รายได้ถ้าฝ่ายบริหารยังมีการควบคุมหรือบริหารสินค้าที่ขายไปแล้วนั้น</w:t>
      </w:r>
      <w:r w:rsidRPr="00A42DC5">
        <w:rPr>
          <w:rFonts w:ascii="Angsana New" w:eastAsia="Times New Roman" w:hAnsi="Angsana New" w:hint="cs"/>
          <w:color w:val="000000"/>
          <w:sz w:val="28"/>
          <w:szCs w:val="28"/>
          <w:cs/>
        </w:rPr>
        <w:t xml:space="preserve"> การรับรู้รายได้มีนัยสำคัญเนื่องจากจำนวนและขนาดรายการที่มาก ข้าพเจ้าจึงเห็นว่าเรื่องดังกล่าวเป็นเรื่องสำคัญในการตรวจสอบ</w:t>
      </w:r>
    </w:p>
    <w:p w14:paraId="462BF6F8" w14:textId="77777777" w:rsidR="00A42DC5" w:rsidRP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jc w:val="thaiDistribute"/>
        <w:rPr>
          <w:rFonts w:ascii="Angsana New" w:eastAsia="Calibri" w:hAnsi="Angsana New"/>
          <w:sz w:val="28"/>
          <w:szCs w:val="28"/>
          <w:u w:val="single"/>
        </w:rPr>
      </w:pPr>
      <w:r w:rsidRPr="00A42DC5">
        <w:rPr>
          <w:rFonts w:ascii="Angsana New" w:eastAsia="Calibri" w:hAnsi="Angsana New" w:hint="cs"/>
          <w:sz w:val="28"/>
          <w:szCs w:val="28"/>
          <w:u w:val="single"/>
          <w:cs/>
        </w:rPr>
        <w:t>วิธีการตรวจสอบของข้าพเจ้า</w:t>
      </w:r>
    </w:p>
    <w:p w14:paraId="1FAE5A71" w14:textId="43966366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hanging="72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สอบถาม</w:t>
      </w:r>
      <w:r w:rsidR="007D084B">
        <w:rPr>
          <w:rFonts w:ascii="Angsana New" w:eastAsia="Calibri" w:hAnsi="Angsana New" w:hint="cs"/>
          <w:sz w:val="28"/>
          <w:szCs w:val="28"/>
          <w:cs/>
        </w:rPr>
        <w:t>และทำความเข้าใจ</w:t>
      </w:r>
      <w:r w:rsidRPr="00A42DC5">
        <w:rPr>
          <w:rFonts w:ascii="Angsana New" w:eastAsia="Calibri" w:hAnsi="Angsana New" w:hint="cs"/>
          <w:sz w:val="28"/>
          <w:szCs w:val="28"/>
          <w:cs/>
        </w:rPr>
        <w:t>ฝ่ายบริหารเกี่ยวกับรูปแบบการขายของบริษัท</w:t>
      </w:r>
    </w:p>
    <w:p w14:paraId="7ED06C6D" w14:textId="2EB3570D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ประเมินการออกแบบและทดสอบความมีประสิทธิผลของกระบวนการควบคุมภายใน</w:t>
      </w:r>
    </w:p>
    <w:p w14:paraId="1CDC8776" w14:textId="77777777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สุ่มตรวจสอบเนื้อหาสาระของรายการขายที่เกิดขึ้นในปี</w:t>
      </w:r>
    </w:p>
    <w:p w14:paraId="53458911" w14:textId="0E3C9ABA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ตรวจตัดยอดขาย</w:t>
      </w:r>
    </w:p>
    <w:p w14:paraId="2DA82ACB" w14:textId="77777777" w:rsidR="00A42DC5" w:rsidRPr="00A42DC5" w:rsidRDefault="00A42DC5" w:rsidP="00A42DC5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A42DC5">
        <w:rPr>
          <w:rFonts w:ascii="Angsana New" w:eastAsia="Calibri" w:hAnsi="Angsana New" w:hint="cs"/>
          <w:sz w:val="28"/>
          <w:szCs w:val="28"/>
          <w:cs/>
        </w:rPr>
        <w:t>สุ่มส่งหนังสือยืนยันยอดขาย</w:t>
      </w:r>
    </w:p>
    <w:p w14:paraId="7EE9D602" w14:textId="7932C0E1" w:rsidR="00814B64" w:rsidRPr="00814B64" w:rsidRDefault="00814B64" w:rsidP="00814B6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814B64">
        <w:rPr>
          <w:rFonts w:ascii="Angsana New" w:eastAsia="Calibri" w:hAnsi="Angsana New" w:hint="cs"/>
          <w:sz w:val="28"/>
          <w:szCs w:val="28"/>
          <w:cs/>
        </w:rPr>
        <w:t>พิจารณาถึงความเพียงพอในการเปิดเผยข้อมูลเกี่ยวกับการวัดมูลค่าสินค้าคงเหลือ</w:t>
      </w:r>
    </w:p>
    <w:p w14:paraId="5DE656BA" w14:textId="6BC400A9" w:rsidR="00A14A56" w:rsidRPr="00A42DC5" w:rsidRDefault="00A14A56" w:rsidP="0081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ind w:left="36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A015B84" w14:textId="3120A781" w:rsid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contextualSpacing/>
        <w:jc w:val="thaiDistribute"/>
        <w:rPr>
          <w:rFonts w:ascii="Angsana New" w:eastAsia="Calibri" w:hAnsi="Angsana New"/>
          <w:sz w:val="22"/>
          <w:szCs w:val="28"/>
        </w:rPr>
      </w:pPr>
    </w:p>
    <w:p w14:paraId="4CC6BD74" w14:textId="32007C70" w:rsid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contextualSpacing/>
        <w:jc w:val="thaiDistribute"/>
        <w:rPr>
          <w:rFonts w:ascii="Angsana New" w:eastAsia="Calibri" w:hAnsi="Angsana New"/>
          <w:sz w:val="22"/>
          <w:szCs w:val="28"/>
        </w:rPr>
      </w:pPr>
    </w:p>
    <w:p w14:paraId="57B2A875" w14:textId="7BF56D30" w:rsid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contextualSpacing/>
        <w:jc w:val="thaiDistribute"/>
        <w:rPr>
          <w:rFonts w:ascii="Angsana New" w:eastAsia="Calibri" w:hAnsi="Angsana New"/>
          <w:sz w:val="22"/>
          <w:szCs w:val="28"/>
        </w:rPr>
      </w:pPr>
    </w:p>
    <w:p w14:paraId="116ABEBB" w14:textId="4723BBD0" w:rsid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contextualSpacing/>
        <w:jc w:val="thaiDistribute"/>
        <w:rPr>
          <w:rFonts w:ascii="Angsana New" w:eastAsia="Calibri" w:hAnsi="Angsana New"/>
          <w:sz w:val="22"/>
          <w:szCs w:val="28"/>
        </w:rPr>
      </w:pPr>
    </w:p>
    <w:p w14:paraId="38A5F6EB" w14:textId="51FE70B5" w:rsidR="00A42DC5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contextualSpacing/>
        <w:jc w:val="thaiDistribute"/>
        <w:rPr>
          <w:rFonts w:ascii="Angsana New" w:eastAsia="Calibri" w:hAnsi="Angsana New"/>
          <w:sz w:val="22"/>
          <w:szCs w:val="28"/>
        </w:rPr>
      </w:pPr>
    </w:p>
    <w:p w14:paraId="2936B9B4" w14:textId="365A794C" w:rsidR="00A42DC5" w:rsidRPr="000F1ABD" w:rsidRDefault="00A42DC5" w:rsidP="00A42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after="160" w:line="240" w:lineRule="auto"/>
        <w:contextualSpacing/>
        <w:jc w:val="right"/>
        <w:rPr>
          <w:rFonts w:ascii="Angsana New" w:hAnsi="Angsana New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/>
          <w:sz w:val="28"/>
          <w:szCs w:val="28"/>
        </w:rPr>
        <w:t>3</w:t>
      </w:r>
    </w:p>
    <w:p w14:paraId="06DAA822" w14:textId="2349205C" w:rsidR="00A42DC5" w:rsidRDefault="00A42DC5" w:rsidP="00A42DC5">
      <w:pPr>
        <w:spacing w:before="240" w:after="240" w:line="240" w:lineRule="auto"/>
        <w:ind w:right="28"/>
        <w:jc w:val="center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>-</w:t>
      </w:r>
    </w:p>
    <w:p w14:paraId="2106BBA0" w14:textId="1489D5C5" w:rsidR="00937CCF" w:rsidRPr="007465BB" w:rsidRDefault="00937CCF" w:rsidP="00937CCF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7465BB">
        <w:rPr>
          <w:rFonts w:ascii="Angsana New" w:hAnsi="Angsana New" w:hint="cs"/>
          <w:b/>
          <w:bCs/>
          <w:sz w:val="28"/>
          <w:szCs w:val="28"/>
          <w:cs/>
        </w:rPr>
        <w:t>ข้อมูลอื่น</w:t>
      </w:r>
    </w:p>
    <w:p w14:paraId="1A58A96B" w14:textId="77777777" w:rsidR="00937CCF" w:rsidRPr="007465BB" w:rsidRDefault="00937CCF" w:rsidP="00937CCF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ผู้บริหารเป็นผู้รับผิดชอบต่อข้อมูลอื่น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ประจำปีนั้น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ความเห็นของข้าพเจ้าต่องบการเงินที่แสดงเงินลงทุนตามวิธีส่วนได้เสีย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3282D49" w14:textId="344718CB" w:rsidR="00937CCF" w:rsidRPr="007465BB" w:rsidRDefault="00937CCF" w:rsidP="00937CCF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ที่แสดงเงินลงทุนตามวิธีส่วนได้เสียและงบการเงินเฉพาะกิจการ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คือ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A42DC5">
        <w:rPr>
          <w:rFonts w:ascii="Angsana New" w:hAnsi="Angsana New" w:hint="cs"/>
          <w:sz w:val="28"/>
          <w:szCs w:val="28"/>
          <w:cs/>
        </w:rPr>
        <w:t>ที่</w:t>
      </w:r>
      <w:r w:rsidR="00A42DC5" w:rsidRPr="00D35521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7465BB">
        <w:rPr>
          <w:rFonts w:ascii="Angsana New" w:hAnsi="Angsana New" w:hint="cs"/>
          <w:sz w:val="28"/>
          <w:szCs w:val="28"/>
          <w:cs/>
        </w:rPr>
        <w:t>หรือความรู้ที่ได้รับจากการตรวจสอบของข้าพเจ้า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794EBD2" w14:textId="76DC3796" w:rsidR="003165F9" w:rsidRPr="00937CCF" w:rsidRDefault="00937CCF" w:rsidP="00937CCF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เมื่อข้าพเจ้าได้อ่านรายงานประจำปี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14F1558" w14:textId="7D41464D" w:rsidR="007465BB" w:rsidRPr="00A42DC5" w:rsidRDefault="007465BB" w:rsidP="00036E82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036E82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A42DC5" w:rsidRPr="00A42DC5">
        <w:rPr>
          <w:rFonts w:ascii="Angsana New" w:hAnsi="Angsana New" w:hint="cs"/>
          <w:b/>
          <w:bCs/>
          <w:sz w:val="28"/>
          <w:szCs w:val="28"/>
          <w:cs/>
        </w:rPr>
        <w:t>ที่</w:t>
      </w:r>
      <w:r w:rsidR="00A42DC5" w:rsidRPr="00A42DC5">
        <w:rPr>
          <w:rFonts w:asciiTheme="majorBidi" w:hAnsiTheme="majorBidi" w:hint="cs"/>
          <w:b/>
          <w:bCs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</w:p>
    <w:p w14:paraId="61F2BCCA" w14:textId="1C781336" w:rsidR="007465BB" w:rsidRPr="007465BB" w:rsidRDefault="007465BB" w:rsidP="007465B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ที่แสดงเงินลงทุนตามวิธีส่วนได้เสียและงบการเงินเฉพาะกิจการเหล่านี้</w:t>
      </w:r>
      <w:r w:rsidR="00A42DC5">
        <w:rPr>
          <w:rFonts w:ascii="Angsana New" w:hAnsi="Angsana New" w:hint="cs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84179D5" w14:textId="77777777" w:rsidR="007465BB" w:rsidRPr="007465BB" w:rsidRDefault="007465BB" w:rsidP="00036E8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7465BB">
        <w:rPr>
          <w:rFonts w:ascii="Angsana New" w:hAnsi="Angsana New"/>
          <w:sz w:val="28"/>
          <w:szCs w:val="28"/>
          <w:cs/>
        </w:rPr>
        <w:t xml:space="preserve"> (</w:t>
      </w:r>
      <w:r w:rsidRPr="007465BB">
        <w:rPr>
          <w:rFonts w:ascii="Angsana New" w:hAnsi="Angsana New" w:hint="cs"/>
          <w:sz w:val="28"/>
          <w:szCs w:val="28"/>
          <w:cs/>
        </w:rPr>
        <w:t>ตามความเหมาะสม</w:t>
      </w:r>
      <w:r w:rsidRPr="007465BB">
        <w:rPr>
          <w:rFonts w:ascii="Angsana New" w:hAnsi="Angsana New"/>
          <w:sz w:val="28"/>
          <w:szCs w:val="28"/>
          <w:cs/>
        </w:rPr>
        <w:t xml:space="preserve">) </w:t>
      </w:r>
      <w:r w:rsidRPr="007465BB">
        <w:rPr>
          <w:rFonts w:ascii="Angsana New" w:hAnsi="Angsana New" w:hint="cs"/>
          <w:sz w:val="28"/>
          <w:szCs w:val="28"/>
          <w:cs/>
        </w:rPr>
        <w:t>และการใช้เกณฑ์การบัญชีสำหรับการดำเนินงานต่อเนื่อง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42EBC229" w14:textId="092503CB" w:rsidR="007465BB" w:rsidRPr="007465BB" w:rsidRDefault="007465BB" w:rsidP="00036E8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ผู้มีหน้าที่ในการกำกับดูแลมีหน้าที่ในการ</w:t>
      </w:r>
      <w:r w:rsidR="00A42DC5">
        <w:rPr>
          <w:rFonts w:ascii="Angsana New" w:hAnsi="Angsana New" w:hint="cs"/>
          <w:sz w:val="28"/>
          <w:szCs w:val="28"/>
          <w:cs/>
        </w:rPr>
        <w:t>กำกับ</w:t>
      </w:r>
      <w:r w:rsidRPr="007465BB">
        <w:rPr>
          <w:rFonts w:ascii="Angsana New" w:hAnsi="Angsana New" w:hint="cs"/>
          <w:sz w:val="28"/>
          <w:szCs w:val="28"/>
          <w:cs/>
        </w:rPr>
        <w:t>ดูแลกระบวนการในการจัดทำรายงานทางการเงินของบริษัท</w:t>
      </w:r>
    </w:p>
    <w:p w14:paraId="39C08E13" w14:textId="77777777" w:rsidR="00A42DC5" w:rsidRPr="00A42DC5" w:rsidRDefault="007465BB" w:rsidP="00A42DC5">
      <w:pPr>
        <w:spacing w:before="240" w:after="24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</w:rPr>
      </w:pPr>
      <w:r w:rsidRPr="00036E82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A42DC5" w:rsidRPr="00036E82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  <w:r w:rsidR="00A42DC5" w:rsidRPr="00A42DC5">
        <w:rPr>
          <w:rFonts w:ascii="Angsana New" w:hAnsi="Angsana New" w:hint="cs"/>
          <w:b/>
          <w:bCs/>
          <w:sz w:val="28"/>
          <w:szCs w:val="28"/>
          <w:cs/>
        </w:rPr>
        <w:t>ที่</w:t>
      </w:r>
      <w:r w:rsidR="00A42DC5" w:rsidRPr="00A42DC5">
        <w:rPr>
          <w:rFonts w:asciiTheme="majorBidi" w:hAnsiTheme="majorBidi" w:hint="cs"/>
          <w:b/>
          <w:bCs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</w:p>
    <w:p w14:paraId="241116E6" w14:textId="5A6A8D80" w:rsidR="003165F9" w:rsidRDefault="007465BB" w:rsidP="00D9394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7465BB">
        <w:rPr>
          <w:rFonts w:ascii="Angsana New" w:hAnsi="Angsana New" w:hint="cs"/>
          <w:sz w:val="28"/>
          <w:szCs w:val="28"/>
          <w:cs/>
        </w:rPr>
        <w:t>การตรวจสอบของข้าพเจ้ามีวัตถุประสงค์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เพื่อให้ได้ความเชื่อมั่นอย่างสมเหตุสมผลว่างบการเงิน</w:t>
      </w:r>
      <w:r w:rsidR="00A42DC5">
        <w:rPr>
          <w:rFonts w:ascii="Angsana New" w:hAnsi="Angsana New" w:hint="cs"/>
          <w:sz w:val="28"/>
          <w:szCs w:val="28"/>
          <w:cs/>
        </w:rPr>
        <w:t>ที่</w:t>
      </w:r>
      <w:r w:rsidR="00A42DC5" w:rsidRPr="00A42DC5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A42DC5">
        <w:rPr>
          <w:rFonts w:ascii="Angsana New" w:hAnsi="Angsana New" w:hint="cs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A42DC5">
        <w:rPr>
          <w:rFonts w:ascii="Angsana New" w:hAnsi="Angsana New"/>
          <w:sz w:val="28"/>
          <w:szCs w:val="28"/>
          <w:cs/>
        </w:rPr>
        <w:t xml:space="preserve"> </w:t>
      </w:r>
      <w:r w:rsidRPr="00A42DC5">
        <w:rPr>
          <w:rFonts w:ascii="Angsana New" w:hAnsi="Angsana New" w:hint="cs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D67CD6" w:rsidRPr="00A42DC5">
        <w:rPr>
          <w:rFonts w:ascii="Angsana New" w:hAnsi="Angsana New" w:hint="cs"/>
          <w:sz w:val="28"/>
          <w:szCs w:val="28"/>
          <w:cs/>
        </w:rPr>
        <w:t xml:space="preserve"> </w:t>
      </w:r>
      <w:r w:rsidRPr="00A42DC5">
        <w:rPr>
          <w:rFonts w:ascii="Angsana New" w:hAnsi="Angsana New" w:hint="cs"/>
          <w:sz w:val="28"/>
          <w:szCs w:val="28"/>
          <w:cs/>
        </w:rPr>
        <w:t>ความ</w:t>
      </w:r>
      <w:r w:rsidRPr="007465BB">
        <w:rPr>
          <w:rFonts w:ascii="Angsana New" w:hAnsi="Angsana New" w:hint="cs"/>
          <w:sz w:val="28"/>
          <w:szCs w:val="28"/>
          <w:cs/>
        </w:rPr>
        <w:t>เชื่อมั่นอย่างสมเหตุสมผล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7465BB">
        <w:rPr>
          <w:rFonts w:ascii="Angsana New" w:hAnsi="Angsana New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="00D67CD6">
        <w:rPr>
          <w:rFonts w:ascii="Angsana New" w:hAnsi="Angsana New" w:hint="cs"/>
          <w:sz w:val="28"/>
          <w:szCs w:val="28"/>
          <w:cs/>
        </w:rPr>
        <w:t xml:space="preserve"> </w:t>
      </w:r>
      <w:r w:rsidRPr="007465BB">
        <w:rPr>
          <w:rFonts w:ascii="Angsana New" w:hAnsi="Angsana New" w:hint="cs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A42DC5">
        <w:rPr>
          <w:rFonts w:ascii="Angsana New" w:hAnsi="Angsana New" w:hint="cs"/>
          <w:sz w:val="28"/>
          <w:szCs w:val="28"/>
          <w:cs/>
        </w:rPr>
        <w:t>ที่</w:t>
      </w:r>
      <w:r w:rsidR="00A42DC5" w:rsidRPr="00A42DC5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7465BB">
        <w:rPr>
          <w:rFonts w:ascii="Angsana New" w:hAnsi="Angsana New" w:hint="cs"/>
          <w:sz w:val="28"/>
          <w:szCs w:val="28"/>
          <w:cs/>
        </w:rPr>
        <w:t>เหล่านี้</w:t>
      </w:r>
    </w:p>
    <w:p w14:paraId="44C35A84" w14:textId="0700B811" w:rsidR="00A42DC5" w:rsidRDefault="00A42DC5" w:rsidP="00A42DC5">
      <w:pPr>
        <w:spacing w:before="120" w:after="120" w:line="120" w:lineRule="atLeast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/>
          <w:sz w:val="28"/>
          <w:szCs w:val="28"/>
        </w:rPr>
        <w:t>4</w:t>
      </w:r>
    </w:p>
    <w:p w14:paraId="383541CF" w14:textId="77777777" w:rsidR="00A42DC5" w:rsidRDefault="00A42DC5" w:rsidP="00A42DC5">
      <w:pPr>
        <w:spacing w:before="120" w:after="120" w:line="120" w:lineRule="atLeast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</w:t>
      </w:r>
      <w:r>
        <w:rPr>
          <w:rFonts w:ascii="Angsana New" w:hAnsi="Angsana New"/>
          <w:sz w:val="28"/>
          <w:szCs w:val="28"/>
        </w:rPr>
        <w:t>4</w:t>
      </w:r>
      <w:r>
        <w:rPr>
          <w:rFonts w:ascii="Angsana New" w:hAnsi="Angsana New" w:hint="cs"/>
          <w:sz w:val="28"/>
          <w:szCs w:val="28"/>
          <w:cs/>
        </w:rPr>
        <w:t>-</w:t>
      </w:r>
    </w:p>
    <w:p w14:paraId="5CC6643C" w14:textId="3C45CBA7" w:rsidR="00D67CD6" w:rsidRPr="002614B6" w:rsidRDefault="00D67CD6" w:rsidP="00D67CD6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2614B6">
        <w:rPr>
          <w:rFonts w:ascii="Angsana New" w:hAnsi="Angsana New" w:hint="cs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2614B6">
        <w:rPr>
          <w:rFonts w:ascii="Angsana New" w:hAnsi="Angsana New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การปฏิบัติงานของข้าพเจ้ารวมถึง</w:t>
      </w:r>
    </w:p>
    <w:p w14:paraId="42003933" w14:textId="17C8DAA9" w:rsidR="00D67CD6" w:rsidRPr="00723808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Angsana New" w:hAnsi="Angsana New"/>
          <w:sz w:val="28"/>
          <w:szCs w:val="28"/>
        </w:rPr>
      </w:pPr>
      <w:r>
        <w:rPr>
          <w:rFonts w:ascii="Calibri" w:hAnsi="Calibri" w:cs="Calibri"/>
          <w:sz w:val="28"/>
          <w:szCs w:val="28"/>
          <w:cs/>
        </w:rPr>
        <w:t>●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Pr="00723808">
        <w:rPr>
          <w:rFonts w:ascii="Angsana New" w:hAnsi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87360A" w:rsidRPr="007465BB">
        <w:rPr>
          <w:rFonts w:ascii="Angsana New" w:hAnsi="Angsana New" w:hint="cs"/>
          <w:sz w:val="28"/>
          <w:szCs w:val="28"/>
          <w:cs/>
        </w:rPr>
        <w:t>งบการเงิน</w:t>
      </w:r>
      <w:r w:rsidR="0087360A">
        <w:rPr>
          <w:rFonts w:ascii="Angsana New" w:hAnsi="Angsana New" w:hint="cs"/>
          <w:sz w:val="28"/>
          <w:szCs w:val="28"/>
          <w:cs/>
        </w:rPr>
        <w:t>ที่</w:t>
      </w:r>
      <w:r w:rsidR="0087360A" w:rsidRPr="00A42DC5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723808">
        <w:rPr>
          <w:rFonts w:ascii="Angsana New" w:hAnsi="Angsana New"/>
          <w:sz w:val="28"/>
          <w:szCs w:val="28"/>
          <w:cs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ไม่ว่าจะเกิดจากการทุจริตหรือข้อผิดพลาด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การปลอมแปลงเอกสารหลักฐาน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การตั้งใจละเว้นการแสดงข้อมูล</w:t>
      </w:r>
      <w:r w:rsidR="005A4D48">
        <w:rPr>
          <w:rFonts w:ascii="Angsana New" w:hAnsi="Angsana New"/>
          <w:sz w:val="28"/>
          <w:szCs w:val="28"/>
        </w:rPr>
        <w:t xml:space="preserve"> </w:t>
      </w:r>
      <w:r w:rsidRPr="00723808">
        <w:rPr>
          <w:rFonts w:ascii="Angsana New" w:hAnsi="Angsana New" w:hint="cs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B08E0E5" w14:textId="05DAFDA5" w:rsidR="00D67CD6" w:rsidRPr="00447BF0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  <w:cs/>
        </w:rPr>
        <w:t>●</w:t>
      </w:r>
      <w:r w:rsidRPr="00E31700">
        <w:rPr>
          <w:rFonts w:ascii="Calibri" w:hAnsi="Calibri" w:cs="Calibri"/>
          <w:sz w:val="28"/>
          <w:szCs w:val="28"/>
        </w:rPr>
        <w:tab/>
      </w:r>
      <w:r w:rsidRPr="00E31700">
        <w:rPr>
          <w:rFonts w:ascii="Calibri" w:hAnsi="Calibri" w:cs="Calibri"/>
          <w:sz w:val="28"/>
          <w:szCs w:val="28"/>
        </w:rPr>
        <w:tab/>
      </w:r>
      <w:r w:rsidRPr="00E31700">
        <w:rPr>
          <w:rFonts w:asciiTheme="majorBid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Pr="00E31700">
        <w:rPr>
          <w:rFonts w:asciiTheme="majorBidi" w:hAnsiTheme="majorBidi" w:cstheme="majorBidi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Pr="00E31700">
        <w:rPr>
          <w:rFonts w:asciiTheme="majorBidi" w:hAnsiTheme="majorBidi" w:cstheme="majorBidi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5EA875C0" w14:textId="77777777" w:rsidR="00D67CD6" w:rsidRPr="00583BCA" w:rsidRDefault="00D67CD6" w:rsidP="00D67CD6">
      <w:pPr>
        <w:spacing w:before="120" w:after="120" w:line="240" w:lineRule="auto"/>
        <w:ind w:left="448" w:right="28" w:hanging="448"/>
        <w:jc w:val="thaiDistribute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●</w:t>
      </w:r>
      <w:r>
        <w:rPr>
          <w:rFonts w:ascii="Calibri" w:hAnsi="Calibri" w:cs="Calibri"/>
          <w:sz w:val="28"/>
          <w:szCs w:val="28"/>
        </w:rPr>
        <w:tab/>
      </w:r>
      <w:r>
        <w:rPr>
          <w:rFonts w:ascii="Calibri" w:hAnsi="Calibri" w:cs="Calibri"/>
          <w:sz w:val="28"/>
          <w:szCs w:val="28"/>
        </w:rPr>
        <w:tab/>
      </w:r>
      <w:r w:rsidRPr="00583BCA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3900D24" w14:textId="65F8E6D6" w:rsidR="002614B6" w:rsidRPr="002614B6" w:rsidRDefault="000B0C37" w:rsidP="00237BBA">
      <w:pPr>
        <w:spacing w:before="120" w:after="120" w:line="240" w:lineRule="auto"/>
        <w:ind w:left="448" w:right="28" w:hanging="448"/>
        <w:jc w:val="thaiDistribute"/>
        <w:rPr>
          <w:rFonts w:ascii="Angsana New" w:hAnsi="Angsana New"/>
          <w:sz w:val="28"/>
          <w:szCs w:val="28"/>
        </w:rPr>
      </w:pPr>
      <w:r>
        <w:rPr>
          <w:rFonts w:ascii="Calibri" w:hAnsi="Calibri" w:cs="Calibri"/>
          <w:sz w:val="28"/>
          <w:szCs w:val="28"/>
          <w:cs/>
        </w:rPr>
        <w:t>●</w:t>
      </w:r>
      <w:r>
        <w:rPr>
          <w:rFonts w:ascii="Angsana New" w:hAnsi="Angsana New"/>
          <w:sz w:val="28"/>
          <w:szCs w:val="28"/>
        </w:rPr>
        <w:tab/>
      </w:r>
      <w:r>
        <w:rPr>
          <w:rFonts w:ascii="Angsana New" w:hAnsi="Angsana New"/>
          <w:sz w:val="28"/>
          <w:szCs w:val="28"/>
        </w:rPr>
        <w:tab/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หรือถ้าการเปิดเผยดังกล่าวไม่เพียงพอ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0B0C37">
        <w:rPr>
          <w:rFonts w:asciiTheme="majorBidi" w:hAnsiTheme="majorBidi" w:cstheme="majorBidi"/>
          <w:sz w:val="28"/>
          <w:szCs w:val="28"/>
          <w:cs/>
        </w:rPr>
        <w:t>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854EFD4" w14:textId="44AB7467" w:rsidR="002614B6" w:rsidRPr="00C21167" w:rsidRDefault="00C21167" w:rsidP="00C21167">
      <w:pPr>
        <w:spacing w:before="120" w:after="120" w:line="120" w:lineRule="atLeast"/>
        <w:ind w:left="450" w:right="28" w:hanging="450"/>
        <w:jc w:val="thaiDistribute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  <w:cs/>
        </w:rPr>
        <w:t>●</w:t>
      </w:r>
      <w:r>
        <w:rPr>
          <w:rFonts w:ascii="Browallia New" w:hAnsi="Browallia New" w:cs="Browallia New"/>
          <w:sz w:val="28"/>
          <w:szCs w:val="28"/>
        </w:rPr>
        <w:tab/>
      </w:r>
      <w:r>
        <w:rPr>
          <w:rFonts w:ascii="Browallia New" w:hAnsi="Browallia New" w:cs="Browallia New"/>
          <w:sz w:val="28"/>
          <w:szCs w:val="28"/>
        </w:rPr>
        <w:tab/>
      </w:r>
      <w:r w:rsidR="002614B6" w:rsidRPr="00C21167">
        <w:rPr>
          <w:rFonts w:asciiTheme="majorBidi" w:hAnsiTheme="majorBidi" w:cstheme="majorBidi"/>
          <w:sz w:val="28"/>
          <w:szCs w:val="28"/>
          <w:cs/>
        </w:rPr>
        <w:t>ประเมินการนำเสนอ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C21167">
        <w:rPr>
          <w:rFonts w:asciiTheme="majorBidi" w:hAnsiTheme="majorBidi" w:cstheme="majorBidi"/>
          <w:sz w:val="28"/>
          <w:szCs w:val="28"/>
          <w:cs/>
        </w:rPr>
        <w:t>โครงสร้างและเนื้อหาของ</w:t>
      </w:r>
      <w:r w:rsidR="0087360A" w:rsidRPr="007465BB">
        <w:rPr>
          <w:rFonts w:ascii="Angsana New" w:hAnsi="Angsana New" w:hint="cs"/>
          <w:sz w:val="28"/>
          <w:szCs w:val="28"/>
          <w:cs/>
        </w:rPr>
        <w:t>งบการเงิน</w:t>
      </w:r>
      <w:r w:rsidR="0087360A">
        <w:rPr>
          <w:rFonts w:ascii="Angsana New" w:hAnsi="Angsana New" w:hint="cs"/>
          <w:sz w:val="28"/>
          <w:szCs w:val="28"/>
          <w:cs/>
        </w:rPr>
        <w:t>ที่</w:t>
      </w:r>
      <w:r w:rsidR="0087360A" w:rsidRPr="00A42DC5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="002614B6" w:rsidRPr="00C21167">
        <w:rPr>
          <w:rFonts w:asciiTheme="majorBidi" w:hAnsiTheme="majorBidi" w:cstheme="majorBidi"/>
          <w:sz w:val="28"/>
          <w:szCs w:val="28"/>
          <w:cs/>
        </w:rPr>
        <w:t>โดยรวม รวมถึงการเปิดเผยข้อมูลว่า</w:t>
      </w:r>
      <w:bookmarkStart w:id="1" w:name="_Hlk190783492"/>
      <w:r w:rsidR="0087360A" w:rsidRPr="007465BB">
        <w:rPr>
          <w:rFonts w:ascii="Angsana New" w:hAnsi="Angsana New" w:hint="cs"/>
          <w:sz w:val="28"/>
          <w:szCs w:val="28"/>
          <w:cs/>
        </w:rPr>
        <w:t>งบการเงิน</w:t>
      </w:r>
      <w:r w:rsidR="0087360A">
        <w:rPr>
          <w:rFonts w:ascii="Angsana New" w:hAnsi="Angsana New" w:hint="cs"/>
          <w:sz w:val="28"/>
          <w:szCs w:val="28"/>
          <w:cs/>
        </w:rPr>
        <w:t>ที่</w:t>
      </w:r>
      <w:r w:rsidR="0087360A" w:rsidRPr="00A42DC5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bookmarkEnd w:id="1"/>
      <w:r w:rsidR="002614B6" w:rsidRPr="00C21167">
        <w:rPr>
          <w:rFonts w:asciiTheme="majorBidi" w:hAnsiTheme="majorBidi" w:cstheme="majorBidi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D815203" w14:textId="34EEB758" w:rsidR="002614B6" w:rsidRPr="00237BBA" w:rsidRDefault="00237BBA" w:rsidP="007E0169">
      <w:pPr>
        <w:spacing w:before="120" w:after="120" w:line="240" w:lineRule="auto"/>
        <w:ind w:left="425" w:right="28" w:hanging="42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●</w:t>
      </w:r>
      <w:r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</w:rPr>
        <w:tab/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2614B6" w:rsidRPr="00237B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ข้าพเจ้ารับผิดชอบต่อการกำหนดแนวทาง</w:t>
      </w:r>
      <w:r w:rsidR="005A4D48">
        <w:rPr>
          <w:rFonts w:asciiTheme="majorBidi" w:hAnsiTheme="majorBidi" w:cstheme="majorBidi"/>
          <w:sz w:val="28"/>
          <w:szCs w:val="28"/>
        </w:rPr>
        <w:t xml:space="preserve"> </w:t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การควบคุมดูแลและการปฏิบัติงานตรวจสอบ</w:t>
      </w:r>
      <w:r w:rsidR="005A4D48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2614B6" w:rsidRPr="00237B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614B6" w:rsidRPr="00237BBA">
        <w:rPr>
          <w:rFonts w:asciiTheme="majorBidi" w:hAnsiTheme="majorBidi" w:cstheme="majorBidi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EA43F79" w14:textId="4FF3B87B" w:rsidR="00D9394B" w:rsidRDefault="002614B6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2614B6">
        <w:rPr>
          <w:rFonts w:ascii="Angsana New" w:hAnsi="Angsana New" w:hint="cs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ข้าพเจ้าได้สื่อสารกับผู้มีหน้าที่ในการกำกับดูแลในเรื่องต่างๆ</w:t>
      </w:r>
      <w:r w:rsidRPr="002614B6">
        <w:rPr>
          <w:rFonts w:ascii="Angsana New" w:hAnsi="Angsana New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ที่สำคัญ</w:t>
      </w:r>
      <w:r w:rsidRPr="002614B6">
        <w:rPr>
          <w:rFonts w:ascii="Angsana New" w:hAnsi="Angsana New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ซึ่งรวมถึงขอบเขตและช่วงเวลาของการตรวจสอบตามที่ได้วางแผนไว้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ประเด็นที่มีนัยสำคัญที่พบจากการตรวจสอบ</w:t>
      </w:r>
      <w:r w:rsidR="0087360A">
        <w:rPr>
          <w:rFonts w:ascii="Angsana New" w:hAnsi="Angsana New" w:hint="cs"/>
          <w:sz w:val="28"/>
          <w:szCs w:val="28"/>
          <w:cs/>
        </w:rPr>
        <w:t xml:space="preserve"> </w:t>
      </w:r>
      <w:r w:rsidRPr="002614B6">
        <w:rPr>
          <w:rFonts w:ascii="Angsana New" w:hAnsi="Angsana New" w:hint="cs"/>
          <w:sz w:val="28"/>
          <w:szCs w:val="28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146C4E5" w14:textId="53F937B6" w:rsidR="00BF1822" w:rsidRDefault="00BF1822" w:rsidP="00BF1822">
      <w:pPr>
        <w:spacing w:before="24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ADB2E5D" w14:textId="72BD2E75" w:rsidR="0087360A" w:rsidRDefault="0087360A" w:rsidP="0087360A">
      <w:pPr>
        <w:spacing w:before="240" w:after="120" w:line="240" w:lineRule="auto"/>
        <w:ind w:right="28"/>
        <w:jc w:val="right"/>
        <w:rPr>
          <w:rFonts w:ascii="Angsana New" w:hAnsi="Angsana New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</w:t>
      </w:r>
      <w:r>
        <w:rPr>
          <w:rFonts w:asciiTheme="majorBidi" w:hAnsiTheme="majorBidi" w:cstheme="majorBidi"/>
          <w:sz w:val="28"/>
          <w:szCs w:val="28"/>
        </w:rPr>
        <w:t>5</w:t>
      </w:r>
    </w:p>
    <w:p w14:paraId="36E5ABCB" w14:textId="3BC9140D" w:rsidR="0087360A" w:rsidRPr="00CE7E5A" w:rsidRDefault="0087360A" w:rsidP="0087360A">
      <w:pPr>
        <w:spacing w:before="240" w:after="120" w:line="240" w:lineRule="auto"/>
        <w:ind w:right="28"/>
        <w:jc w:val="center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-</w:t>
      </w:r>
      <w:r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 w:hint="cs"/>
          <w:sz w:val="28"/>
          <w:szCs w:val="28"/>
          <w:cs/>
        </w:rPr>
        <w:t>-</w:t>
      </w:r>
    </w:p>
    <w:p w14:paraId="22FC69BF" w14:textId="3AE7C84A" w:rsidR="00BF1822" w:rsidRPr="00CE7E5A" w:rsidRDefault="00BF1822" w:rsidP="00BF1822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ข้าพเจ้าได้พิจารณาเรื่องต่างๆที่มีนัยสำคัญมากที่สุดในการตรวจสอบ</w:t>
      </w:r>
      <w:r w:rsidR="0087360A" w:rsidRPr="007465BB">
        <w:rPr>
          <w:rFonts w:ascii="Angsana New" w:hAnsi="Angsana New" w:hint="cs"/>
          <w:sz w:val="28"/>
          <w:szCs w:val="28"/>
          <w:cs/>
        </w:rPr>
        <w:t>งบการเงิน</w:t>
      </w:r>
      <w:r w:rsidR="0087360A">
        <w:rPr>
          <w:rFonts w:ascii="Angsana New" w:hAnsi="Angsana New" w:hint="cs"/>
          <w:sz w:val="28"/>
          <w:szCs w:val="28"/>
          <w:cs/>
        </w:rPr>
        <w:t>ที่</w:t>
      </w:r>
      <w:r w:rsidR="0087360A" w:rsidRPr="00A42DC5">
        <w:rPr>
          <w:rFonts w:asciiTheme="majorBidi" w:hAnsiTheme="majorBidi" w:hint="cs"/>
          <w:sz w:val="28"/>
          <w:szCs w:val="28"/>
          <w:cs/>
        </w:rPr>
        <w:t>แสดงเงินลงทุนตามวิธีส่วนได้เสียและงบการเงินเฉพาะกิจการ</w:t>
      </w:r>
      <w:r w:rsidRPr="00CE7E5A">
        <w:rPr>
          <w:rFonts w:ascii="Angsana New" w:hAnsi="Angsana New" w:hint="cs"/>
          <w:sz w:val="28"/>
          <w:szCs w:val="28"/>
          <w:cs/>
        </w:rPr>
        <w:t>ในงวดปัจจุบันและกำหนดเป็นเรื่องสำคัญในการตรวจสอบ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หรือในสถานการณ์ที่ยากที่จะเกิดขึ้น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719516" w14:textId="7A6CDE66" w:rsidR="00BF1822" w:rsidRPr="00CE7E5A" w:rsidRDefault="00BF1822" w:rsidP="00BF1822">
      <w:pPr>
        <w:spacing w:before="120" w:after="120"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5A4D48">
        <w:rPr>
          <w:rFonts w:ascii="Angsana New" w:hAnsi="Angsana New" w:hint="cs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นางสาวกชมน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CE7E5A">
        <w:rPr>
          <w:rFonts w:ascii="Angsana New" w:hAnsi="Angsana New" w:hint="cs"/>
          <w:sz w:val="28"/>
          <w:szCs w:val="28"/>
          <w:cs/>
        </w:rPr>
        <w:t>ซุ่น</w:t>
      </w:r>
      <w:proofErr w:type="spellEnd"/>
      <w:r w:rsidRPr="00CE7E5A">
        <w:rPr>
          <w:rFonts w:ascii="Angsana New" w:hAnsi="Angsana New" w:hint="cs"/>
          <w:sz w:val="28"/>
          <w:szCs w:val="28"/>
          <w:cs/>
        </w:rPr>
        <w:t>ห้วน</w:t>
      </w:r>
    </w:p>
    <w:p w14:paraId="57BB657D" w14:textId="77777777" w:rsidR="00D05266" w:rsidRDefault="00D05266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7474198F" w14:textId="77777777" w:rsidR="00BF1822" w:rsidRDefault="00BF1822" w:rsidP="007E016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</w:p>
    <w:p w14:paraId="1DFD80DC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/>
          <w:sz w:val="28"/>
          <w:szCs w:val="28"/>
        </w:rPr>
        <w:t>(</w:t>
      </w:r>
      <w:r w:rsidRPr="00CE7E5A">
        <w:rPr>
          <w:rFonts w:ascii="Angsana New" w:hAnsi="Angsana New" w:hint="cs"/>
          <w:sz w:val="28"/>
          <w:szCs w:val="28"/>
          <w:cs/>
        </w:rPr>
        <w:t>นางสาวกชมน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proofErr w:type="spellStart"/>
      <w:r w:rsidRPr="00CE7E5A">
        <w:rPr>
          <w:rFonts w:ascii="Angsana New" w:hAnsi="Angsana New" w:hint="cs"/>
          <w:sz w:val="28"/>
          <w:szCs w:val="28"/>
          <w:cs/>
        </w:rPr>
        <w:t>ซุ่น</w:t>
      </w:r>
      <w:proofErr w:type="spellEnd"/>
      <w:r w:rsidRPr="00CE7E5A">
        <w:rPr>
          <w:rFonts w:ascii="Angsana New" w:hAnsi="Angsana New" w:hint="cs"/>
          <w:sz w:val="28"/>
          <w:szCs w:val="28"/>
          <w:cs/>
        </w:rPr>
        <w:t>ห้วน</w:t>
      </w:r>
      <w:r w:rsidRPr="00CE7E5A">
        <w:rPr>
          <w:rFonts w:ascii="Angsana New" w:hAnsi="Angsana New"/>
          <w:sz w:val="28"/>
          <w:szCs w:val="28"/>
          <w:cs/>
        </w:rPr>
        <w:t>)</w:t>
      </w:r>
    </w:p>
    <w:p w14:paraId="214538BD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</w:p>
    <w:p w14:paraId="779E62B4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ทะเบียนเลขทะเบียน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/>
          <w:sz w:val="28"/>
          <w:szCs w:val="28"/>
        </w:rPr>
        <w:t>11536</w:t>
      </w:r>
    </w:p>
    <w:p w14:paraId="123D8E80" w14:textId="77777777" w:rsidR="00BF1822" w:rsidRPr="00CE7E5A" w:rsidRDefault="00BF1822" w:rsidP="00BF1822">
      <w:pPr>
        <w:spacing w:before="240"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บริษัท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กรินทร์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ออดิท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จำกัด</w:t>
      </w:r>
    </w:p>
    <w:p w14:paraId="5E9088C2" w14:textId="77777777" w:rsidR="00BF1822" w:rsidRPr="00CE7E5A" w:rsidRDefault="00BF1822" w:rsidP="00BF1822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กรุงเทพมหานคร</w:t>
      </w:r>
    </w:p>
    <w:p w14:paraId="3BBFDE2A" w14:textId="6AE01F55" w:rsidR="00D05266" w:rsidRPr="00D9394B" w:rsidRDefault="00BF1822" w:rsidP="00442BC4">
      <w:pPr>
        <w:spacing w:line="240" w:lineRule="auto"/>
        <w:ind w:right="28"/>
        <w:rPr>
          <w:rFonts w:ascii="Angsana New" w:hAnsi="Angsana New"/>
          <w:sz w:val="28"/>
          <w:szCs w:val="28"/>
        </w:rPr>
      </w:pPr>
      <w:r w:rsidRPr="00CE7E5A">
        <w:rPr>
          <w:rFonts w:ascii="Angsana New" w:hAnsi="Angsana New" w:hint="cs"/>
          <w:sz w:val="28"/>
          <w:szCs w:val="28"/>
          <w:cs/>
        </w:rPr>
        <w:t>วันที่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="007C06B3">
        <w:rPr>
          <w:rFonts w:ascii="Angsana New" w:hAnsi="Angsana New"/>
          <w:sz w:val="28"/>
          <w:szCs w:val="28"/>
        </w:rPr>
        <w:t>2</w:t>
      </w:r>
      <w:r w:rsidR="008E2F78">
        <w:rPr>
          <w:rFonts w:ascii="Angsana New" w:hAnsi="Angsana New"/>
          <w:sz w:val="28"/>
          <w:szCs w:val="28"/>
        </w:rPr>
        <w:t>1</w:t>
      </w:r>
      <w:r w:rsidRPr="00CE7E5A">
        <w:rPr>
          <w:rFonts w:ascii="Angsana New" w:hAnsi="Angsana New"/>
          <w:sz w:val="28"/>
          <w:szCs w:val="28"/>
        </w:rPr>
        <w:t xml:space="preserve"> </w:t>
      </w:r>
      <w:r w:rsidRPr="00CE7E5A">
        <w:rPr>
          <w:rFonts w:ascii="Angsana New" w:hAnsi="Angsana New" w:hint="cs"/>
          <w:sz w:val="28"/>
          <w:szCs w:val="28"/>
          <w:cs/>
        </w:rPr>
        <w:t>กุมภาพันธ์</w:t>
      </w:r>
      <w:r w:rsidRPr="00CE7E5A">
        <w:rPr>
          <w:rFonts w:ascii="Angsana New" w:hAnsi="Angsana New"/>
          <w:sz w:val="28"/>
          <w:szCs w:val="28"/>
          <w:cs/>
        </w:rPr>
        <w:t xml:space="preserve"> </w:t>
      </w:r>
      <w:r w:rsidRPr="00CE7E5A">
        <w:rPr>
          <w:rFonts w:ascii="Angsana New" w:hAnsi="Angsana New"/>
          <w:sz w:val="28"/>
          <w:szCs w:val="28"/>
        </w:rPr>
        <w:t>256</w:t>
      </w:r>
      <w:r w:rsidR="008E2F78">
        <w:rPr>
          <w:rFonts w:ascii="Angsana New" w:hAnsi="Angsana New"/>
          <w:sz w:val="28"/>
          <w:szCs w:val="28"/>
        </w:rPr>
        <w:t>8</w:t>
      </w:r>
    </w:p>
    <w:sectPr w:rsidR="00D05266" w:rsidRPr="00D9394B" w:rsidSect="005A7C5F">
      <w:footerReference w:type="default" r:id="rId8"/>
      <w:pgSz w:w="11909" w:h="16834" w:code="9"/>
      <w:pgMar w:top="1440" w:right="992" w:bottom="284" w:left="1440" w:header="476" w:footer="437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2ACF6" w14:textId="77777777" w:rsidR="00C31744" w:rsidRDefault="00C31744">
      <w:r>
        <w:separator/>
      </w:r>
    </w:p>
  </w:endnote>
  <w:endnote w:type="continuationSeparator" w:id="0">
    <w:p w14:paraId="21343222" w14:textId="77777777" w:rsidR="00C31744" w:rsidRDefault="00C3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6A02E" w14:textId="77777777" w:rsidR="00C31744" w:rsidRDefault="00C31744">
      <w:r>
        <w:separator/>
      </w:r>
    </w:p>
  </w:footnote>
  <w:footnote w:type="continuationSeparator" w:id="0">
    <w:p w14:paraId="3BCE3882" w14:textId="77777777" w:rsidR="00C31744" w:rsidRDefault="00C317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37510"/>
    <w:multiLevelType w:val="hybridMultilevel"/>
    <w:tmpl w:val="84A41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BA4F4F"/>
    <w:multiLevelType w:val="hybridMultilevel"/>
    <w:tmpl w:val="A9D8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8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0E1A5F"/>
    <w:multiLevelType w:val="hybridMultilevel"/>
    <w:tmpl w:val="79D68D04"/>
    <w:lvl w:ilvl="0" w:tplc="690669D8">
      <w:numFmt w:val="bullet"/>
      <w:lvlText w:val="•"/>
      <w:lvlJc w:val="left"/>
      <w:pPr>
        <w:ind w:left="720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284535110">
    <w:abstractNumId w:val="6"/>
  </w:num>
  <w:num w:numId="2" w16cid:durableId="1439369141">
    <w:abstractNumId w:val="5"/>
  </w:num>
  <w:num w:numId="3" w16cid:durableId="1533348113">
    <w:abstractNumId w:val="9"/>
  </w:num>
  <w:num w:numId="4" w16cid:durableId="1905405292">
    <w:abstractNumId w:val="7"/>
  </w:num>
  <w:num w:numId="5" w16cid:durableId="1442266653">
    <w:abstractNumId w:val="8"/>
  </w:num>
  <w:num w:numId="6" w16cid:durableId="303317846">
    <w:abstractNumId w:val="3"/>
  </w:num>
  <w:num w:numId="7" w16cid:durableId="1351834027">
    <w:abstractNumId w:val="2"/>
  </w:num>
  <w:num w:numId="8" w16cid:durableId="1451435790">
    <w:abstractNumId w:val="0"/>
  </w:num>
  <w:num w:numId="9" w16cid:durableId="613826648">
    <w:abstractNumId w:val="1"/>
  </w:num>
  <w:num w:numId="10" w16cid:durableId="1788817437">
    <w:abstractNumId w:val="4"/>
  </w:num>
  <w:num w:numId="11" w16cid:durableId="1539974832">
    <w:abstractNumId w:val="14"/>
  </w:num>
  <w:num w:numId="12" w16cid:durableId="768233629">
    <w:abstractNumId w:val="12"/>
  </w:num>
  <w:num w:numId="13" w16cid:durableId="962541809">
    <w:abstractNumId w:val="20"/>
  </w:num>
  <w:num w:numId="14" w16cid:durableId="986471417">
    <w:abstractNumId w:val="13"/>
  </w:num>
  <w:num w:numId="15" w16cid:durableId="1437020266">
    <w:abstractNumId w:val="16"/>
  </w:num>
  <w:num w:numId="16" w16cid:durableId="76248805">
    <w:abstractNumId w:val="17"/>
  </w:num>
  <w:num w:numId="17" w16cid:durableId="387412459">
    <w:abstractNumId w:val="18"/>
  </w:num>
  <w:num w:numId="18" w16cid:durableId="1585676180">
    <w:abstractNumId w:val="10"/>
  </w:num>
  <w:num w:numId="19" w16cid:durableId="1089471705">
    <w:abstractNumId w:val="19"/>
  </w:num>
  <w:num w:numId="20" w16cid:durableId="1474445607">
    <w:abstractNumId w:val="15"/>
  </w:num>
  <w:num w:numId="21" w16cid:durableId="47286741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49CF"/>
    <w:rsid w:val="00025445"/>
    <w:rsid w:val="0002575C"/>
    <w:rsid w:val="00027205"/>
    <w:rsid w:val="00030341"/>
    <w:rsid w:val="00030D8A"/>
    <w:rsid w:val="00031447"/>
    <w:rsid w:val="0003401B"/>
    <w:rsid w:val="00034E87"/>
    <w:rsid w:val="00035B12"/>
    <w:rsid w:val="00035B54"/>
    <w:rsid w:val="00036E82"/>
    <w:rsid w:val="00042158"/>
    <w:rsid w:val="00043C5C"/>
    <w:rsid w:val="000468C9"/>
    <w:rsid w:val="000470E1"/>
    <w:rsid w:val="00050494"/>
    <w:rsid w:val="000513D3"/>
    <w:rsid w:val="00051CEB"/>
    <w:rsid w:val="00052189"/>
    <w:rsid w:val="000527BD"/>
    <w:rsid w:val="0005340E"/>
    <w:rsid w:val="0005780D"/>
    <w:rsid w:val="00057B1C"/>
    <w:rsid w:val="00060067"/>
    <w:rsid w:val="00060D92"/>
    <w:rsid w:val="00060EC1"/>
    <w:rsid w:val="00061E45"/>
    <w:rsid w:val="00062847"/>
    <w:rsid w:val="000636D3"/>
    <w:rsid w:val="00064055"/>
    <w:rsid w:val="000704CD"/>
    <w:rsid w:val="0007067A"/>
    <w:rsid w:val="00071E8B"/>
    <w:rsid w:val="000737AC"/>
    <w:rsid w:val="000742FA"/>
    <w:rsid w:val="000747F7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1E09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0C37"/>
    <w:rsid w:val="000B353D"/>
    <w:rsid w:val="000B3C60"/>
    <w:rsid w:val="000B43A8"/>
    <w:rsid w:val="000B79CA"/>
    <w:rsid w:val="000C0183"/>
    <w:rsid w:val="000C03EF"/>
    <w:rsid w:val="000C1B1C"/>
    <w:rsid w:val="000C2A53"/>
    <w:rsid w:val="000C4185"/>
    <w:rsid w:val="000C5976"/>
    <w:rsid w:val="000C6723"/>
    <w:rsid w:val="000C7FE8"/>
    <w:rsid w:val="000D0A31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0CF3"/>
    <w:rsid w:val="0013189D"/>
    <w:rsid w:val="00131CEE"/>
    <w:rsid w:val="00131F1D"/>
    <w:rsid w:val="0013251F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498B"/>
    <w:rsid w:val="00166256"/>
    <w:rsid w:val="00180317"/>
    <w:rsid w:val="00184451"/>
    <w:rsid w:val="00186348"/>
    <w:rsid w:val="00196230"/>
    <w:rsid w:val="001B2519"/>
    <w:rsid w:val="001B28DF"/>
    <w:rsid w:val="001B4711"/>
    <w:rsid w:val="001B749A"/>
    <w:rsid w:val="001B7E1A"/>
    <w:rsid w:val="001B7F7F"/>
    <w:rsid w:val="001C1CF1"/>
    <w:rsid w:val="001D0EC3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2D10"/>
    <w:rsid w:val="00213CF5"/>
    <w:rsid w:val="00216126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37BBA"/>
    <w:rsid w:val="002418CF"/>
    <w:rsid w:val="0024632A"/>
    <w:rsid w:val="002463FE"/>
    <w:rsid w:val="0025013C"/>
    <w:rsid w:val="0025184B"/>
    <w:rsid w:val="00252C2C"/>
    <w:rsid w:val="002614B6"/>
    <w:rsid w:val="00263493"/>
    <w:rsid w:val="002636AC"/>
    <w:rsid w:val="002642FC"/>
    <w:rsid w:val="002652C8"/>
    <w:rsid w:val="002710ED"/>
    <w:rsid w:val="0027221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211C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5A57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2AB6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165F9"/>
    <w:rsid w:val="00317CCB"/>
    <w:rsid w:val="00320719"/>
    <w:rsid w:val="00322367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5328"/>
    <w:rsid w:val="00335711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05F7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B62A1"/>
    <w:rsid w:val="003C0B96"/>
    <w:rsid w:val="003C0D22"/>
    <w:rsid w:val="003C175B"/>
    <w:rsid w:val="003C220F"/>
    <w:rsid w:val="003C2D7F"/>
    <w:rsid w:val="003C2DB5"/>
    <w:rsid w:val="003C3617"/>
    <w:rsid w:val="003C5BE3"/>
    <w:rsid w:val="003C663D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3F6BE1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254"/>
    <w:rsid w:val="00431625"/>
    <w:rsid w:val="00432E93"/>
    <w:rsid w:val="00437333"/>
    <w:rsid w:val="0044018D"/>
    <w:rsid w:val="0044023F"/>
    <w:rsid w:val="00441587"/>
    <w:rsid w:val="00441EB6"/>
    <w:rsid w:val="00441FE8"/>
    <w:rsid w:val="00442A2F"/>
    <w:rsid w:val="00442BC4"/>
    <w:rsid w:val="0044331D"/>
    <w:rsid w:val="00446386"/>
    <w:rsid w:val="004469A7"/>
    <w:rsid w:val="00447BF0"/>
    <w:rsid w:val="00447EF8"/>
    <w:rsid w:val="004507D0"/>
    <w:rsid w:val="00450CA0"/>
    <w:rsid w:val="00457ADB"/>
    <w:rsid w:val="00460DC8"/>
    <w:rsid w:val="004631FE"/>
    <w:rsid w:val="00464EAB"/>
    <w:rsid w:val="00465026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A5AAA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24D8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E69B4"/>
    <w:rsid w:val="004F2C5D"/>
    <w:rsid w:val="004F3647"/>
    <w:rsid w:val="004F4E04"/>
    <w:rsid w:val="004F76AB"/>
    <w:rsid w:val="005003B3"/>
    <w:rsid w:val="005012EB"/>
    <w:rsid w:val="00502497"/>
    <w:rsid w:val="00502C2D"/>
    <w:rsid w:val="00504B52"/>
    <w:rsid w:val="005062E7"/>
    <w:rsid w:val="00506B7F"/>
    <w:rsid w:val="00506DDA"/>
    <w:rsid w:val="005102A2"/>
    <w:rsid w:val="00512FAB"/>
    <w:rsid w:val="00512FDB"/>
    <w:rsid w:val="005142D5"/>
    <w:rsid w:val="00515630"/>
    <w:rsid w:val="005158AE"/>
    <w:rsid w:val="00516B24"/>
    <w:rsid w:val="00517D30"/>
    <w:rsid w:val="0052448A"/>
    <w:rsid w:val="0053053B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3BCA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4907"/>
    <w:rsid w:val="005A4D48"/>
    <w:rsid w:val="005A5D9A"/>
    <w:rsid w:val="005A78CE"/>
    <w:rsid w:val="005A7C5F"/>
    <w:rsid w:val="005B65FE"/>
    <w:rsid w:val="005B7C7C"/>
    <w:rsid w:val="005B7F19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467"/>
    <w:rsid w:val="005D3EC4"/>
    <w:rsid w:val="005D6526"/>
    <w:rsid w:val="005D6DA6"/>
    <w:rsid w:val="005D7BF9"/>
    <w:rsid w:val="005E0D7A"/>
    <w:rsid w:val="005E14A6"/>
    <w:rsid w:val="005E396A"/>
    <w:rsid w:val="005E3EF9"/>
    <w:rsid w:val="005E7E86"/>
    <w:rsid w:val="005F0C60"/>
    <w:rsid w:val="005F124C"/>
    <w:rsid w:val="005F142B"/>
    <w:rsid w:val="005F1963"/>
    <w:rsid w:val="005F2CE3"/>
    <w:rsid w:val="005F4184"/>
    <w:rsid w:val="005F5F41"/>
    <w:rsid w:val="005F5F9B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1804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3D67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703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0A3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CCA"/>
    <w:rsid w:val="00714F8B"/>
    <w:rsid w:val="00716A74"/>
    <w:rsid w:val="007176A1"/>
    <w:rsid w:val="00717DEC"/>
    <w:rsid w:val="00721F6E"/>
    <w:rsid w:val="0072213C"/>
    <w:rsid w:val="00723808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5BB"/>
    <w:rsid w:val="00746D5A"/>
    <w:rsid w:val="00751292"/>
    <w:rsid w:val="0075138B"/>
    <w:rsid w:val="0076065D"/>
    <w:rsid w:val="00762489"/>
    <w:rsid w:val="00763E1B"/>
    <w:rsid w:val="00763E93"/>
    <w:rsid w:val="007657C6"/>
    <w:rsid w:val="00766DB9"/>
    <w:rsid w:val="00770507"/>
    <w:rsid w:val="00771549"/>
    <w:rsid w:val="007719BA"/>
    <w:rsid w:val="00772A74"/>
    <w:rsid w:val="007734B8"/>
    <w:rsid w:val="00773582"/>
    <w:rsid w:val="00777BE3"/>
    <w:rsid w:val="00780FA6"/>
    <w:rsid w:val="00780FB1"/>
    <w:rsid w:val="007811CD"/>
    <w:rsid w:val="007834F5"/>
    <w:rsid w:val="007846E9"/>
    <w:rsid w:val="00786112"/>
    <w:rsid w:val="007873A3"/>
    <w:rsid w:val="00790D74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0D40"/>
    <w:rsid w:val="007B16C3"/>
    <w:rsid w:val="007B4EA5"/>
    <w:rsid w:val="007B68DE"/>
    <w:rsid w:val="007B6A84"/>
    <w:rsid w:val="007C06B3"/>
    <w:rsid w:val="007C08AE"/>
    <w:rsid w:val="007C1CF9"/>
    <w:rsid w:val="007C263D"/>
    <w:rsid w:val="007C31E5"/>
    <w:rsid w:val="007C3C5F"/>
    <w:rsid w:val="007C3F00"/>
    <w:rsid w:val="007C4BEE"/>
    <w:rsid w:val="007D084B"/>
    <w:rsid w:val="007D6964"/>
    <w:rsid w:val="007D7426"/>
    <w:rsid w:val="007E0169"/>
    <w:rsid w:val="007E1357"/>
    <w:rsid w:val="007E2A9A"/>
    <w:rsid w:val="007E54BA"/>
    <w:rsid w:val="007E7BDA"/>
    <w:rsid w:val="007F0E78"/>
    <w:rsid w:val="007F3038"/>
    <w:rsid w:val="007F45B6"/>
    <w:rsid w:val="007F5FDE"/>
    <w:rsid w:val="0080341E"/>
    <w:rsid w:val="00803DD9"/>
    <w:rsid w:val="0080678C"/>
    <w:rsid w:val="008074F4"/>
    <w:rsid w:val="00807FBF"/>
    <w:rsid w:val="008135A3"/>
    <w:rsid w:val="00813B2A"/>
    <w:rsid w:val="00813E0E"/>
    <w:rsid w:val="00813F8E"/>
    <w:rsid w:val="00814B64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1D3A"/>
    <w:rsid w:val="0084246E"/>
    <w:rsid w:val="0084346A"/>
    <w:rsid w:val="00843A85"/>
    <w:rsid w:val="00843BD2"/>
    <w:rsid w:val="00845663"/>
    <w:rsid w:val="008476FF"/>
    <w:rsid w:val="0085128C"/>
    <w:rsid w:val="00854B6E"/>
    <w:rsid w:val="0085663E"/>
    <w:rsid w:val="00857601"/>
    <w:rsid w:val="0086041D"/>
    <w:rsid w:val="008622FA"/>
    <w:rsid w:val="00863E15"/>
    <w:rsid w:val="008652BB"/>
    <w:rsid w:val="0086652D"/>
    <w:rsid w:val="0087133C"/>
    <w:rsid w:val="00872C2B"/>
    <w:rsid w:val="0087360A"/>
    <w:rsid w:val="00880617"/>
    <w:rsid w:val="008808AD"/>
    <w:rsid w:val="00881EDE"/>
    <w:rsid w:val="00885E70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63D4"/>
    <w:rsid w:val="008D74F9"/>
    <w:rsid w:val="008E1ABF"/>
    <w:rsid w:val="008E2F78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37CCF"/>
    <w:rsid w:val="00944A8E"/>
    <w:rsid w:val="00945CEF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0938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92C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19B2"/>
    <w:rsid w:val="00A13417"/>
    <w:rsid w:val="00A14A56"/>
    <w:rsid w:val="00A15E2E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2DC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B71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E38"/>
    <w:rsid w:val="00A84E7B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6430"/>
    <w:rsid w:val="00AC76A1"/>
    <w:rsid w:val="00AC7D8D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0785F"/>
    <w:rsid w:val="00B10CEA"/>
    <w:rsid w:val="00B13581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3FDB"/>
    <w:rsid w:val="00B46B9A"/>
    <w:rsid w:val="00B5140B"/>
    <w:rsid w:val="00B522E0"/>
    <w:rsid w:val="00B52AEF"/>
    <w:rsid w:val="00B5455D"/>
    <w:rsid w:val="00B550ED"/>
    <w:rsid w:val="00B55F38"/>
    <w:rsid w:val="00B56FA5"/>
    <w:rsid w:val="00B60782"/>
    <w:rsid w:val="00B64E7A"/>
    <w:rsid w:val="00B66AEF"/>
    <w:rsid w:val="00B67E02"/>
    <w:rsid w:val="00B704AE"/>
    <w:rsid w:val="00B73829"/>
    <w:rsid w:val="00B7525D"/>
    <w:rsid w:val="00B754BA"/>
    <w:rsid w:val="00B768E7"/>
    <w:rsid w:val="00B8062F"/>
    <w:rsid w:val="00B81A76"/>
    <w:rsid w:val="00B8242D"/>
    <w:rsid w:val="00B82B5F"/>
    <w:rsid w:val="00B83868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42E3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2360"/>
    <w:rsid w:val="00BD23D9"/>
    <w:rsid w:val="00BD4B36"/>
    <w:rsid w:val="00BD5BD5"/>
    <w:rsid w:val="00BD72BF"/>
    <w:rsid w:val="00BD761B"/>
    <w:rsid w:val="00BD7EE5"/>
    <w:rsid w:val="00BE13E5"/>
    <w:rsid w:val="00BE557C"/>
    <w:rsid w:val="00BE57FA"/>
    <w:rsid w:val="00BF1583"/>
    <w:rsid w:val="00BF1822"/>
    <w:rsid w:val="00C0123A"/>
    <w:rsid w:val="00C03C25"/>
    <w:rsid w:val="00C04DFD"/>
    <w:rsid w:val="00C0516B"/>
    <w:rsid w:val="00C06137"/>
    <w:rsid w:val="00C074F1"/>
    <w:rsid w:val="00C12254"/>
    <w:rsid w:val="00C138CA"/>
    <w:rsid w:val="00C13A80"/>
    <w:rsid w:val="00C15D04"/>
    <w:rsid w:val="00C17F48"/>
    <w:rsid w:val="00C21167"/>
    <w:rsid w:val="00C21D65"/>
    <w:rsid w:val="00C23604"/>
    <w:rsid w:val="00C240A9"/>
    <w:rsid w:val="00C25A02"/>
    <w:rsid w:val="00C261EB"/>
    <w:rsid w:val="00C306B8"/>
    <w:rsid w:val="00C30FCC"/>
    <w:rsid w:val="00C31744"/>
    <w:rsid w:val="00C32484"/>
    <w:rsid w:val="00C32637"/>
    <w:rsid w:val="00C3304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0ABB"/>
    <w:rsid w:val="00C61A81"/>
    <w:rsid w:val="00C647C8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52C9"/>
    <w:rsid w:val="00C954AE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AA3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E7E5A"/>
    <w:rsid w:val="00CF27A1"/>
    <w:rsid w:val="00CF3D31"/>
    <w:rsid w:val="00CF4403"/>
    <w:rsid w:val="00CF49C5"/>
    <w:rsid w:val="00CF6BBE"/>
    <w:rsid w:val="00CF6BF8"/>
    <w:rsid w:val="00D00676"/>
    <w:rsid w:val="00D00718"/>
    <w:rsid w:val="00D04A31"/>
    <w:rsid w:val="00D04E93"/>
    <w:rsid w:val="00D05266"/>
    <w:rsid w:val="00D1106B"/>
    <w:rsid w:val="00D124CE"/>
    <w:rsid w:val="00D13537"/>
    <w:rsid w:val="00D151EF"/>
    <w:rsid w:val="00D159C5"/>
    <w:rsid w:val="00D17E56"/>
    <w:rsid w:val="00D22345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5521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67CD6"/>
    <w:rsid w:val="00D71521"/>
    <w:rsid w:val="00D76E6D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394B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0342E"/>
    <w:rsid w:val="00E11180"/>
    <w:rsid w:val="00E13BFA"/>
    <w:rsid w:val="00E145CF"/>
    <w:rsid w:val="00E154E6"/>
    <w:rsid w:val="00E17D21"/>
    <w:rsid w:val="00E21FC2"/>
    <w:rsid w:val="00E230B7"/>
    <w:rsid w:val="00E23651"/>
    <w:rsid w:val="00E27881"/>
    <w:rsid w:val="00E30501"/>
    <w:rsid w:val="00E31700"/>
    <w:rsid w:val="00E3415F"/>
    <w:rsid w:val="00E361AE"/>
    <w:rsid w:val="00E3667A"/>
    <w:rsid w:val="00E3696C"/>
    <w:rsid w:val="00E53D89"/>
    <w:rsid w:val="00E5418C"/>
    <w:rsid w:val="00E54B6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91C91"/>
    <w:rsid w:val="00E91FDA"/>
    <w:rsid w:val="00E9232B"/>
    <w:rsid w:val="00E92CF9"/>
    <w:rsid w:val="00E94F54"/>
    <w:rsid w:val="00E959B9"/>
    <w:rsid w:val="00E96D83"/>
    <w:rsid w:val="00E9746D"/>
    <w:rsid w:val="00EA405C"/>
    <w:rsid w:val="00EA6589"/>
    <w:rsid w:val="00EA6A10"/>
    <w:rsid w:val="00EB0289"/>
    <w:rsid w:val="00EB0AB8"/>
    <w:rsid w:val="00EB1E3D"/>
    <w:rsid w:val="00EB243C"/>
    <w:rsid w:val="00EB5982"/>
    <w:rsid w:val="00EC067F"/>
    <w:rsid w:val="00EC27A9"/>
    <w:rsid w:val="00EC58F2"/>
    <w:rsid w:val="00EC593D"/>
    <w:rsid w:val="00EC5A9D"/>
    <w:rsid w:val="00EC7C8A"/>
    <w:rsid w:val="00ED06CF"/>
    <w:rsid w:val="00ED0DCC"/>
    <w:rsid w:val="00ED156A"/>
    <w:rsid w:val="00ED5DF3"/>
    <w:rsid w:val="00ED6F73"/>
    <w:rsid w:val="00ED778E"/>
    <w:rsid w:val="00ED77E9"/>
    <w:rsid w:val="00EE07EF"/>
    <w:rsid w:val="00EE2051"/>
    <w:rsid w:val="00EF16A2"/>
    <w:rsid w:val="00EF2D2F"/>
    <w:rsid w:val="00EF38BA"/>
    <w:rsid w:val="00EF6DB6"/>
    <w:rsid w:val="00EF7176"/>
    <w:rsid w:val="00EF7485"/>
    <w:rsid w:val="00EF756F"/>
    <w:rsid w:val="00F00452"/>
    <w:rsid w:val="00F0241F"/>
    <w:rsid w:val="00F078FA"/>
    <w:rsid w:val="00F106A3"/>
    <w:rsid w:val="00F128A4"/>
    <w:rsid w:val="00F13B32"/>
    <w:rsid w:val="00F145F6"/>
    <w:rsid w:val="00F1586B"/>
    <w:rsid w:val="00F17F28"/>
    <w:rsid w:val="00F2265E"/>
    <w:rsid w:val="00F24D73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1531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14BC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3A7"/>
    <w:rsid w:val="00FB4EF8"/>
    <w:rsid w:val="00FB62AC"/>
    <w:rsid w:val="00FC11BF"/>
    <w:rsid w:val="00FC1315"/>
    <w:rsid w:val="00FC1607"/>
    <w:rsid w:val="00FC1AB1"/>
    <w:rsid w:val="00FC3ABB"/>
    <w:rsid w:val="00FC4A0B"/>
    <w:rsid w:val="00FC5917"/>
    <w:rsid w:val="00FD151D"/>
    <w:rsid w:val="00FD16E8"/>
    <w:rsid w:val="00FD3391"/>
    <w:rsid w:val="00FD392C"/>
    <w:rsid w:val="00FD3E4E"/>
    <w:rsid w:val="00FE34E8"/>
    <w:rsid w:val="00FE6F5D"/>
    <w:rsid w:val="00FE7C17"/>
    <w:rsid w:val="00FF3242"/>
    <w:rsid w:val="00FF3602"/>
    <w:rsid w:val="00FF3E05"/>
    <w:rsid w:val="00FF539F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4DB64B"/>
  <w15:docId w15:val="{47BD39DE-C3BD-47BE-BBBC-FF4A2873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569DA-275A-4A7A-853D-6C13EC45C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180</TotalTime>
  <Pages>6</Pages>
  <Words>1686</Words>
  <Characters>9615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3560</cp:lastModifiedBy>
  <cp:revision>132</cp:revision>
  <cp:lastPrinted>2023-06-23T10:06:00Z</cp:lastPrinted>
  <dcterms:created xsi:type="dcterms:W3CDTF">2022-12-08T03:28:00Z</dcterms:created>
  <dcterms:modified xsi:type="dcterms:W3CDTF">2025-02-20T17:45:00Z</dcterms:modified>
</cp:coreProperties>
</file>