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7972F" w14:textId="77777777" w:rsidR="00DD7F08" w:rsidRPr="00D566CF" w:rsidRDefault="00DD7F08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rPr>
          <w:rFonts w:ascii="Angsana New" w:hAnsi="Angsana New"/>
          <w:sz w:val="28"/>
          <w:szCs w:val="28"/>
          <w:lang w:val="en-GB"/>
        </w:rPr>
      </w:pPr>
      <w:r w:rsidRPr="00742A42">
        <w:rPr>
          <w:rFonts w:ascii="Angsana New" w:hAnsi="Angsana New"/>
          <w:sz w:val="28"/>
          <w:szCs w:val="28"/>
          <w:cs/>
        </w:rPr>
        <w:t>ข้อมูลทั่วไป</w:t>
      </w:r>
    </w:p>
    <w:p w14:paraId="158FB8DF" w14:textId="77777777" w:rsidR="00DD7F08" w:rsidRPr="00D566CF" w:rsidRDefault="00DD7F08" w:rsidP="00DD7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  <w:lang w:val="af-ZA"/>
        </w:rPr>
      </w:pPr>
      <w:r w:rsidRPr="00D566CF">
        <w:rPr>
          <w:rFonts w:ascii="Angsana New" w:hAnsi="Angsana New"/>
          <w:sz w:val="28"/>
          <w:szCs w:val="28"/>
          <w:lang w:val="af-ZA"/>
        </w:rPr>
        <w:t>1.1</w:t>
      </w:r>
      <w:r w:rsidRPr="00742A42">
        <w:rPr>
          <w:rFonts w:ascii="Angsana New" w:hAnsi="Angsana New"/>
          <w:sz w:val="28"/>
          <w:szCs w:val="28"/>
          <w:cs/>
        </w:rPr>
        <w:t xml:space="preserve"> บริษัทได้จดทะเบียนเป็นนิติบุคคล</w:t>
      </w:r>
      <w:r w:rsidRPr="00D566CF">
        <w:rPr>
          <w:rFonts w:ascii="Angsana New" w:hAnsi="Angsana New"/>
          <w:sz w:val="28"/>
          <w:szCs w:val="28"/>
          <w:lang w:val="af-ZA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D566CF">
        <w:rPr>
          <w:rFonts w:ascii="Angsana New" w:hAnsi="Angsana New"/>
          <w:sz w:val="28"/>
          <w:szCs w:val="28"/>
          <w:lang w:val="af-ZA"/>
        </w:rPr>
        <w:t>31</w:t>
      </w:r>
      <w:r w:rsidRPr="00742A42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D566CF">
        <w:rPr>
          <w:rFonts w:ascii="Angsana New" w:hAnsi="Angsana New"/>
          <w:sz w:val="28"/>
          <w:szCs w:val="28"/>
        </w:rPr>
        <w:t>2537</w:t>
      </w:r>
      <w:r w:rsidRPr="00742A42">
        <w:rPr>
          <w:rFonts w:ascii="Angsana New" w:hAnsi="Angsana New"/>
          <w:sz w:val="28"/>
          <w:szCs w:val="28"/>
          <w:cs/>
        </w:rPr>
        <w:t xml:space="preserve"> ทะเบียนเลขที่ </w:t>
      </w:r>
      <w:r w:rsidRPr="00D566CF">
        <w:rPr>
          <w:rFonts w:ascii="Angsana New" w:hAnsi="Angsana New"/>
          <w:sz w:val="28"/>
          <w:szCs w:val="28"/>
          <w:lang w:val="af-ZA"/>
        </w:rPr>
        <w:t>0107537001901</w:t>
      </w:r>
    </w:p>
    <w:p w14:paraId="45B411D6" w14:textId="189A409F" w:rsidR="00DD7F08" w:rsidRPr="00D566CF" w:rsidRDefault="00DD7F08" w:rsidP="00DD7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D566CF">
        <w:rPr>
          <w:rFonts w:ascii="Angsana New" w:hAnsi="Angsana New"/>
          <w:spacing w:val="-2"/>
          <w:sz w:val="28"/>
          <w:szCs w:val="28"/>
          <w:lang w:val="af-ZA"/>
        </w:rPr>
        <w:t>1.2</w:t>
      </w:r>
      <w:r w:rsidRPr="00742A42">
        <w:rPr>
          <w:rFonts w:ascii="Angsana New" w:hAnsi="Angsana New"/>
          <w:spacing w:val="-2"/>
          <w:sz w:val="28"/>
          <w:szCs w:val="28"/>
          <w:cs/>
        </w:rPr>
        <w:t xml:space="preserve"> บริษัทมีสถานประกอบการสำนักงานใหญ่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742A42">
        <w:rPr>
          <w:rFonts w:ascii="Angsana New" w:hAnsi="Angsana New"/>
          <w:spacing w:val="-2"/>
          <w:sz w:val="28"/>
          <w:szCs w:val="28"/>
          <w:cs/>
        </w:rPr>
        <w:t>ตั้งอยู่เลขที่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666</w:t>
      </w:r>
      <w:r w:rsidRPr="00742A42">
        <w:rPr>
          <w:rFonts w:ascii="Angsana New" w:hAnsi="Angsana New"/>
          <w:spacing w:val="-2"/>
          <w:sz w:val="28"/>
          <w:szCs w:val="28"/>
          <w:cs/>
        </w:rPr>
        <w:t xml:space="preserve"> ถนนพระราม </w:t>
      </w:r>
      <w:r w:rsidRPr="00D566CF">
        <w:rPr>
          <w:rFonts w:ascii="Angsana New" w:hAnsi="Angsana New"/>
          <w:spacing w:val="-2"/>
          <w:sz w:val="28"/>
          <w:szCs w:val="28"/>
        </w:rPr>
        <w:t>3</w:t>
      </w:r>
      <w:r w:rsidRPr="00742A42">
        <w:rPr>
          <w:rFonts w:ascii="Angsana New" w:hAnsi="Angsana New"/>
          <w:spacing w:val="-2"/>
          <w:sz w:val="28"/>
          <w:szCs w:val="28"/>
          <w:cs/>
        </w:rPr>
        <w:t xml:space="preserve"> แขวงบางโพงพาง เขตยานนาวา</w:t>
      </w:r>
      <w:r w:rsidR="008B6880">
        <w:rPr>
          <w:rFonts w:ascii="Angsana New" w:hAnsi="Angsana New"/>
          <w:spacing w:val="-2"/>
          <w:sz w:val="28"/>
          <w:szCs w:val="28"/>
        </w:rPr>
        <w:t xml:space="preserve"> </w:t>
      </w:r>
      <w:r w:rsidRPr="00742A42">
        <w:rPr>
          <w:rFonts w:ascii="Angsana New" w:hAnsi="Angsana New"/>
          <w:spacing w:val="-2"/>
          <w:sz w:val="28"/>
          <w:szCs w:val="28"/>
          <w:cs/>
        </w:rPr>
        <w:t>กรุงเทพมหานคร</w:t>
      </w:r>
    </w:p>
    <w:p w14:paraId="281D1BE1" w14:textId="362959B0" w:rsidR="00DD7F08" w:rsidRPr="00D566CF" w:rsidRDefault="00DD7F08" w:rsidP="00DD7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 w:hanging="283"/>
        <w:jc w:val="thaiDistribute"/>
        <w:rPr>
          <w:rFonts w:ascii="Angsana New" w:hAnsi="Angsana New"/>
          <w:spacing w:val="-2"/>
          <w:sz w:val="28"/>
          <w:szCs w:val="28"/>
        </w:rPr>
      </w:pPr>
      <w:r w:rsidRPr="00D566CF">
        <w:rPr>
          <w:rFonts w:ascii="Angsana New" w:hAnsi="Angsana New"/>
          <w:spacing w:val="-2"/>
          <w:sz w:val="28"/>
          <w:szCs w:val="28"/>
        </w:rPr>
        <w:t xml:space="preserve">1.3 </w:t>
      </w:r>
      <w:r w:rsidRPr="00742A42">
        <w:rPr>
          <w:rFonts w:ascii="Angsana New" w:hAnsi="Angsana New"/>
          <w:spacing w:val="-2"/>
          <w:sz w:val="28"/>
          <w:szCs w:val="28"/>
          <w:cs/>
        </w:rPr>
        <w:t xml:space="preserve">ปัจจุบันบริษัทมีสาขาในประเทศ จำนวน </w:t>
      </w:r>
      <w:r w:rsidR="00CC5CAE">
        <w:rPr>
          <w:rFonts w:ascii="Angsana New" w:hAnsi="Angsana New"/>
          <w:spacing w:val="-2"/>
          <w:sz w:val="28"/>
          <w:szCs w:val="28"/>
        </w:rPr>
        <w:t>7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742A42">
        <w:rPr>
          <w:rFonts w:ascii="Angsana New" w:hAnsi="Angsana New"/>
          <w:spacing w:val="-2"/>
          <w:sz w:val="28"/>
          <w:szCs w:val="28"/>
          <w:cs/>
        </w:rPr>
        <w:t>แห่ง ได้แก่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742A42">
        <w:rPr>
          <w:rFonts w:ascii="Angsana New" w:hAnsi="Angsana New"/>
          <w:spacing w:val="-2"/>
          <w:sz w:val="28"/>
          <w:szCs w:val="28"/>
          <w:cs/>
        </w:rPr>
        <w:t>สาขาบำรุงราษฎร์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742A42">
        <w:rPr>
          <w:rFonts w:ascii="Angsana New" w:hAnsi="Angsana New"/>
          <w:spacing w:val="-2"/>
          <w:sz w:val="28"/>
          <w:szCs w:val="28"/>
          <w:cs/>
        </w:rPr>
        <w:t>สาขาขอนแก่น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742A42">
        <w:rPr>
          <w:rFonts w:ascii="Angsana New" w:hAnsi="Angsana New"/>
          <w:spacing w:val="-2"/>
          <w:sz w:val="28"/>
          <w:szCs w:val="28"/>
          <w:cs/>
        </w:rPr>
        <w:t>สาขาเซ็นทรัลขอนแก่น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742A42">
        <w:rPr>
          <w:rFonts w:ascii="Angsana New" w:hAnsi="Angsana New"/>
          <w:spacing w:val="-2"/>
          <w:sz w:val="28"/>
          <w:szCs w:val="28"/>
          <w:cs/>
        </w:rPr>
        <w:t>สาขาสุรวงศ์</w:t>
      </w:r>
      <w:r w:rsidR="00352C74">
        <w:rPr>
          <w:rFonts w:ascii="Angsana New" w:hAnsi="Angsana New"/>
          <w:spacing w:val="-2"/>
          <w:sz w:val="28"/>
          <w:szCs w:val="28"/>
        </w:rPr>
        <w:t xml:space="preserve"> </w:t>
      </w:r>
      <w:r w:rsidRPr="00742A42">
        <w:rPr>
          <w:rFonts w:ascii="Angsana New" w:hAnsi="Angsana New"/>
          <w:spacing w:val="-2"/>
          <w:sz w:val="28"/>
          <w:szCs w:val="28"/>
          <w:cs/>
        </w:rPr>
        <w:t>สาขาโคราช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742A42">
        <w:rPr>
          <w:rFonts w:ascii="Angsana New" w:hAnsi="Angsana New"/>
          <w:spacing w:val="-2"/>
          <w:sz w:val="28"/>
          <w:szCs w:val="28"/>
          <w:cs/>
        </w:rPr>
        <w:t>สาขาอุดรธานี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742A42">
        <w:rPr>
          <w:rFonts w:ascii="Angsana New" w:hAnsi="Angsana New"/>
          <w:spacing w:val="-2"/>
          <w:sz w:val="28"/>
          <w:szCs w:val="28"/>
          <w:cs/>
        </w:rPr>
        <w:t>และสาขาเชียงใหม่</w:t>
      </w:r>
    </w:p>
    <w:p w14:paraId="7CDF5A49" w14:textId="2614C6D6" w:rsidR="00DD7F08" w:rsidRPr="00DD7F08" w:rsidRDefault="00DD7F08" w:rsidP="00DD7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lang w:val="af-ZA"/>
        </w:rPr>
        <w:t>1.</w:t>
      </w:r>
      <w:r w:rsidRPr="00D566CF">
        <w:rPr>
          <w:rFonts w:ascii="Angsana New" w:hAnsi="Angsana New"/>
          <w:sz w:val="28"/>
          <w:szCs w:val="28"/>
        </w:rPr>
        <w:t>4</w:t>
      </w:r>
      <w:r w:rsidRPr="00742A42">
        <w:rPr>
          <w:rFonts w:ascii="Angsana New" w:hAnsi="Angsana New"/>
          <w:sz w:val="28"/>
          <w:szCs w:val="28"/>
          <w:cs/>
        </w:rPr>
        <w:t xml:space="preserve"> บริษัทประกอบธุรกิจจำหน่ายผลิตภัณฑ์ถุงน่อง เครื่องสำอาง ชุดชั้นในสตรี และชุดกายบริหาร</w:t>
      </w:r>
    </w:p>
    <w:p w14:paraId="5F23D25F" w14:textId="4E5DF0E7" w:rsidR="00385960" w:rsidRPr="00D566CF" w:rsidRDefault="00A160DE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 w:hint="cs"/>
          <w:sz w:val="28"/>
          <w:szCs w:val="28"/>
          <w:cs/>
        </w:rPr>
        <w:t>เกณฑ์</w:t>
      </w:r>
      <w:r w:rsidR="003057A0" w:rsidRPr="00742A42">
        <w:rPr>
          <w:rFonts w:ascii="Angsana New" w:hAnsi="Angsana New"/>
          <w:sz w:val="28"/>
          <w:szCs w:val="28"/>
          <w:cs/>
        </w:rPr>
        <w:t>ในการจัดทำงบการเงินและการนำเสนองบการเงิน</w:t>
      </w:r>
    </w:p>
    <w:p w14:paraId="00D74D10" w14:textId="77777777" w:rsidR="00C742EC" w:rsidRPr="00C742EC" w:rsidRDefault="00C742EC" w:rsidP="00C74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C742EC">
        <w:rPr>
          <w:rFonts w:ascii="Angsana New" w:hAnsi="Angsana New"/>
          <w:b/>
          <w:bCs/>
          <w:color w:val="000000"/>
          <w:sz w:val="28"/>
          <w:szCs w:val="28"/>
        </w:rPr>
        <w:t>2.1</w:t>
      </w:r>
      <w:r w:rsidRPr="00C742EC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เกณฑ์ในการจัดทำงบการเงิน</w:t>
      </w:r>
    </w:p>
    <w:p w14:paraId="698C432B" w14:textId="77777777" w:rsidR="00C742EC" w:rsidRPr="00C742EC" w:rsidRDefault="00C742EC" w:rsidP="00C742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C742EC">
        <w:rPr>
          <w:rFonts w:ascii="Angsana New" w:hAnsi="Angsana New"/>
          <w:color w:val="000000"/>
          <w:sz w:val="28"/>
          <w:szCs w:val="28"/>
        </w:rPr>
        <w:t>2543</w:t>
      </w: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C742EC">
        <w:rPr>
          <w:rFonts w:ascii="Angsana New" w:hAnsi="Angsana New"/>
          <w:color w:val="000000"/>
          <w:sz w:val="28"/>
          <w:szCs w:val="28"/>
        </w:rPr>
        <w:t>2547</w:t>
      </w: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44F9BC03" w14:textId="77777777" w:rsidR="00C742EC" w:rsidRPr="00C742EC" w:rsidRDefault="00C742EC" w:rsidP="00C742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3BAE8E71" w14:textId="77777777" w:rsidR="00C742EC" w:rsidRPr="00C742EC" w:rsidRDefault="00C742EC" w:rsidP="00C742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 </w:t>
      </w:r>
      <w:r w:rsidRPr="00C742EC">
        <w:rPr>
          <w:rFonts w:ascii="Angsana New" w:hAnsi="Angsana New"/>
          <w:color w:val="000000"/>
          <w:sz w:val="28"/>
          <w:szCs w:val="28"/>
        </w:rPr>
        <w:t>2.2</w:t>
      </w:r>
    </w:p>
    <w:p w14:paraId="6284A517" w14:textId="35E3797E" w:rsidR="00C742EC" w:rsidRPr="00B52184" w:rsidRDefault="00B52184" w:rsidP="00C742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B52184">
        <w:rPr>
          <w:rFonts w:ascii="Angsana New" w:eastAsia="Calibri" w:hAnsi="Angsana New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EFC304D" w14:textId="1B4C23B0" w:rsidR="00C742EC" w:rsidRPr="003F0755" w:rsidRDefault="003F0755" w:rsidP="003F0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3F0755">
        <w:rPr>
          <w:rFonts w:ascii="Angsana New" w:hAnsi="Angsana New"/>
          <w:b/>
          <w:bCs/>
          <w:color w:val="000000"/>
          <w:sz w:val="28"/>
          <w:szCs w:val="28"/>
        </w:rPr>
        <w:t>2.2</w:t>
      </w:r>
      <w:r w:rsidRPr="003F0755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การใช้ดุลยพินิจและการประมาณการ</w:t>
      </w:r>
      <w:r w:rsidR="00B521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ทางบัญชีที่สำคัญ</w:t>
      </w:r>
    </w:p>
    <w:p w14:paraId="18597C5A" w14:textId="77777777" w:rsidR="003F0755" w:rsidRPr="003F0755" w:rsidRDefault="003F0755" w:rsidP="003F07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ในการจัดทำงบการเงินนี้เป็นไปตามมาตรฐานการรายงานทางการเงิน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</w:p>
    <w:p w14:paraId="04962AF7" w14:textId="440C9610" w:rsidR="00C742EC" w:rsidRDefault="003F0755" w:rsidP="00A10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การปรับประมาณการจะบันทึกใน</w:t>
      </w:r>
      <w:r w:rsidR="000F28BF" w:rsidRPr="00742A42">
        <w:rPr>
          <w:rFonts w:ascii="Angsana New" w:hAnsi="Angsana New"/>
          <w:color w:val="000000"/>
          <w:sz w:val="28"/>
          <w:szCs w:val="28"/>
          <w:cs/>
        </w:rPr>
        <w:t>ปี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บัญชีที่การประมาณการดังกล่าวได้รับการทบทวนหากการปรับประมาณการกระทบเฉพาะ</w:t>
      </w:r>
      <w:r w:rsidR="000F28BF" w:rsidRPr="00742A42">
        <w:rPr>
          <w:rFonts w:ascii="Angsana New" w:hAnsi="Angsana New"/>
          <w:color w:val="000000"/>
          <w:sz w:val="28"/>
          <w:szCs w:val="28"/>
          <w:cs/>
        </w:rPr>
        <w:t>ปี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บัญชีนั้น ๆ หรือบันทึกใน</w:t>
      </w:r>
      <w:r w:rsidR="000F28BF" w:rsidRPr="00742A42">
        <w:rPr>
          <w:rFonts w:ascii="Angsana New" w:hAnsi="Angsana New"/>
          <w:color w:val="000000"/>
          <w:sz w:val="28"/>
          <w:szCs w:val="28"/>
          <w:cs/>
        </w:rPr>
        <w:t>ปี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บัญชีที่ปรับและ</w:t>
      </w:r>
      <w:r w:rsidR="000F28BF" w:rsidRPr="00742A42">
        <w:rPr>
          <w:rFonts w:ascii="Angsana New" w:hAnsi="Angsana New"/>
          <w:color w:val="000000"/>
          <w:sz w:val="28"/>
          <w:szCs w:val="28"/>
          <w:cs/>
        </w:rPr>
        <w:t>ปี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บัญชีในอนาคตหากการปรับประมาณการกระทบทั้ง</w:t>
      </w:r>
      <w:r w:rsidR="000F28BF" w:rsidRPr="00742A42">
        <w:rPr>
          <w:rFonts w:ascii="Angsana New" w:hAnsi="Angsana New"/>
          <w:color w:val="000000"/>
          <w:sz w:val="28"/>
          <w:szCs w:val="28"/>
          <w:cs/>
        </w:rPr>
        <w:t>ปี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บัญชีในปัจจุบันและอนาคต</w:t>
      </w:r>
    </w:p>
    <w:p w14:paraId="0126CF3B" w14:textId="77777777" w:rsidR="00877325" w:rsidRDefault="00877325" w:rsidP="00A10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9792393" w14:textId="772ED996" w:rsidR="00A10806" w:rsidRPr="00B52184" w:rsidRDefault="00B52184" w:rsidP="00A10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B52184">
        <w:rPr>
          <w:rFonts w:ascii="Angsana New" w:eastAsia="Calibri" w:hAnsi="Angsana New"/>
          <w:b/>
          <w:bCs/>
          <w:sz w:val="28"/>
          <w:szCs w:val="28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69C2BD21" w14:textId="77777777" w:rsidR="00B52184" w:rsidRPr="00B52184" w:rsidRDefault="00B52184" w:rsidP="00B52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14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B52184">
        <w:rPr>
          <w:rFonts w:ascii="Angsana New" w:eastAsia="Calibri" w:hAnsi="Angsana New"/>
          <w:sz w:val="28"/>
          <w:szCs w:val="28"/>
          <w:cs/>
        </w:rPr>
        <w:t>การประมาณการผลขาดทุนด้านเครดิตที่คาดว่าจะเกิดขึ้นฝ่ายบริหารต้องใช้ดุลยพินิจโดยคำนึงถึง</w:t>
      </w:r>
      <w:r w:rsidRPr="00B52184">
        <w:rPr>
          <w:rFonts w:ascii="Angsana New" w:eastAsia="Calibri" w:hAnsi="Angsana New"/>
          <w:sz w:val="28"/>
          <w:szCs w:val="28"/>
        </w:rPr>
        <w:t xml:space="preserve"> </w:t>
      </w:r>
      <w:r w:rsidRPr="00B52184">
        <w:rPr>
          <w:rFonts w:ascii="Angsana New" w:eastAsia="Calibri" w:hAnsi="Angsana New"/>
          <w:sz w:val="28"/>
          <w:szCs w:val="28"/>
          <w:cs/>
        </w:rPr>
        <w:t>ประสบการณ์การเก็บหนี้ในอดีต อายุหนี้ที่คงค้างและสภาวะเศรษฐกิจที่คาดการณ์ไว้</w:t>
      </w:r>
    </w:p>
    <w:p w14:paraId="27569A7E" w14:textId="10D77860" w:rsidR="00A10806" w:rsidRPr="00B52184" w:rsidRDefault="00B52184" w:rsidP="00B521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B52184">
        <w:rPr>
          <w:rFonts w:ascii="Angsana New" w:eastAsia="Calibri" w:hAnsi="Angsana New"/>
          <w:sz w:val="28"/>
          <w:szCs w:val="28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หนี้ที่เกิดขึ้นจริงในอนาคต</w:t>
      </w:r>
    </w:p>
    <w:p w14:paraId="40719051" w14:textId="77777777" w:rsidR="00A10806" w:rsidRPr="00D566CF" w:rsidRDefault="00A10806" w:rsidP="00A10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มูลค่ายุติธรรมของสินทรัพย์ทางการเงิน</w:t>
      </w:r>
    </w:p>
    <w:p w14:paraId="5FBA4446" w14:textId="77777777" w:rsidR="00A10806" w:rsidRPr="00D566CF" w:rsidRDefault="00A10806" w:rsidP="00A10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07DA0AE6" w14:textId="77777777" w:rsidR="00A10806" w:rsidRPr="00D566CF" w:rsidRDefault="00A10806" w:rsidP="00A10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ค่าเผื่อการลดลงของมูลค่าสินค้าคงเหลือ</w:t>
      </w:r>
    </w:p>
    <w:p w14:paraId="52E0C862" w14:textId="0AD31B4B" w:rsidR="00A10806" w:rsidRDefault="00A10806" w:rsidP="00A10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และค่าเผื่อสำหรับสินค้าเก่าล้าสมัยเคลื่อนไหวช้าหรือเสื่อมคุณภาพพิจารณาจากอายุโดยประมาณ</w:t>
      </w:r>
      <w:r w:rsidR="00B52184">
        <w:rPr>
          <w:rFonts w:ascii="Angsana New" w:hAnsi="Angsana New" w:hint="cs"/>
          <w:color w:val="000000"/>
          <w:sz w:val="28"/>
          <w:szCs w:val="28"/>
          <w:cs/>
        </w:rPr>
        <w:t>ของสินค้า รวมทั้งโอกาสที่คาดว่าจะสามารถขายสินค้า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แต่ละชนิด</w:t>
      </w:r>
    </w:p>
    <w:p w14:paraId="14744599" w14:textId="77777777" w:rsidR="00A10806" w:rsidRPr="00913CA8" w:rsidRDefault="00A10806" w:rsidP="00A10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ค่าเผื่อการด้อยค่าของเงินลงทุน</w:t>
      </w:r>
    </w:p>
    <w:p w14:paraId="4B9ECAEF" w14:textId="77777777" w:rsidR="00A10806" w:rsidRPr="00D566CF" w:rsidRDefault="00A10806" w:rsidP="00A10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บริษัทจะตั้งค่าเผื่อการด้อยค่าของเงินลงทุนเมื่อฝ่ายบริหารใช้ดุลยพินิจในการพิจารณาว่า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25DC1030" w14:textId="77777777" w:rsidR="00A10806" w:rsidRPr="00D566CF" w:rsidRDefault="00A10806" w:rsidP="00A10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ค่าเสื่อมราคา</w:t>
      </w:r>
      <w:r w:rsidRPr="00742A42">
        <w:rPr>
          <w:rFonts w:ascii="Angsana New" w:hAnsi="Angsana New" w:hint="cs"/>
          <w:b/>
          <w:bCs/>
          <w:color w:val="000000"/>
          <w:sz w:val="28"/>
          <w:szCs w:val="28"/>
          <w:cs/>
        </w:rPr>
        <w:t>และการด้อยค่า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ของอสังหาริมทรัพย์เพื่อการลงทุน ที่ดิน อาคารและอุปกรณ์ และสินทรัพย์สิทธิการใช้ และค่าตัดจำหน่ายของสินทรัพย์ไม่มีตัวตน</w:t>
      </w:r>
    </w:p>
    <w:p w14:paraId="0665C15B" w14:textId="77777777" w:rsidR="00A10806" w:rsidRPr="00D566CF" w:rsidRDefault="00A10806" w:rsidP="00A10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ในการคำนวณค่าเสื่อมราคาของอสังหาริมทรัพย์เพื่อการลงทุน อาคารและอุปกรณ์ตลอดจนสินทรัพย์สิทธิการใช้ และค่าตัดจำหน่ายของสินทรัพย์ไม่มีตัวตน ฝ่ายบริหารจำเป็นต้องทำการประมาณอายุการให้ประโยชน์และมูลค่าคงเหลือเมื่อเลิก       ใช้งาน (ถ้ามี) และต้องทบทวนอายุการให้ประโยชน์และมูลค่าคงเหลือใหม่หากมีการเปลี่ยนแปลงเกิดขึ้น </w:t>
      </w:r>
    </w:p>
    <w:p w14:paraId="27CA53DD" w14:textId="08B77137" w:rsidR="00C742EC" w:rsidRDefault="00A10806" w:rsidP="00A10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นอกจากนี้ ฝ่ายบริหารจะต้องพิจารณาการด้อยค่าของอสังหาริมทรัพย์เพื่อการลงทุน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48BBAD21" w14:textId="77777777" w:rsidR="00A10806" w:rsidRDefault="00A10806" w:rsidP="00306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A6EF72D" w14:textId="77777777" w:rsidR="009B2686" w:rsidRPr="00D566CF" w:rsidRDefault="009B2686" w:rsidP="009B2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2E0D4ADF" w14:textId="77777777" w:rsidR="009B2686" w:rsidRPr="00D566CF" w:rsidRDefault="009B2686" w:rsidP="009B2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การทดสอบการด้อยค่าของอสังหาริมทรัพย์เพื่อการลงทุน ที่ดิน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4EFE23F7" w14:textId="77777777" w:rsidR="009B2686" w:rsidRPr="00D566CF" w:rsidRDefault="009B2686" w:rsidP="009B2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สินทรัพย์ภาษีเงินได้รอการตัดบัญชี</w:t>
      </w:r>
    </w:p>
    <w:p w14:paraId="06B69FDA" w14:textId="77777777" w:rsidR="009B2686" w:rsidRPr="00D566CF" w:rsidRDefault="009B2686" w:rsidP="009B2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บริษัทรับรู้สินทรัพย์ภาษีเงินได้รอการตัดบัญชีซึ่งคำนวณขึ้นจากผลแตกต่างชั่วคราว ณ วันสิ้นรอบระยะเวลารายงานระหว่างฐานภาษีของสินทรัพย์หรือหนี้สินกับราคาตามบัญชีของสินทรัพย์หรือหนี้สินนั้น เมื่อมีความเป็นไปได้ค่อนข้างแน่นอนว่าบริษัทจะมีกำไรทางภาษีจากการดำเนินงาน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โดยพิจารณาถึงกำไรทางภาษีที่คาดว่าจะเกิดในอนาคตในแต่ละช่วงเวลา</w:t>
      </w:r>
    </w:p>
    <w:p w14:paraId="271F1336" w14:textId="77777777" w:rsidR="009B2686" w:rsidRPr="00D566CF" w:rsidRDefault="009B2686" w:rsidP="009B2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ผลประโยชน์หลังออกจากงานของพนักงานตามโครงการผลประโยชน์</w:t>
      </w:r>
    </w:p>
    <w:p w14:paraId="6E30CE1D" w14:textId="77777777" w:rsidR="009B2686" w:rsidRPr="00D566CF" w:rsidRDefault="009B2686" w:rsidP="009B2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อัตรามรณะและปัจจัยที่เกี่ยวข้องในเชิงประชากรศาสตร์ เป็นต้น </w:t>
      </w:r>
    </w:p>
    <w:p w14:paraId="61602405" w14:textId="77777777" w:rsidR="009B2686" w:rsidRPr="00D566CF" w:rsidRDefault="009B2686" w:rsidP="009B2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2.3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4052CCD3" w14:textId="77777777" w:rsidR="009B2686" w:rsidRDefault="009B2686" w:rsidP="009B26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งบการเงินนี้จัดทำและแสดงหน่วยเงินตราเป็นสกลุเงินบาท ซึ่งเป็นสกุลเงินที่ใช้ในการดำเนินงานของบริษัทและเป็นสกุลเงินที่ใช้นำเสนองบการเงินของบริษัท งบการเงินทั้งหมดมีการปัดเศษในหมายเหตุประกอบงบการเงิน เพื่อให้แสดงเป็นหลักพันบาทและหลักล้านบาท ยกเว้นที่ระบุไว้เป็นอย่างอื่น</w:t>
      </w:r>
    </w:p>
    <w:p w14:paraId="7064672F" w14:textId="77777777" w:rsidR="00A10806" w:rsidRDefault="00A10806" w:rsidP="00306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34BAEAF" w14:textId="77777777" w:rsidR="00A10806" w:rsidRDefault="00A10806" w:rsidP="00306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310D5D6" w14:textId="77777777" w:rsidR="00C742EC" w:rsidRDefault="00C742EC" w:rsidP="003065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226B434" w14:textId="419AC4CD" w:rsidR="00E336B4" w:rsidRDefault="00E336B4" w:rsidP="00FF6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569AEFC" w14:textId="77777777" w:rsidR="00F14942" w:rsidRDefault="00F14942" w:rsidP="00FF6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A7F6B3C" w14:textId="77777777" w:rsidR="008E2DAF" w:rsidRPr="00D566CF" w:rsidRDefault="008E2DAF" w:rsidP="008E2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  <w:highlight w:val="yellow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2.4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มาตรฐานการรายงานทางการเงินใหม่</w:t>
      </w:r>
    </w:p>
    <w:p w14:paraId="0541CB9F" w14:textId="1B774969" w:rsidR="008E2DAF" w:rsidRDefault="008E2DAF" w:rsidP="008E2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มาตรฐานการรายงานทางการเงิน</w:t>
      </w:r>
      <w:r w:rsidR="00B521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ใหม่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ที่เริ่มมีผลบังคับใช้ในปีปัจจุบัน</w:t>
      </w:r>
    </w:p>
    <w:p w14:paraId="482D38C0" w14:textId="756C088F" w:rsidR="008E2DAF" w:rsidRPr="001C77B5" w:rsidRDefault="008E2DAF" w:rsidP="008E2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ในระหว่างปี 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C77B5">
        <w:rPr>
          <w:rFonts w:ascii="Angsana New" w:hAnsi="Angsana New"/>
          <w:color w:val="000000"/>
          <w:sz w:val="28"/>
          <w:szCs w:val="28"/>
        </w:rPr>
        <w:t>1</w:t>
      </w: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1C77B5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7</w:t>
      </w: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9E6FB1D" w14:textId="77777777" w:rsidR="008E2DAF" w:rsidRDefault="008E2DAF" w:rsidP="008E2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7D3C4772" w14:textId="7DB172C6" w:rsidR="008E2DAF" w:rsidRDefault="008E2DAF" w:rsidP="008E2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318EB">
        <w:rPr>
          <w:rFonts w:ascii="Angsana New" w:hAnsi="Angsana New"/>
          <w:b/>
          <w:bCs/>
          <w:color w:val="000000"/>
          <w:sz w:val="28"/>
          <w:szCs w:val="28"/>
        </w:rPr>
        <w:t xml:space="preserve">1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มกราคม </w:t>
      </w:r>
      <w:r w:rsidRPr="001318EB">
        <w:rPr>
          <w:rFonts w:ascii="Angsana New" w:hAnsi="Angsana New"/>
          <w:b/>
          <w:bCs/>
          <w:color w:val="000000"/>
          <w:sz w:val="28"/>
          <w:szCs w:val="28"/>
        </w:rPr>
        <w:t>256</w:t>
      </w:r>
      <w:r>
        <w:rPr>
          <w:rFonts w:ascii="Angsana New" w:hAnsi="Angsana New"/>
          <w:b/>
          <w:bCs/>
          <w:color w:val="000000"/>
          <w:sz w:val="28"/>
          <w:szCs w:val="28"/>
        </w:rPr>
        <w:t>8</w:t>
      </w:r>
    </w:p>
    <w:p w14:paraId="0C8DDE4C" w14:textId="0FB37B60" w:rsidR="008E2DAF" w:rsidRPr="00CC6450" w:rsidRDefault="008E2DAF" w:rsidP="008E2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C6450">
        <w:rPr>
          <w:rFonts w:ascii="Angsana New" w:hAnsi="Angsana New"/>
          <w:color w:val="000000"/>
          <w:sz w:val="28"/>
          <w:szCs w:val="28"/>
        </w:rPr>
        <w:t>1</w:t>
      </w: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Pr="00CC6450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8</w:t>
      </w: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995C315" w14:textId="77777777" w:rsidR="008E2DAF" w:rsidRPr="00CC6450" w:rsidRDefault="008E2DAF" w:rsidP="008E2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p w14:paraId="4169BC51" w14:textId="77777777" w:rsidR="008E2DAF" w:rsidRPr="00D566CF" w:rsidRDefault="008E2DAF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นโยบายการบัญชีที่สำคัญ</w:t>
      </w:r>
    </w:p>
    <w:p w14:paraId="106A5867" w14:textId="77777777" w:rsidR="008E2DAF" w:rsidRPr="00D566CF" w:rsidRDefault="008E2DAF" w:rsidP="008E2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เกณฑ์ในการจัดทำงบการเงินที่แสดงเงินลงทุนตามวิธีส่วนได้เสีย</w:t>
      </w:r>
    </w:p>
    <w:p w14:paraId="5ACE2D40" w14:textId="77777777" w:rsidR="008E2DAF" w:rsidRDefault="008E2DAF" w:rsidP="008E2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บริษัทร่วมเป็นกิจการที่บริษัทมีอิทธิพลอย่างเป็นสาระ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นโยบายดังกล่าว งบการเงินของบริษัทได้รวม ส่วนแบ่งกำไรหรือขาดทุนของบริษัทร่วมตามวิธีส่วนได้เสีย นับจากวันที่มีอิทธิพลอย่างเป็นสาระสำคัญจนถึงวันที่การมีอิทธิพลอย่างเป็นสาระสำคัญสิ้นสุดลง  เมื่อผลขาดทุนที่บริษัทได้รับจากบริษัทร่วมมีจำนวนเกินกว่าเงินลงทุนในบริษัทร่วม  เงินลงทุนจะถูกทอนลงจนเป็นศูนย์และหยุดรับรู้ส่วนผลขาดทุน  เว้นแต่กรณีที่บริษัทมีภาระผูกพันตามกฎหมายหรืออนุมานหรือยินยอมที่จะชำระภาระผูกพันของบริษัทร่วม</w:t>
      </w:r>
    </w:p>
    <w:p w14:paraId="32AAD52E" w14:textId="77777777" w:rsidR="008E2DAF" w:rsidRPr="00D566CF" w:rsidRDefault="008E2DAF" w:rsidP="008E2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3.2  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รายการบัญชีที่เป็นเงินตราต่างประเทศ</w:t>
      </w:r>
    </w:p>
    <w:p w14:paraId="5EC112E3" w14:textId="77777777" w:rsidR="008E2DAF" w:rsidRPr="00D566CF" w:rsidRDefault="008E2DAF" w:rsidP="008E2D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รายการบัญชีที่เป็นเงินตราต่างประเทศแปลงค่าเป็นเงินบาท โดยใช้อัตราแลกเปลี่ยน ณ วันที่เกิดรายการสินทรัพย์และหนี้สินที่เป็นตัวเงินและเป็นเงินตราต่างประเทศ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กำไรหรือขาดทุนจากการแปลงค่าจะบันทึกในกำไรหรือขาดทุน</w:t>
      </w:r>
    </w:p>
    <w:p w14:paraId="469B55E1" w14:textId="2FFE6BC0" w:rsidR="00F14942" w:rsidRDefault="008E2DAF" w:rsidP="00987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4165C041" w14:textId="77777777" w:rsidR="00B502AC" w:rsidRPr="00D566CF" w:rsidRDefault="00B502AC" w:rsidP="00B502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3.3  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ข้อมูลจำแนกตามส่วนงาน</w:t>
      </w:r>
    </w:p>
    <w:p w14:paraId="778D6802" w14:textId="77777777" w:rsidR="00B502AC" w:rsidRPr="00D566CF" w:rsidRDefault="00B502AC" w:rsidP="00B502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ซึ่งพิจารณาว่าคือกรรมการผู้จัดการใหญ่ ที่ทำการตัดสินใจเชิงกลยุทธ์</w:t>
      </w:r>
    </w:p>
    <w:p w14:paraId="06DC123C" w14:textId="77777777" w:rsidR="00B502AC" w:rsidRPr="00D566CF" w:rsidRDefault="00B502AC" w:rsidP="00B502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ส่วนงานทางธุรกิจแสดงให้เห็นถึงผลิตภัณฑ์หรือบริการของแต่ละส่วนงานทางธุรกิจซึ่งมีความเสี่ยงและผลตอบแทนที่แตกต่างกัน ส่วนงานทางภูมิศาสตร์แสดงให้เห็นถึงผลิตภัณฑ์หรือบริการภายใต้สภาพแวดล้อมเศรษฐกิจที่เฉพาะเจาะจงซึ่งก่อให้เกิดความเสี่ยงและผลตอบแทนที่แตกต่างของส่วนที่ดำเนินงานภายใต้สภาพแวดล้อมทางเศรษฐกิจอื่น</w:t>
      </w:r>
    </w:p>
    <w:p w14:paraId="43B444DD" w14:textId="77777777" w:rsidR="00B502AC" w:rsidRPr="00D566CF" w:rsidRDefault="00B502AC" w:rsidP="00B502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ข้อมูลจำแนกตามส่วนงานแสดงโดยแบ่งตามส่วนงานธุรกิจของบริษัท</w:t>
      </w:r>
    </w:p>
    <w:p w14:paraId="75C2AD8B" w14:textId="77777777" w:rsidR="00B502AC" w:rsidRPr="00D566CF" w:rsidRDefault="00B502AC" w:rsidP="00B502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บริษัทนำเสนอข้อมูลทางการเงินจำแนกตามส่วนงานโดยแสดงส่วนงานธุรกิจเป็นรูปแบบหลักในการรายงาน โดยพิจารณาจากโครงสร้างการบริหารและการรายงานทางการเงินภายในของบริษัทเป็นเกณฑ์ในการกำหนดส่วนงาน</w:t>
      </w:r>
    </w:p>
    <w:p w14:paraId="4888B6D7" w14:textId="77777777" w:rsidR="00B502AC" w:rsidRPr="00D566CF" w:rsidRDefault="00B502AC" w:rsidP="00B502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3.4    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3FDB2DFF" w14:textId="77777777" w:rsidR="00B502AC" w:rsidRPr="00D566CF" w:rsidRDefault="00B502AC" w:rsidP="00B5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</w:p>
    <w:p w14:paraId="56806BF3" w14:textId="77777777" w:rsidR="00B502AC" w:rsidRPr="00D566CF" w:rsidRDefault="00B502AC" w:rsidP="00B5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เงินลงทุนระยะสั้นที่มีสภาพคล่องสูงซึ่งมีอายุไม่เกินสามเดือนนับจากวันที่ได้มา และไม่ติดภาระค้ำประกัน</w:t>
      </w:r>
    </w:p>
    <w:p w14:paraId="17BA1ABA" w14:textId="77777777" w:rsidR="00B502AC" w:rsidRPr="00D566CF" w:rsidRDefault="00B502AC" w:rsidP="00B5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59A0160E" w14:textId="77777777" w:rsidR="00B502AC" w:rsidRPr="00D566CF" w:rsidRDefault="00B502AC" w:rsidP="00B502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3.5  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ลูกหนี้การค้า</w:t>
      </w:r>
    </w:p>
    <w:p w14:paraId="6D7AF1AC" w14:textId="77777777" w:rsidR="00B502AC" w:rsidRPr="00D566CF" w:rsidRDefault="00B502AC" w:rsidP="00B502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2096447A" w14:textId="77777777" w:rsidR="00B502AC" w:rsidRPr="00D566CF" w:rsidRDefault="00B502AC" w:rsidP="00B502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3FCDD2DD" w14:textId="77777777" w:rsidR="00B502AC" w:rsidRPr="00D566CF" w:rsidRDefault="00B502AC" w:rsidP="00B502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บริษัทใช้วิธีการอย่างง่าย (</w:t>
      </w:r>
      <w:r w:rsidRPr="00D566CF">
        <w:rPr>
          <w:rFonts w:ascii="Angsana New" w:hAnsi="Angsana New"/>
          <w:color w:val="000000"/>
          <w:sz w:val="28"/>
          <w:szCs w:val="28"/>
        </w:rPr>
        <w:t xml:space="preserve">Simplified Approach) </w:t>
      </w: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D566CF">
        <w:rPr>
          <w:rFonts w:ascii="Angsana New" w:hAnsi="Angsana New"/>
          <w:color w:val="000000"/>
          <w:sz w:val="28"/>
          <w:szCs w:val="28"/>
        </w:rPr>
        <w:t>9</w:t>
      </w: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</w:t>
      </w:r>
    </w:p>
    <w:p w14:paraId="561F3A41" w14:textId="77777777" w:rsidR="00B502AC" w:rsidRPr="00D566CF" w:rsidRDefault="00B502AC" w:rsidP="00B502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3.6  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สินค้าคงเหลือ</w:t>
      </w:r>
    </w:p>
    <w:p w14:paraId="070AC4E1" w14:textId="77777777" w:rsidR="00B502AC" w:rsidRPr="00D566CF" w:rsidRDefault="00B502AC" w:rsidP="00B502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สินค้าคงเหลือแสดงในราคาทุน (หลังจากหักค่าเผื่อสินค้าเสื่อมสภาพและเคลื่อนไหวช้า) หรือมูลค่าสุทธิที่จะได้รับแล้วแต่ราคาใดจะต่ำกว่า</w:t>
      </w:r>
    </w:p>
    <w:p w14:paraId="6D50292D" w14:textId="432FA97B" w:rsidR="00F14942" w:rsidRDefault="00B502AC" w:rsidP="00B50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ต้นทุนของสินค้าคำนวณโดยใช้วิธีถัวเฉลี่ยถ่วงน้ำหนัก ต้นทุนสินค้าประกอบด้วยต้นทุนที่ซื้อ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</w:t>
      </w:r>
    </w:p>
    <w:p w14:paraId="456729CF" w14:textId="77777777" w:rsidR="00FB23B2" w:rsidRPr="00D566CF" w:rsidRDefault="00FB23B2" w:rsidP="00FB23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14:paraId="21BBD6B3" w14:textId="77777777" w:rsidR="00FB23B2" w:rsidRPr="00D566CF" w:rsidRDefault="00FB23B2" w:rsidP="00FB23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บริษัทตั้งค่าเผื่อสำหรับสินค้าเคลื่อนไหวช้าและล้าสมัยโดยพิจารณาจากอายุและสภาพของสินค้าและประสบการณ์ที่ผ่านมาในอดีต</w:t>
      </w:r>
    </w:p>
    <w:p w14:paraId="3E28451A" w14:textId="2A6CE1C2" w:rsidR="00FB23B2" w:rsidRPr="00D566CF" w:rsidRDefault="00FB23B2" w:rsidP="00FB23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3.7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="00B52184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0A5AE397" w14:textId="57EEF455" w:rsidR="00B52184" w:rsidRPr="00B52184" w:rsidRDefault="00B52184" w:rsidP="00B52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</w:rPr>
      </w:pPr>
      <w:r w:rsidRPr="00B52184">
        <w:rPr>
          <w:rFonts w:ascii="Angsana New" w:eastAsia="Calibri" w:hAnsi="Angsana New" w:hint="cs"/>
          <w:sz w:val="28"/>
          <w:szCs w:val="28"/>
          <w:cs/>
        </w:rPr>
        <w:t xml:space="preserve"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B52184">
        <w:rPr>
          <w:rFonts w:ascii="Angsana New" w:eastAsia="Arial Unicode MS" w:hAnsi="Angsana New" w:hint="cs"/>
          <w:sz w:val="28"/>
          <w:szCs w:val="28"/>
          <w:cs/>
        </w:rPr>
        <w:t xml:space="preserve">อย่างไรก็ตาม </w:t>
      </w:r>
      <w:r w:rsidRPr="00B52184">
        <w:rPr>
          <w:rFonts w:ascii="Angsana New" w:eastAsia="Calibri" w:hAnsi="Angsana New" w:hint="cs"/>
          <w:sz w:val="28"/>
          <w:szCs w:val="28"/>
          <w:cs/>
        </w:rPr>
        <w:t>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BD9D05A" w14:textId="77777777" w:rsidR="00B52184" w:rsidRPr="00B52184" w:rsidRDefault="00B52184" w:rsidP="00B52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709" w:hanging="7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B52184">
        <w:rPr>
          <w:rFonts w:ascii="Angsana New" w:eastAsia="Calibri" w:hAnsi="Angsana New" w:hint="cs"/>
          <w:b/>
          <w:b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4E1AE4E3" w14:textId="0A3F2AC0" w:rsidR="00B52184" w:rsidRPr="00B52184" w:rsidRDefault="00B52184" w:rsidP="00B52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6"/>
        <w:jc w:val="thaiDistribute"/>
        <w:rPr>
          <w:rFonts w:ascii="Angsana New" w:eastAsia="Calibri" w:hAnsi="Angsana New"/>
          <w:sz w:val="28"/>
          <w:szCs w:val="28"/>
        </w:rPr>
      </w:pPr>
      <w:r w:rsidRPr="00B52184">
        <w:rPr>
          <w:rFonts w:ascii="Angsana New" w:eastAsia="Calibri" w:hAnsi="Angsana New" w:hint="cs"/>
          <w:spacing w:val="8"/>
          <w:sz w:val="28"/>
          <w:szCs w:val="28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B52184">
        <w:rPr>
          <w:rFonts w:ascii="Angsana New" w:eastAsia="Calibri" w:hAnsi="Angsana New" w:hint="cs"/>
          <w:sz w:val="28"/>
          <w:szCs w:val="28"/>
          <w:cs/>
        </w:rPr>
        <w:t xml:space="preserve">ตัดจำหน่าย </w:t>
      </w:r>
      <w:r w:rsidRPr="00B52184">
        <w:rPr>
          <w:rFonts w:ascii="Angsana New" w:eastAsia="Calibri" w:hAnsi="Angsana New" w:hint="cs"/>
          <w:spacing w:val="8"/>
          <w:sz w:val="28"/>
          <w:szCs w:val="28"/>
          <w:cs/>
        </w:rPr>
        <w:t>สินทรัพย์ทางการเงินที่วัดมูลค่าในภายหลัง</w:t>
      </w:r>
      <w:r w:rsidRPr="00B52184">
        <w:rPr>
          <w:rFonts w:ascii="Angsana New" w:eastAsia="Calibri" w:hAnsi="Angsana New" w:hint="cs"/>
          <w:sz w:val="28"/>
          <w:szCs w:val="28"/>
          <w:cs/>
        </w:rPr>
        <w:t>ด้วยมูลค่ายุติธรรมผ่านกำไรขาดทุนเบ็ดเสร็จอื่น และ</w:t>
      </w:r>
      <w:r w:rsidRPr="00B52184">
        <w:rPr>
          <w:rFonts w:ascii="Angsana New" w:eastAsia="Calibri" w:hAnsi="Angsana New" w:hint="cs"/>
          <w:spacing w:val="8"/>
          <w:sz w:val="28"/>
          <w:szCs w:val="28"/>
          <w:cs/>
        </w:rPr>
        <w:t>สินทรัพย์ทางการเงินที่วัดมูลค่าในภายหลัง</w:t>
      </w:r>
      <w:r w:rsidRPr="00B52184">
        <w:rPr>
          <w:rFonts w:ascii="Angsana New" w:eastAsia="Calibri" w:hAnsi="Angsana New" w:hint="cs"/>
          <w:sz w:val="28"/>
          <w:szCs w:val="28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8CBAA49" w14:textId="77777777" w:rsidR="00B52184" w:rsidRPr="00B52184" w:rsidRDefault="00B52184" w:rsidP="00B52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709" w:hanging="7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B52184">
        <w:rPr>
          <w:rFonts w:ascii="Angsana New" w:eastAsia="Calibri" w:hAnsi="Angsana New" w:hint="cs"/>
          <w:b/>
          <w:b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  <w:r w:rsidRPr="00B52184">
        <w:rPr>
          <w:rFonts w:ascii="Angsana New" w:eastAsia="Arial Unicode MS" w:hAnsi="Angsana New" w:hint="cs"/>
          <w:b/>
          <w:bCs/>
          <w:sz w:val="28"/>
          <w:szCs w:val="28"/>
          <w:cs/>
        </w:rPr>
        <w:t xml:space="preserve"> </w:t>
      </w:r>
    </w:p>
    <w:p w14:paraId="385099D9" w14:textId="7E3BD540" w:rsidR="00B52184" w:rsidRPr="00B52184" w:rsidRDefault="00B52184" w:rsidP="005E4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72" w:hanging="7"/>
        <w:jc w:val="thaiDistribute"/>
        <w:rPr>
          <w:rFonts w:ascii="Angsana New" w:eastAsia="Calibri" w:hAnsi="Angsana New"/>
          <w:sz w:val="28"/>
          <w:szCs w:val="28"/>
        </w:rPr>
      </w:pPr>
      <w:r w:rsidRPr="00B52184">
        <w:rPr>
          <w:rFonts w:ascii="Angsana New" w:eastAsia="Calibri" w:hAnsi="Angsana New" w:hint="cs"/>
          <w:sz w:val="28"/>
          <w:szCs w:val="28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72ADFE5" w14:textId="77777777" w:rsidR="00B52184" w:rsidRPr="00B52184" w:rsidRDefault="00B52184" w:rsidP="005E4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right="72"/>
        <w:jc w:val="thaiDistribute"/>
        <w:rPr>
          <w:rFonts w:ascii="Angsana New" w:eastAsia="Calibri" w:hAnsi="Angsana New"/>
          <w:sz w:val="28"/>
          <w:szCs w:val="28"/>
        </w:rPr>
      </w:pPr>
      <w:r w:rsidRPr="00B52184">
        <w:rPr>
          <w:rFonts w:ascii="Angsana New" w:eastAsia="Calibri" w:hAnsi="Angsana New" w:hint="cs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1D2AA7CA" w14:textId="77777777" w:rsidR="00B52184" w:rsidRPr="00B52184" w:rsidRDefault="00B52184" w:rsidP="00B52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76" w:lineRule="auto"/>
        <w:ind w:left="709" w:hanging="7"/>
        <w:jc w:val="thaiDistribute"/>
        <w:rPr>
          <w:rFonts w:ascii="Angsana New" w:eastAsia="Arial" w:hAnsi="Angsana New"/>
          <w:b/>
          <w:bCs/>
          <w:spacing w:val="-6"/>
          <w:sz w:val="28"/>
          <w:szCs w:val="28"/>
        </w:rPr>
      </w:pPr>
      <w:r w:rsidRPr="00B52184">
        <w:rPr>
          <w:rFonts w:ascii="Angsana New" w:eastAsia="Arial" w:hAnsi="Angsana New" w:hint="cs"/>
          <w:b/>
          <w:bCs/>
          <w:spacing w:val="-6"/>
          <w:sz w:val="28"/>
          <w:szCs w:val="28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B52184">
        <w:rPr>
          <w:rFonts w:ascii="Angsana New" w:eastAsia="Arial" w:hAnsi="Angsana New"/>
          <w:b/>
          <w:bCs/>
          <w:spacing w:val="-6"/>
          <w:sz w:val="28"/>
          <w:szCs w:val="28"/>
          <w:cs/>
        </w:rPr>
        <w:t xml:space="preserve"> </w:t>
      </w:r>
      <w:r w:rsidRPr="00B52184">
        <w:rPr>
          <w:rFonts w:ascii="Angsana New" w:eastAsia="Arial" w:hAnsi="Angsana New" w:hint="cs"/>
          <w:b/>
          <w:bCs/>
          <w:spacing w:val="-6"/>
          <w:sz w:val="28"/>
          <w:szCs w:val="28"/>
          <w:cs/>
        </w:rPr>
        <w:t>(ตราสารทุน)</w:t>
      </w:r>
      <w:r w:rsidRPr="00B52184">
        <w:rPr>
          <w:rFonts w:ascii="Angsana New" w:eastAsia="Arial" w:hAnsi="Angsana New" w:hint="cs"/>
          <w:sz w:val="28"/>
          <w:szCs w:val="28"/>
          <w:cs/>
        </w:rPr>
        <w:t xml:space="preserve"> </w:t>
      </w:r>
    </w:p>
    <w:p w14:paraId="0873A86F" w14:textId="0A9E11E1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 Unicode MS" w:hAnsi="Angsana New"/>
          <w:sz w:val="28"/>
          <w:szCs w:val="28"/>
        </w:rPr>
      </w:pPr>
      <w:r w:rsidRPr="00B52184">
        <w:rPr>
          <w:rFonts w:ascii="Angsana New" w:eastAsia="Arial Unicode MS" w:hAnsi="Angsana New" w:hint="cs"/>
          <w:sz w:val="28"/>
          <w:szCs w:val="28"/>
          <w:cs/>
        </w:rPr>
        <w:t xml:space="preserve">ณ วันที่รับรู้รายการวันแรก 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581158B4" w14:textId="77777777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 Unicode MS" w:hAnsi="Angsana New"/>
          <w:sz w:val="28"/>
          <w:szCs w:val="28"/>
        </w:rPr>
      </w:pPr>
      <w:r w:rsidRPr="00B52184">
        <w:rPr>
          <w:rFonts w:ascii="Angsana New" w:eastAsia="Arial Unicode MS" w:hAnsi="Angsana New" w:hint="cs"/>
          <w:sz w:val="28"/>
          <w:szCs w:val="28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2C84DBF1" w14:textId="6470D9B0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 Unicode MS" w:hAnsi="Angsana New"/>
          <w:sz w:val="28"/>
          <w:szCs w:val="28"/>
        </w:rPr>
      </w:pPr>
      <w:r w:rsidRPr="00B52184">
        <w:rPr>
          <w:rFonts w:ascii="Angsana New" w:eastAsia="Arial Unicode MS" w:hAnsi="Angsana New" w:hint="cs"/>
          <w:sz w:val="28"/>
          <w:szCs w:val="28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บริษัทจะรับรู้รายการนั้นในกำไรขาดทุนเบ็ดเสร็จอื่น </w:t>
      </w:r>
    </w:p>
    <w:p w14:paraId="7FF66B43" w14:textId="77777777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 Unicode MS" w:hAnsi="Angsana New"/>
          <w:sz w:val="28"/>
          <w:szCs w:val="28"/>
        </w:rPr>
      </w:pPr>
      <w:r w:rsidRPr="00B52184">
        <w:rPr>
          <w:rFonts w:ascii="Angsana New" w:eastAsia="Arial Unicode MS" w:hAnsi="Angsana New" w:hint="cs"/>
          <w:sz w:val="28"/>
          <w:szCs w:val="28"/>
          <w:cs/>
        </w:rPr>
        <w:lastRenderedPageBreak/>
        <w:t>นอกจากนี้ 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B52184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Pr="00B52184">
        <w:rPr>
          <w:rFonts w:ascii="Angsana New" w:eastAsia="Arial Unicode MS" w:hAnsi="Angsana New" w:hint="cs"/>
          <w:sz w:val="28"/>
          <w:szCs w:val="28"/>
          <w:cs/>
        </w:rPr>
        <w:t xml:space="preserve">ไม่มีข้อกำหนดให้ประเมินการด้อยค่า </w:t>
      </w:r>
    </w:p>
    <w:p w14:paraId="2B7DEAD1" w14:textId="77777777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 Unicode MS" w:hAnsi="Angsana New"/>
          <w:b/>
          <w:bCs/>
          <w:sz w:val="28"/>
          <w:szCs w:val="28"/>
        </w:rPr>
      </w:pPr>
      <w:r w:rsidRPr="00B52184">
        <w:rPr>
          <w:rFonts w:ascii="Angsana New" w:eastAsia="Arial Unicode MS" w:hAnsi="Angsana New" w:hint="cs"/>
          <w:b/>
          <w:b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8A628F9" w14:textId="77777777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 Unicode MS" w:hAnsi="Angsana New"/>
          <w:sz w:val="28"/>
          <w:szCs w:val="28"/>
        </w:rPr>
      </w:pPr>
      <w:r w:rsidRPr="00B52184">
        <w:rPr>
          <w:rFonts w:ascii="Angsana New" w:eastAsia="Arial Unicode MS" w:hAnsi="Angsana New" w:hint="cs"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โดยรับรู้การเปลี่ยนแปลงสุทธิของมูลค่ายุติธรรมซึ่งรวมถึงดอกเบี้ยรับ ในส่วนของกำไรหรือขาดทุน </w:t>
      </w:r>
    </w:p>
    <w:p w14:paraId="397E9227" w14:textId="77777777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 Unicode MS" w:hAnsi="Angsana New"/>
          <w:sz w:val="28"/>
          <w:szCs w:val="28"/>
        </w:rPr>
      </w:pPr>
      <w:r w:rsidRPr="00B52184">
        <w:rPr>
          <w:rFonts w:ascii="Angsana New" w:eastAsia="Arial Unicode MS" w:hAnsi="Angsana New" w:hint="cs"/>
          <w:sz w:val="28"/>
          <w:szCs w:val="28"/>
          <w:cs/>
        </w:rPr>
        <w:t xml:space="preserve">ทั้งนี้ สินทรัพย์ทางการเงินดังกล่าว หมายความรวมถึง </w:t>
      </w:r>
      <w:r w:rsidRPr="00B52184">
        <w:rPr>
          <w:rFonts w:ascii="Angsana New" w:eastAsia="Arial Unicode MS" w:hAnsi="Angsana New"/>
          <w:sz w:val="28"/>
          <w:szCs w:val="28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</w:t>
      </w:r>
      <w:r w:rsidRPr="00B52184">
        <w:rPr>
          <w:rFonts w:ascii="Angsana New" w:eastAsia="Arial Unicode MS" w:hAnsi="Angsana New" w:hint="cs"/>
          <w:sz w:val="28"/>
          <w:szCs w:val="28"/>
          <w:cs/>
        </w:rPr>
        <w:t>สินทรัพย์ทางการเงินที่มีกระแสเงินสดที่ไม่ได้รับชำระเพียงเงินต้นและดอกเบี้ย</w:t>
      </w:r>
    </w:p>
    <w:p w14:paraId="47B9B6C3" w14:textId="77777777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B52184">
        <w:rPr>
          <w:rFonts w:ascii="Angsana New" w:eastAsia="Calibri" w:hAnsi="Angsana New"/>
          <w:sz w:val="28"/>
          <w:szCs w:val="28"/>
          <w:cs/>
        </w:rPr>
        <w:t>เงินปันผลรับจากเงินลงทุนในตราสารทุนของบริษัทจดทะเบียน</w:t>
      </w:r>
      <w:r w:rsidRPr="00B52184">
        <w:rPr>
          <w:rFonts w:ascii="Angsana New" w:eastAsia="Arial Unicode MS" w:hAnsi="Angsana New" w:hint="eastAsia"/>
          <w:sz w:val="28"/>
          <w:szCs w:val="28"/>
          <w:cs/>
        </w:rPr>
        <w:t>ถือ</w:t>
      </w:r>
      <w:r w:rsidRPr="00B52184">
        <w:rPr>
          <w:rFonts w:ascii="Angsana New" w:eastAsia="Arial Unicode MS" w:hAnsi="Angsana New"/>
          <w:sz w:val="28"/>
          <w:szCs w:val="28"/>
          <w:cs/>
        </w:rPr>
        <w:t>เป็นรายได้อื่นใน</w:t>
      </w:r>
      <w:r w:rsidRPr="00B52184">
        <w:rPr>
          <w:rFonts w:ascii="Angsana New" w:eastAsia="Arial Unicode MS" w:hAnsi="Angsana New" w:hint="eastAsia"/>
          <w:sz w:val="28"/>
          <w:szCs w:val="28"/>
          <w:cs/>
        </w:rPr>
        <w:t>ส่วนของ</w:t>
      </w:r>
      <w:r w:rsidRPr="00B52184">
        <w:rPr>
          <w:rFonts w:ascii="Angsana New" w:eastAsia="Arial Unicode MS" w:hAnsi="Angsana New"/>
          <w:sz w:val="28"/>
          <w:szCs w:val="28"/>
          <w:cs/>
        </w:rPr>
        <w:t>กำไร</w:t>
      </w:r>
      <w:r w:rsidRPr="00B52184">
        <w:rPr>
          <w:rFonts w:ascii="Angsana New" w:eastAsia="Arial Unicode MS" w:hAnsi="Angsana New" w:hint="eastAsia"/>
          <w:sz w:val="28"/>
          <w:szCs w:val="28"/>
          <w:cs/>
        </w:rPr>
        <w:t>หรือ</w:t>
      </w:r>
      <w:r w:rsidRPr="00B52184">
        <w:rPr>
          <w:rFonts w:ascii="Angsana New" w:eastAsia="Arial Unicode MS" w:hAnsi="Angsana New"/>
          <w:sz w:val="28"/>
          <w:szCs w:val="28"/>
          <w:cs/>
        </w:rPr>
        <w:t xml:space="preserve">ขาดทุน </w:t>
      </w:r>
    </w:p>
    <w:p w14:paraId="6EB3B018" w14:textId="77777777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B52184">
        <w:rPr>
          <w:rFonts w:ascii="Angsana New" w:eastAsia="Calibri" w:hAnsi="Angsana New" w:hint="cs"/>
          <w:b/>
          <w:b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7E778971" w14:textId="3B31BE9B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</w:rPr>
      </w:pPr>
      <w:r w:rsidRPr="00B52184">
        <w:rPr>
          <w:rFonts w:ascii="Angsana New" w:eastAsia="Calibri" w:hAnsi="Angsana New" w:hint="cs"/>
          <w:sz w:val="28"/>
          <w:szCs w:val="28"/>
          <w:cs/>
        </w:rPr>
        <w:t xml:space="preserve">ยกเว้นหนี้สินตราสารอนุพันธ์ </w:t>
      </w:r>
      <w:r w:rsidRPr="00B52184">
        <w:rPr>
          <w:rFonts w:ascii="Angsana New" w:eastAsia="Arial Unicode MS" w:hAnsi="Angsana New" w:hint="cs"/>
          <w:sz w:val="28"/>
          <w:szCs w:val="28"/>
          <w:cs/>
        </w:rPr>
        <w:t>บริษัทรับรู้รายการเมื่อเริ่มแรกสำหรับหนี้สินทางการเงินด้วยมูลค่ายุติธรรม</w:t>
      </w:r>
      <w:r w:rsidRPr="00B52184">
        <w:rPr>
          <w:rFonts w:ascii="Angsana New" w:eastAsia="Calibri" w:hAnsi="Angsana New" w:hint="cs"/>
          <w:sz w:val="28"/>
          <w:szCs w:val="28"/>
          <w:cs/>
        </w:rPr>
        <w:t>หักต้นทุนการทำรายการ</w:t>
      </w:r>
      <w:r w:rsidRPr="00B52184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Pr="00B52184">
        <w:rPr>
          <w:rFonts w:ascii="Angsana New" w:eastAsia="Calibri" w:hAnsi="Angsana New" w:hint="cs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AE0B6A7" w14:textId="77777777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7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B52184">
        <w:rPr>
          <w:rFonts w:ascii="Angsana New" w:eastAsia="Calibri" w:hAnsi="Angsana New" w:hint="cs"/>
          <w:b/>
          <w:bCs/>
          <w:sz w:val="28"/>
          <w:szCs w:val="28"/>
          <w:cs/>
        </w:rPr>
        <w:t>การตัดรายการของเครื่องมือทางการเงิน</w:t>
      </w:r>
    </w:p>
    <w:p w14:paraId="29CBEF39" w14:textId="77777777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</w:rPr>
      </w:pPr>
      <w:r w:rsidRPr="00B52184">
        <w:rPr>
          <w:rFonts w:ascii="Angsana New" w:eastAsia="Calibri" w:hAnsi="Angsana New" w:hint="cs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0FA52D49" w14:textId="3BEF38B2" w:rsidR="00B52184" w:rsidRPr="00B52184" w:rsidRDefault="00B52184" w:rsidP="009D71D5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B52184">
        <w:rPr>
          <w:rFonts w:ascii="Angsana New" w:eastAsia="Calibri" w:hAnsi="Angsana New" w:hint="cs"/>
          <w:sz w:val="28"/>
          <w:szCs w:val="28"/>
          <w:cs/>
        </w:rPr>
        <w:t xml:space="preserve"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EC6F940" w14:textId="77777777" w:rsidR="00B52184" w:rsidRPr="00B52184" w:rsidRDefault="00B52184" w:rsidP="009D71D5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b/>
          <w:bCs/>
          <w:sz w:val="28"/>
          <w:szCs w:val="28"/>
        </w:rPr>
      </w:pPr>
      <w:r w:rsidRPr="00B52184">
        <w:rPr>
          <w:rFonts w:ascii="Angsana New" w:eastAsia="Calibri" w:hAnsi="Angsana New" w:hint="cs"/>
          <w:b/>
          <w:bCs/>
          <w:sz w:val="28"/>
          <w:szCs w:val="28"/>
          <w:cs/>
        </w:rPr>
        <w:t>การด้อยค่าของสินทรัพย์ทางการเงิน</w:t>
      </w:r>
    </w:p>
    <w:p w14:paraId="4254DAC6" w14:textId="06F88BF5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</w:rPr>
      </w:pPr>
      <w:r w:rsidRPr="00B52184">
        <w:rPr>
          <w:rFonts w:ascii="Angsana New" w:eastAsia="Calibri" w:hAnsi="Angsana New" w:hint="cs"/>
          <w:sz w:val="28"/>
          <w:szCs w:val="28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C59C58E" w14:textId="108108A6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B52184">
        <w:rPr>
          <w:rFonts w:ascii="Angsana New" w:eastAsia="Calibri" w:hAnsi="Angsana New" w:hint="cs"/>
          <w:sz w:val="28"/>
          <w:szCs w:val="28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B52184">
        <w:rPr>
          <w:rFonts w:ascii="Angsana New" w:eastAsia="Calibri" w:hAnsi="Angsana New" w:hint="cs"/>
          <w:sz w:val="28"/>
          <w:szCs w:val="28"/>
        </w:rPr>
        <w:t xml:space="preserve">12 </w:t>
      </w:r>
      <w:r w:rsidRPr="00B52184">
        <w:rPr>
          <w:rFonts w:ascii="Angsana New" w:eastAsia="Calibri" w:hAnsi="Angsana New" w:hint="cs"/>
          <w:sz w:val="28"/>
          <w:szCs w:val="28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2AFCBA72" w14:textId="752EB45B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</w:rPr>
      </w:pPr>
      <w:r w:rsidRPr="00B52184">
        <w:rPr>
          <w:rFonts w:ascii="Angsana New" w:eastAsia="Calibri" w:hAnsi="Angsana New" w:hint="cs"/>
          <w:sz w:val="28"/>
          <w:szCs w:val="28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งนั้น ทุกวันสิ้นรอบระยะเวลารายงาน 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B52184">
        <w:rPr>
          <w:rFonts w:ascii="Angsana New" w:eastAsia="Calibri" w:hAnsi="Angsana New" w:hint="cs"/>
          <w:i/>
          <w:iCs/>
          <w:sz w:val="28"/>
          <w:szCs w:val="28"/>
          <w:cs/>
        </w:rPr>
        <w:t xml:space="preserve"> </w:t>
      </w:r>
      <w:bookmarkStart w:id="0" w:name="_Hlk59432702"/>
    </w:p>
    <w:p w14:paraId="3C89636F" w14:textId="77777777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z w:val="28"/>
          <w:szCs w:val="28"/>
        </w:rPr>
      </w:pPr>
      <w:r w:rsidRPr="00B52184">
        <w:rPr>
          <w:rFonts w:ascii="Angsana New" w:eastAsia="Calibri" w:hAnsi="Angsana New"/>
          <w:sz w:val="28"/>
          <w:szCs w:val="28"/>
          <w:cs/>
        </w:rPr>
        <w:t>การคำนวณผลขาดทุนด้านเครดิตที่คาดว่าจะเกิดขึ้นข้างต้น</w:t>
      </w:r>
      <w:r w:rsidRPr="00B52184">
        <w:rPr>
          <w:rFonts w:ascii="Angsana New" w:eastAsia="Calibri" w:hAnsi="Angsana New" w:hint="cs"/>
          <w:sz w:val="28"/>
          <w:szCs w:val="28"/>
          <w:cs/>
        </w:rPr>
        <w:t xml:space="preserve"> 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0"/>
    </w:p>
    <w:p w14:paraId="7DB85FC1" w14:textId="77777777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Arial" w:hAnsi="Angsana New"/>
          <w:sz w:val="28"/>
          <w:szCs w:val="28"/>
        </w:rPr>
      </w:pPr>
      <w:r w:rsidRPr="00B52184">
        <w:rPr>
          <w:rFonts w:ascii="Angsana New" w:eastAsia="Arial" w:hAnsi="Angsana New" w:hint="cs"/>
          <w:sz w:val="28"/>
          <w:szCs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53E656D" w14:textId="77777777" w:rsidR="00B52184" w:rsidRPr="00B52184" w:rsidRDefault="00B52184" w:rsidP="009D7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7"/>
        <w:rPr>
          <w:rFonts w:ascii="Angsana New" w:eastAsia="Calibri" w:hAnsi="Angsana New"/>
          <w:b/>
          <w:bCs/>
          <w:sz w:val="28"/>
          <w:szCs w:val="28"/>
        </w:rPr>
      </w:pPr>
      <w:r w:rsidRPr="00B52184">
        <w:rPr>
          <w:rFonts w:ascii="Angsana New" w:eastAsia="Calibri" w:hAnsi="Angsana New" w:hint="cs"/>
          <w:b/>
          <w:bCs/>
          <w:sz w:val="28"/>
          <w:szCs w:val="28"/>
          <w:cs/>
        </w:rPr>
        <w:t>การหักกลบของเครื่องมือทางการเงิน</w:t>
      </w:r>
    </w:p>
    <w:p w14:paraId="4AECAC83" w14:textId="65C5D93E" w:rsidR="00E27001" w:rsidRPr="009D71D5" w:rsidRDefault="00B52184" w:rsidP="009D71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9D71D5">
        <w:rPr>
          <w:rFonts w:ascii="Angsana New" w:eastAsia="Arial" w:hAnsi="Angsana New" w:hint="cs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4A2F57A" w14:textId="77777777" w:rsidR="00E27001" w:rsidRPr="00D566CF" w:rsidRDefault="00E27001" w:rsidP="00E270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3.8  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เงินลงทุน</w:t>
      </w:r>
    </w:p>
    <w:p w14:paraId="2AB04BFF" w14:textId="56181C7B" w:rsidR="00E27001" w:rsidRPr="00D566CF" w:rsidRDefault="00E27001" w:rsidP="00E270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เงินลงทุนในบริษัทร่วมในงบการเงินเฉพาะกิจการของบริษัทบันทึกบัญชีโดยใช้วิธีราคาทุนหักขาดทุนจากการด้อยค่า</w:t>
      </w:r>
      <w:r w:rsidR="004B57C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ส่วนการบันทึกบัญชีเงินลงทุนในบริษัทร่วมในงบการเงินที่แสดงเงินลงทุนตามวิธีส่วนได้เสียใช้วิธีส่วนได้เสีย</w:t>
      </w:r>
    </w:p>
    <w:p w14:paraId="48604715" w14:textId="77777777" w:rsidR="00E27001" w:rsidRPr="00D566CF" w:rsidRDefault="00E27001" w:rsidP="00E270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3.9  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อสังหาริมทรัพย์เพื่อการลงทุน  </w:t>
      </w:r>
    </w:p>
    <w:p w14:paraId="3093DB7A" w14:textId="77777777" w:rsidR="00E27001" w:rsidRPr="00D566CF" w:rsidRDefault="00E27001" w:rsidP="00E270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อสังหาริมทรัพย์เพื่อการลงทุน หมายถึง อสังหาริมทรัพย์ที่ถือครองเพื่อหาประโยชน์จากรายได้ค่าเช่า หรือจากการเพิ่มขึ้นของมูลค่าของสินทรัพย์หรือทั้งสองอย่าง ทั้งนี้ได้เปิดเผยแยกต่างหากจากที่ดิน อาคารและอุปกรณ์</w:t>
      </w:r>
    </w:p>
    <w:p w14:paraId="3357B1E9" w14:textId="77777777" w:rsidR="00E27001" w:rsidRDefault="00E27001" w:rsidP="00E270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บริษัทเลือกวิธีราคาทุนสำหรับการบันทึกบัญชีอสังหาริมทรัพย์เพื่อการลงทุน ด้วยราคาทุนหักค่าเสื่อมราคาสะสมและค่าเผื่อการด้อยค่าของสินทรัพย์ (ถ้ามี)</w:t>
      </w:r>
    </w:p>
    <w:p w14:paraId="46510246" w14:textId="77777777" w:rsidR="00E27001" w:rsidRPr="00D566CF" w:rsidRDefault="00E27001" w:rsidP="00E270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ค่าเสื่อมราคาที่บันทึกเป็นค่าใช้จ่ายในกำไรหรือขาดทุน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อายุการใช้ประโยชน์ของสินทรัพย์และมูลค่าคงเหลือทบทวนทุกสิ้นปี  อายุการใช้ประโยชน์ของสินทรัพย์โดยประมาณแสดงได้ดังนี้</w:t>
      </w: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696"/>
        <w:gridCol w:w="2234"/>
      </w:tblGrid>
      <w:tr w:rsidR="00E27001" w:rsidRPr="00D566CF" w14:paraId="271BD9DD" w14:textId="77777777" w:rsidTr="006B76E2">
        <w:trPr>
          <w:trHeight w:val="397"/>
        </w:trPr>
        <w:tc>
          <w:tcPr>
            <w:tcW w:w="6696" w:type="dxa"/>
          </w:tcPr>
          <w:p w14:paraId="2CD10DF9" w14:textId="77777777" w:rsidR="00E27001" w:rsidRPr="00D566CF" w:rsidRDefault="00E27001" w:rsidP="006B76E2">
            <w:pPr>
              <w:ind w:left="28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6B11DB6D" w14:textId="77777777" w:rsidR="00E27001" w:rsidRPr="00D566CF" w:rsidRDefault="00E27001" w:rsidP="006B76E2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 (ปี)</w:t>
            </w:r>
          </w:p>
        </w:tc>
      </w:tr>
      <w:tr w:rsidR="00E27001" w:rsidRPr="00D566CF" w14:paraId="223087E5" w14:textId="77777777" w:rsidTr="006B76E2">
        <w:trPr>
          <w:trHeight w:val="397"/>
        </w:trPr>
        <w:tc>
          <w:tcPr>
            <w:tcW w:w="6696" w:type="dxa"/>
          </w:tcPr>
          <w:p w14:paraId="7281B119" w14:textId="77777777" w:rsidR="00E27001" w:rsidRPr="00742A42" w:rsidRDefault="00E27001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อาคารให้เช่า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747406A9" w14:textId="77777777" w:rsidR="00E27001" w:rsidRPr="00D566CF" w:rsidRDefault="00E27001" w:rsidP="006B76E2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p w14:paraId="0347A7E1" w14:textId="7D328190" w:rsidR="00F14942" w:rsidRDefault="004B57CA" w:rsidP="004B5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บริษัทไม่คิดค่าเสื่อมราคาสำหรับที่ดิน ท</w:t>
      </w:r>
      <w:r w:rsidR="0080726A">
        <w:rPr>
          <w:rFonts w:ascii="Angsana New" w:hAnsi="Angsana New" w:hint="cs"/>
          <w:color w:val="000000"/>
          <w:sz w:val="28"/>
          <w:szCs w:val="28"/>
          <w:cs/>
        </w:rPr>
        <w:t>ี่</w:t>
      </w:r>
      <w:r>
        <w:rPr>
          <w:rFonts w:ascii="Angsana New" w:hAnsi="Angsana New" w:hint="cs"/>
          <w:color w:val="000000"/>
          <w:sz w:val="28"/>
          <w:szCs w:val="28"/>
          <w:cs/>
        </w:rPr>
        <w:t>ดินให้เช่า</w:t>
      </w:r>
    </w:p>
    <w:p w14:paraId="6F64448B" w14:textId="77777777" w:rsidR="00F14942" w:rsidRDefault="00F14942" w:rsidP="00FF6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A6F9427" w14:textId="77777777" w:rsidR="00056C7A" w:rsidRPr="00D566CF" w:rsidRDefault="00056C7A" w:rsidP="00056C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3.10 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ที่ดิน อาคารและอุปกรณ์</w:t>
      </w:r>
    </w:p>
    <w:p w14:paraId="659373FB" w14:textId="77777777" w:rsidR="00056C7A" w:rsidRPr="00D566CF" w:rsidRDefault="00056C7A" w:rsidP="00056C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(ถ้ามี)</w:t>
      </w:r>
    </w:p>
    <w:p w14:paraId="64D55FE3" w14:textId="76097305" w:rsidR="00056C7A" w:rsidRPr="00D566CF" w:rsidRDefault="00056C7A" w:rsidP="00056C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ค่าเสื่อมราคาที่บันทึกเป็นค่าใช้จ่ายในกำไรหรือขาดทุน คำนวณโดยวิธีเส้นตรงตามเกณฑ์อายุการใช้ประโยชน์โดยประมาณของสินทรัพย์แต่ละรายการ ค่าเสื่อมราคาคำนวณจากต้นทุนของสินทรัพย์หักมูลค่าคงเหลือของสินทรัพย์ อายุการใช้ประโยชน์ของสินทรัพย์โดยประมาณแสดงได้ดังนี้</w:t>
      </w:r>
    </w:p>
    <w:tbl>
      <w:tblPr>
        <w:tblW w:w="8930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696"/>
        <w:gridCol w:w="2234"/>
      </w:tblGrid>
      <w:tr w:rsidR="00056C7A" w:rsidRPr="00D566CF" w14:paraId="207BBD5F" w14:textId="77777777" w:rsidTr="006B76E2">
        <w:trPr>
          <w:trHeight w:val="397"/>
        </w:trPr>
        <w:tc>
          <w:tcPr>
            <w:tcW w:w="6696" w:type="dxa"/>
          </w:tcPr>
          <w:p w14:paraId="68CC8365" w14:textId="77777777" w:rsidR="00056C7A" w:rsidRPr="00D566CF" w:rsidRDefault="00056C7A" w:rsidP="006B76E2">
            <w:pPr>
              <w:ind w:left="28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4" w:type="dxa"/>
            <w:tcBorders>
              <w:bottom w:val="single" w:sz="4" w:space="0" w:color="auto"/>
            </w:tcBorders>
          </w:tcPr>
          <w:p w14:paraId="08D9A42B" w14:textId="77777777" w:rsidR="00056C7A" w:rsidRPr="00D566CF" w:rsidRDefault="00056C7A" w:rsidP="006B76E2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 (ปี)</w:t>
            </w:r>
          </w:p>
        </w:tc>
      </w:tr>
      <w:tr w:rsidR="00056C7A" w:rsidRPr="00D566CF" w14:paraId="18CC3CA6" w14:textId="77777777" w:rsidTr="006B76E2">
        <w:trPr>
          <w:trHeight w:val="397"/>
        </w:trPr>
        <w:tc>
          <w:tcPr>
            <w:tcW w:w="6696" w:type="dxa"/>
          </w:tcPr>
          <w:p w14:paraId="461C9E62" w14:textId="77777777" w:rsidR="00056C7A" w:rsidRPr="00742A42" w:rsidRDefault="00056C7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234" w:type="dxa"/>
            <w:tcBorders>
              <w:top w:val="single" w:sz="4" w:space="0" w:color="auto"/>
            </w:tcBorders>
          </w:tcPr>
          <w:p w14:paraId="52F4EA45" w14:textId="77777777" w:rsidR="00056C7A" w:rsidRPr="00D566CF" w:rsidRDefault="00056C7A" w:rsidP="006B76E2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056C7A" w:rsidRPr="00D566CF" w14:paraId="5BE83491" w14:textId="77777777" w:rsidTr="006B76E2">
        <w:trPr>
          <w:trHeight w:val="397"/>
        </w:trPr>
        <w:tc>
          <w:tcPr>
            <w:tcW w:w="6696" w:type="dxa"/>
          </w:tcPr>
          <w:p w14:paraId="6E3F6F23" w14:textId="77777777" w:rsidR="00056C7A" w:rsidRPr="00742A42" w:rsidRDefault="00056C7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67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234" w:type="dxa"/>
          </w:tcPr>
          <w:p w14:paraId="129792D2" w14:textId="77777777" w:rsidR="00056C7A" w:rsidRPr="00D566CF" w:rsidRDefault="00056C7A" w:rsidP="006B76E2">
            <w:pPr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056C7A" w:rsidRPr="00D566CF" w14:paraId="577E6542" w14:textId="77777777" w:rsidTr="006B76E2">
        <w:trPr>
          <w:trHeight w:val="397"/>
        </w:trPr>
        <w:tc>
          <w:tcPr>
            <w:tcW w:w="6696" w:type="dxa"/>
          </w:tcPr>
          <w:p w14:paraId="763573F1" w14:textId="77777777" w:rsidR="00056C7A" w:rsidRPr="00742A42" w:rsidRDefault="00056C7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567" w:hanging="67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234" w:type="dxa"/>
          </w:tcPr>
          <w:p w14:paraId="7BADD983" w14:textId="77777777" w:rsidR="00056C7A" w:rsidRPr="00742A42" w:rsidRDefault="00056C7A" w:rsidP="006B76E2">
            <w:pPr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26FF79C2" w14:textId="77777777" w:rsidR="00056C7A" w:rsidRPr="00D566CF" w:rsidRDefault="00056C7A" w:rsidP="00056C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31EEC6B8" w14:textId="77777777" w:rsidR="00056C7A" w:rsidRPr="00D566CF" w:rsidRDefault="00056C7A" w:rsidP="00056C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304A4002" w14:textId="77777777" w:rsidR="00056C7A" w:rsidRPr="00D566CF" w:rsidRDefault="00056C7A" w:rsidP="00056C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และจะรับรู้ในรายการรายได้อื่นหรือค่าใช้จ่ายอื่นในงบกำไรขาดทุน</w:t>
      </w:r>
    </w:p>
    <w:p w14:paraId="2B866B4A" w14:textId="77777777" w:rsidR="00056C7A" w:rsidRPr="00D566CF" w:rsidRDefault="00056C7A" w:rsidP="00056C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3.11 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สัญญาเช่า</w:t>
      </w:r>
    </w:p>
    <w:p w14:paraId="5ECEB233" w14:textId="77777777" w:rsidR="00056C7A" w:rsidRPr="00D566CF" w:rsidRDefault="00056C7A" w:rsidP="00056C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สัญญาเช่า - กรณีบริษัทเป็นผู้เช่า</w:t>
      </w:r>
    </w:p>
    <w:p w14:paraId="3A9730D5" w14:textId="77777777" w:rsidR="00056C7A" w:rsidRDefault="00056C7A" w:rsidP="00056C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ณ วันเริ่มต้นของสัญญาเช่า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5394135" w14:textId="77777777" w:rsidR="00056C7A" w:rsidRDefault="00056C7A" w:rsidP="00056C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10876254" w14:textId="638E8CF0" w:rsidR="00056C7A" w:rsidRDefault="00056C7A" w:rsidP="00056C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EC1B26B" w14:textId="77777777" w:rsidR="004B57CA" w:rsidRDefault="004B57CA" w:rsidP="00056C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18CA728" w14:textId="77777777" w:rsidR="00F14942" w:rsidRDefault="00F14942" w:rsidP="00FF6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53C1F7F" w14:textId="77777777" w:rsidR="00F14942" w:rsidRDefault="00F14942" w:rsidP="00FF6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11357A1" w14:textId="77777777" w:rsidR="00A319B3" w:rsidRPr="00D566CF" w:rsidRDefault="00A319B3" w:rsidP="00EB398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สินทรัพย์สิทธิการใช้</w:t>
      </w:r>
    </w:p>
    <w:p w14:paraId="1E15A4D7" w14:textId="77777777" w:rsidR="00A319B3" w:rsidRPr="00D566CF" w:rsidRDefault="00A319B3" w:rsidP="00A319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 และจำนวนเงินที่จ่ายชำระในวันที่สัญญาเช่าเริ่มมีผลหรือก่อนวันที่สัญญาเช่าเริ่มมีผล</w:t>
      </w:r>
    </w:p>
    <w:p w14:paraId="3F618E6B" w14:textId="77777777" w:rsidR="00A319B3" w:rsidRPr="00D566CF" w:rsidRDefault="00A319B3" w:rsidP="00A319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CA16F32" w14:textId="77777777" w:rsidR="00A319B3" w:rsidRPr="00D566CF" w:rsidRDefault="00A319B3" w:rsidP="00A319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หากมีการโอนความเป็นเจ้าของในสินทรัพย์ที่เช่าให้แก่บริษัทเมื่อสิ้นสุดอายุสัญญาเช่า ดังนี้</w:t>
      </w:r>
    </w:p>
    <w:tbl>
      <w:tblPr>
        <w:tblW w:w="8930" w:type="dxa"/>
        <w:tblInd w:w="959" w:type="dxa"/>
        <w:tblLook w:val="04A0" w:firstRow="1" w:lastRow="0" w:firstColumn="1" w:lastColumn="0" w:noHBand="0" w:noVBand="1"/>
      </w:tblPr>
      <w:tblGrid>
        <w:gridCol w:w="6379"/>
        <w:gridCol w:w="2551"/>
      </w:tblGrid>
      <w:tr w:rsidR="00A319B3" w:rsidRPr="00D566CF" w14:paraId="6EC8FD8D" w14:textId="77777777" w:rsidTr="006B76E2">
        <w:trPr>
          <w:trHeight w:val="397"/>
        </w:trPr>
        <w:tc>
          <w:tcPr>
            <w:tcW w:w="6379" w:type="dxa"/>
            <w:shd w:val="clear" w:color="auto" w:fill="auto"/>
          </w:tcPr>
          <w:p w14:paraId="7833A036" w14:textId="77777777" w:rsidR="00A319B3" w:rsidRPr="00D566CF" w:rsidRDefault="00A319B3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D566CF">
              <w:rPr>
                <w:rFonts w:ascii="Angsana New" w:eastAsia="Calibri" w:hAnsi="Angsana New"/>
                <w:sz w:val="28"/>
                <w:szCs w:val="28"/>
              </w:rPr>
              <w:t xml:space="preserve">  </w:t>
            </w:r>
            <w:r w:rsidRPr="00742A42">
              <w:rPr>
                <w:rFonts w:ascii="Angsana New" w:eastAsia="Calibri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551" w:type="dxa"/>
            <w:shd w:val="clear" w:color="auto" w:fill="auto"/>
          </w:tcPr>
          <w:p w14:paraId="6F9629A8" w14:textId="77777777" w:rsidR="00A319B3" w:rsidRPr="00742A42" w:rsidRDefault="00A319B3" w:rsidP="006B76E2">
            <w:pPr>
              <w:ind w:left="414" w:right="33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D566CF">
              <w:rPr>
                <w:rFonts w:ascii="Angsana New" w:eastAsia="Calibri" w:hAnsi="Angsana New"/>
                <w:sz w:val="28"/>
                <w:szCs w:val="28"/>
              </w:rPr>
              <w:t>26</w:t>
            </w:r>
            <w:r w:rsidRPr="00742A42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ปี </w:t>
            </w:r>
            <w:r w:rsidRPr="00D566CF">
              <w:rPr>
                <w:rFonts w:ascii="Angsana New" w:eastAsia="Calibri" w:hAnsi="Angsana New"/>
                <w:sz w:val="28"/>
                <w:szCs w:val="28"/>
              </w:rPr>
              <w:t>6</w:t>
            </w:r>
            <w:r w:rsidRPr="00742A42">
              <w:rPr>
                <w:rFonts w:ascii="Angsana New" w:eastAsia="Calibri" w:hAnsi="Angsana New"/>
                <w:sz w:val="28"/>
                <w:szCs w:val="28"/>
                <w:cs/>
              </w:rPr>
              <w:t xml:space="preserve"> เดือน และ </w:t>
            </w:r>
            <w:r w:rsidRPr="00D566CF">
              <w:rPr>
                <w:rFonts w:ascii="Angsana New" w:eastAsia="Calibri" w:hAnsi="Angsana New"/>
                <w:sz w:val="28"/>
                <w:szCs w:val="28"/>
              </w:rPr>
              <w:t>4</w:t>
            </w:r>
            <w:r w:rsidRPr="00742A42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4A7CDDEF" w14:textId="77777777" w:rsidR="00A319B3" w:rsidRPr="00D566CF" w:rsidRDefault="00A319B3" w:rsidP="00EB398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หนี้สินตามสัญญาเช่า</w:t>
      </w:r>
    </w:p>
    <w:p w14:paraId="335AEBF2" w14:textId="54FFE8F8" w:rsidR="00A319B3" w:rsidRPr="00D566CF" w:rsidRDefault="00A319B3" w:rsidP="00A319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</w:t>
      </w:r>
      <w:r w:rsidR="000F28BF" w:rsidRPr="00742A42">
        <w:rPr>
          <w:rFonts w:ascii="Angsana New" w:hAnsi="Angsana New"/>
          <w:color w:val="000000"/>
          <w:sz w:val="28"/>
          <w:szCs w:val="28"/>
          <w:cs/>
        </w:rPr>
        <w:t>ปี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ที่เหตุการณ์หรือเงื่อนไขซึ่งเกี่ยวข้องกับการจ่ายชำระนั้นได้เกิดขึ้น</w:t>
      </w:r>
    </w:p>
    <w:p w14:paraId="421A7FC0" w14:textId="77777777" w:rsidR="00A319B3" w:rsidRPr="00C11E2F" w:rsidRDefault="00A319B3" w:rsidP="00A319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DA3C49E" w14:textId="77777777" w:rsidR="00A319B3" w:rsidRPr="00D566CF" w:rsidRDefault="00A319B3" w:rsidP="00EB3984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66" w:hanging="357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B2B1E15" w14:textId="59F6B5A5" w:rsidR="006A2723" w:rsidRDefault="00A319B3" w:rsidP="006A27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066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สัญญาเช่าที่มีอายุสัญญาเช่า </w:t>
      </w:r>
      <w:r w:rsidRPr="00D566CF">
        <w:rPr>
          <w:rFonts w:ascii="Angsana New" w:hAnsi="Angsana New"/>
          <w:color w:val="000000"/>
          <w:sz w:val="28"/>
          <w:szCs w:val="28"/>
        </w:rPr>
        <w:t>12</w:t>
      </w: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19AA3EE" w14:textId="77777777" w:rsidR="006A2723" w:rsidRPr="00D566CF" w:rsidRDefault="006A2723" w:rsidP="006A27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3.12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สินทรัพย์ไม่มีตัวตน</w:t>
      </w:r>
    </w:p>
    <w:p w14:paraId="448FB3CF" w14:textId="0D84331A" w:rsidR="006A2723" w:rsidRPr="00D566CF" w:rsidRDefault="006A2723" w:rsidP="006A27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บริษัทแสดงสินทรัพย์ไม่มีตัวตน ด้วยราคาทุนหักค่าตัดจำหน่ายสะสม และค่าเผื่อการด้อยค่า (ถ้ามี) ค่าตัดจำหน่ายของสินทรัพย์ไม่</w:t>
      </w:r>
      <w:r w:rsidR="00446E50">
        <w:rPr>
          <w:rFonts w:ascii="Angsana New" w:hAnsi="Angsana New" w:hint="cs"/>
          <w:color w:val="000000"/>
          <w:sz w:val="28"/>
          <w:szCs w:val="28"/>
          <w:cs/>
        </w:rPr>
        <w:t>มี</w:t>
      </w: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ตัวตนคำนวณจากราคาทุนของสินทรัพย์ โดยวิธีเส้นตรงตามอายุการใช้งานโดยประมาณ </w:t>
      </w:r>
      <w:r w:rsidRPr="00D566CF">
        <w:rPr>
          <w:rFonts w:ascii="Angsana New" w:hAnsi="Angsana New"/>
          <w:color w:val="000000"/>
          <w:sz w:val="28"/>
          <w:szCs w:val="28"/>
        </w:rPr>
        <w:t>10</w:t>
      </w: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 ปี</w:t>
      </w:r>
      <w:r>
        <w:rPr>
          <w:rFonts w:ascii="Angsana New" w:hAnsi="Angsana New"/>
          <w:color w:val="000000"/>
          <w:sz w:val="28"/>
          <w:szCs w:val="28"/>
        </w:rPr>
        <w:t xml:space="preserve"> </w:t>
      </w: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สินทรัพย์ไม่มีตัวตนประกอบด้วย โปรแกรมคอมพิวเตอร์ </w:t>
      </w:r>
      <w:r w:rsidRPr="00742A42">
        <w:rPr>
          <w:rFonts w:ascii="Angsana New" w:hAnsi="Angsana New" w:hint="cs"/>
          <w:color w:val="000000"/>
          <w:sz w:val="28"/>
          <w:szCs w:val="28"/>
          <w:cs/>
        </w:rPr>
        <w:t>เครื่องหมายการค้า และทรัพย์สินสมาชิก</w:t>
      </w:r>
    </w:p>
    <w:p w14:paraId="57F1D793" w14:textId="77777777" w:rsidR="006A2723" w:rsidRPr="00D566CF" w:rsidRDefault="006A2723" w:rsidP="006A27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3.13 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73E81843" w14:textId="7F39C8C2" w:rsidR="006A2723" w:rsidRPr="00D566CF" w:rsidRDefault="006A2723" w:rsidP="006A27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ทุกวันสิ้นรอบระยะเวลารายงาน บริษัทจะทำการประเมินการด้อยค่าของเงินลงทุนในบริษัทร่วม </w:t>
      </w:r>
      <w:r w:rsidR="004B57CA" w:rsidRPr="00742A42">
        <w:rPr>
          <w:rFonts w:ascii="Angsana New" w:hAnsi="Angsana New"/>
          <w:color w:val="000000"/>
          <w:sz w:val="28"/>
          <w:szCs w:val="28"/>
          <w:cs/>
        </w:rPr>
        <w:t xml:space="preserve">อสังหาริมทรัพย์เพื่อการลงทุน 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ที่ดินอาคารและอุปกรณ์ สินทรัพย์สิทธิการใช้ หรือ สินทรัพย์ที่ไม่มีตัวตนอื่นของบริษัท หากมีข้อบ่งชี้ว่าสินทรัพย์ดังกล่าวอาจด้อยค่า 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9F7B7D4" w14:textId="77777777" w:rsidR="006A2723" w:rsidRPr="00D566CF" w:rsidRDefault="006A2723" w:rsidP="006A27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1F5412AA" w14:textId="207EBAD9" w:rsidR="006A2723" w:rsidRDefault="006A2723" w:rsidP="006A27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</w:t>
      </w:r>
      <w:r w:rsidR="000F28BF" w:rsidRPr="00742A42">
        <w:rPr>
          <w:rFonts w:ascii="Angsana New" w:hAnsi="Angsana New"/>
          <w:color w:val="000000"/>
          <w:sz w:val="28"/>
          <w:szCs w:val="28"/>
          <w:cs/>
        </w:rPr>
        <w:t>ปี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ก่อนได้หมดไปหรือลดลง 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</w:t>
      </w:r>
      <w:r w:rsidR="000F28BF" w:rsidRPr="00742A42">
        <w:rPr>
          <w:rFonts w:ascii="Angsana New" w:hAnsi="Angsana New"/>
          <w:color w:val="000000"/>
          <w:sz w:val="28"/>
          <w:szCs w:val="28"/>
          <w:cs/>
        </w:rPr>
        <w:t>ปี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บริษัทไม่เคยรับรู้ผลขาดทุนจากการด้อยค่าของสินทรัพย์ใน</w:t>
      </w:r>
      <w:r w:rsidR="000F28BF" w:rsidRPr="00742A42">
        <w:rPr>
          <w:rFonts w:ascii="Angsana New" w:hAnsi="Angsana New"/>
          <w:color w:val="000000"/>
          <w:sz w:val="28"/>
          <w:szCs w:val="28"/>
          <w:cs/>
        </w:rPr>
        <w:t>ปี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ก่อนๆ 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3EF6A3F0" w14:textId="645A67CB" w:rsidR="006A2723" w:rsidRPr="00D566CF" w:rsidRDefault="006A2723" w:rsidP="006A27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</w:t>
      </w:r>
      <w:r w:rsidR="004B57CA">
        <w:rPr>
          <w:rFonts w:ascii="Angsana New" w:hAnsi="Angsana New"/>
          <w:b/>
          <w:bCs/>
          <w:color w:val="000000"/>
          <w:sz w:val="28"/>
          <w:szCs w:val="28"/>
        </w:rPr>
        <w:t>4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เจ้าหนี้การค้าและเจ้าหนี้อื่น</w:t>
      </w:r>
    </w:p>
    <w:p w14:paraId="16FC0BA0" w14:textId="77777777" w:rsidR="006A2723" w:rsidRPr="00D566CF" w:rsidRDefault="006A2723" w:rsidP="006A27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 w:firstLine="437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เจ้าหนี้การค้าและเจ้าหนี้อื่นแสดงในราคาทุน</w:t>
      </w:r>
    </w:p>
    <w:p w14:paraId="430DFBC7" w14:textId="48DA13C2" w:rsidR="008F782B" w:rsidRPr="00D566CF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</w:t>
      </w:r>
      <w:r w:rsidR="004B57CA">
        <w:rPr>
          <w:rFonts w:ascii="Angsana New" w:hAnsi="Angsana New"/>
          <w:b/>
          <w:bCs/>
          <w:color w:val="000000"/>
          <w:sz w:val="28"/>
          <w:szCs w:val="28"/>
        </w:rPr>
        <w:t>5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ผลประโยชน์พนักงาน</w:t>
      </w:r>
    </w:p>
    <w:p w14:paraId="0A80CDB9" w14:textId="77777777" w:rsidR="008F782B" w:rsidRPr="00D566CF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93" w:hanging="284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742A42">
        <w:rPr>
          <w:rFonts w:ascii="Angsana New" w:hAnsi="Angsana New"/>
          <w:color w:val="000000"/>
          <w:sz w:val="28"/>
          <w:szCs w:val="28"/>
          <w:u w:val="single"/>
          <w:cs/>
        </w:rPr>
        <w:t>กองทุนสำรองเลี้ยงชีพพนักงาน</w:t>
      </w:r>
    </w:p>
    <w:p w14:paraId="0A60F02D" w14:textId="77777777" w:rsidR="008F782B" w:rsidRPr="00D566CF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บริษัทจัดให้มีกองทุนสำรองเลี้ยงชีพ ซึ่งเป็นลักษณะของแผนการจ่ายสมทบที่ 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กองทุนสำรองเลี้ยงชีพดังกล่าวได้รับเงินสะสมเข้ากองทุนจากพนักงานในอัตราร้อยละ </w:t>
      </w:r>
      <w:r w:rsidRPr="00D566CF">
        <w:rPr>
          <w:rFonts w:ascii="Angsana New" w:hAnsi="Angsana New"/>
          <w:color w:val="000000"/>
          <w:sz w:val="28"/>
          <w:szCs w:val="28"/>
        </w:rPr>
        <w:t>2 - 15</w:t>
      </w: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 ของเงินเดือน และบริษัทจ่ายสมทบเป็นรายเดือนเข้ากองทุนนี้ ในอัตราร้อยละ </w:t>
      </w:r>
      <w:r w:rsidRPr="00D566CF">
        <w:rPr>
          <w:rFonts w:ascii="Angsana New" w:hAnsi="Angsana New"/>
          <w:color w:val="000000"/>
          <w:sz w:val="28"/>
          <w:szCs w:val="28"/>
        </w:rPr>
        <w:t>2</w:t>
      </w: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 ของเงินเดือนพนักงาน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760711A3" w14:textId="0CAF779A" w:rsidR="004B57CA" w:rsidRPr="004B57CA" w:rsidRDefault="004B57CA" w:rsidP="004B5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pacing w:val="-2"/>
          <w:sz w:val="28"/>
          <w:szCs w:val="28"/>
          <w:u w:val="single"/>
        </w:rPr>
      </w:pPr>
      <w:r w:rsidRPr="004B57CA">
        <w:rPr>
          <w:rFonts w:ascii="Angsana New" w:eastAsia="Calibri" w:hAnsi="Angsana New"/>
          <w:spacing w:val="-2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083C82D2" w14:textId="77777777" w:rsidR="004B57CA" w:rsidRPr="004B57CA" w:rsidRDefault="004B57CA" w:rsidP="004B5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6" w:firstLine="8"/>
        <w:jc w:val="thaiDistribute"/>
        <w:rPr>
          <w:rFonts w:ascii="Angsana New" w:eastAsia="Calibri" w:hAnsi="Angsana New"/>
          <w:sz w:val="28"/>
          <w:szCs w:val="28"/>
        </w:rPr>
      </w:pPr>
      <w:r w:rsidRPr="004B57CA">
        <w:rPr>
          <w:rFonts w:ascii="Angsana New" w:eastAsia="Calibri" w:hAnsi="Angsana New"/>
          <w:sz w:val="28"/>
          <w:szCs w:val="28"/>
          <w:cs/>
        </w:rPr>
        <w:t xml:space="preserve">ผลประโยชน์ระยะสั้นของพนักงาน ซึ่งมีกำหนดจ่ายชำระภายใน </w:t>
      </w:r>
      <w:r w:rsidRPr="004B57CA">
        <w:rPr>
          <w:rFonts w:ascii="Angsana New" w:eastAsia="Calibri" w:hAnsi="Angsana New"/>
          <w:sz w:val="28"/>
          <w:szCs w:val="28"/>
        </w:rPr>
        <w:t>12</w:t>
      </w:r>
      <w:r w:rsidRPr="004B57CA">
        <w:rPr>
          <w:rFonts w:ascii="Angsana New" w:eastAsia="Calibri" w:hAnsi="Angsana New"/>
          <w:sz w:val="28"/>
          <w:szCs w:val="28"/>
          <w:cs/>
        </w:rPr>
        <w:t xml:space="preserve"> เดือน นับจากวันสิ้นงวดที่พนักงานได้ให้บริการ รับรู้เป็นค่าใช้จ่ายเมื่อเกิดรายการ</w:t>
      </w:r>
    </w:p>
    <w:p w14:paraId="14735549" w14:textId="77777777" w:rsidR="004B57CA" w:rsidRPr="004B57CA" w:rsidRDefault="004B57CA" w:rsidP="004B5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eastAsia="Calibri" w:hAnsi="Angsana New"/>
          <w:spacing w:val="-2"/>
          <w:sz w:val="28"/>
          <w:szCs w:val="28"/>
        </w:rPr>
      </w:pPr>
      <w:r w:rsidRPr="004B57CA">
        <w:rPr>
          <w:rFonts w:ascii="Angsana New" w:eastAsia="Calibri" w:hAnsi="Angsana New"/>
          <w:spacing w:val="-2"/>
          <w:sz w:val="28"/>
          <w:szCs w:val="28"/>
          <w:u w:val="single"/>
          <w:cs/>
        </w:rPr>
        <w:lastRenderedPageBreak/>
        <w:t>ผลประโยชน์พนักงานหลังออกจากงาน</w:t>
      </w:r>
    </w:p>
    <w:p w14:paraId="279B7E54" w14:textId="77777777" w:rsidR="004B57CA" w:rsidRPr="004B57CA" w:rsidRDefault="004B57CA" w:rsidP="004B5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6" w:firstLine="8"/>
        <w:jc w:val="thaiDistribute"/>
        <w:rPr>
          <w:rFonts w:ascii="Angsana New" w:eastAsia="Calibri" w:hAnsi="Angsana New"/>
          <w:spacing w:val="-2"/>
          <w:sz w:val="28"/>
          <w:szCs w:val="28"/>
        </w:rPr>
      </w:pPr>
      <w:r w:rsidRPr="004B57CA">
        <w:rPr>
          <w:rFonts w:ascii="Angsana New" w:eastAsia="Calibri" w:hAnsi="Angsana New"/>
          <w:sz w:val="28"/>
          <w:szCs w:val="28"/>
          <w:cs/>
        </w:rPr>
        <w:t xml:space="preserve">ประมาณการหนี้สินสำหรับผลประโยชน์พนักงานหลังออกจากงานที่ต้องชดเชยตามกฎหมายแรงงาน รับรู้ในงบการเงินด้วยวิธีคิดลดแต่ละหน่วยที่ประมาณการไว้ ซึ่งคำนวณโดยใช้หลักคณิตศาสตร์ประกันภัย </w:t>
      </w:r>
    </w:p>
    <w:p w14:paraId="4DC8F63F" w14:textId="0DDE47D5" w:rsidR="008F782B" w:rsidRPr="004B57CA" w:rsidRDefault="004B57CA" w:rsidP="004B57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color w:val="000000"/>
          <w:sz w:val="28"/>
          <w:szCs w:val="28"/>
        </w:rPr>
      </w:pPr>
      <w:r w:rsidRPr="004B57CA">
        <w:rPr>
          <w:rFonts w:ascii="Angsana New" w:eastAsia="Calibri" w:hAnsi="Angsana New"/>
          <w:sz w:val="28"/>
          <w:szCs w:val="28"/>
          <w:cs/>
        </w:rPr>
        <w:t>ผลกำไรขาดทุนจากการวัดมูลค่าใหม่ของผลประโยชน์พนักงานที่กำหนดไว้ทั้งหมด จะรับรู้ในส่วนของกำไรขาดทุนเบ็ดเสร็จอื่นและค่าใช้จ่ายที่เกี่ยวกับการประมาณการค่าใช้จ่ายผลประโยชน์พนักงานจะรับรู้ในงบกำไรขาดทุน</w:t>
      </w:r>
    </w:p>
    <w:p w14:paraId="3C09501F" w14:textId="377ECA11" w:rsidR="008F782B" w:rsidRPr="00D566CF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</w:t>
      </w:r>
      <w:r w:rsidR="004B57CA">
        <w:rPr>
          <w:rFonts w:ascii="Angsana New" w:hAnsi="Angsana New"/>
          <w:b/>
          <w:bCs/>
          <w:color w:val="000000"/>
          <w:sz w:val="28"/>
          <w:szCs w:val="28"/>
        </w:rPr>
        <w:t>6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ประมาณการหนี้สิน</w:t>
      </w:r>
    </w:p>
    <w:p w14:paraId="4C5388F5" w14:textId="1B41A118" w:rsidR="008F782B" w:rsidRPr="00D566CF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และสามารถประมาณจำนวนภาระหนี้สินได้อย่างน่าเชื่อถือ  ถ้าผลกระทบดังกล่าวมีจำนวนที่เป็นสาระสำคัญ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วณภาษีเงินได้  เพื่อให้สะท้อนจำนวนที่อาจประเมินได้ในตลาดปัจจุบันซึ่งแปรไปตามเวลาและ ความเสี่ยงที่มีต่อหนี้สิน</w:t>
      </w:r>
    </w:p>
    <w:p w14:paraId="3BB9F4B9" w14:textId="58106DC7" w:rsidR="008F782B" w:rsidRPr="00742A42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</w:t>
      </w:r>
      <w:r w:rsidR="004B57CA">
        <w:rPr>
          <w:rFonts w:ascii="Angsana New" w:hAnsi="Angsana New"/>
          <w:b/>
          <w:bCs/>
          <w:color w:val="000000"/>
          <w:sz w:val="28"/>
          <w:szCs w:val="28"/>
        </w:rPr>
        <w:t>7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ทุนเรือนหุ้น</w:t>
      </w:r>
    </w:p>
    <w:p w14:paraId="67EE2F40" w14:textId="77777777" w:rsidR="008F782B" w:rsidRPr="00D566CF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หุ้นสามัญที่บริษัทสามารถกำหนดการจ่ายเงินปันผลได้อย่างอิสระจะจัดประเภทไว้เป็นส่วนของเจ้าของ </w:t>
      </w:r>
    </w:p>
    <w:p w14:paraId="3797A67B" w14:textId="77777777" w:rsidR="008F782B" w:rsidRPr="00D566CF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ต้นทุนส่วนเพิ่มที่เกี่ยวกับการออกหุ้นใหม่ซึ่งสุทธิจากภาษีจะแสดงไว้ในส่วนของเจ้าของโดยนำไปหักจากสิ่งตอบแทนที่ได้รับจากการออกหุ้นดังกล่าว</w:t>
      </w:r>
    </w:p>
    <w:p w14:paraId="4FDA9CAB" w14:textId="6A9DD6CF" w:rsidR="008F782B" w:rsidRPr="00D566CF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3.1</w:t>
      </w:r>
      <w:r w:rsidR="004B57CA">
        <w:rPr>
          <w:rFonts w:ascii="Angsana New" w:hAnsi="Angsana New"/>
          <w:b/>
          <w:bCs/>
          <w:color w:val="000000"/>
          <w:sz w:val="28"/>
          <w:szCs w:val="28"/>
        </w:rPr>
        <w:t>8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</w:t>
      </w:r>
    </w:p>
    <w:p w14:paraId="10B919C0" w14:textId="77777777" w:rsidR="008F782B" w:rsidRPr="00D566CF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281D951F" w14:textId="7FB9EB77" w:rsidR="008F782B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รายได้จะรับรู้ในกำไรหรือขาดทุนเมื่อบริษัทได้โอนอำนาจควบคุมในสินค้าให้แก่ลูกค้าแล้ว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หรือมีความไม่แน่นอนที่มีนัยสำคัญในการได้รับประโยชน์จากรายการบัญชีนั้น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</w:t>
      </w:r>
    </w:p>
    <w:p w14:paraId="1A8B2560" w14:textId="139380E8" w:rsidR="004B57CA" w:rsidRPr="00D566CF" w:rsidRDefault="004B57CA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รายได้จากการให้เช่า รับรู้ตามระยะเวลาของสัญญาเช่า</w:t>
      </w:r>
    </w:p>
    <w:p w14:paraId="11EE8CD9" w14:textId="77777777" w:rsidR="008F782B" w:rsidRPr="00D566CF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ดอกเบี้ยรับรับรู้ในกำไรหรือขาดทุนตามเกณฑ์คงค้าง</w:t>
      </w:r>
    </w:p>
    <w:p w14:paraId="079E185C" w14:textId="77777777" w:rsidR="008F782B" w:rsidRPr="00D566CF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รายได้เงินปันผลรับรู้ในกำไรหรือขาดทุนเมื่อมีการประกาศจ่าย</w:t>
      </w:r>
    </w:p>
    <w:p w14:paraId="57192563" w14:textId="77777777" w:rsidR="008F782B" w:rsidRPr="00D566CF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รายได้อื่นรับรู้ตามเกณฑ์คงค้าง</w:t>
      </w:r>
    </w:p>
    <w:p w14:paraId="7ABC27FE" w14:textId="15BDB094" w:rsidR="008F782B" w:rsidRPr="00D566CF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</w:t>
      </w:r>
      <w:r w:rsidR="004B57CA">
        <w:rPr>
          <w:rFonts w:ascii="Angsana New" w:hAnsi="Angsana New"/>
          <w:b/>
          <w:bCs/>
          <w:color w:val="000000"/>
          <w:sz w:val="28"/>
          <w:szCs w:val="28"/>
        </w:rPr>
        <w:t>19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ค่าใช้จ่าย</w:t>
      </w:r>
    </w:p>
    <w:p w14:paraId="1F574418" w14:textId="63E46A89" w:rsidR="008F782B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ค่าใช้จ่ายบันทึกตามเกณฑ์คงค้าง</w:t>
      </w:r>
    </w:p>
    <w:p w14:paraId="4CD7E302" w14:textId="77777777" w:rsidR="004B57CA" w:rsidRDefault="004B57CA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1DC1A44" w14:textId="103532A4" w:rsidR="008F782B" w:rsidRPr="00D566CF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>3.2</w:t>
      </w:r>
      <w:r w:rsidR="004B57CA">
        <w:rPr>
          <w:rFonts w:ascii="Angsana New" w:hAnsi="Angsana New"/>
          <w:b/>
          <w:bCs/>
          <w:color w:val="000000"/>
          <w:sz w:val="28"/>
          <w:szCs w:val="28"/>
        </w:rPr>
        <w:t>0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ab/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ต้นทุนทางการเงิน</w:t>
      </w:r>
    </w:p>
    <w:p w14:paraId="23E8A2D5" w14:textId="77777777" w:rsidR="008F782B" w:rsidRDefault="008F782B" w:rsidP="008F78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4401BF0" w14:textId="79911F3B" w:rsidR="00DA2B9E" w:rsidRPr="00D566CF" w:rsidRDefault="00DA2B9E" w:rsidP="00DA2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7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3.2</w:t>
      </w:r>
      <w:r w:rsidR="004B57CA">
        <w:rPr>
          <w:rFonts w:ascii="Angsana New" w:hAnsi="Angsana New"/>
          <w:b/>
          <w:bCs/>
          <w:color w:val="000000"/>
          <w:sz w:val="28"/>
          <w:szCs w:val="28"/>
        </w:rPr>
        <w:t>1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ภาษีเงินได้</w:t>
      </w:r>
    </w:p>
    <w:p w14:paraId="2A7C6F53" w14:textId="0B123A14" w:rsidR="00DA2B9E" w:rsidRPr="00D566CF" w:rsidRDefault="00DA2B9E" w:rsidP="00DA2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ค่าใช้จ่ายภาษีเงินได้สำหรับปีประกอบด้วย ภาษีเงินได้ของ</w:t>
      </w:r>
      <w:r w:rsidR="000F28BF" w:rsidRPr="00742A42">
        <w:rPr>
          <w:rFonts w:ascii="Angsana New" w:hAnsi="Angsana New"/>
          <w:color w:val="000000"/>
          <w:sz w:val="28"/>
          <w:szCs w:val="28"/>
          <w:cs/>
        </w:rPr>
        <w:t>ปี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 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02C79248" w14:textId="77777777" w:rsidR="00DA2B9E" w:rsidRPr="00D566CF" w:rsidRDefault="00DA2B9E" w:rsidP="00DA2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742A42">
        <w:rPr>
          <w:rFonts w:ascii="Angsana New" w:hAnsi="Angsana New"/>
          <w:color w:val="000000"/>
          <w:sz w:val="28"/>
          <w:szCs w:val="28"/>
          <w:u w:val="single"/>
          <w:cs/>
        </w:rPr>
        <w:t>ภาษีเงินได้ปัจจุบัน</w:t>
      </w:r>
    </w:p>
    <w:p w14:paraId="3D438070" w14:textId="77777777" w:rsidR="00DA2B9E" w:rsidRPr="00D566CF" w:rsidRDefault="00DA2B9E" w:rsidP="00DA2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ภาษีเงินได้ปัจจุบันได้แก่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1A32FF0" w14:textId="77777777" w:rsidR="00DA2B9E" w:rsidRPr="00D566CF" w:rsidRDefault="00DA2B9E" w:rsidP="00DA2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742A42">
        <w:rPr>
          <w:rFonts w:ascii="Angsana New" w:hAnsi="Angsana New"/>
          <w:color w:val="000000"/>
          <w:sz w:val="28"/>
          <w:szCs w:val="28"/>
          <w:u w:val="single"/>
          <w:cs/>
        </w:rPr>
        <w:t>ภาษีเงินได้รอการตัดบัญชี</w:t>
      </w:r>
    </w:p>
    <w:p w14:paraId="4C730691" w14:textId="77777777" w:rsidR="00DA2B9E" w:rsidRPr="00D566CF" w:rsidRDefault="00DA2B9E" w:rsidP="00DA2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และผลแตกต่างที่เกี่ยวข้องกับเงินลงทุนในบริษัทย่อยและบริษัทร่วม และการร่วมการงาน หากเป็นไปได้ว่าจะไม่มีการกลับรายการในอนาคตอันใกล้</w:t>
      </w:r>
    </w:p>
    <w:p w14:paraId="73CFD698" w14:textId="77777777" w:rsidR="00DA2B9E" w:rsidRPr="00D566CF" w:rsidRDefault="00DA2B9E" w:rsidP="00DA2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076870F8" w14:textId="330560B1" w:rsidR="00DA2B9E" w:rsidRDefault="00DA2B9E" w:rsidP="00DA2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ข้อมูลใหม่ๆอาจจะทำให้ บริษัทเปลี่ยนการตัดสินใจโดยขึ้นอยู่กับความเพียงพอของภาษีเงินได้ค้างจ่ายที่มีอยู่การเปลี่ยนแปลงในภาษีเงินได้ค้างจ่ายจะกระทบต่อค่าใช้จ่ายภาษีเงินได้ใน</w:t>
      </w:r>
      <w:r w:rsidR="000F28BF" w:rsidRPr="00742A42">
        <w:rPr>
          <w:rFonts w:ascii="Angsana New" w:hAnsi="Angsana New"/>
          <w:color w:val="000000"/>
          <w:sz w:val="28"/>
          <w:szCs w:val="28"/>
          <w:cs/>
        </w:rPr>
        <w:t>ปี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ที่เกิดการเปลี่ยนแปลง</w:t>
      </w:r>
    </w:p>
    <w:p w14:paraId="2C315B27" w14:textId="77777777" w:rsidR="00354D3C" w:rsidRDefault="00354D3C" w:rsidP="00DA2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D41F1C6" w14:textId="77777777" w:rsidR="00354D3C" w:rsidRDefault="00354D3C" w:rsidP="00DA2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D9B3D6E" w14:textId="77777777" w:rsidR="00354D3C" w:rsidRDefault="00354D3C" w:rsidP="00DA2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CC2955D" w14:textId="25E50270" w:rsidR="00DA2B9E" w:rsidRPr="00D566CF" w:rsidRDefault="00DA2B9E" w:rsidP="00DA2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0F28BF" w:rsidRPr="00742A42">
        <w:rPr>
          <w:rFonts w:ascii="Angsana New" w:hAnsi="Angsana New"/>
          <w:color w:val="000000"/>
          <w:sz w:val="28"/>
          <w:szCs w:val="28"/>
          <w:cs/>
        </w:rPr>
        <w:t>ปี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ปัจจุบันมาหักกลบกับหนี้สินภาษีเงินได้ของ</w:t>
      </w:r>
      <w:r w:rsidR="000F28BF" w:rsidRPr="00742A42">
        <w:rPr>
          <w:rFonts w:ascii="Angsana New" w:hAnsi="Angsana New"/>
          <w:color w:val="000000"/>
          <w:sz w:val="28"/>
          <w:szCs w:val="28"/>
          <w:cs/>
        </w:rPr>
        <w:t>ปี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0F28BF" w:rsidRPr="00742A42">
        <w:rPr>
          <w:rFonts w:ascii="Angsana New" w:hAnsi="Angsana New"/>
          <w:color w:val="000000"/>
          <w:sz w:val="28"/>
          <w:szCs w:val="28"/>
          <w:cs/>
        </w:rPr>
        <w:t>ปี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2FC23BF" w14:textId="5FE8DE42" w:rsidR="00DA2B9E" w:rsidRDefault="00DA2B9E" w:rsidP="00DA2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B323BAE" w14:textId="6FB3353E" w:rsidR="00A41F05" w:rsidRPr="00D566CF" w:rsidRDefault="00A41F05" w:rsidP="00A41F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3.2</w:t>
      </w:r>
      <w:r w:rsidR="00354D3C">
        <w:rPr>
          <w:rFonts w:ascii="Angsana New" w:hAnsi="Angsana New"/>
          <w:b/>
          <w:bCs/>
          <w:color w:val="000000"/>
          <w:sz w:val="28"/>
          <w:szCs w:val="28"/>
        </w:rPr>
        <w:t>2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กำไร (ขาดทุน) ต่อหุ้นขั้นพื้นฐาน</w:t>
      </w:r>
    </w:p>
    <w:p w14:paraId="6128638B" w14:textId="77777777" w:rsidR="00A41F05" w:rsidRPr="00D566CF" w:rsidRDefault="00A41F05" w:rsidP="00A41F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กำไร (ขาดทุน) ต่อหุ้นขั้นพื้นฐานคำนวณโดยการหารกำไรสำหรับปีด้วยจำนวนหุ้นสามัญถัวเฉลี่ยถ่วงน้ำหนักที่ออกจำหน่ายแล้วในระหว่างปี</w:t>
      </w:r>
    </w:p>
    <w:p w14:paraId="657FA376" w14:textId="4C0807DB" w:rsidR="00A41F05" w:rsidRPr="00D566CF" w:rsidRDefault="00A41F05" w:rsidP="00A41F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3.2</w:t>
      </w:r>
      <w:r w:rsidR="00354D3C">
        <w:rPr>
          <w:rFonts w:ascii="Angsana New" w:hAnsi="Angsana New"/>
          <w:b/>
          <w:bCs/>
          <w:color w:val="000000"/>
          <w:sz w:val="28"/>
          <w:szCs w:val="28"/>
        </w:rPr>
        <w:t>3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>บุคคลหรือกิจการที่เกี่ยวข้องกัน</w:t>
      </w:r>
    </w:p>
    <w:p w14:paraId="6CAEC925" w14:textId="77777777" w:rsidR="00A41F05" w:rsidRPr="00D566CF" w:rsidRDefault="00A41F05" w:rsidP="00A41F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บุคคลหรือกิจการที่มีอำนาจควบคุมบริษัทถูกควบคุมโดยบริษัทไม่ว่าจะเป็นทางตรงหรือทางอ้อม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08678422" w14:textId="77777777" w:rsidR="00A41F05" w:rsidRPr="00D566CF" w:rsidRDefault="00A41F05" w:rsidP="00A41F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0644D137" w14:textId="18F2AB39" w:rsidR="00A41F05" w:rsidRPr="00D566CF" w:rsidRDefault="00A41F05" w:rsidP="00A41F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D566CF">
        <w:rPr>
          <w:rFonts w:ascii="Angsana New" w:hAnsi="Angsana New"/>
          <w:b/>
          <w:bCs/>
          <w:color w:val="000000"/>
          <w:sz w:val="28"/>
          <w:szCs w:val="28"/>
        </w:rPr>
        <w:t>3.2</w:t>
      </w:r>
      <w:r w:rsidR="00354D3C">
        <w:rPr>
          <w:rFonts w:ascii="Angsana New" w:hAnsi="Angsana New"/>
          <w:b/>
          <w:bCs/>
          <w:color w:val="000000"/>
          <w:sz w:val="28"/>
          <w:szCs w:val="28"/>
        </w:rPr>
        <w:t>4</w:t>
      </w:r>
      <w:r w:rsidRPr="00D566CF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742A4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การวัดมูลค่ายุติธรรม</w:t>
      </w:r>
    </w:p>
    <w:p w14:paraId="191ADBB0" w14:textId="77777777" w:rsidR="00A41F05" w:rsidRDefault="00A41F05" w:rsidP="00A41F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366AA4F6" w14:textId="77777777" w:rsidR="00A41F05" w:rsidRPr="00D566CF" w:rsidRDefault="00A41F05" w:rsidP="00A41F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44749C9" w14:textId="77777777" w:rsidR="00A41F05" w:rsidRPr="00D566CF" w:rsidRDefault="00A41F05" w:rsidP="00A41F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ระดับ </w:t>
      </w:r>
      <w:r w:rsidRPr="00D566CF">
        <w:rPr>
          <w:rFonts w:ascii="Angsana New" w:hAnsi="Angsana New"/>
          <w:color w:val="000000"/>
          <w:sz w:val="28"/>
          <w:szCs w:val="28"/>
        </w:rPr>
        <w:t>1</w:t>
      </w:r>
      <w:r w:rsidRPr="009D07E5">
        <w:rPr>
          <w:rFonts w:ascii="Angsana New" w:hAnsi="Angsana New"/>
          <w:color w:val="000000"/>
          <w:sz w:val="28"/>
          <w:szCs w:val="28"/>
        </w:rPr>
        <w:t xml:space="preserve">  </w:t>
      </w:r>
      <w:r w:rsidRPr="00D566CF">
        <w:rPr>
          <w:rFonts w:ascii="Angsana New" w:hAnsi="Angsana New"/>
          <w:color w:val="000000"/>
          <w:sz w:val="28"/>
          <w:szCs w:val="28"/>
        </w:rPr>
        <w:t xml:space="preserve"> </w:t>
      </w:r>
      <w:r w:rsidRPr="00742A42">
        <w:rPr>
          <w:rFonts w:ascii="Angsana New" w:hAnsi="Angsana New"/>
          <w:color w:val="000000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DE66462" w14:textId="77777777" w:rsidR="00A41F05" w:rsidRPr="00D566CF" w:rsidRDefault="00A41F05" w:rsidP="00A41F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ระดับ </w:t>
      </w:r>
      <w:r w:rsidRPr="00D566CF">
        <w:rPr>
          <w:rFonts w:ascii="Angsana New" w:hAnsi="Angsana New"/>
          <w:color w:val="000000"/>
          <w:sz w:val="28"/>
          <w:szCs w:val="28"/>
        </w:rPr>
        <w:t>2</w:t>
      </w:r>
      <w:r w:rsidRPr="00D566CF">
        <w:rPr>
          <w:rFonts w:ascii="Angsana New" w:hAnsi="Angsana New"/>
          <w:color w:val="000000"/>
          <w:sz w:val="28"/>
          <w:szCs w:val="28"/>
        </w:rPr>
        <w:tab/>
      </w:r>
      <w:r w:rsidRPr="00742A42">
        <w:rPr>
          <w:rFonts w:ascii="Angsana New" w:hAnsi="Angsana New"/>
          <w:color w:val="000000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14:paraId="7AA5DE90" w14:textId="77777777" w:rsidR="00A41F05" w:rsidRPr="00D566CF" w:rsidRDefault="00A41F05" w:rsidP="00A41F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70" w:firstLine="43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ระดับ </w:t>
      </w:r>
      <w:r w:rsidRPr="00D566CF">
        <w:rPr>
          <w:rFonts w:ascii="Angsana New" w:hAnsi="Angsana New"/>
          <w:color w:val="000000"/>
          <w:sz w:val="28"/>
          <w:szCs w:val="28"/>
        </w:rPr>
        <w:t>3</w:t>
      </w:r>
      <w:r w:rsidRPr="00D566CF">
        <w:rPr>
          <w:rFonts w:ascii="Angsana New" w:hAnsi="Angsana New"/>
          <w:color w:val="000000"/>
          <w:sz w:val="28"/>
          <w:szCs w:val="28"/>
        </w:rPr>
        <w:tab/>
      </w:r>
      <w:r w:rsidRPr="00742A42">
        <w:rPr>
          <w:rFonts w:ascii="Angsana New" w:hAnsi="Angsana New"/>
          <w:color w:val="000000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485827C8" w14:textId="77777777" w:rsidR="00A41F05" w:rsidRDefault="00A41F05" w:rsidP="00A41F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709"/>
        <w:jc w:val="thaiDistribute"/>
        <w:rPr>
          <w:rFonts w:ascii="Angsana New" w:hAnsi="Angsana New"/>
          <w:color w:val="000000"/>
          <w:sz w:val="28"/>
          <w:szCs w:val="28"/>
        </w:rPr>
      </w:pPr>
      <w:r w:rsidRPr="00742A42">
        <w:rPr>
          <w:rFonts w:ascii="Angsana New" w:hAnsi="Angsana New"/>
          <w:color w:val="000000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37ADA154" w14:textId="09637A4D" w:rsidR="00AF1930" w:rsidRPr="00D566CF" w:rsidRDefault="00F2053F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รายการบัญชีกับบุคคลหรือกิจการที่เกี่ยวข้องกัน</w:t>
      </w:r>
    </w:p>
    <w:p w14:paraId="69518E8F" w14:textId="05D762C9" w:rsidR="00D125B8" w:rsidRDefault="00AF1930" w:rsidP="00077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742A42">
        <w:rPr>
          <w:rFonts w:ascii="Angsana New" w:hAnsi="Angsana New"/>
          <w:sz w:val="28"/>
          <w:szCs w:val="28"/>
          <w:cs/>
        </w:rPr>
        <w:t>หมายถึง</w:t>
      </w:r>
      <w:r w:rsidR="00D12079" w:rsidRPr="00742A42">
        <w:rPr>
          <w:rFonts w:ascii="Angsana New" w:hAnsi="Angsana New"/>
          <w:color w:val="FFFFFF"/>
          <w:sz w:val="28"/>
          <w:szCs w:val="28"/>
          <w:cs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D566CF">
        <w:rPr>
          <w:rFonts w:ascii="Angsana New" w:hAnsi="Angsana New"/>
          <w:color w:val="FFFFFF"/>
          <w:sz w:val="28"/>
          <w:szCs w:val="28"/>
        </w:rPr>
        <w:t>_</w:t>
      </w:r>
      <w:r w:rsidRPr="00742A42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="00742A42">
        <w:rPr>
          <w:rFonts w:ascii="Angsana New" w:hAnsi="Angsana New"/>
          <w:color w:val="FFFFFF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  <w:r w:rsidR="00212620" w:rsidRPr="00742A42">
        <w:rPr>
          <w:rFonts w:ascii="Angsana New" w:hAnsi="Angsana New"/>
          <w:sz w:val="28"/>
          <w:szCs w:val="28"/>
          <w:cs/>
        </w:rPr>
        <w:t>หรือกิจการที่ถูกควบคุม</w:t>
      </w:r>
      <w:r w:rsidR="00632ACA" w:rsidRPr="00742A42">
        <w:rPr>
          <w:rFonts w:ascii="Angsana New" w:hAnsi="Angsana New"/>
          <w:sz w:val="28"/>
          <w:szCs w:val="28"/>
          <w:cs/>
        </w:rPr>
        <w:t>หรือ</w:t>
      </w:r>
      <w:r w:rsidR="0049303E" w:rsidRPr="00742A42">
        <w:rPr>
          <w:rFonts w:ascii="Angsana New" w:hAnsi="Angsana New"/>
          <w:sz w:val="28"/>
          <w:szCs w:val="28"/>
          <w:cs/>
        </w:rPr>
        <w:t>ถูกควบคุมร่วมโดยบุคคลที่เกี่ยวข้องกัน</w:t>
      </w:r>
    </w:p>
    <w:tbl>
      <w:tblPr>
        <w:tblW w:w="9355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111"/>
        <w:gridCol w:w="2693"/>
        <w:gridCol w:w="2551"/>
      </w:tblGrid>
      <w:tr w:rsidR="00B176CB" w:rsidRPr="00D566CF" w14:paraId="3870613D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0BCB9525" w14:textId="77777777" w:rsidR="00B176CB" w:rsidRPr="00D566CF" w:rsidRDefault="00B176CB" w:rsidP="006B76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7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ชื่อบุคคลและบริษัทที่เกี่ยวข้อง</w:t>
            </w:r>
          </w:p>
        </w:tc>
        <w:tc>
          <w:tcPr>
            <w:tcW w:w="2693" w:type="dxa"/>
            <w:vAlign w:val="bottom"/>
          </w:tcPr>
          <w:p w14:paraId="1C25550E" w14:textId="77777777" w:rsidR="00B176CB" w:rsidRPr="00D566CF" w:rsidRDefault="00B176CB" w:rsidP="006B76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551" w:type="dxa"/>
            <w:vAlign w:val="bottom"/>
          </w:tcPr>
          <w:p w14:paraId="5F3CBECB" w14:textId="77777777" w:rsidR="00B176CB" w:rsidRPr="00D566CF" w:rsidRDefault="00B176CB" w:rsidP="006B76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176CB" w:rsidRPr="00D566CF" w14:paraId="2BBE7FCD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4A4F45CA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14" w:hanging="42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693" w:type="dxa"/>
            <w:vAlign w:val="bottom"/>
          </w:tcPr>
          <w:p w14:paraId="5E352E0C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39347021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76CB" w:rsidRPr="00D566CF" w14:paraId="1E764956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46399ED5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2693" w:type="dxa"/>
            <w:vAlign w:val="bottom"/>
          </w:tcPr>
          <w:p w14:paraId="2B8F3689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ผลิตถุงน่อง</w:t>
            </w:r>
            <w:r w:rsidRPr="00D566CF">
              <w:rPr>
                <w:rFonts w:ascii="Angsana New" w:hAnsi="Angsana New"/>
                <w:sz w:val="28"/>
                <w:szCs w:val="28"/>
              </w:rPr>
              <w:t>,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ถุงเท้า</w:t>
            </w:r>
            <w:r w:rsidRPr="00D566CF">
              <w:rPr>
                <w:rFonts w:ascii="Angsana New" w:hAnsi="Angsana New"/>
                <w:sz w:val="28"/>
                <w:szCs w:val="28"/>
              </w:rPr>
              <w:t>,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ผลิตเสื้อผ้า</w:t>
            </w:r>
            <w:r w:rsidRPr="00D566CF">
              <w:rPr>
                <w:rFonts w:ascii="Angsana New" w:hAnsi="Angsana New"/>
                <w:sz w:val="28"/>
                <w:szCs w:val="28"/>
              </w:rPr>
              <w:t>,</w:t>
            </w:r>
          </w:p>
        </w:tc>
        <w:tc>
          <w:tcPr>
            <w:tcW w:w="2551" w:type="dxa"/>
            <w:vAlign w:val="bottom"/>
          </w:tcPr>
          <w:p w14:paraId="302BE17D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B176CB" w:rsidRPr="00D566CF" w14:paraId="6D41181C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3AE82250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76792822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ชุดชั้นใน</w:t>
            </w:r>
          </w:p>
        </w:tc>
        <w:tc>
          <w:tcPr>
            <w:tcW w:w="2551" w:type="dxa"/>
            <w:vAlign w:val="bottom"/>
          </w:tcPr>
          <w:p w14:paraId="21058EB9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76CB" w:rsidRPr="00D566CF" w14:paraId="778F63F8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7546E042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 w:right="14" w:hanging="426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บุคคลหรือบริษัทที่เกี่ยวข้องกัน</w:t>
            </w:r>
          </w:p>
        </w:tc>
        <w:tc>
          <w:tcPr>
            <w:tcW w:w="2693" w:type="dxa"/>
            <w:vAlign w:val="bottom"/>
          </w:tcPr>
          <w:p w14:paraId="3B162802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5C099B15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176CB" w:rsidRPr="00D566CF" w14:paraId="0C7D8376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52FB1E26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693" w:type="dxa"/>
            <w:vAlign w:val="bottom"/>
          </w:tcPr>
          <w:p w14:paraId="06C077CB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เพาะปลูก</w:t>
            </w:r>
          </w:p>
        </w:tc>
        <w:tc>
          <w:tcPr>
            <w:tcW w:w="2551" w:type="dxa"/>
            <w:vAlign w:val="bottom"/>
          </w:tcPr>
          <w:p w14:paraId="20C04E03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B176CB" w:rsidRPr="00D566CF" w14:paraId="2452BE07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46290C73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693" w:type="dxa"/>
            <w:vAlign w:val="bottom"/>
          </w:tcPr>
          <w:p w14:paraId="2FCF75AA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ร้านขายปลีกสมาร์ทโฟน </w:t>
            </w:r>
          </w:p>
        </w:tc>
        <w:tc>
          <w:tcPr>
            <w:tcW w:w="2551" w:type="dxa"/>
            <w:vAlign w:val="bottom"/>
          </w:tcPr>
          <w:p w14:paraId="44E1C516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B176CB" w:rsidRPr="00D566CF" w14:paraId="48DC0904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1550CEA3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5814109D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คอมพิวเตอร์และอุปกรณ์ต่อพ่วง</w:t>
            </w:r>
          </w:p>
        </w:tc>
        <w:tc>
          <w:tcPr>
            <w:tcW w:w="2551" w:type="dxa"/>
            <w:vAlign w:val="bottom"/>
          </w:tcPr>
          <w:p w14:paraId="14CE493B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76CB" w:rsidRPr="00D566CF" w14:paraId="0E36A4FA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3C52BB37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693" w:type="dxa"/>
            <w:vAlign w:val="bottom"/>
          </w:tcPr>
          <w:p w14:paraId="4CE501E0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จำหน่ายสินค้าอุปโภค บริโภค</w:t>
            </w:r>
          </w:p>
        </w:tc>
        <w:tc>
          <w:tcPr>
            <w:tcW w:w="2551" w:type="dxa"/>
            <w:vAlign w:val="bottom"/>
          </w:tcPr>
          <w:p w14:paraId="0885C080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B176CB" w:rsidRPr="00D566CF" w14:paraId="6B7BC88F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6163C051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(มหาชน)*</w:t>
            </w:r>
          </w:p>
        </w:tc>
        <w:tc>
          <w:tcPr>
            <w:tcW w:w="2693" w:type="dxa"/>
            <w:vAlign w:val="bottom"/>
          </w:tcPr>
          <w:p w14:paraId="4AD5D7CA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ให้เช่าและบริการธุรกิจลงทุน</w:t>
            </w:r>
          </w:p>
        </w:tc>
        <w:tc>
          <w:tcPr>
            <w:tcW w:w="2551" w:type="dxa"/>
            <w:vAlign w:val="bottom"/>
          </w:tcPr>
          <w:p w14:paraId="08C43D99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B176CB" w:rsidRPr="00D566CF" w14:paraId="380C4E59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06C9F5B6" w14:textId="77777777" w:rsidR="00B176CB" w:rsidRPr="00D566CF" w:rsidRDefault="00B176CB" w:rsidP="006B76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right="14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bottom"/>
          </w:tcPr>
          <w:p w14:paraId="0CE3FFFE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ในหลักทรัพย์</w:t>
            </w:r>
          </w:p>
        </w:tc>
        <w:tc>
          <w:tcPr>
            <w:tcW w:w="2551" w:type="dxa"/>
            <w:vAlign w:val="bottom"/>
          </w:tcPr>
          <w:p w14:paraId="21E06195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76CB" w:rsidRPr="00D566CF" w14:paraId="18800C37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4B266F2B" w14:textId="77777777" w:rsidR="00B176CB" w:rsidRPr="00D566CF" w:rsidRDefault="00B176CB" w:rsidP="006B76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right="14" w:hanging="14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 </w:t>
            </w: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 ฟู้ด จำกัด (บริษัทย่อย</w:t>
            </w: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ของ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*)</w:t>
            </w:r>
          </w:p>
        </w:tc>
        <w:tc>
          <w:tcPr>
            <w:tcW w:w="2693" w:type="dxa"/>
            <w:vAlign w:val="bottom"/>
          </w:tcPr>
          <w:p w14:paraId="1C839F5D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ผลิตและจำหน่ายไอศกรีม</w:t>
            </w:r>
            <w:r w:rsidRPr="00D566CF">
              <w:rPr>
                <w:rFonts w:ascii="Angsana New" w:hAnsi="Angsana New"/>
                <w:sz w:val="28"/>
                <w:szCs w:val="28"/>
              </w:rPr>
              <w:t>,</w:t>
            </w:r>
          </w:p>
        </w:tc>
        <w:tc>
          <w:tcPr>
            <w:tcW w:w="2551" w:type="dxa"/>
            <w:vAlign w:val="bottom"/>
          </w:tcPr>
          <w:p w14:paraId="008564FE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76CB" w:rsidRPr="00D566CF" w14:paraId="24ECE1CE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03614658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45D44AF7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ไอศกรีมเค้ก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ไอศกรีมโยเกิร์ต</w:t>
            </w:r>
          </w:p>
        </w:tc>
        <w:tc>
          <w:tcPr>
            <w:tcW w:w="2551" w:type="dxa"/>
            <w:vAlign w:val="bottom"/>
          </w:tcPr>
          <w:p w14:paraId="7C4CAF45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76CB" w:rsidRPr="00D566CF" w14:paraId="14BAE3BE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2E9F5981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693" w:type="dxa"/>
            <w:vAlign w:val="bottom"/>
          </w:tcPr>
          <w:p w14:paraId="32397026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จำหน่ายถุงน่อง</w:t>
            </w:r>
          </w:p>
        </w:tc>
        <w:tc>
          <w:tcPr>
            <w:tcW w:w="2551" w:type="dxa"/>
            <w:vAlign w:val="bottom"/>
          </w:tcPr>
          <w:p w14:paraId="609023D1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B176CB" w:rsidRPr="00D566CF" w14:paraId="2ECF3C83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60BFA931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693" w:type="dxa"/>
            <w:vAlign w:val="bottom"/>
          </w:tcPr>
          <w:p w14:paraId="33CAAD58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บริการรับฝากสินค้า</w:t>
            </w:r>
          </w:p>
        </w:tc>
        <w:tc>
          <w:tcPr>
            <w:tcW w:w="2551" w:type="dxa"/>
            <w:vAlign w:val="bottom"/>
          </w:tcPr>
          <w:p w14:paraId="0168DC12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B176CB" w:rsidRPr="00D566CF" w14:paraId="14FB7B59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5F513A3E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2693" w:type="dxa"/>
            <w:vAlign w:val="bottom"/>
          </w:tcPr>
          <w:p w14:paraId="4A343AE5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742A42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บริหารคลังสินค้า ให้เช่าคลังสินค้า</w:t>
            </w:r>
          </w:p>
        </w:tc>
        <w:tc>
          <w:tcPr>
            <w:tcW w:w="2551" w:type="dxa"/>
            <w:vAlign w:val="bottom"/>
          </w:tcPr>
          <w:p w14:paraId="50C44798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มีผู้ถือหุ้นรายใหญ่ร่วมกัน</w:t>
            </w:r>
          </w:p>
        </w:tc>
      </w:tr>
      <w:tr w:rsidR="00B176CB" w:rsidRPr="00D566CF" w14:paraId="239D2F39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0EB7B2BE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3850D959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และบริการอื่นๆ</w:t>
            </w:r>
          </w:p>
        </w:tc>
        <w:tc>
          <w:tcPr>
            <w:tcW w:w="2551" w:type="dxa"/>
            <w:vAlign w:val="bottom"/>
          </w:tcPr>
          <w:p w14:paraId="10AEF943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76CB" w:rsidRPr="00D566CF" w14:paraId="0F94809E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602953CE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693" w:type="dxa"/>
            <w:vAlign w:val="bottom"/>
          </w:tcPr>
          <w:p w14:paraId="2C80E539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1" w:type="dxa"/>
            <w:vAlign w:val="bottom"/>
          </w:tcPr>
          <w:p w14:paraId="67E677F3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</w:t>
            </w:r>
          </w:p>
        </w:tc>
      </w:tr>
      <w:tr w:rsidR="00B176CB" w:rsidRPr="00D566CF" w14:paraId="5F05FB91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4F16F0FC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3E27C73E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17136B3F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รับผิดชอบการวางแผนสั่งการ</w:t>
            </w:r>
          </w:p>
        </w:tc>
      </w:tr>
      <w:tr w:rsidR="00B176CB" w:rsidRPr="00D566CF" w14:paraId="405FFA40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0390E5E9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68D0D543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2E925F55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และควบคุมกิจกรรมต่าง ๆ ของ</w:t>
            </w:r>
          </w:p>
        </w:tc>
      </w:tr>
      <w:tr w:rsidR="00B176CB" w:rsidRPr="00D566CF" w14:paraId="4C40FEF0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3D102FD5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3107DC44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1599E709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กิจการไม่ว่าทางตรงหรือทางอ้อม </w:t>
            </w:r>
          </w:p>
        </w:tc>
      </w:tr>
      <w:tr w:rsidR="00B176CB" w:rsidRPr="00D566CF" w14:paraId="40C00DED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74811FA4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18A7CA58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780A5DDE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ทั้งนี้รวมถึงกรรมการของบริษัท </w:t>
            </w:r>
          </w:p>
        </w:tc>
      </w:tr>
      <w:tr w:rsidR="00B176CB" w:rsidRPr="00D566CF" w14:paraId="61932B1E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22E315BD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7CC5C8ED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4ABA210F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(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ไม่ว่าจะทำหน้าที่ในระดับ</w:t>
            </w:r>
          </w:p>
        </w:tc>
      </w:tr>
      <w:tr w:rsidR="00B176CB" w:rsidRPr="00D566CF" w14:paraId="084B27B2" w14:textId="77777777" w:rsidTr="006B76E2">
        <w:trPr>
          <w:trHeight w:val="397"/>
        </w:trPr>
        <w:tc>
          <w:tcPr>
            <w:tcW w:w="4111" w:type="dxa"/>
            <w:vAlign w:val="bottom"/>
          </w:tcPr>
          <w:p w14:paraId="65EA029A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 w:hanging="42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693" w:type="dxa"/>
            <w:vAlign w:val="bottom"/>
          </w:tcPr>
          <w:p w14:paraId="5D72AC94" w14:textId="77777777" w:rsidR="00B176CB" w:rsidRPr="00D566CF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vAlign w:val="bottom"/>
          </w:tcPr>
          <w:p w14:paraId="1353936B" w14:textId="77777777" w:rsidR="00B176CB" w:rsidRPr="00742A42" w:rsidRDefault="00B176CB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บริหารหรือไม่)</w:t>
            </w:r>
          </w:p>
        </w:tc>
      </w:tr>
    </w:tbl>
    <w:p w14:paraId="46796CF4" w14:textId="1D7C2A18" w:rsidR="00B176CB" w:rsidRPr="00D566CF" w:rsidRDefault="00354D3C" w:rsidP="00B1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น</w:t>
      </w:r>
      <w:r w:rsidR="00B176CB" w:rsidRPr="00742A42">
        <w:rPr>
          <w:rFonts w:ascii="Angsana New" w:hAnsi="Angsana New"/>
          <w:sz w:val="28"/>
          <w:szCs w:val="28"/>
          <w:cs/>
        </w:rPr>
        <w:t>โยบายการกำหนดราคาสำหรับแต่ละรายการอธิบายได้ดังต่อไปนี้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853"/>
        <w:gridCol w:w="284"/>
        <w:gridCol w:w="4218"/>
      </w:tblGrid>
      <w:tr w:rsidR="00D3581A" w:rsidRPr="00D566CF" w14:paraId="2F99609A" w14:textId="77777777" w:rsidTr="006B76E2">
        <w:trPr>
          <w:trHeight w:hRule="exact" w:val="397"/>
        </w:trPr>
        <w:tc>
          <w:tcPr>
            <w:tcW w:w="4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AD5ED6" w14:textId="77777777" w:rsidR="00D3581A" w:rsidRPr="00D566CF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2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BF868" w14:textId="77777777" w:rsidR="00D3581A" w:rsidRPr="00D566CF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57E42" w14:textId="77777777" w:rsidR="00D3581A" w:rsidRPr="00742A42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3581A" w:rsidRPr="00D566CF" w14:paraId="10069BE7" w14:textId="77777777" w:rsidTr="006B76E2">
        <w:trPr>
          <w:trHeight w:hRule="exact" w:val="397"/>
        </w:trPr>
        <w:tc>
          <w:tcPr>
            <w:tcW w:w="4853" w:type="dxa"/>
            <w:tcBorders>
              <w:left w:val="nil"/>
              <w:bottom w:val="nil"/>
              <w:right w:val="nil"/>
            </w:tcBorders>
            <w:vAlign w:val="bottom"/>
          </w:tcPr>
          <w:p w14:paraId="2A1BB762" w14:textId="77777777" w:rsidR="00D3581A" w:rsidRPr="00D566CF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0456F05D" w14:textId="77777777" w:rsidR="00D3581A" w:rsidRPr="00D566CF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left w:val="nil"/>
              <w:bottom w:val="nil"/>
              <w:right w:val="nil"/>
            </w:tcBorders>
            <w:vAlign w:val="bottom"/>
          </w:tcPr>
          <w:p w14:paraId="164FD763" w14:textId="77777777" w:rsidR="00D3581A" w:rsidRPr="00742A42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3581A" w:rsidRPr="00D566CF" w14:paraId="4CEA1DE3" w14:textId="77777777" w:rsidTr="006B76E2">
        <w:trPr>
          <w:trHeight w:hRule="exact"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7A377" w14:textId="77777777" w:rsidR="00D3581A" w:rsidRPr="00742A42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EF10" w14:textId="77777777" w:rsidR="00D3581A" w:rsidRPr="00D566CF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02B1" w14:textId="77777777" w:rsidR="00D3581A" w:rsidRPr="00D566CF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3581A" w:rsidRPr="00D566CF" w14:paraId="1DE2328A" w14:textId="77777777" w:rsidTr="006B76E2">
        <w:trPr>
          <w:trHeight w:hRule="exact"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96249" w14:textId="77777777" w:rsidR="00D3581A" w:rsidRPr="00742A42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C55AC" w14:textId="77777777" w:rsidR="00D3581A" w:rsidRPr="00D566CF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8872" w14:textId="77777777" w:rsidR="00D3581A" w:rsidRPr="00742A42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3581A" w:rsidRPr="00D566CF" w14:paraId="07FC76F6" w14:textId="77777777" w:rsidTr="006B76E2">
        <w:trPr>
          <w:trHeight w:hRule="exact"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A9A9" w14:textId="77777777" w:rsidR="00D3581A" w:rsidRPr="00D566CF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E5D7C" w14:textId="77777777" w:rsidR="00D3581A" w:rsidRPr="00D566CF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3483" w14:textId="77777777" w:rsidR="00D3581A" w:rsidRPr="00742A42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3581A" w:rsidRPr="00D566CF" w14:paraId="45CE833D" w14:textId="77777777" w:rsidTr="006B76E2">
        <w:trPr>
          <w:trHeight w:hRule="exact"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C6805" w14:textId="77777777" w:rsidR="00D3581A" w:rsidRPr="00742A42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91EA" w14:textId="77777777" w:rsidR="00D3581A" w:rsidRPr="00D566CF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D687F" w14:textId="77777777" w:rsidR="00D3581A" w:rsidRPr="00742A42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D3581A" w:rsidRPr="00D566CF" w14:paraId="0DDDB808" w14:textId="77777777" w:rsidTr="006B76E2">
        <w:trPr>
          <w:trHeight w:hRule="exact"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D905B" w14:textId="77777777" w:rsidR="00D3581A" w:rsidRPr="00742A42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7BAB1" w14:textId="77777777" w:rsidR="00D3581A" w:rsidRPr="00D566CF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E4A7" w14:textId="77777777" w:rsidR="00D3581A" w:rsidRPr="00742A42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3581A" w:rsidRPr="00D566CF" w14:paraId="5EBC852C" w14:textId="77777777" w:rsidTr="006B76E2">
        <w:trPr>
          <w:trHeight w:hRule="exact"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9CAD3" w14:textId="77777777" w:rsidR="00D3581A" w:rsidRPr="00742A42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6B1CE" w14:textId="77777777" w:rsidR="00D3581A" w:rsidRPr="00D566CF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0BAB" w14:textId="77777777" w:rsidR="00D3581A" w:rsidRPr="00742A42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D3581A" w:rsidRPr="00D566CF" w14:paraId="2F07362F" w14:textId="77777777" w:rsidTr="006B76E2">
        <w:trPr>
          <w:trHeight w:hRule="exact" w:val="397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DD1F7" w14:textId="77777777" w:rsidR="00D3581A" w:rsidRPr="00742A42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16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C9034" w14:textId="77777777" w:rsidR="00D3581A" w:rsidRPr="00D566CF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D975" w14:textId="77777777" w:rsidR="00D3581A" w:rsidRPr="00742A42" w:rsidRDefault="00D3581A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5EE5A642" w14:textId="5CF4E37F" w:rsidR="00077A7D" w:rsidRPr="0012533A" w:rsidRDefault="007E6D45" w:rsidP="00F05D4F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pacing w:val="-4"/>
          <w:sz w:val="28"/>
          <w:szCs w:val="28"/>
        </w:rPr>
      </w:pPr>
      <w:r w:rsidRPr="00D35C26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</w:t>
      </w:r>
      <w:r w:rsidR="000A1D71" w:rsidRPr="00D35C26">
        <w:rPr>
          <w:rFonts w:ascii="Angsana New" w:hAnsi="Angsana New" w:hint="cs"/>
          <w:spacing w:val="-4"/>
          <w:sz w:val="28"/>
          <w:szCs w:val="28"/>
          <w:cs/>
        </w:rPr>
        <w:t>วันที่</w:t>
      </w:r>
      <w:r w:rsidR="000A1D71" w:rsidRPr="00D35C26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307A6D" w:rsidRPr="0012533A">
        <w:rPr>
          <w:rFonts w:ascii="Angsana New" w:hAnsi="Angsana New"/>
          <w:spacing w:val="-4"/>
          <w:sz w:val="28"/>
          <w:szCs w:val="28"/>
        </w:rPr>
        <w:t>31</w:t>
      </w:r>
      <w:r w:rsidR="00D97769" w:rsidRPr="00742A4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42A42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Pr="0012533A">
        <w:rPr>
          <w:rFonts w:ascii="Angsana New" w:hAnsi="Angsana New"/>
          <w:spacing w:val="-4"/>
          <w:sz w:val="28"/>
          <w:szCs w:val="28"/>
        </w:rPr>
        <w:t xml:space="preserve"> </w:t>
      </w:r>
      <w:r w:rsidR="0059221C">
        <w:rPr>
          <w:rFonts w:ascii="Angsana New" w:hAnsi="Angsana New"/>
          <w:spacing w:val="-4"/>
          <w:sz w:val="28"/>
          <w:szCs w:val="28"/>
        </w:rPr>
        <w:t xml:space="preserve">2567 </w:t>
      </w:r>
      <w:r w:rsidR="0059221C" w:rsidRPr="00742A42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307A6D" w:rsidRPr="0012533A">
        <w:rPr>
          <w:rFonts w:ascii="Angsana New" w:hAnsi="Angsana New"/>
          <w:spacing w:val="-4"/>
          <w:sz w:val="28"/>
          <w:szCs w:val="28"/>
        </w:rPr>
        <w:t>256</w:t>
      </w:r>
      <w:r w:rsidR="00EE24F5" w:rsidRPr="0012533A">
        <w:rPr>
          <w:rFonts w:ascii="Angsana New" w:hAnsi="Angsana New"/>
          <w:spacing w:val="-4"/>
          <w:sz w:val="28"/>
          <w:szCs w:val="28"/>
        </w:rPr>
        <w:t xml:space="preserve">6 </w:t>
      </w:r>
      <w:r w:rsidRPr="00742A42">
        <w:rPr>
          <w:rFonts w:ascii="Angsana New" w:hAnsi="Angsana New"/>
          <w:spacing w:val="-4"/>
          <w:sz w:val="28"/>
          <w:szCs w:val="28"/>
          <w:cs/>
        </w:rPr>
        <w:t>ดังนี้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284"/>
        <w:gridCol w:w="1984"/>
        <w:gridCol w:w="284"/>
        <w:gridCol w:w="1984"/>
      </w:tblGrid>
      <w:tr w:rsidR="005C39A8" w:rsidRPr="00D566CF" w14:paraId="75739390" w14:textId="77777777" w:rsidTr="0003550E">
        <w:trPr>
          <w:trHeight w:val="369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584F539" w14:textId="77777777" w:rsidR="005C39A8" w:rsidRPr="00D566C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C05284" w14:textId="77777777" w:rsidR="005C39A8" w:rsidRPr="00D566CF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A5E61" w14:textId="77777777" w:rsidR="005C39A8" w:rsidRPr="00742A42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97FA6" w:rsidRPr="00D566CF" w14:paraId="3DE56DD8" w14:textId="77777777" w:rsidTr="0003550E">
        <w:trPr>
          <w:trHeight w:val="369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1899BE6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2A63B6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402558" w14:textId="2A9DB3B9" w:rsidR="00797FA6" w:rsidRPr="00742A42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797FA6" w:rsidRPr="00742A42">
              <w:rPr>
                <w:rFonts w:ascii="Angsana New" w:hAnsi="Angsana New"/>
                <w:sz w:val="28"/>
                <w:szCs w:val="28"/>
                <w:cs/>
              </w:rPr>
              <w:t>เงินที่แสดงเงินลงทุนตามวิธีส่วนได้เสีย/</w:t>
            </w:r>
          </w:p>
        </w:tc>
      </w:tr>
      <w:tr w:rsidR="00797FA6" w:rsidRPr="00D566CF" w14:paraId="2BE4D347" w14:textId="77777777" w:rsidTr="0003550E">
        <w:trPr>
          <w:trHeight w:val="369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2BC54FDC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957F53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9E2" w14:textId="743E3614" w:rsidR="00797FA6" w:rsidRPr="00742A42" w:rsidRDefault="00925DF4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="00797FA6" w:rsidRPr="00742A42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97FA6" w:rsidRPr="00D566CF" w14:paraId="4C8C2B4D" w14:textId="77777777" w:rsidTr="0003550E">
        <w:trPr>
          <w:trHeight w:val="369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6DF103E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2FBA3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7AF38" w14:textId="77777777" w:rsidR="00797FA6" w:rsidRPr="00742A42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9A5A7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4B4E2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97FA6" w:rsidRPr="00D566CF" w14:paraId="1C087272" w14:textId="77777777" w:rsidTr="0003550E">
        <w:trPr>
          <w:trHeight w:val="369"/>
          <w:tblHeader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86603B6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A935AF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D48E0" w14:textId="349EAC41" w:rsidR="00797FA6" w:rsidRPr="00742A42" w:rsidRDefault="00EE24F5" w:rsidP="006F731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BB6D28">
              <w:rPr>
                <w:rFonts w:ascii="Angsana New" w:hAnsi="Angsana New"/>
                <w:sz w:val="28"/>
                <w:szCs w:val="28"/>
              </w:rPr>
              <w:t>1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B6D28" w:rsidRPr="00742A4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B59C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C18" w14:textId="77777777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862F0" w14:textId="15E76276" w:rsidR="00797FA6" w:rsidRPr="00D566CF" w:rsidRDefault="00797FA6" w:rsidP="00797FA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B59C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97FA6" w:rsidRPr="00D566CF" w14:paraId="48393147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F34C8" w14:textId="77777777" w:rsidR="00797FA6" w:rsidRPr="00742A42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668C44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EE00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4B57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2A96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FA6" w:rsidRPr="00D566CF" w14:paraId="4420AB0E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4435D" w14:textId="77777777" w:rsidR="00797FA6" w:rsidRPr="00742A42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9271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CA0AE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CDD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D02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92A" w:rsidRPr="00D566CF" w14:paraId="7B4C52EF" w14:textId="77777777" w:rsidTr="00EC41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F2316" w14:textId="5144C78E" w:rsidR="0050692A" w:rsidRPr="00742A42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01C527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51EA" w14:textId="0CF5C0B6" w:rsidR="0050692A" w:rsidRPr="00D566CF" w:rsidRDefault="003D624B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31</w:t>
            </w:r>
            <w:r w:rsidR="00200766"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47BA9" w14:textId="21B9DB3F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8F3C2" w14:textId="1FC85CF4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2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177</w:t>
            </w:r>
          </w:p>
        </w:tc>
      </w:tr>
      <w:tr w:rsidR="0050692A" w:rsidRPr="00D566CF" w14:paraId="0846B6C4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68599" w14:textId="55CBA922" w:rsidR="0050692A" w:rsidRPr="00742A42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101248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9A0383" w14:textId="5A18DE18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7B858AA2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246515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0692A" w:rsidRPr="00D566CF" w14:paraId="1B42D0F1" w14:textId="77777777" w:rsidTr="00EC41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E3268" w14:textId="77777777" w:rsidR="0050692A" w:rsidRPr="00742A42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4071E9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EBEF9" w14:textId="46946863" w:rsidR="0050692A" w:rsidRPr="00D566CF" w:rsidRDefault="00200766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AD153AA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83683E" w14:textId="5181B29A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</w:tr>
      <w:tr w:rsidR="0050692A" w:rsidRPr="00D566CF" w14:paraId="295A4500" w14:textId="77777777" w:rsidTr="00EC41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6CCA" w14:textId="77777777" w:rsidR="0050692A" w:rsidRPr="00742A42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866EA" w14:textId="77777777" w:rsidR="0050692A" w:rsidRPr="00D566CF" w:rsidRDefault="0050692A" w:rsidP="00506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0D748" w14:textId="7A4F7D88" w:rsidR="0050692A" w:rsidRPr="00D566CF" w:rsidRDefault="003D624B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73FA871" w14:textId="77777777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DD53C" w14:textId="5BDDF215" w:rsidR="0050692A" w:rsidRPr="00D566CF" w:rsidRDefault="0050692A" w:rsidP="0050692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180</w:t>
            </w:r>
          </w:p>
        </w:tc>
      </w:tr>
      <w:tr w:rsidR="00552C7D" w:rsidRPr="00D566CF" w14:paraId="5EAB4AB3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8864" w14:textId="77777777" w:rsidR="00552C7D" w:rsidRPr="00742A42" w:rsidRDefault="00552C7D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5E1961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068CB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75C10351" w14:textId="77777777" w:rsidR="00552C7D" w:rsidRPr="00D566CF" w:rsidRDefault="00552C7D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08A936E3" w14:textId="77777777" w:rsidR="00552C7D" w:rsidRPr="00D566CF" w:rsidRDefault="00552C7D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7174F76A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37CAD" w14:textId="77777777" w:rsidR="00797FA6" w:rsidRPr="00D566CF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32C319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9683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14:paraId="3061DFF4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bottom"/>
          </w:tcPr>
          <w:p w14:paraId="35D96E9B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10871320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85CF" w14:textId="77777777" w:rsidR="00797FA6" w:rsidRPr="00742A42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CE2A0B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CBA6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8F9F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AB51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23F94BD3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7E28" w14:textId="77777777" w:rsidR="00797FA6" w:rsidRPr="00742A42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F57B9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3B031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1B5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4ED1D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97FA6" w:rsidRPr="00D566CF" w14:paraId="47C5F10C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EB2C6" w14:textId="77777777" w:rsidR="00797FA6" w:rsidRPr="00742A42" w:rsidRDefault="00797FA6" w:rsidP="00C7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7D1698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95B2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844A" w14:textId="77777777" w:rsidR="00797FA6" w:rsidRPr="00D566CF" w:rsidRDefault="00797FA6" w:rsidP="00797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6CE53" w14:textId="77777777" w:rsidR="00797FA6" w:rsidRPr="00D566CF" w:rsidRDefault="00797FA6" w:rsidP="00797FA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D5462" w:rsidRPr="00D566CF" w14:paraId="63D1255C" w14:textId="77777777" w:rsidTr="005D1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D45F9" w14:textId="77777777" w:rsidR="002D5462" w:rsidRPr="00742A42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320CC3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9497" w14:textId="42744B29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5985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161D" w14:textId="3AD1A799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12,807</w:t>
            </w:r>
          </w:p>
        </w:tc>
      </w:tr>
      <w:tr w:rsidR="002D5462" w:rsidRPr="00D566CF" w14:paraId="57846AEA" w14:textId="77777777" w:rsidTr="005D1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178E" w14:textId="77777777" w:rsidR="002D5462" w:rsidRPr="00742A42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FB9A52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5C1FAB" w14:textId="02744A07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C1D5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13D2A3" w14:textId="54E3FE0C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3,541</w:t>
            </w:r>
          </w:p>
        </w:tc>
      </w:tr>
      <w:tr w:rsidR="002D5462" w:rsidRPr="00D566CF" w14:paraId="39A483FF" w14:textId="77777777" w:rsidTr="005D1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7997" w14:textId="77777777" w:rsidR="002D5462" w:rsidRPr="00742A42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733C85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589AA" w14:textId="424891C2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264F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D7F96" w14:textId="16EC79B4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4,795</w:t>
            </w:r>
          </w:p>
        </w:tc>
      </w:tr>
      <w:tr w:rsidR="002D5462" w:rsidRPr="00D566CF" w14:paraId="73C19238" w14:textId="77777777" w:rsidTr="005D1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93B1" w14:textId="77777777" w:rsidR="002D5462" w:rsidRPr="00742A42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1F6E723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DEAAD" w14:textId="750CA78D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0DB32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5F0BE" w14:textId="396184D6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21,143</w:t>
            </w:r>
          </w:p>
        </w:tc>
      </w:tr>
      <w:tr w:rsidR="002D5462" w:rsidRPr="00D566CF" w14:paraId="631C16DC" w14:textId="77777777" w:rsidTr="005D1D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6F71" w14:textId="559C9830" w:rsidR="002D5462" w:rsidRPr="00742A42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  <w:r w:rsidR="00521DC6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A7410E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778B5B" w14:textId="4D024262" w:rsidR="002D5462" w:rsidRPr="00742A42" w:rsidRDefault="005D1D67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125,727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F0A9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24BA0" w14:textId="2D1BEBA6" w:rsidR="002D5462" w:rsidRPr="00742A42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A0BE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130,02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</w:tr>
      <w:tr w:rsidR="002D5462" w:rsidRPr="00D566CF" w14:paraId="57839A66" w14:textId="77777777" w:rsidTr="000355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69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8AD" w14:textId="77777777" w:rsidR="002D5462" w:rsidRPr="00742A42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764E1F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9FDCF9" w14:textId="234A5B88" w:rsidR="002D5462" w:rsidRPr="00742A42" w:rsidRDefault="005D1D67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146,870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EA8A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E7ED0" w14:textId="6A131D0C" w:rsidR="002D5462" w:rsidRPr="00742A42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151,170</w:t>
            </w:r>
          </w:p>
        </w:tc>
      </w:tr>
      <w:tr w:rsidR="002D5462" w:rsidRPr="00D566CF" w14:paraId="25116021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2A9C9963" w14:textId="77777777" w:rsidR="002D5462" w:rsidRPr="00742A42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54B53538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C77F68" w14:textId="77777777" w:rsidR="002D5462" w:rsidRPr="00742A42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E6F9F5B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B415973" w14:textId="77777777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D5462" w:rsidRPr="00D566CF" w14:paraId="6DE3BC0C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26A1932E" w14:textId="77777777" w:rsidR="002D5462" w:rsidRPr="00742A42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</w:tcPr>
          <w:p w14:paraId="1F98003D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4DE44D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83C2408" w14:textId="77777777" w:rsidR="002D5462" w:rsidRPr="00D566CF" w:rsidRDefault="002D5462" w:rsidP="002D5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763F1A60" w14:textId="77777777" w:rsidR="002D5462" w:rsidRPr="00D566CF" w:rsidRDefault="002D5462" w:rsidP="002D546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29B5" w:rsidRPr="00D566CF" w14:paraId="618B7DE2" w14:textId="77777777" w:rsidTr="00444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54B21D35" w14:textId="77777777" w:rsidR="00F229B5" w:rsidRPr="00742A42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</w:tcPr>
          <w:p w14:paraId="5017560A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A4CAB08" w14:textId="6430B841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84" w:type="dxa"/>
            <w:vAlign w:val="bottom"/>
          </w:tcPr>
          <w:p w14:paraId="5A4A0CE0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5DCC557" w14:textId="4A7D4562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F229B5" w:rsidRPr="00D566CF" w14:paraId="6C7E9AD6" w14:textId="77777777" w:rsidTr="00444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3F693ACB" w14:textId="77777777" w:rsidR="00F229B5" w:rsidRPr="00742A42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84" w:type="dxa"/>
          </w:tcPr>
          <w:p w14:paraId="4301429B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50B61" w14:textId="3C1976CC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  <w:tc>
          <w:tcPr>
            <w:tcW w:w="284" w:type="dxa"/>
            <w:vAlign w:val="bottom"/>
          </w:tcPr>
          <w:p w14:paraId="19723E44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ECB68C1" w14:textId="7F925DC5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4,200</w:t>
            </w:r>
          </w:p>
        </w:tc>
      </w:tr>
      <w:tr w:rsidR="00F229B5" w:rsidRPr="00D566CF" w14:paraId="067ECE41" w14:textId="77777777" w:rsidTr="00444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50070511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85A4ACC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443FB" w14:textId="37EF3A24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84" w:type="dxa"/>
            <w:vAlign w:val="bottom"/>
          </w:tcPr>
          <w:p w14:paraId="07E0E627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2448" w14:textId="628D48BA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7,200</w:t>
            </w:r>
          </w:p>
        </w:tc>
      </w:tr>
      <w:tr w:rsidR="00F229B5" w:rsidRPr="00D566CF" w14:paraId="5A401E06" w14:textId="77777777" w:rsidTr="00444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49BB3CE6" w14:textId="33BE66BB" w:rsidR="00F229B5" w:rsidRPr="00742A42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หัก)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: การเปลี่ยนแปลงในมูลค่ายุติธรรม</w:t>
            </w:r>
            <w:r w:rsidR="00C24229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284" w:type="dxa"/>
          </w:tcPr>
          <w:p w14:paraId="2F1C209E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51C17CD" w14:textId="6E69EE14" w:rsidR="00F229B5" w:rsidRPr="00D566CF" w:rsidRDefault="004445D3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(5,886)</w:t>
            </w:r>
          </w:p>
        </w:tc>
        <w:tc>
          <w:tcPr>
            <w:tcW w:w="284" w:type="dxa"/>
            <w:vAlign w:val="bottom"/>
          </w:tcPr>
          <w:p w14:paraId="01C9FB7A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CC12F4B" w14:textId="70DFAC59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(5,889)</w:t>
            </w:r>
          </w:p>
        </w:tc>
      </w:tr>
      <w:tr w:rsidR="00F229B5" w:rsidRPr="00D566CF" w14:paraId="00EAFFFA" w14:textId="77777777" w:rsidTr="004445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4371A03" w14:textId="77777777" w:rsidR="00F229B5" w:rsidRPr="00742A42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50EDA65A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3AC8D" w14:textId="368C1FDF" w:rsidR="00F229B5" w:rsidRPr="00D566CF" w:rsidRDefault="004445D3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1,314</w:t>
            </w:r>
          </w:p>
        </w:tc>
        <w:tc>
          <w:tcPr>
            <w:tcW w:w="284" w:type="dxa"/>
            <w:vAlign w:val="bottom"/>
          </w:tcPr>
          <w:p w14:paraId="35CF7F9B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5F23BD" w14:textId="72A8FC96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1,311</w:t>
            </w:r>
          </w:p>
        </w:tc>
      </w:tr>
      <w:tr w:rsidR="00F229B5" w:rsidRPr="00D566CF" w14:paraId="40EAAC5F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526AC61A" w14:textId="77777777" w:rsidR="00F229B5" w:rsidRPr="00742A42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</w:tcPr>
          <w:p w14:paraId="653EBAB2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28D2F82" w14:textId="77777777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6D6456D4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3D640398" w14:textId="77777777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29B5" w:rsidRPr="00D566CF" w14:paraId="4EE391FD" w14:textId="77777777" w:rsidTr="00C666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5E37D4D" w14:textId="77777777" w:rsidR="00F229B5" w:rsidRPr="00742A42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84" w:type="dxa"/>
          </w:tcPr>
          <w:p w14:paraId="034A9CB6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06AAC43" w14:textId="77777777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75F5E61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0B4B07E" w14:textId="77777777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229B5" w:rsidRPr="00D566CF" w14:paraId="3256A5C1" w14:textId="77777777" w:rsidTr="00F13F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B6463F1" w14:textId="77777777" w:rsidR="00F229B5" w:rsidRPr="00742A42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</w:tcPr>
          <w:p w14:paraId="255ABD8A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5261853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17FDCAD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6141BF59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9B5" w:rsidRPr="00D566CF" w14:paraId="2FD14DD9" w14:textId="77777777" w:rsidTr="00DE2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4121B095" w14:textId="175717A2" w:rsidR="00F229B5" w:rsidRPr="00742A42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</w:tcPr>
          <w:p w14:paraId="44802B4E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A2DC0" w14:textId="1A512A78" w:rsidR="00F229B5" w:rsidRPr="00D566CF" w:rsidRDefault="00F13FF3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3FF3">
              <w:rPr>
                <w:rFonts w:ascii="Angsana New" w:hAnsi="Angsana New"/>
                <w:sz w:val="28"/>
                <w:szCs w:val="28"/>
              </w:rPr>
              <w:t>47,46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89CD22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5589" w14:textId="122291E1" w:rsidR="00F229B5" w:rsidRPr="008265CC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265CC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43,731</w:t>
            </w:r>
          </w:p>
        </w:tc>
      </w:tr>
      <w:tr w:rsidR="00F229B5" w:rsidRPr="00D566CF" w14:paraId="6695E0A5" w14:textId="77777777" w:rsidTr="00DE27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0BA458F3" w14:textId="77777777" w:rsidR="00F229B5" w:rsidRPr="00742A42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AF510F5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98670F" w14:textId="2AE516A2" w:rsidR="00F229B5" w:rsidRPr="00D566CF" w:rsidRDefault="00F13FF3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47,469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B6A567" w14:textId="77777777" w:rsidR="00F229B5" w:rsidRPr="00D566CF" w:rsidRDefault="00F229B5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6365" w14:textId="51BC93DD" w:rsidR="00F229B5" w:rsidRPr="00D566CF" w:rsidRDefault="00F229B5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43,731</w:t>
            </w:r>
          </w:p>
        </w:tc>
      </w:tr>
      <w:tr w:rsidR="00610F1D" w:rsidRPr="00D566CF" w14:paraId="4FAEC667" w14:textId="77777777" w:rsidTr="001264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7AA7BF6B" w14:textId="77777777" w:rsidR="00610F1D" w:rsidRPr="00742A42" w:rsidRDefault="00610F1D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0675752" w14:textId="77777777" w:rsidR="00610F1D" w:rsidRPr="00D566CF" w:rsidRDefault="00610F1D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8DAA8C" w14:textId="77777777" w:rsidR="00610F1D" w:rsidRDefault="00610F1D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0D49AD2" w14:textId="77777777" w:rsidR="00610F1D" w:rsidRPr="00D566CF" w:rsidRDefault="00610F1D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443B96" w14:textId="77777777" w:rsidR="00610F1D" w:rsidRDefault="00610F1D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10F1D" w:rsidRPr="00D566CF" w14:paraId="157B8C52" w14:textId="77777777" w:rsidTr="001D71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387" w:type="dxa"/>
            <w:vAlign w:val="bottom"/>
          </w:tcPr>
          <w:p w14:paraId="54F6DC0C" w14:textId="532AF886" w:rsidR="00610F1D" w:rsidRPr="00742A42" w:rsidRDefault="00A57C63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ประมาณการหนี้สินผลประโยชน์พนักงาน - ส่วนผู้บริหาร</w:t>
            </w:r>
          </w:p>
        </w:tc>
        <w:tc>
          <w:tcPr>
            <w:tcW w:w="284" w:type="dxa"/>
          </w:tcPr>
          <w:p w14:paraId="1D64890F" w14:textId="77777777" w:rsidR="00610F1D" w:rsidRPr="00D566CF" w:rsidRDefault="00610F1D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EACFFA" w14:textId="49C3DF17" w:rsidR="00610F1D" w:rsidRDefault="001D71C3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398742" w14:textId="77777777" w:rsidR="00610F1D" w:rsidRPr="00D566CF" w:rsidRDefault="00610F1D" w:rsidP="00F22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06B5DC" w14:textId="3EC215B2" w:rsidR="00610F1D" w:rsidRDefault="00A57C63" w:rsidP="00F229B5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57C63">
              <w:rPr>
                <w:rFonts w:ascii="Angsana New" w:hAnsi="Angsana New"/>
                <w:sz w:val="28"/>
                <w:szCs w:val="28"/>
                <w:lang w:val="en-US"/>
              </w:rPr>
              <w:t>9,030</w:t>
            </w:r>
          </w:p>
        </w:tc>
      </w:tr>
    </w:tbl>
    <w:p w14:paraId="17106A13" w14:textId="18E2E8EC" w:rsidR="00960B87" w:rsidRDefault="000E38F9" w:rsidP="00705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pacing w:val="-4"/>
          <w:sz w:val="28"/>
          <w:szCs w:val="28"/>
        </w:rPr>
      </w:pPr>
      <w:r w:rsidRPr="00C419D6">
        <w:rPr>
          <w:rFonts w:ascii="Angsana New" w:hAnsi="Angsana New"/>
          <w:spacing w:val="-4"/>
          <w:sz w:val="28"/>
          <w:szCs w:val="28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C419D6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C5187B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="00D51A19" w:rsidRPr="00C419D6">
        <w:rPr>
          <w:rFonts w:ascii="Angsana New" w:hAnsi="Angsana New"/>
          <w:spacing w:val="-4"/>
          <w:sz w:val="28"/>
          <w:szCs w:val="28"/>
          <w:cs/>
        </w:rPr>
        <w:t>สิ้นสุดวันที</w:t>
      </w:r>
      <w:r w:rsidR="008C70B8" w:rsidRPr="00C419D6">
        <w:rPr>
          <w:rFonts w:ascii="Angsana New" w:hAnsi="Angsana New"/>
          <w:spacing w:val="-4"/>
          <w:sz w:val="28"/>
          <w:szCs w:val="28"/>
          <w:cs/>
        </w:rPr>
        <w:t>่</w:t>
      </w:r>
      <w:r w:rsidR="00FC259D" w:rsidRPr="00C419D6">
        <w:rPr>
          <w:rFonts w:ascii="Angsana New" w:hAnsi="Angsana New"/>
          <w:spacing w:val="-4"/>
          <w:sz w:val="28"/>
          <w:szCs w:val="28"/>
        </w:rPr>
        <w:t xml:space="preserve"> </w:t>
      </w:r>
      <w:r w:rsidR="00040045" w:rsidRPr="00C419D6">
        <w:rPr>
          <w:rFonts w:ascii="Angsana New" w:hAnsi="Angsana New"/>
          <w:spacing w:val="-4"/>
          <w:sz w:val="28"/>
          <w:szCs w:val="28"/>
        </w:rPr>
        <w:t>3</w:t>
      </w:r>
      <w:r w:rsidR="00C5187B">
        <w:rPr>
          <w:rFonts w:ascii="Angsana New" w:hAnsi="Angsana New"/>
          <w:spacing w:val="-4"/>
          <w:sz w:val="28"/>
          <w:szCs w:val="28"/>
        </w:rPr>
        <w:t>1</w:t>
      </w:r>
      <w:r w:rsidR="00040045" w:rsidRPr="00C419D6">
        <w:rPr>
          <w:rFonts w:ascii="Angsana New" w:hAnsi="Angsana New"/>
          <w:spacing w:val="-4"/>
          <w:sz w:val="28"/>
          <w:szCs w:val="28"/>
        </w:rPr>
        <w:t xml:space="preserve"> </w:t>
      </w:r>
      <w:r w:rsidR="00C5187B" w:rsidRPr="00742A42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040045" w:rsidRPr="00D35C26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040045" w:rsidRPr="00C419D6">
        <w:rPr>
          <w:rFonts w:ascii="Angsana New" w:hAnsi="Angsana New"/>
          <w:spacing w:val="-4"/>
          <w:sz w:val="28"/>
          <w:szCs w:val="28"/>
        </w:rPr>
        <w:t xml:space="preserve">2567 </w:t>
      </w:r>
      <w:r w:rsidR="00040045" w:rsidRPr="00742A42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0448CF" w:rsidRPr="00C419D6">
        <w:rPr>
          <w:rFonts w:ascii="Angsana New" w:hAnsi="Angsana New"/>
          <w:spacing w:val="-4"/>
          <w:sz w:val="28"/>
          <w:szCs w:val="28"/>
        </w:rPr>
        <w:t>256</w:t>
      </w:r>
      <w:r w:rsidR="00307A6D" w:rsidRPr="00C419D6">
        <w:rPr>
          <w:rFonts w:ascii="Angsana New" w:hAnsi="Angsana New"/>
          <w:spacing w:val="-4"/>
          <w:sz w:val="28"/>
          <w:szCs w:val="28"/>
        </w:rPr>
        <w:t xml:space="preserve">6 </w:t>
      </w:r>
      <w:r w:rsidR="009C3690" w:rsidRPr="00742A42">
        <w:rPr>
          <w:rFonts w:ascii="Angsana New" w:hAnsi="Angsana New"/>
          <w:spacing w:val="-4"/>
          <w:sz w:val="28"/>
          <w:szCs w:val="28"/>
          <w:cs/>
        </w:rPr>
        <w:t>มีดังนี้</w:t>
      </w:r>
    </w:p>
    <w:tbl>
      <w:tblPr>
        <w:tblW w:w="9923" w:type="dxa"/>
        <w:tblInd w:w="-176" w:type="dxa"/>
        <w:tblLook w:val="0000" w:firstRow="0" w:lastRow="0" w:firstColumn="0" w:lastColumn="0" w:noHBand="0" w:noVBand="0"/>
      </w:tblPr>
      <w:tblGrid>
        <w:gridCol w:w="5671"/>
        <w:gridCol w:w="1984"/>
        <w:gridCol w:w="284"/>
        <w:gridCol w:w="1984"/>
      </w:tblGrid>
      <w:tr w:rsidR="009D5846" w:rsidRPr="00D566CF" w14:paraId="25BAD2F5" w14:textId="77777777" w:rsidTr="00F4019D">
        <w:trPr>
          <w:trHeight w:val="397"/>
          <w:tblHeader/>
        </w:trPr>
        <w:tc>
          <w:tcPr>
            <w:tcW w:w="5671" w:type="dxa"/>
            <w:vAlign w:val="bottom"/>
          </w:tcPr>
          <w:p w14:paraId="785B44BA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60688B74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9D5846" w:rsidRPr="00D566CF" w14:paraId="752C3B63" w14:textId="77777777" w:rsidTr="00F4019D">
        <w:trPr>
          <w:trHeight w:val="397"/>
          <w:tblHeader/>
        </w:trPr>
        <w:tc>
          <w:tcPr>
            <w:tcW w:w="5671" w:type="dxa"/>
            <w:vAlign w:val="bottom"/>
          </w:tcPr>
          <w:p w14:paraId="0B3BD77A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</w:tcPr>
          <w:p w14:paraId="11C607F7" w14:textId="77777777" w:rsidR="009D5846" w:rsidRPr="00742A42" w:rsidRDefault="009D5846" w:rsidP="006B76E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9D5846" w:rsidRPr="00D566CF" w14:paraId="15554C0F" w14:textId="77777777" w:rsidTr="00F4019D">
        <w:trPr>
          <w:trHeight w:val="397"/>
          <w:tblHeader/>
        </w:trPr>
        <w:tc>
          <w:tcPr>
            <w:tcW w:w="5671" w:type="dxa"/>
            <w:vAlign w:val="bottom"/>
          </w:tcPr>
          <w:p w14:paraId="3CEF28B2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</w:tcPr>
          <w:p w14:paraId="3DF90583" w14:textId="77777777" w:rsidR="009D5846" w:rsidRPr="00742A42" w:rsidRDefault="009D5846" w:rsidP="006B76E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5846" w:rsidRPr="00D566CF" w14:paraId="38393076" w14:textId="77777777" w:rsidTr="00F4019D">
        <w:trPr>
          <w:trHeight w:val="397"/>
          <w:tblHeader/>
        </w:trPr>
        <w:tc>
          <w:tcPr>
            <w:tcW w:w="5671" w:type="dxa"/>
            <w:vAlign w:val="bottom"/>
          </w:tcPr>
          <w:p w14:paraId="04538A49" w14:textId="77777777" w:rsidR="009D5846" w:rsidRPr="00742A42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CB3CA" w14:textId="1AF8877F" w:rsidR="009D5846" w:rsidRPr="00D566CF" w:rsidRDefault="009D5846" w:rsidP="006B76E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D566CF">
              <w:rPr>
                <w:rFonts w:ascii="Angsana New" w:hAnsi="Angsana New"/>
                <w:sz w:val="28"/>
                <w:szCs w:val="28"/>
                <w:lang w:val="en-ZW"/>
              </w:rPr>
              <w:t>256</w:t>
            </w:r>
            <w:r w:rsidR="00642BFA">
              <w:rPr>
                <w:rFonts w:ascii="Angsana New" w:hAnsi="Angsana New"/>
                <w:sz w:val="28"/>
                <w:szCs w:val="28"/>
                <w:lang w:val="en-ZW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ABA18BB" w14:textId="77777777" w:rsidR="009D5846" w:rsidRPr="00D566CF" w:rsidRDefault="009D5846" w:rsidP="006B76E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3C1A8" w14:textId="0DD85F99" w:rsidR="009D5846" w:rsidRPr="00D566CF" w:rsidRDefault="009D5846" w:rsidP="006B76E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642BF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D5846" w:rsidRPr="00D566CF" w14:paraId="6447D6BC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0504DDF6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742A42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742A42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984" w:type="dxa"/>
            <w:shd w:val="clear" w:color="auto" w:fill="auto"/>
          </w:tcPr>
          <w:p w14:paraId="26C3D799" w14:textId="77777777" w:rsidR="009D5846" w:rsidRPr="00742A42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232C905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14:paraId="3156A6C0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183A22E0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3305D2F9" w14:textId="77777777" w:rsidR="009D5846" w:rsidRPr="00742A42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  <w:shd w:val="clear" w:color="auto" w:fill="auto"/>
          </w:tcPr>
          <w:p w14:paraId="017B6AC9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76BC49B4" w14:textId="77777777" w:rsidR="009D5846" w:rsidRPr="00742A42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064706F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5846" w:rsidRPr="00D566CF" w14:paraId="20A9477E" w14:textId="77777777" w:rsidTr="00FF5077">
        <w:trPr>
          <w:trHeight w:val="397"/>
        </w:trPr>
        <w:tc>
          <w:tcPr>
            <w:tcW w:w="5671" w:type="dxa"/>
            <w:vAlign w:val="bottom"/>
          </w:tcPr>
          <w:p w14:paraId="0958A8F8" w14:textId="77777777" w:rsidR="009D5846" w:rsidRPr="00742A42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742A42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บริษัท นิวพลัสนิตติ้ง จำกัด (มหาชน)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956F169" w14:textId="3247B9B0" w:rsidR="009D5846" w:rsidRPr="00D566CF" w:rsidRDefault="00FF5077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F5077">
              <w:rPr>
                <w:rFonts w:ascii="Angsana New" w:hAnsi="Angsana New"/>
                <w:sz w:val="28"/>
                <w:szCs w:val="28"/>
              </w:rPr>
              <w:t>206,377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780F48" w14:textId="77777777" w:rsidR="009D5846" w:rsidRPr="00742A42" w:rsidRDefault="009D5846" w:rsidP="009D584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3EEF13C" w14:textId="46916DE5" w:rsidR="009D5846" w:rsidRPr="00D566CF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3DA1">
              <w:rPr>
                <w:rFonts w:ascii="Angsana New" w:hAnsi="Angsana New"/>
                <w:sz w:val="28"/>
                <w:szCs w:val="28"/>
              </w:rPr>
              <w:t>216,708</w:t>
            </w:r>
          </w:p>
        </w:tc>
      </w:tr>
      <w:tr w:rsidR="009D5846" w:rsidRPr="00D566CF" w14:paraId="467C294D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19286532" w14:textId="77777777" w:rsidR="009D5846" w:rsidRPr="00742A42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DBF0063" w14:textId="77777777" w:rsidR="009D5846" w:rsidRPr="00D566CF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37EABE8" w14:textId="77777777" w:rsidR="009D5846" w:rsidRPr="00742A42" w:rsidRDefault="009D5846" w:rsidP="009D584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D95CA3C" w14:textId="77777777" w:rsidR="009D5846" w:rsidRPr="009D07E5" w:rsidRDefault="009D5846" w:rsidP="009D584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41660B4E" w14:textId="77777777" w:rsidTr="00FF5077">
        <w:trPr>
          <w:trHeight w:val="397"/>
        </w:trPr>
        <w:tc>
          <w:tcPr>
            <w:tcW w:w="5671" w:type="dxa"/>
            <w:vAlign w:val="bottom"/>
          </w:tcPr>
          <w:p w14:paraId="24495015" w14:textId="77777777" w:rsidR="009D5846" w:rsidRPr="00742A42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1F8B1" w14:textId="1C14E713" w:rsidR="009D5846" w:rsidRPr="00280C80" w:rsidRDefault="00B10E74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9FE6795" w14:textId="77777777" w:rsidR="009D5846" w:rsidRPr="00742A42" w:rsidRDefault="009D5846" w:rsidP="009D584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88B55" w14:textId="13F81B8E" w:rsidR="009D5846" w:rsidRPr="009D5846" w:rsidRDefault="009D5846" w:rsidP="009D584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D584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253</w:t>
            </w:r>
          </w:p>
        </w:tc>
      </w:tr>
      <w:tr w:rsidR="009D5846" w:rsidRPr="00D566CF" w14:paraId="0FCD54A7" w14:textId="77777777" w:rsidTr="00FF5077">
        <w:trPr>
          <w:trHeight w:val="397"/>
        </w:trPr>
        <w:tc>
          <w:tcPr>
            <w:tcW w:w="5671" w:type="dxa"/>
            <w:vAlign w:val="bottom"/>
          </w:tcPr>
          <w:p w14:paraId="02CC777F" w14:textId="77777777" w:rsidR="009D5846" w:rsidRPr="00742A42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0F38A" w14:textId="1CE1BA86" w:rsidR="009D5846" w:rsidRPr="00D566CF" w:rsidRDefault="00FF5077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206,377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5BDC04" w14:textId="77777777" w:rsidR="009D5846" w:rsidRPr="00742A42" w:rsidRDefault="009D5846" w:rsidP="009D584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438A1" w14:textId="03091B19" w:rsidR="009D5846" w:rsidRPr="00742A42" w:rsidRDefault="009D5846" w:rsidP="009D584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216,961</w:t>
            </w:r>
          </w:p>
        </w:tc>
      </w:tr>
      <w:tr w:rsidR="009D5846" w:rsidRPr="00D566CF" w14:paraId="5460F6DE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53354E2D" w14:textId="77777777" w:rsidR="009D5846" w:rsidRPr="00742A42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050770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EFB2D87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0E65B7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6A17927A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26EB973D" w14:textId="77777777" w:rsidR="009D5846" w:rsidRPr="00742A42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รายได้เงินปันผล</w:t>
            </w:r>
          </w:p>
        </w:tc>
        <w:tc>
          <w:tcPr>
            <w:tcW w:w="1984" w:type="dxa"/>
            <w:vAlign w:val="center"/>
          </w:tcPr>
          <w:p w14:paraId="3715CAEA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A163EFC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27B2A6E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D5846" w:rsidRPr="00D566CF" w14:paraId="0EA77B70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255B4E54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D8B798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7081C36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D2EFCDC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D5846" w:rsidRPr="00D566CF" w14:paraId="19834CDB" w14:textId="77777777" w:rsidTr="00E92B19">
        <w:trPr>
          <w:trHeight w:val="397"/>
        </w:trPr>
        <w:tc>
          <w:tcPr>
            <w:tcW w:w="5671" w:type="dxa"/>
            <w:vAlign w:val="bottom"/>
          </w:tcPr>
          <w:p w14:paraId="4A372060" w14:textId="77777777" w:rsidR="009D5846" w:rsidRPr="00D566CF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FE1CE8E" w14:textId="11438800" w:rsidR="009D5846" w:rsidRPr="00D566CF" w:rsidRDefault="00E92B19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92B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3,961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BDE298" w14:textId="77777777" w:rsidR="009D5846" w:rsidRPr="00D566CF" w:rsidRDefault="009D5846" w:rsidP="0064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3AAC63A" w14:textId="191EA682" w:rsidR="009D5846" w:rsidRPr="00D566CF" w:rsidRDefault="009D5846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8572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2,881</w:t>
            </w:r>
          </w:p>
        </w:tc>
      </w:tr>
      <w:tr w:rsidR="009D5846" w:rsidRPr="00D566CF" w14:paraId="155A53BA" w14:textId="77777777" w:rsidTr="00E92B19">
        <w:trPr>
          <w:trHeight w:val="397"/>
        </w:trPr>
        <w:tc>
          <w:tcPr>
            <w:tcW w:w="5671" w:type="dxa"/>
            <w:vAlign w:val="bottom"/>
          </w:tcPr>
          <w:p w14:paraId="5D28205C" w14:textId="77777777" w:rsidR="009D5846" w:rsidRPr="00D566CF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76E491A" w14:textId="44E161EC" w:rsidR="009D5846" w:rsidRPr="00742A42" w:rsidRDefault="00E92B19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92B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F768ED" w14:textId="77777777" w:rsidR="009D5846" w:rsidRPr="00D566CF" w:rsidRDefault="009D5846" w:rsidP="0064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A8116F4" w14:textId="73BA6F7C" w:rsidR="009D5846" w:rsidRPr="00D566CF" w:rsidRDefault="009D5846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8572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  <w:tr w:rsidR="009D5846" w:rsidRPr="00D566CF" w14:paraId="6EBC9DCA" w14:textId="77777777" w:rsidTr="00E92B19">
        <w:trPr>
          <w:trHeight w:val="397"/>
        </w:trPr>
        <w:tc>
          <w:tcPr>
            <w:tcW w:w="5671" w:type="dxa"/>
            <w:vAlign w:val="bottom"/>
          </w:tcPr>
          <w:p w14:paraId="454ACC2E" w14:textId="77777777" w:rsidR="009D5846" w:rsidRPr="00D566CF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7D0BC" w14:textId="795E2DD0" w:rsidR="009D5846" w:rsidRPr="00D566CF" w:rsidRDefault="00E92B19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</w:pPr>
            <w:r w:rsidRPr="00E92B19"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60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5F95D6" w14:textId="77777777" w:rsidR="009D5846" w:rsidRPr="00D566CF" w:rsidRDefault="009D5846" w:rsidP="0064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40EE8" w14:textId="78AE293C" w:rsidR="009D5846" w:rsidRPr="00D566CF" w:rsidRDefault="009D5846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af-ZA"/>
              </w:rPr>
              <w:t>-</w:t>
            </w:r>
          </w:p>
        </w:tc>
      </w:tr>
      <w:tr w:rsidR="009D5846" w:rsidRPr="00D566CF" w14:paraId="7B5D97A8" w14:textId="77777777" w:rsidTr="00E92B19">
        <w:trPr>
          <w:trHeight w:val="397"/>
        </w:trPr>
        <w:tc>
          <w:tcPr>
            <w:tcW w:w="5671" w:type="dxa"/>
            <w:vAlign w:val="center"/>
          </w:tcPr>
          <w:p w14:paraId="54FE4179" w14:textId="77777777" w:rsidR="009D5846" w:rsidRPr="00742A42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2298CC" w14:textId="27A52CFE" w:rsidR="009D5846" w:rsidRPr="00D566CF" w:rsidRDefault="00E92B19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4,901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4C9BC7" w14:textId="77777777" w:rsidR="009D5846" w:rsidRPr="00D566CF" w:rsidRDefault="009D5846" w:rsidP="0064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01210C" w14:textId="202BFB0F" w:rsidR="009D5846" w:rsidRPr="00D566CF" w:rsidRDefault="009D5846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3,219</w:t>
            </w:r>
          </w:p>
        </w:tc>
      </w:tr>
      <w:tr w:rsidR="009D5846" w:rsidRPr="00D566CF" w14:paraId="290B3FA1" w14:textId="77777777" w:rsidTr="00F4019D">
        <w:trPr>
          <w:trHeight w:val="397"/>
        </w:trPr>
        <w:tc>
          <w:tcPr>
            <w:tcW w:w="5671" w:type="dxa"/>
            <w:vAlign w:val="center"/>
          </w:tcPr>
          <w:p w14:paraId="5090011D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87A3C1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1A2045F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E8182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1E5BF8AF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2F94D071" w14:textId="77777777" w:rsidR="009D5846" w:rsidRPr="00742A42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รายได้อื่น (ค่านายหน้า ค่าเช่า และอื่น ๆ)</w:t>
            </w:r>
          </w:p>
        </w:tc>
        <w:tc>
          <w:tcPr>
            <w:tcW w:w="1984" w:type="dxa"/>
          </w:tcPr>
          <w:p w14:paraId="7B0D476E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284" w:type="dxa"/>
          </w:tcPr>
          <w:p w14:paraId="477A32A2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5F54B71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</w:p>
        </w:tc>
      </w:tr>
      <w:tr w:rsidR="009D5846" w:rsidRPr="00D566CF" w14:paraId="663BBC14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496001C1" w14:textId="77777777" w:rsidR="009D5846" w:rsidRPr="00742A42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</w:tcPr>
          <w:p w14:paraId="03301B17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78BE9E4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D98B3EE" w14:textId="77777777" w:rsidR="009D5846" w:rsidRPr="00742A42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D5846" w:rsidRPr="00D566CF" w14:paraId="216F29FE" w14:textId="77777777" w:rsidTr="00E2736D">
        <w:trPr>
          <w:trHeight w:val="397"/>
        </w:trPr>
        <w:tc>
          <w:tcPr>
            <w:tcW w:w="5671" w:type="dxa"/>
            <w:vAlign w:val="bottom"/>
          </w:tcPr>
          <w:p w14:paraId="1CAB269B" w14:textId="77777777" w:rsidR="009D5846" w:rsidRPr="00742A42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jc w:val="thaiDistribute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F4CBE4" w14:textId="118B2B0C" w:rsidR="009D5846" w:rsidRPr="00D566CF" w:rsidRDefault="00E2736D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2736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1,298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3EE3E4" w14:textId="77777777" w:rsidR="009D5846" w:rsidRPr="00D566CF" w:rsidRDefault="009D5846" w:rsidP="0064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5B95142" w14:textId="1ADF3D2E" w:rsidR="009D5846" w:rsidRPr="00742A42" w:rsidRDefault="009D5846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408</w:t>
            </w:r>
          </w:p>
        </w:tc>
      </w:tr>
      <w:tr w:rsidR="009D5846" w:rsidRPr="00D566CF" w14:paraId="03641466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40AAC705" w14:textId="77777777" w:rsidR="009D5846" w:rsidRPr="00742A42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1EB2C" w14:textId="77777777" w:rsidR="009D5846" w:rsidRPr="00D566CF" w:rsidRDefault="009D5846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8C7E774" w14:textId="77777777" w:rsidR="009D5846" w:rsidRPr="00D566CF" w:rsidRDefault="009D5846" w:rsidP="0064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71958" w14:textId="77777777" w:rsidR="009D5846" w:rsidRPr="00D566CF" w:rsidRDefault="009D5846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37D82AA6" w14:textId="77777777" w:rsidTr="00E2736D">
        <w:trPr>
          <w:trHeight w:val="397"/>
        </w:trPr>
        <w:tc>
          <w:tcPr>
            <w:tcW w:w="5671" w:type="dxa"/>
            <w:vAlign w:val="bottom"/>
          </w:tcPr>
          <w:p w14:paraId="316F2ED9" w14:textId="77777777" w:rsidR="009D5846" w:rsidRPr="00742A42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</w:t>
            </w:r>
            <w:r w:rsidRPr="00742A42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5119A" w14:textId="3014E548" w:rsidR="009D5846" w:rsidRPr="00D566CF" w:rsidRDefault="00E2736D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E2736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610175" w14:textId="77777777" w:rsidR="009D5846" w:rsidRPr="00D566CF" w:rsidRDefault="009D5846" w:rsidP="0064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81CE67" w14:textId="4976390D" w:rsidR="009D5846" w:rsidRPr="00D566CF" w:rsidRDefault="009D5846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</w:t>
            </w:r>
          </w:p>
        </w:tc>
      </w:tr>
      <w:tr w:rsidR="009D5846" w:rsidRPr="00D566CF" w14:paraId="333F80C7" w14:textId="77777777" w:rsidTr="00E2736D">
        <w:trPr>
          <w:trHeight w:val="397"/>
        </w:trPr>
        <w:tc>
          <w:tcPr>
            <w:tcW w:w="5671" w:type="dxa"/>
            <w:vAlign w:val="bottom"/>
          </w:tcPr>
          <w:p w14:paraId="7AE8E4FD" w14:textId="77777777" w:rsidR="009D5846" w:rsidRPr="00742A42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A5B113" w14:textId="5FFDAA96" w:rsidR="009D5846" w:rsidRPr="00D566CF" w:rsidRDefault="00E2736D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1,336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8706CA" w14:textId="77777777" w:rsidR="009D5846" w:rsidRPr="00D566CF" w:rsidRDefault="009D5846" w:rsidP="0064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1C218A" w14:textId="21D72A3D" w:rsidR="009D5846" w:rsidRPr="00742A42" w:rsidRDefault="009D5846" w:rsidP="00642BF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447</w:t>
            </w:r>
          </w:p>
        </w:tc>
      </w:tr>
      <w:tr w:rsidR="009D5846" w:rsidRPr="00D566CF" w14:paraId="38B048C4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263C1D5F" w14:textId="77777777" w:rsidR="009D5846" w:rsidRPr="00742A42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6B3F9F80" w14:textId="77777777" w:rsidR="009D5846" w:rsidRPr="00D566CF" w:rsidRDefault="009D5846" w:rsidP="006B76E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2D6D11D" w14:textId="77777777" w:rsidR="009D5846" w:rsidRPr="00D566CF" w:rsidRDefault="009D5846" w:rsidP="006B76E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620F053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D5846" w:rsidRPr="00D566CF" w14:paraId="712A10D8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1B7D332C" w14:textId="77777777" w:rsidR="009D5846" w:rsidRPr="00742A42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742A42"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  <w:br w:type="page"/>
            </w:r>
            <w:r w:rsidRPr="00742A42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ค่าใช้จ่ายในการขายและบริหาร (ค่าเช่า</w:t>
            </w:r>
          </w:p>
        </w:tc>
        <w:tc>
          <w:tcPr>
            <w:tcW w:w="1984" w:type="dxa"/>
            <w:shd w:val="clear" w:color="auto" w:fill="auto"/>
          </w:tcPr>
          <w:p w14:paraId="2D20DBAE" w14:textId="77777777" w:rsidR="009D5846" w:rsidRPr="00D566CF" w:rsidRDefault="009D5846" w:rsidP="006B76E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0985AA1" w14:textId="77777777" w:rsidR="009D5846" w:rsidRPr="00D566CF" w:rsidRDefault="009D5846" w:rsidP="006B76E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FD9CA13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54" w:right="32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D5846" w:rsidRPr="00D566CF" w14:paraId="1FCA2411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75D5156B" w14:textId="77777777" w:rsidR="009D5846" w:rsidRPr="00742A42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  <w:t>ค่าบริการดูแลสินค้า และอื่น ๆ)</w:t>
            </w:r>
          </w:p>
        </w:tc>
        <w:tc>
          <w:tcPr>
            <w:tcW w:w="1984" w:type="dxa"/>
            <w:shd w:val="clear" w:color="auto" w:fill="auto"/>
          </w:tcPr>
          <w:p w14:paraId="0AA399E4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41538895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CABA448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60C18AF7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28D665B6" w14:textId="77777777" w:rsidR="009D5846" w:rsidRPr="00742A42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742A4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984" w:type="dxa"/>
            <w:shd w:val="clear" w:color="auto" w:fill="auto"/>
          </w:tcPr>
          <w:p w14:paraId="4408C02C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14:paraId="1EC135A6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533D6BA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0355A794" w14:textId="77777777" w:rsidTr="00243201">
        <w:trPr>
          <w:trHeight w:val="397"/>
        </w:trPr>
        <w:tc>
          <w:tcPr>
            <w:tcW w:w="5671" w:type="dxa"/>
            <w:vAlign w:val="bottom"/>
          </w:tcPr>
          <w:p w14:paraId="7BFD070F" w14:textId="77777777" w:rsidR="009D5846" w:rsidRPr="00742A42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D0D0D" w:themeColor="text1" w:themeTint="F2"/>
                <w:sz w:val="28"/>
                <w:szCs w:val="28"/>
                <w:u w:val="single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504C8C8" w14:textId="4BCEB41F" w:rsidR="009D5846" w:rsidRPr="00D566CF" w:rsidRDefault="00243201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975DBA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0F35D79" w14:textId="51E89FE4" w:rsidR="009D5846" w:rsidRPr="00D566CF" w:rsidRDefault="009D5846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180</w:t>
            </w:r>
          </w:p>
        </w:tc>
      </w:tr>
      <w:tr w:rsidR="009D5846" w:rsidRPr="00D566CF" w14:paraId="3327085A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080A8A39" w14:textId="77777777" w:rsidR="009D5846" w:rsidRPr="00D566CF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i/>
                <w:iCs/>
                <w:color w:val="0D0D0D" w:themeColor="text1" w:themeTint="F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7655BB1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67B4482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1FFF356" w14:textId="77777777" w:rsidR="009D5846" w:rsidRPr="00D566CF" w:rsidRDefault="009D5846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7611E1E4" w14:textId="77777777" w:rsidTr="00955468">
        <w:trPr>
          <w:trHeight w:val="397"/>
        </w:trPr>
        <w:tc>
          <w:tcPr>
            <w:tcW w:w="5671" w:type="dxa"/>
            <w:vAlign w:val="bottom"/>
          </w:tcPr>
          <w:p w14:paraId="7B7843ED" w14:textId="77777777" w:rsidR="009D5846" w:rsidRPr="00D566CF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FD2D621" w14:textId="65A27FCE" w:rsidR="009D5846" w:rsidRPr="00D566CF" w:rsidRDefault="00817234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1723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2,07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6D93B7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4C8CA9F" w14:textId="25BDA711" w:rsidR="009D5846" w:rsidRPr="00D566CF" w:rsidRDefault="009D5846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4C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1,843</w:t>
            </w:r>
          </w:p>
        </w:tc>
      </w:tr>
      <w:tr w:rsidR="009D5846" w:rsidRPr="00D566CF" w14:paraId="208A11B9" w14:textId="77777777" w:rsidTr="00955468">
        <w:trPr>
          <w:trHeight w:val="397"/>
        </w:trPr>
        <w:tc>
          <w:tcPr>
            <w:tcW w:w="5671" w:type="dxa"/>
            <w:vAlign w:val="bottom"/>
          </w:tcPr>
          <w:p w14:paraId="2713E782" w14:textId="77777777" w:rsidR="009D5846" w:rsidRPr="00742A42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1A52D7C" w14:textId="2A43A3B8" w:rsidR="009D5846" w:rsidRDefault="003A4DB4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CEBDEB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E58D257" w14:textId="77A65C00" w:rsidR="009D5846" w:rsidRPr="00D566CF" w:rsidRDefault="009D5846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960</w:t>
            </w:r>
          </w:p>
        </w:tc>
      </w:tr>
      <w:tr w:rsidR="009D5846" w:rsidRPr="00D566CF" w14:paraId="169D7634" w14:textId="77777777" w:rsidTr="00955468">
        <w:trPr>
          <w:trHeight w:val="397"/>
        </w:trPr>
        <w:tc>
          <w:tcPr>
            <w:tcW w:w="5671" w:type="dxa"/>
            <w:vAlign w:val="bottom"/>
          </w:tcPr>
          <w:p w14:paraId="6BD6AFEF" w14:textId="77777777" w:rsidR="009D5846" w:rsidRPr="00D566CF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62859D7" w14:textId="7916A752" w:rsidR="009D5846" w:rsidRPr="00D566CF" w:rsidRDefault="003A4DB4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A4D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0B43E0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C37E01C" w14:textId="458E4AAC" w:rsidR="009D5846" w:rsidRPr="00D566CF" w:rsidRDefault="009D5846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51</w:t>
            </w:r>
          </w:p>
        </w:tc>
      </w:tr>
      <w:tr w:rsidR="009D5846" w:rsidRPr="00D566CF" w14:paraId="0BC8B310" w14:textId="77777777" w:rsidTr="00955468">
        <w:trPr>
          <w:trHeight w:val="397"/>
        </w:trPr>
        <w:tc>
          <w:tcPr>
            <w:tcW w:w="5671" w:type="dxa"/>
            <w:vAlign w:val="bottom"/>
          </w:tcPr>
          <w:p w14:paraId="31CC6F2D" w14:textId="77777777" w:rsidR="009D5846" w:rsidRPr="00D566CF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1D35D" w14:textId="21C2C336" w:rsidR="009D5846" w:rsidRPr="00D566CF" w:rsidRDefault="003A4DB4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A64B3D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CA11C55" w14:textId="10C03869" w:rsidR="009D5846" w:rsidRPr="00D566CF" w:rsidRDefault="009D5846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312</w:t>
            </w:r>
          </w:p>
        </w:tc>
      </w:tr>
      <w:tr w:rsidR="009D5846" w:rsidRPr="00D566CF" w14:paraId="2ACAB9E7" w14:textId="77777777" w:rsidTr="00955468">
        <w:trPr>
          <w:trHeight w:val="397"/>
        </w:trPr>
        <w:tc>
          <w:tcPr>
            <w:tcW w:w="5671" w:type="dxa"/>
            <w:vAlign w:val="bottom"/>
          </w:tcPr>
          <w:p w14:paraId="2D8A198C" w14:textId="77777777" w:rsidR="009D5846" w:rsidRPr="00742A42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/>
                <w:color w:val="0D0D0D" w:themeColor="text1" w:themeTint="F2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02D432" w14:textId="6816EC4D" w:rsidR="009D5846" w:rsidRPr="00D566CF" w:rsidRDefault="00955468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sz w:val="28"/>
                <w:szCs w:val="28"/>
                <w:lang w:val="af-ZA"/>
              </w:rPr>
              <w:t>3,275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934ED1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437ACD" w14:textId="03AA4249" w:rsidR="009D5846" w:rsidRPr="00D566CF" w:rsidRDefault="009D5846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af-ZA"/>
              </w:rPr>
              <w:t>3,346</w:t>
            </w:r>
          </w:p>
        </w:tc>
      </w:tr>
      <w:tr w:rsidR="009D5846" w:rsidRPr="00D566CF" w14:paraId="67242605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3E4AABEF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51B2C192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1B8DE65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38B929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4019D" w:rsidRPr="00D566CF" w14:paraId="03DA5276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72B815A7" w14:textId="77777777" w:rsidR="00F4019D" w:rsidRPr="00742A42" w:rsidRDefault="00F4019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</w:tcPr>
          <w:p w14:paraId="1B23AAA5" w14:textId="77777777" w:rsidR="00F4019D" w:rsidRPr="00D566CF" w:rsidRDefault="00F4019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425642E6" w14:textId="77777777" w:rsidR="00F4019D" w:rsidRPr="00D566CF" w:rsidRDefault="00F4019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2514BEC" w14:textId="77777777" w:rsidR="00F4019D" w:rsidRPr="00D566CF" w:rsidRDefault="00F4019D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4019D" w:rsidRPr="00D566CF" w14:paraId="0A78B6CD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79DF2414" w14:textId="77777777" w:rsidR="00F4019D" w:rsidRPr="00742A42" w:rsidRDefault="00F4019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</w:tcPr>
          <w:p w14:paraId="0078151F" w14:textId="77777777" w:rsidR="00F4019D" w:rsidRPr="00D566CF" w:rsidRDefault="00F4019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19CEF17F" w14:textId="77777777" w:rsidR="00F4019D" w:rsidRPr="00D566CF" w:rsidRDefault="00F4019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313678F" w14:textId="77777777" w:rsidR="00F4019D" w:rsidRPr="00D566CF" w:rsidRDefault="00F4019D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4019D" w:rsidRPr="00D566CF" w14:paraId="72CFF2B4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699A3569" w14:textId="77777777" w:rsidR="00F4019D" w:rsidRPr="00742A42" w:rsidRDefault="00F4019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</w:tcPr>
          <w:p w14:paraId="5BFFE4FC" w14:textId="77777777" w:rsidR="00F4019D" w:rsidRPr="00D566CF" w:rsidRDefault="00F4019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03007F07" w14:textId="77777777" w:rsidR="00F4019D" w:rsidRPr="00D566CF" w:rsidRDefault="00F4019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515DD19" w14:textId="77777777" w:rsidR="00F4019D" w:rsidRPr="00D566CF" w:rsidRDefault="00F4019D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4019D" w:rsidRPr="00D566CF" w14:paraId="1BCA8E05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2E9EE671" w14:textId="77777777" w:rsidR="00F4019D" w:rsidRPr="00742A42" w:rsidRDefault="00F4019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984" w:type="dxa"/>
          </w:tcPr>
          <w:p w14:paraId="20FB4B0E" w14:textId="77777777" w:rsidR="00F4019D" w:rsidRPr="00D566CF" w:rsidRDefault="00F4019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637B0EEE" w14:textId="77777777" w:rsidR="00F4019D" w:rsidRPr="00D566CF" w:rsidRDefault="00F4019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2F8BF2B" w14:textId="77777777" w:rsidR="00F4019D" w:rsidRPr="00D566CF" w:rsidRDefault="00F4019D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711BC9D2" w14:textId="77777777" w:rsidTr="00F4019D">
        <w:trPr>
          <w:trHeight w:val="397"/>
        </w:trPr>
        <w:tc>
          <w:tcPr>
            <w:tcW w:w="5671" w:type="dxa"/>
            <w:vAlign w:val="bottom"/>
          </w:tcPr>
          <w:p w14:paraId="70D37CA2" w14:textId="77777777" w:rsidR="009D5846" w:rsidRPr="00742A42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984" w:type="dxa"/>
          </w:tcPr>
          <w:p w14:paraId="7C61457D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14:paraId="3AB3C951" w14:textId="77777777" w:rsidR="009D5846" w:rsidRPr="00D566CF" w:rsidRDefault="009D5846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E3EFA7A" w14:textId="77777777" w:rsidR="009D5846" w:rsidRPr="00D566CF" w:rsidRDefault="009D5846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D5846" w:rsidRPr="00D566CF" w14:paraId="3203C107" w14:textId="77777777" w:rsidTr="005B7866">
        <w:trPr>
          <w:trHeight w:val="397"/>
        </w:trPr>
        <w:tc>
          <w:tcPr>
            <w:tcW w:w="5671" w:type="dxa"/>
            <w:vAlign w:val="bottom"/>
          </w:tcPr>
          <w:p w14:paraId="521A83A2" w14:textId="77777777" w:rsidR="009D5846" w:rsidRPr="00742A42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E38D1EA" w14:textId="79D0F202" w:rsidR="009D5846" w:rsidRPr="003F4777" w:rsidRDefault="005B7866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B786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10,350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D9E5B5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64E3993" w14:textId="63A46827" w:rsidR="009D5846" w:rsidRPr="00D566CF" w:rsidRDefault="009D5846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F477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9,988</w:t>
            </w:r>
          </w:p>
        </w:tc>
      </w:tr>
      <w:tr w:rsidR="009D5846" w:rsidRPr="00D566CF" w14:paraId="32807EB8" w14:textId="77777777" w:rsidTr="005B7866">
        <w:trPr>
          <w:trHeight w:val="397"/>
        </w:trPr>
        <w:tc>
          <w:tcPr>
            <w:tcW w:w="5671" w:type="dxa"/>
            <w:vAlign w:val="bottom"/>
          </w:tcPr>
          <w:p w14:paraId="5510F080" w14:textId="77777777" w:rsidR="009D5846" w:rsidRPr="00742A42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738DE" w14:textId="70CD721D" w:rsidR="009D5846" w:rsidRPr="00D566CF" w:rsidRDefault="005B7866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7D5260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DE96A" w14:textId="6FED04AF" w:rsidR="009D5846" w:rsidRPr="00D566CF" w:rsidRDefault="009D5846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F477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9D5846" w:rsidRPr="00D566CF" w14:paraId="0C6B9AF8" w14:textId="77777777" w:rsidTr="005B7866">
        <w:trPr>
          <w:trHeight w:val="397"/>
        </w:trPr>
        <w:tc>
          <w:tcPr>
            <w:tcW w:w="5671" w:type="dxa"/>
            <w:vAlign w:val="center"/>
          </w:tcPr>
          <w:p w14:paraId="068A3263" w14:textId="77777777" w:rsidR="009D5846" w:rsidRPr="00742A42" w:rsidRDefault="009D5846" w:rsidP="009D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BBB5C3" w14:textId="3785440D" w:rsidR="009D5846" w:rsidRPr="00D566CF" w:rsidRDefault="005B7866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10,512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38E3B8" w14:textId="77777777" w:rsidR="009D5846" w:rsidRPr="00D566CF" w:rsidRDefault="009D5846" w:rsidP="00F40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84B048" w14:textId="22151240" w:rsidR="009D5846" w:rsidRPr="00D566CF" w:rsidRDefault="009D5846" w:rsidP="00F4019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10,223</w:t>
            </w:r>
          </w:p>
        </w:tc>
      </w:tr>
    </w:tbl>
    <w:p w14:paraId="1F6910CF" w14:textId="6CCD6335" w:rsidR="00452916" w:rsidRPr="00D566CF" w:rsidRDefault="00452916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 w:hint="cs"/>
          <w:sz w:val="28"/>
          <w:szCs w:val="28"/>
          <w:cs/>
        </w:rPr>
        <w:t>เงินสดและรายการเทียบเท่าเงินสด</w:t>
      </w:r>
    </w:p>
    <w:p w14:paraId="77681AD9" w14:textId="7C8882A3" w:rsidR="009D5846" w:rsidRDefault="00B0370D" w:rsidP="00705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-23"/>
        <w:jc w:val="thaiDistribute"/>
        <w:rPr>
          <w:rFonts w:ascii="Angsana New" w:hAnsi="Angsana New"/>
          <w:spacing w:val="-4"/>
          <w:sz w:val="28"/>
          <w:szCs w:val="28"/>
        </w:rPr>
      </w:pPr>
      <w:r w:rsidRPr="00742A42">
        <w:rPr>
          <w:rFonts w:ascii="Angsana New" w:hAnsi="Angsana New" w:hint="cs"/>
          <w:spacing w:val="-4"/>
          <w:sz w:val="28"/>
          <w:szCs w:val="28"/>
          <w:cs/>
        </w:rPr>
        <w:t>ประกอบด้วย</w:t>
      </w:r>
    </w:p>
    <w:tbl>
      <w:tblPr>
        <w:tblW w:w="9923" w:type="dxa"/>
        <w:tblInd w:w="-176" w:type="dxa"/>
        <w:tblLook w:val="0000" w:firstRow="0" w:lastRow="0" w:firstColumn="0" w:lastColumn="0" w:noHBand="0" w:noVBand="0"/>
      </w:tblPr>
      <w:tblGrid>
        <w:gridCol w:w="5671"/>
        <w:gridCol w:w="1984"/>
        <w:gridCol w:w="284"/>
        <w:gridCol w:w="1984"/>
      </w:tblGrid>
      <w:tr w:rsidR="00B0370D" w:rsidRPr="00D566CF" w14:paraId="08EDA09D" w14:textId="77777777" w:rsidTr="00B0370D">
        <w:trPr>
          <w:trHeight w:val="397"/>
          <w:tblHeader/>
        </w:trPr>
        <w:tc>
          <w:tcPr>
            <w:tcW w:w="5671" w:type="dxa"/>
            <w:vAlign w:val="bottom"/>
          </w:tcPr>
          <w:p w14:paraId="10A2EB18" w14:textId="77777777" w:rsidR="00B0370D" w:rsidRPr="00D566CF" w:rsidRDefault="00B0370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5521B370" w14:textId="77777777" w:rsidR="00B0370D" w:rsidRPr="00D566CF" w:rsidRDefault="00B0370D" w:rsidP="006B76E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0370D" w:rsidRPr="00D566CF" w14:paraId="350EBB1C" w14:textId="77777777" w:rsidTr="00B0370D">
        <w:trPr>
          <w:trHeight w:val="397"/>
          <w:tblHeader/>
        </w:trPr>
        <w:tc>
          <w:tcPr>
            <w:tcW w:w="5671" w:type="dxa"/>
            <w:vAlign w:val="bottom"/>
          </w:tcPr>
          <w:p w14:paraId="1F37611B" w14:textId="77777777" w:rsidR="00B0370D" w:rsidRPr="00D566CF" w:rsidRDefault="00B0370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</w:tcPr>
          <w:p w14:paraId="2A9519E2" w14:textId="77777777" w:rsidR="00B0370D" w:rsidRPr="00742A42" w:rsidRDefault="00B0370D" w:rsidP="006B76E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B0370D" w:rsidRPr="00D566CF" w14:paraId="1543F40D" w14:textId="77777777" w:rsidTr="00B0370D">
        <w:trPr>
          <w:trHeight w:val="397"/>
          <w:tblHeader/>
        </w:trPr>
        <w:tc>
          <w:tcPr>
            <w:tcW w:w="5671" w:type="dxa"/>
            <w:vAlign w:val="bottom"/>
          </w:tcPr>
          <w:p w14:paraId="112CEA01" w14:textId="77777777" w:rsidR="00B0370D" w:rsidRPr="00D566CF" w:rsidRDefault="00B0370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0319F11F" w14:textId="77777777" w:rsidR="00B0370D" w:rsidRPr="00742A42" w:rsidRDefault="00B0370D" w:rsidP="006B76E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370D" w:rsidRPr="00D566CF" w14:paraId="747AF465" w14:textId="77777777" w:rsidTr="00B0370D">
        <w:trPr>
          <w:trHeight w:val="397"/>
          <w:tblHeader/>
        </w:trPr>
        <w:tc>
          <w:tcPr>
            <w:tcW w:w="5671" w:type="dxa"/>
            <w:vAlign w:val="bottom"/>
          </w:tcPr>
          <w:p w14:paraId="6AF65CA1" w14:textId="77777777" w:rsidR="00B0370D" w:rsidRPr="0070595C" w:rsidRDefault="00B0370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84C8F64" w14:textId="77777777" w:rsidR="00B0370D" w:rsidRPr="00D566CF" w:rsidRDefault="00B0370D" w:rsidP="006B76E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C25AF63" w14:textId="77777777" w:rsidR="00B0370D" w:rsidRPr="00D566CF" w:rsidRDefault="00B0370D" w:rsidP="006B76E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CC674C8" w14:textId="77777777" w:rsidR="00B0370D" w:rsidRPr="00D566CF" w:rsidRDefault="00B0370D" w:rsidP="006B76E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B0370D" w:rsidRPr="00D566CF" w14:paraId="64F2BBAD" w14:textId="77777777" w:rsidTr="00B0370D">
        <w:trPr>
          <w:trHeight w:val="397"/>
          <w:tblHeader/>
        </w:trPr>
        <w:tc>
          <w:tcPr>
            <w:tcW w:w="5671" w:type="dxa"/>
            <w:vAlign w:val="bottom"/>
          </w:tcPr>
          <w:p w14:paraId="2BFEBB6E" w14:textId="77777777" w:rsidR="00B0370D" w:rsidRPr="00742A42" w:rsidRDefault="00B0370D" w:rsidP="006B7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66944CC" w14:textId="52DA6770" w:rsidR="00B0370D" w:rsidRPr="00D566CF" w:rsidRDefault="00B0370D" w:rsidP="006B76E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ZW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67A97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6F813E24" w14:textId="77777777" w:rsidR="00B0370D" w:rsidRPr="00D566CF" w:rsidRDefault="00B0370D" w:rsidP="006B76E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C39EAD5" w14:textId="02FA7D3D" w:rsidR="00B0370D" w:rsidRPr="00D566CF" w:rsidRDefault="00B0370D" w:rsidP="006B76E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D67A9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0370D" w:rsidRPr="00D566CF" w14:paraId="2EF74442" w14:textId="77777777" w:rsidTr="00897EB0">
        <w:trPr>
          <w:trHeight w:val="397"/>
        </w:trPr>
        <w:tc>
          <w:tcPr>
            <w:tcW w:w="5671" w:type="dxa"/>
            <w:vAlign w:val="bottom"/>
          </w:tcPr>
          <w:p w14:paraId="4F16D4EE" w14:textId="77777777" w:rsidR="00B0370D" w:rsidRPr="00742A42" w:rsidRDefault="00B0370D" w:rsidP="00B03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14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9F39CAE" w14:textId="7852951D" w:rsidR="00B0370D" w:rsidRPr="00742A42" w:rsidRDefault="00CE1B63" w:rsidP="00B037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CEA078" w14:textId="77777777" w:rsidR="00B0370D" w:rsidRPr="000E28E1" w:rsidRDefault="00B0370D" w:rsidP="00B037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7EEEEC96" w14:textId="7D40F8D9" w:rsidR="00B0370D" w:rsidRPr="000E28E1" w:rsidRDefault="00B0370D" w:rsidP="00B037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E28E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168</w:t>
            </w:r>
          </w:p>
        </w:tc>
      </w:tr>
      <w:tr w:rsidR="00B0370D" w:rsidRPr="00D566CF" w14:paraId="73B07DBA" w14:textId="77777777" w:rsidTr="00897EB0">
        <w:trPr>
          <w:trHeight w:val="397"/>
        </w:trPr>
        <w:tc>
          <w:tcPr>
            <w:tcW w:w="5671" w:type="dxa"/>
            <w:vAlign w:val="bottom"/>
          </w:tcPr>
          <w:p w14:paraId="5F0264ED" w14:textId="77777777" w:rsidR="00B0370D" w:rsidRPr="00742A42" w:rsidRDefault="00B0370D" w:rsidP="00B03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  <w:r w:rsidRPr="003617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9E6C6D7" w14:textId="238A1A5B" w:rsidR="00B0370D" w:rsidRPr="000E28E1" w:rsidRDefault="00897EB0" w:rsidP="00B03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97EB0">
              <w:rPr>
                <w:rFonts w:ascii="Angsana New" w:hAnsi="Angsana New"/>
                <w:sz w:val="28"/>
                <w:szCs w:val="28"/>
              </w:rPr>
              <w:t>55,319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6711C8" w14:textId="77777777" w:rsidR="00B0370D" w:rsidRPr="00742A42" w:rsidRDefault="00B0370D" w:rsidP="00B037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E21D9E1" w14:textId="108A9563" w:rsidR="00B0370D" w:rsidRPr="000E28E1" w:rsidRDefault="00B0370D" w:rsidP="00B03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75E">
              <w:rPr>
                <w:rFonts w:ascii="Angsana New" w:hAnsi="Angsana New"/>
                <w:sz w:val="28"/>
                <w:szCs w:val="28"/>
              </w:rPr>
              <w:t>22,708</w:t>
            </w:r>
          </w:p>
        </w:tc>
      </w:tr>
      <w:tr w:rsidR="00B0370D" w:rsidRPr="00D566CF" w14:paraId="36586E0E" w14:textId="77777777" w:rsidTr="00897EB0">
        <w:trPr>
          <w:trHeight w:val="397"/>
        </w:trPr>
        <w:tc>
          <w:tcPr>
            <w:tcW w:w="5671" w:type="dxa"/>
            <w:vAlign w:val="bottom"/>
          </w:tcPr>
          <w:p w14:paraId="54D4457A" w14:textId="77777777" w:rsidR="00B0370D" w:rsidRPr="00742A42" w:rsidRDefault="00B0370D" w:rsidP="00B03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color w:val="0D0D0D" w:themeColor="text1" w:themeTint="F2"/>
                <w:sz w:val="28"/>
                <w:szCs w:val="28"/>
                <w:cs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  <w:r w:rsidRPr="0036171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กระแสรายวัน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7A2B5D" w14:textId="53D3BFA0" w:rsidR="00B0370D" w:rsidRPr="000E28E1" w:rsidRDefault="00897EB0" w:rsidP="00B03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97EB0">
              <w:rPr>
                <w:rFonts w:ascii="Angsana New" w:hAnsi="Angsana New"/>
                <w:sz w:val="28"/>
                <w:szCs w:val="28"/>
              </w:rPr>
              <w:t>1,09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DE8B04" w14:textId="77777777" w:rsidR="00B0370D" w:rsidRPr="00742A42" w:rsidRDefault="00B0370D" w:rsidP="00B037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787F895" w14:textId="019AEA5B" w:rsidR="00B0370D" w:rsidRPr="000E28E1" w:rsidRDefault="00B0370D" w:rsidP="00B03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75E">
              <w:rPr>
                <w:rFonts w:ascii="Angsana New" w:hAnsi="Angsana New"/>
                <w:sz w:val="28"/>
                <w:szCs w:val="28"/>
              </w:rPr>
              <w:t>67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0370D" w:rsidRPr="00D566CF" w14:paraId="3E8B3110" w14:textId="77777777" w:rsidTr="00897EB0">
        <w:trPr>
          <w:trHeight w:val="397"/>
        </w:trPr>
        <w:tc>
          <w:tcPr>
            <w:tcW w:w="5671" w:type="dxa"/>
            <w:vAlign w:val="bottom"/>
          </w:tcPr>
          <w:p w14:paraId="7982E7B9" w14:textId="77777777" w:rsidR="00B0370D" w:rsidRPr="00742A42" w:rsidRDefault="00B0370D" w:rsidP="00B03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-36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color w:val="0D0D0D" w:themeColor="text1" w:themeTint="F2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009FD7" w14:textId="18DE26D8" w:rsidR="00B0370D" w:rsidRPr="00DA7772" w:rsidRDefault="00AB44A3" w:rsidP="00B03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44A3">
              <w:rPr>
                <w:rFonts w:ascii="Angsana New" w:hAnsi="Angsana New"/>
                <w:b/>
                <w:bCs/>
                <w:sz w:val="28"/>
                <w:szCs w:val="28"/>
              </w:rPr>
              <w:t>56,59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00C9DA" w14:textId="77777777" w:rsidR="00B0370D" w:rsidRPr="00742A42" w:rsidRDefault="00B0370D" w:rsidP="00B037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CACB9" w14:textId="15BA5BD9" w:rsidR="00B0370D" w:rsidRPr="00742A42" w:rsidRDefault="00B0370D" w:rsidP="00B0370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23,554</w:t>
            </w:r>
          </w:p>
        </w:tc>
      </w:tr>
    </w:tbl>
    <w:p w14:paraId="24926F13" w14:textId="24A0206D" w:rsidR="00B0370D" w:rsidRDefault="00C25DBB" w:rsidP="00D14CF8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เงินฝากออมทรัพย์มีอัตราดอกเบี้ยลอยตัวตามที่ธนาคารกำหนด</w:t>
      </w:r>
    </w:p>
    <w:p w14:paraId="64205963" w14:textId="77777777" w:rsidR="00335AB7" w:rsidRDefault="00335AB7" w:rsidP="00335AB7"/>
    <w:p w14:paraId="7BC145C8" w14:textId="77777777" w:rsidR="00335AB7" w:rsidRDefault="00335AB7" w:rsidP="00335AB7"/>
    <w:p w14:paraId="2FA6361E" w14:textId="77777777" w:rsidR="00335AB7" w:rsidRDefault="00335AB7" w:rsidP="00335AB7"/>
    <w:p w14:paraId="69DF451E" w14:textId="77777777" w:rsidR="00335AB7" w:rsidRDefault="00335AB7" w:rsidP="00335AB7"/>
    <w:p w14:paraId="79DA6EBF" w14:textId="77777777" w:rsidR="00335AB7" w:rsidRDefault="00335AB7" w:rsidP="00335AB7"/>
    <w:p w14:paraId="24B2E04C" w14:textId="77777777" w:rsidR="00335AB7" w:rsidRDefault="00335AB7" w:rsidP="00335AB7"/>
    <w:p w14:paraId="086ADD61" w14:textId="77777777" w:rsidR="00335AB7" w:rsidRDefault="00335AB7" w:rsidP="00335AB7"/>
    <w:p w14:paraId="64E2B9AF" w14:textId="77777777" w:rsidR="00335AB7" w:rsidRDefault="00335AB7" w:rsidP="00335AB7"/>
    <w:p w14:paraId="659ED1D5" w14:textId="77777777" w:rsidR="00335AB7" w:rsidRDefault="00335AB7" w:rsidP="00335AB7"/>
    <w:p w14:paraId="1ADA85E5" w14:textId="77777777" w:rsidR="00335AB7" w:rsidRDefault="00335AB7" w:rsidP="00335AB7"/>
    <w:p w14:paraId="1C3FBFA8" w14:textId="77777777" w:rsidR="00335AB7" w:rsidRDefault="00335AB7" w:rsidP="00335AB7"/>
    <w:p w14:paraId="56B6DDF3" w14:textId="77777777" w:rsidR="00335AB7" w:rsidRDefault="00335AB7" w:rsidP="00335AB7"/>
    <w:p w14:paraId="46108677" w14:textId="77777777" w:rsidR="00335AB7" w:rsidRDefault="00335AB7" w:rsidP="00335AB7"/>
    <w:p w14:paraId="3571F20E" w14:textId="77777777" w:rsidR="00335AB7" w:rsidRDefault="00335AB7" w:rsidP="00335AB7"/>
    <w:p w14:paraId="4863FE89" w14:textId="77777777" w:rsidR="00335AB7" w:rsidRDefault="00335AB7" w:rsidP="00335AB7"/>
    <w:p w14:paraId="16651554" w14:textId="77777777" w:rsidR="00335AB7" w:rsidRDefault="00335AB7" w:rsidP="00335AB7"/>
    <w:p w14:paraId="16F9CE39" w14:textId="77777777" w:rsidR="00335AB7" w:rsidRPr="00335AB7" w:rsidRDefault="00335AB7" w:rsidP="00335AB7"/>
    <w:p w14:paraId="1CCD7024" w14:textId="0CC60AA1" w:rsidR="006975B9" w:rsidRPr="00D566CF" w:rsidRDefault="006975B9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lastRenderedPageBreak/>
        <w:t>ลูกหนี้การค้าและลูกหนี้หมุนเวียนอื่น - สุทธิ</w:t>
      </w:r>
    </w:p>
    <w:p w14:paraId="06998D04" w14:textId="77777777" w:rsidR="002D131C" w:rsidRPr="00D566CF" w:rsidRDefault="002D131C" w:rsidP="00335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lang w:val="en-GB"/>
        </w:rPr>
      </w:pPr>
      <w:r w:rsidRPr="00742A4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4713"/>
        <w:gridCol w:w="1100"/>
        <w:gridCol w:w="1984"/>
        <w:gridCol w:w="284"/>
        <w:gridCol w:w="1984"/>
      </w:tblGrid>
      <w:tr w:rsidR="0060113B" w:rsidRPr="00D566CF" w14:paraId="4A58989F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19B5CF2A" w14:textId="77777777" w:rsidR="0060113B" w:rsidRPr="00D566CF" w:rsidRDefault="0060113B" w:rsidP="00476132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1E781DE9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14:paraId="01202C85" w14:textId="77777777" w:rsidR="0060113B" w:rsidRPr="00D566CF" w:rsidRDefault="0060113B" w:rsidP="00476132">
            <w:pPr>
              <w:tabs>
                <w:tab w:val="clear" w:pos="3742"/>
                <w:tab w:val="left" w:pos="3796"/>
              </w:tabs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0113B" w:rsidRPr="00D566CF" w14:paraId="054D046C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43E3EF58" w14:textId="77777777" w:rsidR="0060113B" w:rsidRPr="00742A42" w:rsidRDefault="0060113B" w:rsidP="00476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35A616CA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14:paraId="3FC50B3D" w14:textId="01555BFD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0113B" w:rsidRPr="00D566CF" w14:paraId="44FA0DBE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76AF4DDE" w14:textId="77777777" w:rsidR="0060113B" w:rsidRPr="00742A42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63D930AC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1E2D253B" w14:textId="0F61915E" w:rsidR="0060113B" w:rsidRPr="00742A42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3541824B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47EE0C89" w14:textId="77777777" w:rsidR="0060113B" w:rsidRPr="00742A42" w:rsidRDefault="0060113B" w:rsidP="00476132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19DABF69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DF0BD" w14:textId="77777777" w:rsidR="0060113B" w:rsidRPr="00D566CF" w:rsidRDefault="0060113B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E397B71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7E4196C2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0113B" w:rsidRPr="00D566CF" w14:paraId="5849CC99" w14:textId="77777777" w:rsidTr="00763AE9">
        <w:trPr>
          <w:trHeight w:val="397"/>
        </w:trPr>
        <w:tc>
          <w:tcPr>
            <w:tcW w:w="4713" w:type="dxa"/>
            <w:shd w:val="clear" w:color="auto" w:fill="auto"/>
            <w:vAlign w:val="center"/>
          </w:tcPr>
          <w:p w14:paraId="2D304DCA" w14:textId="77777777" w:rsidR="0060113B" w:rsidRPr="00742A42" w:rsidRDefault="0060113B" w:rsidP="001E5D5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0" w:type="dxa"/>
          </w:tcPr>
          <w:p w14:paraId="75F141F5" w14:textId="77777777" w:rsidR="0060113B" w:rsidRPr="00D566CF" w:rsidRDefault="0060113B" w:rsidP="00476132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C381C" w14:textId="791A0DAF" w:rsidR="0060113B" w:rsidRPr="00742A42" w:rsidRDefault="00B515FD" w:rsidP="00476132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="007C082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7C0823" w:rsidRPr="00742A4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BE404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0F81576D" w14:textId="7777777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003AE7C" w14:textId="1E6B2F97" w:rsidR="0060113B" w:rsidRPr="00D566CF" w:rsidRDefault="0060113B" w:rsidP="00476132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BE404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0113B" w:rsidRPr="00D566CF" w14:paraId="7FE5826C" w14:textId="77777777" w:rsidTr="00C25DBB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223AE5AC" w14:textId="228A7C97" w:rsidR="0060113B" w:rsidRPr="00742A42" w:rsidRDefault="0060113B" w:rsidP="004F5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00" w:type="dxa"/>
          </w:tcPr>
          <w:p w14:paraId="65CC4163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572CA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4E41AAF0" w14:textId="77777777" w:rsidR="0060113B" w:rsidRPr="00D566CF" w:rsidRDefault="0060113B" w:rsidP="00476132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vAlign w:val="bottom"/>
          </w:tcPr>
          <w:p w14:paraId="4847A72F" w14:textId="77777777" w:rsidR="0060113B" w:rsidRPr="00D566CF" w:rsidRDefault="0060113B" w:rsidP="00476132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145" w:rsidRPr="00D566CF" w14:paraId="65EA1894" w14:textId="77777777" w:rsidTr="00C25DBB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339C5D62" w14:textId="0557770C" w:rsidR="002C7145" w:rsidRPr="00742A42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00" w:type="dxa"/>
          </w:tcPr>
          <w:p w14:paraId="61FCC094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874CD13" w14:textId="15E970B3" w:rsidR="002C7145" w:rsidRPr="00D566CF" w:rsidRDefault="00FB5115" w:rsidP="007C082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89,430</w:t>
            </w:r>
          </w:p>
        </w:tc>
        <w:tc>
          <w:tcPr>
            <w:tcW w:w="284" w:type="dxa"/>
            <w:vAlign w:val="bottom"/>
          </w:tcPr>
          <w:p w14:paraId="73EC2D89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9BE697" w14:textId="1314DFB7" w:rsidR="002C7145" w:rsidRPr="00D566CF" w:rsidRDefault="002C7145" w:rsidP="007C082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92,139</w:t>
            </w:r>
          </w:p>
        </w:tc>
      </w:tr>
      <w:tr w:rsidR="002C7145" w:rsidRPr="00D566CF" w14:paraId="72C570DA" w14:textId="77777777" w:rsidTr="00C25DBB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3E60B982" w14:textId="1F83E550" w:rsidR="002C7145" w:rsidRPr="00742A42" w:rsidRDefault="002C7145" w:rsidP="002C7145">
            <w:pPr>
              <w:tabs>
                <w:tab w:val="clear" w:pos="227"/>
                <w:tab w:val="clear" w:pos="454"/>
                <w:tab w:val="left" w:pos="318"/>
                <w:tab w:val="left" w:pos="775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1100" w:type="dxa"/>
          </w:tcPr>
          <w:p w14:paraId="2E1A6705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EEC3B" w14:textId="7467DDD1" w:rsidR="002C7145" w:rsidRPr="00742A42" w:rsidRDefault="00BA5A90" w:rsidP="007C082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(2,295)</w:t>
            </w:r>
          </w:p>
        </w:tc>
        <w:tc>
          <w:tcPr>
            <w:tcW w:w="284" w:type="dxa"/>
            <w:vAlign w:val="bottom"/>
          </w:tcPr>
          <w:p w14:paraId="79E95CDC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C646D" w14:textId="4C8920F7" w:rsidR="002C7145" w:rsidRPr="00742A42" w:rsidRDefault="002C7145" w:rsidP="007C082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(2,34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972F4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7145" w:rsidRPr="00D566CF" w14:paraId="3950867A" w14:textId="77777777" w:rsidTr="00FB5115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1B87516F" w14:textId="161B900D" w:rsidR="002C7145" w:rsidRPr="00742A42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00" w:type="dxa"/>
          </w:tcPr>
          <w:p w14:paraId="46205A3E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2DD67" w14:textId="54E515DD" w:rsidR="002C7145" w:rsidRPr="00D566CF" w:rsidRDefault="00FB5115" w:rsidP="007C082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87,135</w:t>
            </w:r>
          </w:p>
        </w:tc>
        <w:tc>
          <w:tcPr>
            <w:tcW w:w="284" w:type="dxa"/>
            <w:vAlign w:val="bottom"/>
          </w:tcPr>
          <w:p w14:paraId="5464B34D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F669E" w14:textId="18ED697B" w:rsidR="002C7145" w:rsidRPr="00D566CF" w:rsidRDefault="002C7145" w:rsidP="007C0823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2F46">
              <w:rPr>
                <w:rFonts w:ascii="Angsana New" w:hAnsi="Angsana New"/>
                <w:sz w:val="28"/>
                <w:szCs w:val="28"/>
              </w:rPr>
              <w:t>89,79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C7145" w:rsidRPr="00D566CF" w14:paraId="741F75D4" w14:textId="77777777" w:rsidTr="007C0823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6143D04F" w14:textId="102E0670" w:rsidR="002C7145" w:rsidRPr="00742A42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00" w:type="dxa"/>
          </w:tcPr>
          <w:p w14:paraId="3CE515D9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F4CF" w14:textId="77777777" w:rsidR="002C7145" w:rsidRPr="00D566CF" w:rsidRDefault="002C7145" w:rsidP="007C082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14:paraId="5053795F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418FD" w14:textId="77777777" w:rsidR="002C7145" w:rsidRPr="00D566CF" w:rsidRDefault="002C7145" w:rsidP="007C0823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2C7145" w:rsidRPr="00D566CF" w14:paraId="5CE65181" w14:textId="77777777" w:rsidTr="00D44837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75F830A3" w14:textId="1C726452" w:rsidR="002C7145" w:rsidRPr="00742A42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00" w:type="dxa"/>
          </w:tcPr>
          <w:p w14:paraId="2E2EC647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96A0F" w14:textId="495622EE" w:rsidR="002C7145" w:rsidRPr="00D566CF" w:rsidRDefault="00D44837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4837">
              <w:rPr>
                <w:rFonts w:ascii="Angsana New" w:hAnsi="Angsana New"/>
                <w:color w:val="000000"/>
                <w:sz w:val="28"/>
                <w:szCs w:val="28"/>
              </w:rPr>
              <w:t>1,119</w:t>
            </w:r>
          </w:p>
        </w:tc>
        <w:tc>
          <w:tcPr>
            <w:tcW w:w="284" w:type="dxa"/>
            <w:vAlign w:val="bottom"/>
          </w:tcPr>
          <w:p w14:paraId="73E69A3D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B7F95D" w14:textId="4371EC0B" w:rsidR="002C7145" w:rsidRPr="00D566CF" w:rsidRDefault="002C7145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514 </w:t>
            </w:r>
          </w:p>
        </w:tc>
      </w:tr>
      <w:tr w:rsidR="002C7145" w:rsidRPr="00D566CF" w14:paraId="54A9A975" w14:textId="77777777" w:rsidTr="00D44837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0AD1B149" w14:textId="60515040" w:rsidR="002C7145" w:rsidRPr="00742A42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ลูกหนี้กรมสรรพากร  </w:t>
            </w:r>
          </w:p>
        </w:tc>
        <w:tc>
          <w:tcPr>
            <w:tcW w:w="1100" w:type="dxa"/>
          </w:tcPr>
          <w:p w14:paraId="52DED1B6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02083" w14:textId="0B04DBDA" w:rsidR="002C7145" w:rsidRPr="00D566CF" w:rsidRDefault="00D44837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4837">
              <w:rPr>
                <w:rFonts w:ascii="Angsana New" w:hAnsi="Angsana New"/>
                <w:color w:val="000000"/>
                <w:sz w:val="28"/>
                <w:szCs w:val="28"/>
              </w:rPr>
              <w:t>10,227</w:t>
            </w:r>
          </w:p>
        </w:tc>
        <w:tc>
          <w:tcPr>
            <w:tcW w:w="284" w:type="dxa"/>
            <w:vAlign w:val="bottom"/>
          </w:tcPr>
          <w:p w14:paraId="708C22EB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B248FB3" w14:textId="383046FA" w:rsidR="002C7145" w:rsidRPr="00D566CF" w:rsidRDefault="002C7145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10,251 </w:t>
            </w:r>
          </w:p>
        </w:tc>
      </w:tr>
      <w:tr w:rsidR="002C7145" w:rsidRPr="00D566CF" w14:paraId="290642C7" w14:textId="77777777" w:rsidTr="00D44837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0BD6C8C5" w14:textId="1EEDC0A4" w:rsidR="002C7145" w:rsidRPr="00742A42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00" w:type="dxa"/>
          </w:tcPr>
          <w:p w14:paraId="5484E4E4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D42D" w14:textId="53B3F2F3" w:rsidR="002C7145" w:rsidRPr="00D566CF" w:rsidRDefault="00D44837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4837">
              <w:rPr>
                <w:rFonts w:ascii="Angsana New" w:hAnsi="Angsana New"/>
                <w:color w:val="000000"/>
                <w:sz w:val="28"/>
                <w:szCs w:val="28"/>
              </w:rPr>
              <w:t>1,586</w:t>
            </w:r>
          </w:p>
        </w:tc>
        <w:tc>
          <w:tcPr>
            <w:tcW w:w="284" w:type="dxa"/>
            <w:vAlign w:val="bottom"/>
          </w:tcPr>
          <w:p w14:paraId="09D1718E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2FE18B2" w14:textId="7046C68A" w:rsidR="002C7145" w:rsidRPr="00D566CF" w:rsidRDefault="002C7145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2,185 </w:t>
            </w:r>
          </w:p>
        </w:tc>
      </w:tr>
      <w:tr w:rsidR="002C7145" w:rsidRPr="00D566CF" w14:paraId="51FC4C58" w14:textId="77777777" w:rsidTr="00D44837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703C8529" w14:textId="1363A9A9" w:rsidR="002C7145" w:rsidRPr="00742A42" w:rsidRDefault="002C7145" w:rsidP="002C7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5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00" w:type="dxa"/>
          </w:tcPr>
          <w:p w14:paraId="507217D4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8F0CA" w14:textId="21143D69" w:rsidR="002C7145" w:rsidRPr="00D566CF" w:rsidRDefault="00D44837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784</w:t>
            </w:r>
          </w:p>
        </w:tc>
        <w:tc>
          <w:tcPr>
            <w:tcW w:w="284" w:type="dxa"/>
            <w:vAlign w:val="bottom"/>
          </w:tcPr>
          <w:p w14:paraId="260A47E1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45C0D" w14:textId="1379F400" w:rsidR="002C7145" w:rsidRPr="00D566CF" w:rsidRDefault="002C7145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 591</w:t>
            </w:r>
          </w:p>
        </w:tc>
      </w:tr>
      <w:tr w:rsidR="002C7145" w:rsidRPr="00D566CF" w14:paraId="24545513" w14:textId="77777777" w:rsidTr="00D44837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57099BEB" w14:textId="11739408" w:rsidR="002C7145" w:rsidRPr="00742A42" w:rsidRDefault="002C7145" w:rsidP="002C7145">
            <w:pPr>
              <w:tabs>
                <w:tab w:val="clear" w:pos="227"/>
                <w:tab w:val="clear" w:pos="454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00" w:type="dxa"/>
          </w:tcPr>
          <w:p w14:paraId="2FF3F5D6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AD5E1" w14:textId="44C4EF5B" w:rsidR="002C7145" w:rsidRPr="00D566CF" w:rsidRDefault="008154BC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13,716</w:t>
            </w:r>
          </w:p>
        </w:tc>
        <w:tc>
          <w:tcPr>
            <w:tcW w:w="284" w:type="dxa"/>
            <w:vAlign w:val="bottom"/>
          </w:tcPr>
          <w:p w14:paraId="2F5BE8FD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5F9FD" w14:textId="339CB930" w:rsidR="002C7145" w:rsidRPr="00D566CF" w:rsidRDefault="002C7145" w:rsidP="007C082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3F52">
              <w:rPr>
                <w:rFonts w:ascii="Angsana New" w:hAnsi="Angsana New"/>
                <w:color w:val="000000"/>
                <w:sz w:val="28"/>
                <w:szCs w:val="28"/>
              </w:rPr>
              <w:t>13,54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2C7145" w:rsidRPr="00D566CF" w14:paraId="342BC435" w14:textId="77777777" w:rsidTr="00D44837">
        <w:trPr>
          <w:trHeight w:val="397"/>
        </w:trPr>
        <w:tc>
          <w:tcPr>
            <w:tcW w:w="4713" w:type="dxa"/>
            <w:shd w:val="clear" w:color="auto" w:fill="auto"/>
            <w:vAlign w:val="bottom"/>
          </w:tcPr>
          <w:p w14:paraId="52507E9C" w14:textId="1BF34BAA" w:rsidR="002C7145" w:rsidRPr="00742A42" w:rsidRDefault="002C7145" w:rsidP="004F57FD">
            <w:pPr>
              <w:tabs>
                <w:tab w:val="clear" w:pos="227"/>
                <w:tab w:val="clear" w:pos="454"/>
                <w:tab w:val="left" w:pos="318"/>
                <w:tab w:val="left" w:pos="744"/>
              </w:tabs>
              <w:spacing w:line="240" w:lineRule="auto"/>
              <w:ind w:left="602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00" w:type="dxa"/>
          </w:tcPr>
          <w:p w14:paraId="6B5D2DE2" w14:textId="77777777" w:rsidR="002C7145" w:rsidRPr="00D566CF" w:rsidRDefault="002C7145" w:rsidP="002C7145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B63534" w14:textId="4A7A54CD" w:rsidR="002C7145" w:rsidRPr="00D566CF" w:rsidRDefault="009117E6" w:rsidP="007C0823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17E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100,851</w:t>
            </w:r>
          </w:p>
        </w:tc>
        <w:tc>
          <w:tcPr>
            <w:tcW w:w="284" w:type="dxa"/>
            <w:vAlign w:val="bottom"/>
          </w:tcPr>
          <w:p w14:paraId="192400B5" w14:textId="77777777" w:rsidR="002C7145" w:rsidRPr="00D566CF" w:rsidRDefault="002C7145" w:rsidP="007C0823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BDA20" w14:textId="2C059C94" w:rsidR="002C7145" w:rsidRPr="00D566CF" w:rsidRDefault="002C7145" w:rsidP="007C0823">
            <w:pPr>
              <w:tabs>
                <w:tab w:val="clear" w:pos="1871"/>
                <w:tab w:val="left" w:pos="176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103,334</w:t>
            </w:r>
          </w:p>
        </w:tc>
      </w:tr>
    </w:tbl>
    <w:p w14:paraId="4583F4A3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0AB19778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30418D62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025C24E3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274B2DB6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55C7386A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6FDBF8FE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4E3C3725" w14:textId="008063A1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587AB875" w14:textId="77777777" w:rsidR="00C25DBB" w:rsidRDefault="00C25DBB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177292A6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7A787B45" w14:textId="77777777" w:rsidR="00C80317" w:rsidRDefault="00C80317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6E56691B" w14:textId="240AE0E4" w:rsidR="00D127B9" w:rsidRPr="00742A42" w:rsidRDefault="00D127B9" w:rsidP="00C12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  <w:cs/>
        </w:rPr>
      </w:pPr>
      <w:r w:rsidRPr="00742A42">
        <w:rPr>
          <w:rFonts w:ascii="Angsana New" w:hAnsi="Angsana New"/>
          <w:sz w:val="28"/>
          <w:szCs w:val="28"/>
          <w:cs/>
        </w:rPr>
        <w:lastRenderedPageBreak/>
        <w:t>ลูกหนี้การค้า</w:t>
      </w:r>
      <w:r w:rsidR="00C25DBB">
        <w:rPr>
          <w:rFonts w:ascii="Angsana New" w:hAnsi="Angsana New"/>
          <w:sz w:val="28"/>
          <w:szCs w:val="28"/>
        </w:rPr>
        <w:t xml:space="preserve"> - </w:t>
      </w:r>
      <w:r w:rsidR="00C25DBB">
        <w:rPr>
          <w:rFonts w:ascii="Angsana New" w:hAnsi="Angsana New" w:hint="cs"/>
          <w:sz w:val="28"/>
          <w:szCs w:val="28"/>
          <w:cs/>
        </w:rPr>
        <w:t>บริษัทอื่น</w:t>
      </w:r>
      <w:r w:rsidRPr="00742A42">
        <w:rPr>
          <w:rFonts w:ascii="Angsana New" w:hAnsi="Angsana New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11"/>
        <w:gridCol w:w="392"/>
        <w:gridCol w:w="1984"/>
        <w:gridCol w:w="284"/>
        <w:gridCol w:w="1984"/>
      </w:tblGrid>
      <w:tr w:rsidR="0060113B" w:rsidRPr="00D566CF" w14:paraId="62498519" w14:textId="77777777" w:rsidTr="004F57FD">
        <w:trPr>
          <w:trHeight w:hRule="exact" w:val="397"/>
        </w:trPr>
        <w:tc>
          <w:tcPr>
            <w:tcW w:w="4711" w:type="dxa"/>
          </w:tcPr>
          <w:p w14:paraId="040B1E48" w14:textId="77777777" w:rsidR="0060113B" w:rsidRPr="00D566CF" w:rsidRDefault="0060113B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392" w:type="dxa"/>
          </w:tcPr>
          <w:p w14:paraId="3549B66F" w14:textId="77777777" w:rsidR="0060113B" w:rsidRPr="00D566CF" w:rsidRDefault="0060113B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bottom"/>
          </w:tcPr>
          <w:p w14:paraId="67E89FDB" w14:textId="77777777" w:rsidR="0060113B" w:rsidRPr="00742A42" w:rsidRDefault="0060113B" w:rsidP="000F18C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0113B" w:rsidRPr="00D566CF" w14:paraId="68C74215" w14:textId="77777777" w:rsidTr="004F57FD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984098B" w14:textId="77777777" w:rsidR="0060113B" w:rsidRPr="00742A42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4D410108" w14:textId="77777777" w:rsidR="0060113B" w:rsidRPr="00D566CF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</w:tcBorders>
            <w:vAlign w:val="bottom"/>
          </w:tcPr>
          <w:p w14:paraId="51D162C7" w14:textId="38664969" w:rsidR="0060113B" w:rsidRPr="00D566CF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60113B" w:rsidRPr="00D566CF" w14:paraId="3CE87D46" w14:textId="77777777" w:rsidTr="004F57FD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F3F1F02" w14:textId="77777777" w:rsidR="0060113B" w:rsidRPr="00742A42" w:rsidRDefault="0060113B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44C93F51" w14:textId="77777777" w:rsidR="0060113B" w:rsidRPr="00D566CF" w:rsidRDefault="0060113B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vAlign w:val="bottom"/>
          </w:tcPr>
          <w:p w14:paraId="778ED0AD" w14:textId="73FB7D55" w:rsidR="0060113B" w:rsidRPr="00742A42" w:rsidRDefault="0060113B" w:rsidP="000F18C6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13B" w:rsidRPr="00D566CF" w14:paraId="0A71F98E" w14:textId="77777777" w:rsidTr="004F57FD">
        <w:trPr>
          <w:trHeight w:hRule="exact" w:val="397"/>
        </w:trPr>
        <w:tc>
          <w:tcPr>
            <w:tcW w:w="4711" w:type="dxa"/>
            <w:shd w:val="clear" w:color="auto" w:fill="auto"/>
            <w:vAlign w:val="center"/>
          </w:tcPr>
          <w:p w14:paraId="3E1ACD28" w14:textId="77777777" w:rsidR="0060113B" w:rsidRPr="00742A42" w:rsidRDefault="0060113B" w:rsidP="00433883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dxa"/>
          </w:tcPr>
          <w:p w14:paraId="3C92993F" w14:textId="77777777" w:rsidR="0060113B" w:rsidRPr="00D566CF" w:rsidRDefault="0060113B" w:rsidP="00433883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DC7D2" w14:textId="77777777" w:rsidR="0060113B" w:rsidRPr="00D566CF" w:rsidRDefault="0060113B" w:rsidP="00433883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EB7BD80" w14:textId="77777777" w:rsidR="0060113B" w:rsidRPr="00D566CF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9ED94CA" w14:textId="77777777" w:rsidR="0060113B" w:rsidRPr="00D566CF" w:rsidRDefault="0060113B" w:rsidP="00433883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55118" w:rsidRPr="00D566CF" w14:paraId="7825B32A" w14:textId="77777777" w:rsidTr="004F57FD">
        <w:trPr>
          <w:trHeight w:hRule="exact" w:val="397"/>
        </w:trPr>
        <w:tc>
          <w:tcPr>
            <w:tcW w:w="4711" w:type="dxa"/>
          </w:tcPr>
          <w:p w14:paraId="517F6CD7" w14:textId="77777777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" w:type="dxa"/>
          </w:tcPr>
          <w:p w14:paraId="4EBB9023" w14:textId="77777777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57332" w14:textId="4915027F" w:rsidR="00255118" w:rsidRPr="00742A42" w:rsidRDefault="00C54856" w:rsidP="00255118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5C710EE4" w14:textId="77777777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85536D6" w14:textId="0F9BAB4E" w:rsidR="00255118" w:rsidRPr="00D566CF" w:rsidRDefault="00255118" w:rsidP="0025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A6C60" w:rsidRPr="00D566CF" w14:paraId="47A24DEF" w14:textId="77777777" w:rsidTr="009A0420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56AA" w14:textId="77777777" w:rsidR="005A6C60" w:rsidRPr="00742A42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8A7B4BC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D5B3A" w14:textId="2440141A" w:rsidR="005A6C60" w:rsidRPr="00D566CF" w:rsidRDefault="009A042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A042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76,659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5318C20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D9691C" w14:textId="73277ED3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41E3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78,925</w:t>
            </w:r>
          </w:p>
        </w:tc>
      </w:tr>
      <w:tr w:rsidR="005A6C60" w:rsidRPr="00D566CF" w14:paraId="732963B2" w14:textId="77777777" w:rsidTr="009A0420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4A32" w14:textId="075BD166" w:rsidR="005A6C60" w:rsidRPr="00D566CF" w:rsidRDefault="005A6C60" w:rsidP="00C2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30C4FEA8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3B0A" w14:textId="454F2697" w:rsidR="005A6C60" w:rsidRPr="00742A42" w:rsidRDefault="009A042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A042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9,916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67B776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618FC" w14:textId="2CAE4504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10,60</w:t>
            </w:r>
            <w:r w:rsidRPr="00AA2ACC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  <w:tr w:rsidR="005A6C60" w:rsidRPr="00D566CF" w14:paraId="634602BF" w14:textId="77777777" w:rsidTr="009A0420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28FF0" w14:textId="435D7118" w:rsidR="005A6C60" w:rsidRPr="00D566CF" w:rsidRDefault="005A6C60" w:rsidP="00C2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5B3CF522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4F2E4" w14:textId="7AFB920E" w:rsidR="005A6C60" w:rsidRPr="00607896" w:rsidRDefault="009A042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A042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36F0FE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C803C9" w14:textId="24458047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      4 </w:t>
            </w:r>
          </w:p>
        </w:tc>
      </w:tr>
      <w:tr w:rsidR="005A6C60" w:rsidRPr="00D566CF" w14:paraId="77DD28E8" w14:textId="77777777" w:rsidTr="009A0420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4333B" w14:textId="73F9389D" w:rsidR="005A6C60" w:rsidRPr="00742A42" w:rsidRDefault="005A6C60" w:rsidP="00C2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418976A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8BBB" w14:textId="29474345" w:rsidR="005A6C60" w:rsidRPr="00607896" w:rsidRDefault="009A042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A042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7E770C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9F9B3" w14:textId="35B24B0A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   256 </w:t>
            </w:r>
          </w:p>
        </w:tc>
      </w:tr>
      <w:tr w:rsidR="005A6C60" w:rsidRPr="00D566CF" w14:paraId="5C76A08A" w14:textId="77777777" w:rsidTr="001D04B4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4729" w14:textId="14FF9F06" w:rsidR="005A6C60" w:rsidRPr="00742A42" w:rsidRDefault="005A6C60" w:rsidP="00C2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7F3C811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F3B7F" w14:textId="05621DB7" w:rsidR="005A6C60" w:rsidRPr="00607896" w:rsidRDefault="001D04B4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2,295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0AA52C7" w14:textId="77777777" w:rsidR="005A6C60" w:rsidRPr="00D566CF" w:rsidRDefault="005A6C60" w:rsidP="005A6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65563" w14:textId="4CDC2EAD" w:rsidR="005A6C60" w:rsidRPr="00D566CF" w:rsidRDefault="005A6C6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                     2,34</w:t>
            </w:r>
            <w:r w:rsidRPr="00AA2ACC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6</w:t>
            </w:r>
            <w:r w:rsidRPr="00D35C2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</w:tr>
      <w:tr w:rsidR="00607896" w:rsidRPr="00D566CF" w14:paraId="73148473" w14:textId="77777777" w:rsidTr="001D04B4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A559" w14:textId="77777777" w:rsidR="00607896" w:rsidRPr="00742A42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C02CA34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1485" w14:textId="2DE4BEAF" w:rsidR="00607896" w:rsidRPr="00607896" w:rsidRDefault="001D04B4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D04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89,430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3EDE3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9E073" w14:textId="7309D703" w:rsidR="00607896" w:rsidRPr="00D566CF" w:rsidRDefault="00607896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92,139</w:t>
            </w:r>
          </w:p>
        </w:tc>
      </w:tr>
      <w:tr w:rsidR="00607896" w:rsidRPr="00D566CF" w14:paraId="3E3CE59B" w14:textId="77777777" w:rsidTr="00BA5A90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2676" w14:textId="7F3D6862" w:rsidR="00607896" w:rsidRPr="00742A42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D566CF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D566CF">
              <w:rPr>
                <w:rFonts w:ascii="Angsana New" w:hAnsi="Angsana New"/>
                <w:bCs/>
                <w:sz w:val="28"/>
                <w:szCs w:val="28"/>
              </w:rPr>
              <w:t>:</w:t>
            </w:r>
            <w:r w:rsidRPr="00D566CF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77B6FFE8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459B2" w14:textId="33F01524" w:rsidR="00607896" w:rsidRPr="00742A42" w:rsidRDefault="00BA5A90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(2,295)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A71E996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B1D39" w14:textId="6AB02560" w:rsidR="00607896" w:rsidRPr="00D566CF" w:rsidRDefault="00607896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(2,34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Pr="00182E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07896" w:rsidRPr="00D566CF" w14:paraId="6658E472" w14:textId="77777777" w:rsidTr="001D04B4">
        <w:trPr>
          <w:trHeight w:hRule="exact" w:val="397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1333D" w14:textId="77777777" w:rsidR="00607896" w:rsidRPr="00742A42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14:paraId="23BE09D8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C6508" w14:textId="43144BD2" w:rsidR="00607896" w:rsidRPr="00742A42" w:rsidRDefault="001D04B4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D04B4">
              <w:rPr>
                <w:rFonts w:ascii="Angsana New" w:hAnsi="Angsana New"/>
                <w:sz w:val="28"/>
                <w:szCs w:val="28"/>
                <w:lang w:val="en-US"/>
              </w:rPr>
              <w:t>87,135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10CBB46" w14:textId="77777777" w:rsidR="00607896" w:rsidRPr="00D566CF" w:rsidRDefault="00607896" w:rsidP="0060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793E54" w14:textId="6F0AF82B" w:rsidR="00607896" w:rsidRPr="00D566CF" w:rsidRDefault="00607896" w:rsidP="0060789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82E98">
              <w:rPr>
                <w:rFonts w:ascii="Angsana New" w:hAnsi="Angsana New"/>
                <w:sz w:val="28"/>
                <w:szCs w:val="28"/>
                <w:lang w:val="en-US"/>
              </w:rPr>
              <w:t>89,79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</w:tbl>
    <w:p w14:paraId="7B40D1A3" w14:textId="169EE93A" w:rsidR="00277882" w:rsidRPr="00742A42" w:rsidRDefault="006C7998" w:rsidP="002726C3">
      <w:pPr>
        <w:pStyle w:val="a4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  <w:cs/>
        </w:rPr>
      </w:pPr>
      <w:r w:rsidRPr="00D566CF">
        <w:rPr>
          <w:rFonts w:ascii="Angsana New" w:hAnsi="Angsana New" w:cs="Angsana New"/>
          <w:cs/>
        </w:rPr>
        <w:t>รายการเปลี่ยนแปลงของบัญชี</w:t>
      </w:r>
      <w:r w:rsidR="00526EA2" w:rsidRPr="00D566CF">
        <w:rPr>
          <w:rFonts w:ascii="Angsana New" w:hAnsi="Angsana New" w:cs="Angsana New"/>
          <w:cs/>
        </w:rPr>
        <w:t>ค่าเผื่อผลขาดทุนด้านเครดิต</w:t>
      </w:r>
      <w:r w:rsidRPr="00D566CF">
        <w:rPr>
          <w:rFonts w:ascii="Angsana New" w:hAnsi="Angsana New" w:cs="Angsana New"/>
          <w:cs/>
        </w:rPr>
        <w:t>ของลูกหนี้การค้า</w:t>
      </w:r>
      <w:r w:rsidR="004C0C42" w:rsidRPr="00D566CF">
        <w:rPr>
          <w:rFonts w:ascii="Angsana New" w:hAnsi="Angsana New" w:cs="Angsana New"/>
          <w:cs/>
        </w:rPr>
        <w:t xml:space="preserve"> </w:t>
      </w:r>
      <w:r w:rsidR="00C54856">
        <w:rPr>
          <w:rFonts w:ascii="Angsana New" w:hAnsi="Angsana New" w:cs="Angsana New"/>
          <w:cs/>
        </w:rPr>
        <w:t>สำหรับปีสิ้นสุด</w:t>
      </w:r>
      <w:r w:rsidR="002A53E5">
        <w:rPr>
          <w:rFonts w:ascii="Angsana New" w:hAnsi="Angsana New" w:cs="Angsana New" w:hint="cs"/>
          <w:cs/>
        </w:rPr>
        <w:t>วั</w:t>
      </w:r>
      <w:r w:rsidRPr="00D566CF">
        <w:rPr>
          <w:rFonts w:ascii="Angsana New" w:hAnsi="Angsana New" w:cs="Angsana New"/>
          <w:cs/>
        </w:rPr>
        <w:t>นที่</w:t>
      </w:r>
      <w:r w:rsidRPr="00D566CF">
        <w:rPr>
          <w:rFonts w:ascii="Angsana New" w:hAnsi="Angsana New" w:cs="Angsana New"/>
        </w:rPr>
        <w:t xml:space="preserve"> </w:t>
      </w:r>
      <w:r w:rsidR="00C54856">
        <w:rPr>
          <w:rFonts w:ascii="Angsana New" w:hAnsi="Angsana New" w:cs="Angsana New"/>
        </w:rPr>
        <w:t xml:space="preserve">31 </w:t>
      </w:r>
      <w:r w:rsidR="00C54856" w:rsidRPr="00742A42">
        <w:rPr>
          <w:rFonts w:ascii="Angsana New" w:hAnsi="Angsana New" w:cs="Angsana New"/>
          <w:cs/>
        </w:rPr>
        <w:t xml:space="preserve">ธันวาคม </w:t>
      </w:r>
      <w:r w:rsidR="00C54856">
        <w:rPr>
          <w:rFonts w:ascii="Angsana New" w:hAnsi="Angsana New" w:cs="Angsana New"/>
        </w:rPr>
        <w:t>2567</w:t>
      </w:r>
      <w:r w:rsidR="0058743F" w:rsidRPr="00742A42">
        <w:rPr>
          <w:rFonts w:ascii="Angsana New" w:hAnsi="Angsana New" w:cs="Angsana New" w:hint="cs"/>
          <w:cs/>
        </w:rPr>
        <w:t xml:space="preserve"> และ </w:t>
      </w:r>
      <w:r w:rsidR="0058743F">
        <w:rPr>
          <w:rFonts w:ascii="Angsana New" w:hAnsi="Angsana New" w:cs="Angsana New"/>
        </w:rPr>
        <w:t xml:space="preserve">2566 </w:t>
      </w:r>
      <w:r w:rsidRPr="00742A42">
        <w:rPr>
          <w:rFonts w:ascii="Angsana New" w:hAnsi="Angsana New" w:cs="Angsana New"/>
          <w:cs/>
        </w:rPr>
        <w:t xml:space="preserve">สรุปได้ดังนี้ 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20"/>
        <w:gridCol w:w="425"/>
        <w:gridCol w:w="4252"/>
      </w:tblGrid>
      <w:tr w:rsidR="00C74CC3" w:rsidRPr="00D566CF" w14:paraId="57B37081" w14:textId="77777777" w:rsidTr="003E7225">
        <w:trPr>
          <w:cantSplit/>
          <w:trHeight w:hRule="exact" w:val="397"/>
        </w:trPr>
        <w:tc>
          <w:tcPr>
            <w:tcW w:w="4820" w:type="dxa"/>
            <w:shd w:val="clear" w:color="auto" w:fill="auto"/>
          </w:tcPr>
          <w:p w14:paraId="4192B855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34B6595D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28F1F5F" w14:textId="77777777" w:rsidR="00C74CC3" w:rsidRPr="00742A42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74CC3" w:rsidRPr="00D566CF" w14:paraId="2B176C32" w14:textId="77777777" w:rsidTr="003E7225">
        <w:trPr>
          <w:cantSplit/>
          <w:trHeight w:hRule="exact" w:val="397"/>
        </w:trPr>
        <w:tc>
          <w:tcPr>
            <w:tcW w:w="4820" w:type="dxa"/>
            <w:shd w:val="clear" w:color="auto" w:fill="auto"/>
          </w:tcPr>
          <w:p w14:paraId="19EFDB68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21C0F6C1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shd w:val="clear" w:color="auto" w:fill="auto"/>
          </w:tcPr>
          <w:p w14:paraId="02C71904" w14:textId="77777777" w:rsidR="00C74CC3" w:rsidRPr="00742A42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C74CC3" w:rsidRPr="00D566CF" w14:paraId="061641FE" w14:textId="77777777" w:rsidTr="003E7225">
        <w:trPr>
          <w:cantSplit/>
          <w:trHeight w:hRule="exact" w:val="397"/>
        </w:trPr>
        <w:tc>
          <w:tcPr>
            <w:tcW w:w="4820" w:type="dxa"/>
            <w:shd w:val="clear" w:color="auto" w:fill="auto"/>
          </w:tcPr>
          <w:p w14:paraId="3C9E876B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28BDE8C4" w14:textId="77777777" w:rsidR="00C74CC3" w:rsidRPr="00D566CF" w:rsidRDefault="00C74CC3" w:rsidP="00C74CC3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18977954" w14:textId="77777777" w:rsidR="00C74CC3" w:rsidRPr="00742A42" w:rsidRDefault="00C74CC3" w:rsidP="00C74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381" w:rsidRPr="00D566CF" w14:paraId="4B47FAA0" w14:textId="77777777" w:rsidTr="006F2381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6D74D62B" w14:textId="24D896C2" w:rsidR="006F2381" w:rsidRPr="00FD45CA" w:rsidRDefault="006F2381" w:rsidP="006F2381">
            <w:pPr>
              <w:tabs>
                <w:tab w:val="left" w:pos="3390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36BD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42A42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536BD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425" w:type="dxa"/>
            <w:shd w:val="clear" w:color="auto" w:fill="auto"/>
          </w:tcPr>
          <w:p w14:paraId="36492615" w14:textId="77777777" w:rsidR="006F2381" w:rsidRPr="00742A42" w:rsidRDefault="006F2381" w:rsidP="006F2381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46D436" w14:textId="37FED287" w:rsidR="006F2381" w:rsidRPr="00413235" w:rsidRDefault="006F2381" w:rsidP="006F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36BD0">
              <w:rPr>
                <w:rFonts w:ascii="Angsana New" w:hAnsi="Angsana New"/>
                <w:sz w:val="28"/>
                <w:szCs w:val="28"/>
              </w:rPr>
              <w:t>4,159</w:t>
            </w:r>
          </w:p>
        </w:tc>
      </w:tr>
      <w:tr w:rsidR="006F2381" w:rsidRPr="00D566CF" w14:paraId="4A99C8B0" w14:textId="77777777" w:rsidTr="006F2381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33677EE9" w14:textId="01443AD5" w:rsidR="006F2381" w:rsidRPr="00FD45CA" w:rsidRDefault="006F2381" w:rsidP="006F2381">
            <w:pPr>
              <w:tabs>
                <w:tab w:val="left" w:pos="3390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Pr="00742A4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ยอดลดลงระหว่างปี</w:t>
            </w:r>
          </w:p>
        </w:tc>
        <w:tc>
          <w:tcPr>
            <w:tcW w:w="425" w:type="dxa"/>
            <w:shd w:val="clear" w:color="auto" w:fill="auto"/>
          </w:tcPr>
          <w:p w14:paraId="247C6EC3" w14:textId="77777777" w:rsidR="006F2381" w:rsidRPr="00742A42" w:rsidRDefault="006F2381" w:rsidP="006F2381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1F891" w14:textId="45DF573D" w:rsidR="006F2381" w:rsidRPr="00413235" w:rsidRDefault="006F2381" w:rsidP="006F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3235">
              <w:rPr>
                <w:rFonts w:ascii="Angsana New" w:hAnsi="Angsana New"/>
                <w:sz w:val="28"/>
                <w:szCs w:val="28"/>
              </w:rPr>
              <w:t>(1,81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41323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2381" w:rsidRPr="00D566CF" w14:paraId="43B794D3" w14:textId="77777777" w:rsidTr="006F2381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1EEE62C6" w14:textId="2A627A24" w:rsidR="006F2381" w:rsidRPr="00C74B67" w:rsidRDefault="006F2381" w:rsidP="006F2381">
            <w:pPr>
              <w:tabs>
                <w:tab w:val="left" w:pos="3390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742A4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FE03AE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 w:rsidRPr="00C74B67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C74B6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742A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ธันวาคม</w:t>
            </w:r>
            <w:r w:rsidRPr="00742A4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Pr="00C74B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425" w:type="dxa"/>
            <w:shd w:val="clear" w:color="auto" w:fill="auto"/>
          </w:tcPr>
          <w:p w14:paraId="3A5013EE" w14:textId="77777777" w:rsidR="006F2381" w:rsidRPr="00742A42" w:rsidRDefault="006F2381" w:rsidP="006F2381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96EAC" w14:textId="5A3F8C9A" w:rsidR="006F2381" w:rsidRPr="00742A42" w:rsidRDefault="006F2381" w:rsidP="006F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3235">
              <w:rPr>
                <w:rFonts w:ascii="Angsana New" w:hAnsi="Angsana New"/>
                <w:sz w:val="28"/>
                <w:szCs w:val="28"/>
              </w:rPr>
              <w:t>2,34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F2381" w:rsidRPr="00D566CF" w14:paraId="6CEE7041" w14:textId="77777777" w:rsidTr="00D145DB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200A1A0E" w14:textId="5CF55C15" w:rsidR="006F2381" w:rsidRPr="00D566CF" w:rsidRDefault="006F2381" w:rsidP="006F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Pr="00742A4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ยอดลดลงระหว่าง</w:t>
            </w:r>
            <w:r w:rsidRPr="00742A42">
              <w:rPr>
                <w:rFonts w:ascii="Angsana New" w:hAnsi="Angsana New" w:hint="cs"/>
                <w:b/>
                <w:sz w:val="28"/>
                <w:szCs w:val="28"/>
                <w:cs/>
              </w:rPr>
              <w:t>ปี</w:t>
            </w:r>
          </w:p>
        </w:tc>
        <w:tc>
          <w:tcPr>
            <w:tcW w:w="425" w:type="dxa"/>
            <w:shd w:val="clear" w:color="auto" w:fill="auto"/>
          </w:tcPr>
          <w:p w14:paraId="3E964C0D" w14:textId="77777777" w:rsidR="006F2381" w:rsidRPr="00742A42" w:rsidRDefault="006F2381" w:rsidP="006F2381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054B5" w14:textId="517DB1DE" w:rsidR="006F2381" w:rsidRPr="00D566CF" w:rsidRDefault="00D145DB" w:rsidP="006F238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D145D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D145D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6F2381" w:rsidRPr="00D566CF" w14:paraId="26BB4043" w14:textId="77777777" w:rsidTr="00D145DB">
        <w:trPr>
          <w:cantSplit/>
          <w:trHeight w:hRule="exact" w:val="397"/>
        </w:trPr>
        <w:tc>
          <w:tcPr>
            <w:tcW w:w="4820" w:type="dxa"/>
            <w:shd w:val="clear" w:color="auto" w:fill="auto"/>
            <w:vAlign w:val="bottom"/>
          </w:tcPr>
          <w:p w14:paraId="125558EA" w14:textId="1E50F92C" w:rsidR="006F2381" w:rsidRPr="00D566CF" w:rsidRDefault="006F2381" w:rsidP="006F2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C54856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ธันวาคม</w:t>
            </w:r>
            <w:r w:rsidRPr="00742A4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Cs/>
                <w:sz w:val="28"/>
                <w:szCs w:val="28"/>
              </w:rPr>
              <w:t>2567</w:t>
            </w:r>
          </w:p>
        </w:tc>
        <w:tc>
          <w:tcPr>
            <w:tcW w:w="425" w:type="dxa"/>
            <w:shd w:val="clear" w:color="auto" w:fill="auto"/>
          </w:tcPr>
          <w:p w14:paraId="6F40C0AD" w14:textId="77777777" w:rsidR="006F2381" w:rsidRPr="00742A42" w:rsidRDefault="006F2381" w:rsidP="006F2381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2CAB7B" w14:textId="6E5FED24" w:rsidR="006F2381" w:rsidRPr="00D566CF" w:rsidRDefault="00D145DB" w:rsidP="006F238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2,295</w:t>
            </w:r>
          </w:p>
        </w:tc>
      </w:tr>
    </w:tbl>
    <w:p w14:paraId="39B46F69" w14:textId="1020C8A9" w:rsidR="00C25DBB" w:rsidRDefault="00C25DBB" w:rsidP="00C25DBB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rPr>
          <w:rFonts w:ascii="Angsana New" w:hAnsi="Angsana New"/>
          <w:sz w:val="28"/>
          <w:szCs w:val="28"/>
        </w:rPr>
      </w:pPr>
    </w:p>
    <w:p w14:paraId="54BEBCE2" w14:textId="3460FA80" w:rsidR="00C25DBB" w:rsidRDefault="00C25DBB" w:rsidP="00C25DBB"/>
    <w:p w14:paraId="0776D685" w14:textId="751073DF" w:rsidR="00C25DBB" w:rsidRDefault="00C25DBB" w:rsidP="00C25DBB"/>
    <w:p w14:paraId="133A1DC3" w14:textId="37947D1C" w:rsidR="00C25DBB" w:rsidRDefault="00C25DBB" w:rsidP="00C25DBB"/>
    <w:p w14:paraId="569068A6" w14:textId="7D0B7B19" w:rsidR="00C25DBB" w:rsidRDefault="00C25DBB" w:rsidP="00C25DBB"/>
    <w:p w14:paraId="3C7E6345" w14:textId="57B32B33" w:rsidR="00C25DBB" w:rsidRDefault="00C25DBB" w:rsidP="00C25DBB"/>
    <w:p w14:paraId="0F8D3B44" w14:textId="38275D38" w:rsidR="00C25DBB" w:rsidRDefault="00C25DBB" w:rsidP="00C25DBB"/>
    <w:p w14:paraId="59300C0D" w14:textId="234B3F58" w:rsidR="00C25DBB" w:rsidRDefault="00C25DBB" w:rsidP="00C25DBB"/>
    <w:p w14:paraId="18C9C6AC" w14:textId="0FD774B4" w:rsidR="00C25DBB" w:rsidRDefault="00C25DBB" w:rsidP="00C25DBB"/>
    <w:p w14:paraId="57A4C40D" w14:textId="77777777" w:rsidR="00C25DBB" w:rsidRPr="00C25DBB" w:rsidRDefault="00C25DBB" w:rsidP="00C25DBB"/>
    <w:p w14:paraId="7EAF1270" w14:textId="687DB5CD" w:rsidR="00190C33" w:rsidRPr="00D566CF" w:rsidRDefault="00190C33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lastRenderedPageBreak/>
        <w:t>สินค้าคงเหลือ</w:t>
      </w:r>
      <w:r w:rsidR="005A171F" w:rsidRPr="00742A42">
        <w:rPr>
          <w:rFonts w:ascii="Angsana New" w:hAnsi="Angsana New"/>
          <w:sz w:val="28"/>
          <w:szCs w:val="28"/>
          <w:cs/>
        </w:rPr>
        <w:t xml:space="preserve"> - สุทธิ</w:t>
      </w:r>
    </w:p>
    <w:p w14:paraId="58B248B3" w14:textId="208F2F90" w:rsidR="00603BE1" w:rsidRPr="00742A42" w:rsidRDefault="00603BE1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  <w:r w:rsidRPr="00D566CF">
        <w:rPr>
          <w:rFonts w:ascii="Angsana New" w:hAnsi="Angsana New"/>
          <w:sz w:val="28"/>
          <w:szCs w:val="28"/>
          <w:lang w:val="en-GB"/>
        </w:rPr>
        <w:tab/>
      </w:r>
      <w:r w:rsidRPr="00742A4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425"/>
        <w:gridCol w:w="2126"/>
        <w:gridCol w:w="284"/>
        <w:gridCol w:w="1984"/>
      </w:tblGrid>
      <w:tr w:rsidR="00190C33" w:rsidRPr="00D566CF" w14:paraId="2A4D6C7A" w14:textId="77777777" w:rsidTr="00A84152">
        <w:trPr>
          <w:trHeight w:val="397"/>
        </w:trPr>
        <w:tc>
          <w:tcPr>
            <w:tcW w:w="4536" w:type="dxa"/>
          </w:tcPr>
          <w:p w14:paraId="23A0E0A2" w14:textId="77777777" w:rsidR="00190C33" w:rsidRPr="00D566CF" w:rsidRDefault="00190C33" w:rsidP="00834A00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84" w:type="dxa"/>
          </w:tcPr>
          <w:p w14:paraId="6DD6595A" w14:textId="77777777" w:rsidR="00190C33" w:rsidRPr="00D566CF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32EBBDE" w14:textId="77777777" w:rsidR="00190C33" w:rsidRPr="00D566CF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bottom"/>
          </w:tcPr>
          <w:p w14:paraId="42EA1C53" w14:textId="77777777" w:rsidR="00190C33" w:rsidRPr="00742A42" w:rsidRDefault="00190C33" w:rsidP="00C12547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190C33" w:rsidRPr="00D566CF" w14:paraId="0C2E5BD2" w14:textId="77777777" w:rsidTr="00A84152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7747535E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06562F31" w14:textId="77777777" w:rsidR="00190C33" w:rsidRPr="00742A42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35D2FF6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</w:tcBorders>
            <w:vAlign w:val="bottom"/>
          </w:tcPr>
          <w:p w14:paraId="1905BCF2" w14:textId="3536634B" w:rsidR="00190C33" w:rsidRPr="00D566CF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742A42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742A42">
              <w:rPr>
                <w:rFonts w:ascii="Angsana New" w:hAnsi="Angsana New"/>
                <w:sz w:val="28"/>
                <w:szCs w:val="28"/>
                <w:cs/>
              </w:rPr>
              <w:t xml:space="preserve">การเงินที่แสดงเงินลงทุนตามวิธีส่วนได้เสีย/     </w:t>
            </w:r>
          </w:p>
        </w:tc>
      </w:tr>
      <w:tr w:rsidR="00190C33" w:rsidRPr="00D566CF" w14:paraId="01DEFC16" w14:textId="77777777" w:rsidTr="00A84152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69853AD6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72F22BF" w14:textId="77777777" w:rsidR="00190C33" w:rsidRPr="00742A42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654CEA8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94" w:type="dxa"/>
            <w:gridSpan w:val="3"/>
            <w:vAlign w:val="bottom"/>
          </w:tcPr>
          <w:p w14:paraId="1E88D1A2" w14:textId="6BA8681E" w:rsidR="00190C33" w:rsidRPr="00742A42" w:rsidRDefault="0039081E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925DF4" w:rsidRPr="00742A42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190C33" w:rsidRPr="00742A42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90C33" w:rsidRPr="00D566CF" w14:paraId="137A3519" w14:textId="77777777" w:rsidTr="00A84152">
        <w:trPr>
          <w:trHeight w:val="397"/>
        </w:trPr>
        <w:tc>
          <w:tcPr>
            <w:tcW w:w="4536" w:type="dxa"/>
            <w:shd w:val="clear" w:color="auto" w:fill="auto"/>
            <w:vAlign w:val="center"/>
          </w:tcPr>
          <w:p w14:paraId="62798F5D" w14:textId="77777777" w:rsidR="00190C33" w:rsidRPr="00D566CF" w:rsidRDefault="00190C33" w:rsidP="00C12547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C7DC58A" w14:textId="77777777" w:rsidR="00190C33" w:rsidRPr="00742A42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30103F69" w14:textId="77777777" w:rsidR="00190C33" w:rsidRPr="00D566CF" w:rsidRDefault="00190C33" w:rsidP="00C12547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A5D77C8" w14:textId="77777777" w:rsidR="00190C33" w:rsidRPr="00D566CF" w:rsidRDefault="00190C33" w:rsidP="00C12547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EC92F49" w14:textId="77777777" w:rsidR="00190C33" w:rsidRPr="00D566CF" w:rsidRDefault="00190C33" w:rsidP="00C12547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3727F8A2" w14:textId="77777777" w:rsidR="00190C33" w:rsidRPr="00D566CF" w:rsidRDefault="00190C33" w:rsidP="00603BE1">
            <w:pPr>
              <w:spacing w:line="240" w:lineRule="auto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90C33" w:rsidRPr="00D566CF" w14:paraId="490AC65C" w14:textId="77777777" w:rsidTr="00A84152">
        <w:trPr>
          <w:trHeight w:val="397"/>
        </w:trPr>
        <w:tc>
          <w:tcPr>
            <w:tcW w:w="4536" w:type="dxa"/>
          </w:tcPr>
          <w:p w14:paraId="5253B62E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080E218" w14:textId="77777777" w:rsidR="00190C33" w:rsidRPr="00742A42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B6E9554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6C7D" w14:textId="2AFE9CCA" w:rsidR="00190C33" w:rsidRPr="00742A42" w:rsidRDefault="00C54856" w:rsidP="00C12547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0D45E15D" w14:textId="77777777" w:rsidR="00190C33" w:rsidRPr="00D566CF" w:rsidRDefault="00190C33" w:rsidP="00C12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4CE35A44" w14:textId="0B1BAEAB" w:rsidR="00190C33" w:rsidRPr="00D566CF" w:rsidRDefault="00190C33" w:rsidP="00603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"/>
              </w:tabs>
              <w:spacing w:line="240" w:lineRule="auto"/>
              <w:ind w:left="-202" w:right="-2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C5508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A69D9" w:rsidRPr="00D566CF" w14:paraId="1CD256F1" w14:textId="77777777" w:rsidTr="00C03F91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813A" w14:textId="30B8F919" w:rsidR="00BA69D9" w:rsidRPr="00742A42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3264AF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14D8CE1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225E97" w14:textId="5CC9DF97" w:rsidR="00BA69D9" w:rsidRPr="00742A42" w:rsidRDefault="00DF3EB7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310,048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C93B24D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2C1FF2" w14:textId="0A183B54" w:rsidR="00BA69D9" w:rsidRPr="00D566CF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323,39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</w:tr>
      <w:tr w:rsidR="00BA69D9" w:rsidRPr="00D566CF" w14:paraId="0D4C91B3" w14:textId="77777777" w:rsidTr="00C03F91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92D33" w14:textId="3E72599B" w:rsidR="00BA69D9" w:rsidRPr="00742A42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: ค่าเผื่อด้อยค่าสินค้าเสื่อมสภาพ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17B952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2D56AE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32D87" w14:textId="1BB921F5" w:rsidR="00BA69D9" w:rsidRPr="00742A42" w:rsidRDefault="00DF3EB7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(1,088)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6D63F20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0997A" w14:textId="088328D2" w:rsidR="00BA69D9" w:rsidRPr="00D566CF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(1,15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C82DA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BA69D9" w:rsidRPr="00D566CF" w14:paraId="58954E6F" w14:textId="77777777" w:rsidTr="00C03F91">
        <w:trPr>
          <w:trHeight w:val="39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4388" w14:textId="5CE2BD58" w:rsidR="00BA69D9" w:rsidRPr="00742A42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FA5628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7C7F447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F33288" w14:textId="792B5A3F" w:rsidR="00BA69D9" w:rsidRPr="00D566CF" w:rsidRDefault="004C1E6E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C1E6E">
              <w:rPr>
                <w:rFonts w:ascii="Angsana New" w:hAnsi="Angsana New"/>
                <w:sz w:val="28"/>
                <w:szCs w:val="28"/>
                <w:lang w:val="en-US"/>
              </w:rPr>
              <w:t>308,9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8E64867" w14:textId="77777777" w:rsidR="00BA69D9" w:rsidRPr="00D566CF" w:rsidRDefault="00BA69D9" w:rsidP="00BA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74455A" w14:textId="6611413E" w:rsidR="00BA69D9" w:rsidRPr="00742A42" w:rsidRDefault="00BA69D9" w:rsidP="00BA69D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322,242</w:t>
            </w:r>
          </w:p>
        </w:tc>
      </w:tr>
    </w:tbl>
    <w:p w14:paraId="19087AD1" w14:textId="5E5E1479" w:rsidR="00547532" w:rsidRDefault="00547532" w:rsidP="00973AB3">
      <w:pPr>
        <w:pStyle w:val="a4"/>
        <w:widowControl/>
        <w:tabs>
          <w:tab w:val="left" w:pos="284"/>
        </w:tabs>
        <w:spacing w:before="120" w:after="120"/>
        <w:ind w:left="284" w:right="0"/>
        <w:jc w:val="thaiDistribute"/>
        <w:rPr>
          <w:rFonts w:ascii="Angsana New" w:hAnsi="Angsana New" w:cs="Angsana New"/>
        </w:rPr>
      </w:pPr>
      <w:r w:rsidRPr="00A377DF">
        <w:rPr>
          <w:rFonts w:ascii="Angsana New" w:hAnsi="Angsana New" w:cs="Angsana New"/>
          <w:cs/>
        </w:rPr>
        <w:t xml:space="preserve">รายการเปลี่ยนแปลงของบัญชีค่าเผื่อด้อยค่าสินค้าเสื่อมสภาพของสินค้าคงเหลือ </w:t>
      </w:r>
      <w:r w:rsidR="00C54856">
        <w:rPr>
          <w:rFonts w:ascii="Angsana New" w:hAnsi="Angsana New" w:cs="Angsana New"/>
          <w:cs/>
        </w:rPr>
        <w:t>สำหรับปีสิ้นสุด</w:t>
      </w:r>
      <w:r w:rsidRPr="00A377DF">
        <w:rPr>
          <w:rFonts w:ascii="Angsana New" w:hAnsi="Angsana New" w:cs="Angsana New"/>
          <w:cs/>
        </w:rPr>
        <w:t>วันที่</w:t>
      </w:r>
      <w:r w:rsidRPr="00D566CF">
        <w:rPr>
          <w:rFonts w:ascii="Angsana New" w:hAnsi="Angsana New" w:cs="Angsana New"/>
        </w:rPr>
        <w:t xml:space="preserve"> </w:t>
      </w:r>
      <w:r w:rsidR="00C54856">
        <w:rPr>
          <w:rFonts w:ascii="Angsana New" w:hAnsi="Angsana New" w:cs="Angsana New"/>
        </w:rPr>
        <w:t xml:space="preserve">31 </w:t>
      </w:r>
      <w:r w:rsidR="00C54856" w:rsidRPr="00742A42">
        <w:rPr>
          <w:rFonts w:ascii="Angsana New" w:hAnsi="Angsana New" w:cs="Angsana New"/>
          <w:cs/>
        </w:rPr>
        <w:t xml:space="preserve">ธันวาคม </w:t>
      </w:r>
      <w:r w:rsidR="00C54856">
        <w:rPr>
          <w:rFonts w:ascii="Angsana New" w:hAnsi="Angsana New" w:cs="Angsana New"/>
        </w:rPr>
        <w:t>2567</w:t>
      </w:r>
      <w:r w:rsidR="00BD503B">
        <w:rPr>
          <w:rFonts w:ascii="Angsana New" w:hAnsi="Angsana New" w:cs="Angsana New"/>
        </w:rPr>
        <w:t xml:space="preserve"> </w:t>
      </w:r>
      <w:r w:rsidR="0058743F" w:rsidRPr="00742A42">
        <w:rPr>
          <w:rFonts w:ascii="Angsana New" w:hAnsi="Angsana New" w:cs="Angsana New" w:hint="cs"/>
          <w:cs/>
        </w:rPr>
        <w:t xml:space="preserve">และ </w:t>
      </w:r>
      <w:r w:rsidR="0058743F">
        <w:rPr>
          <w:rFonts w:ascii="Angsana New" w:hAnsi="Angsana New" w:cs="Angsana New"/>
        </w:rPr>
        <w:t xml:space="preserve">2566 </w:t>
      </w:r>
      <w:r w:rsidRPr="00742A42">
        <w:rPr>
          <w:rFonts w:ascii="Angsana New" w:hAnsi="Angsana New" w:cs="Angsana New"/>
          <w:cs/>
        </w:rPr>
        <w:t>สรุปได้ดังนี้</w:t>
      </w:r>
    </w:p>
    <w:tbl>
      <w:tblPr>
        <w:tblW w:w="9497" w:type="dxa"/>
        <w:tblInd w:w="21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94"/>
        <w:gridCol w:w="709"/>
        <w:gridCol w:w="4394"/>
      </w:tblGrid>
      <w:tr w:rsidR="00FA22DC" w:rsidRPr="005764E7" w14:paraId="4C432253" w14:textId="77777777" w:rsidTr="00873986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3D0133B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207E877E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3120A412" w14:textId="77777777" w:rsidR="00FA22DC" w:rsidRPr="00742A42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A22DC" w:rsidRPr="005764E7" w14:paraId="661EA47B" w14:textId="77777777" w:rsidTr="00833598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688B78C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05F65732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14:paraId="567BCAC4" w14:textId="77777777" w:rsidR="00FA22DC" w:rsidRPr="00742A42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FA22DC" w:rsidRPr="005764E7" w14:paraId="01BC502D" w14:textId="77777777" w:rsidTr="00833598">
        <w:trPr>
          <w:cantSplit/>
          <w:trHeight w:hRule="exact" w:val="397"/>
        </w:trPr>
        <w:tc>
          <w:tcPr>
            <w:tcW w:w="4394" w:type="dxa"/>
            <w:shd w:val="clear" w:color="auto" w:fill="auto"/>
          </w:tcPr>
          <w:p w14:paraId="4098F660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473085BC" w14:textId="77777777" w:rsidR="00FA22DC" w:rsidRPr="005764E7" w:rsidRDefault="00FA22DC" w:rsidP="0087398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2B87545D" w14:textId="77777777" w:rsidR="00FA22DC" w:rsidRPr="00742A42" w:rsidRDefault="00FA22DC" w:rsidP="0087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E26" w:rsidRPr="005764E7" w14:paraId="44496114" w14:textId="77777777" w:rsidTr="00530E26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4FEB8C5F" w14:textId="1B50E04D" w:rsidR="00530E26" w:rsidRDefault="00530E26" w:rsidP="00530E26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536BD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42A42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536BD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1A75047C" w14:textId="77777777" w:rsidR="00530E26" w:rsidRPr="00742A42" w:rsidRDefault="00530E26" w:rsidP="00530E2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9D913" w14:textId="6F547D2C" w:rsidR="00530E26" w:rsidRDefault="00530E26" w:rsidP="0053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1</w:t>
            </w:r>
            <w:r w:rsidRPr="006D0F77">
              <w:rPr>
                <w:rFonts w:ascii="Angsana New" w:hAnsi="Angsana New"/>
                <w:sz w:val="28"/>
                <w:szCs w:val="28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</w:rPr>
              <w:t>039</w:t>
            </w:r>
          </w:p>
        </w:tc>
      </w:tr>
      <w:tr w:rsidR="00530E26" w:rsidRPr="005764E7" w14:paraId="4087786A" w14:textId="77777777" w:rsidTr="00530E26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4E1E186D" w14:textId="6DEE9262" w:rsidR="00530E26" w:rsidRDefault="009123C6" w:rsidP="00530E26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sz w:val="28"/>
                <w:szCs w:val="28"/>
                <w:u w:val="single"/>
                <w:cs/>
              </w:rPr>
              <w:t>บวก</w:t>
            </w:r>
            <w:r w:rsidR="00530E26" w:rsidRPr="00742A4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="00530E26" w:rsidRPr="00742A4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="00530E26"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="003A1D2E">
              <w:rPr>
                <w:rFonts w:ascii="Angsana New" w:hAnsi="Angsana New" w:hint="cs"/>
                <w:b/>
                <w:sz w:val="28"/>
                <w:szCs w:val="28"/>
                <w:cs/>
              </w:rPr>
              <w:t>เพิ่มขึ้น</w:t>
            </w:r>
            <w:r w:rsidR="00530E26"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709" w:type="dxa"/>
            <w:shd w:val="clear" w:color="auto" w:fill="auto"/>
          </w:tcPr>
          <w:p w14:paraId="739BF778" w14:textId="77777777" w:rsidR="00530E26" w:rsidRPr="00742A42" w:rsidRDefault="00530E26" w:rsidP="00530E2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1A9AF" w14:textId="1752F92C" w:rsidR="00530E26" w:rsidRDefault="00530E26" w:rsidP="0053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  <w:tr w:rsidR="00530E26" w:rsidRPr="005764E7" w14:paraId="371A212B" w14:textId="77777777" w:rsidTr="00530E26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305C8067" w14:textId="37251449" w:rsidR="00530E26" w:rsidRPr="00BB6C72" w:rsidRDefault="00530E26" w:rsidP="00530E26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FE03AE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 w:rsidRPr="00C74B67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C74B67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742A42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ธันวาคม</w:t>
            </w:r>
            <w:r w:rsidRPr="00742A4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Pr="00C74B67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67B6AFC8" w14:textId="77777777" w:rsidR="00530E26" w:rsidRPr="00742A42" w:rsidRDefault="00530E26" w:rsidP="00530E2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27D9F" w14:textId="7F76726F" w:rsidR="00530E26" w:rsidRPr="00742A42" w:rsidRDefault="00530E26" w:rsidP="0053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1,152</w:t>
            </w:r>
          </w:p>
        </w:tc>
      </w:tr>
      <w:tr w:rsidR="00530E26" w:rsidRPr="005764E7" w14:paraId="2D59A846" w14:textId="77777777" w:rsidTr="004E5976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65FFC6C5" w14:textId="3141DE58" w:rsidR="00530E26" w:rsidRPr="00E74E50" w:rsidRDefault="00530E26" w:rsidP="0053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:</w:t>
            </w:r>
            <w:r w:rsidRPr="00742A4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ยอด</w:t>
            </w:r>
            <w:r w:rsidRPr="00742A42">
              <w:rPr>
                <w:rFonts w:ascii="Angsana New" w:hAnsi="Angsana New" w:hint="cs"/>
                <w:b/>
                <w:sz w:val="28"/>
                <w:szCs w:val="28"/>
                <w:cs/>
              </w:rPr>
              <w:t>ลดลง</w:t>
            </w: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ระหว่าง</w:t>
            </w:r>
            <w:r w:rsidRPr="00742A42">
              <w:rPr>
                <w:rFonts w:ascii="Angsana New" w:hAnsi="Angsana New" w:hint="cs"/>
                <w:b/>
                <w:sz w:val="28"/>
                <w:szCs w:val="28"/>
                <w:cs/>
              </w:rPr>
              <w:t>ปี</w:t>
            </w:r>
          </w:p>
        </w:tc>
        <w:tc>
          <w:tcPr>
            <w:tcW w:w="709" w:type="dxa"/>
            <w:shd w:val="clear" w:color="auto" w:fill="auto"/>
          </w:tcPr>
          <w:p w14:paraId="20795EB7" w14:textId="77777777" w:rsidR="00530E26" w:rsidRPr="00742A42" w:rsidRDefault="00530E26" w:rsidP="00530E2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336294" w14:textId="2565BF14" w:rsidR="00530E26" w:rsidRPr="00826FCF" w:rsidRDefault="004E5976" w:rsidP="00530E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(64)</w:t>
            </w:r>
          </w:p>
        </w:tc>
      </w:tr>
      <w:tr w:rsidR="00530E26" w:rsidRPr="005764E7" w14:paraId="0D517B16" w14:textId="77777777" w:rsidTr="004E5976">
        <w:trPr>
          <w:cantSplit/>
          <w:trHeight w:hRule="exact" w:val="397"/>
        </w:trPr>
        <w:tc>
          <w:tcPr>
            <w:tcW w:w="4394" w:type="dxa"/>
            <w:shd w:val="clear" w:color="auto" w:fill="auto"/>
            <w:vAlign w:val="bottom"/>
          </w:tcPr>
          <w:p w14:paraId="63995D78" w14:textId="2AA55E89" w:rsidR="00530E26" w:rsidRPr="00E74E50" w:rsidRDefault="00530E26" w:rsidP="00530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ยอดคงเหลือ ณ วันที่ </w:t>
            </w:r>
            <w:r w:rsidRPr="00710C10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b/>
                <w:sz w:val="28"/>
                <w:szCs w:val="28"/>
                <w:cs/>
              </w:rPr>
              <w:t>ธันวาคม</w:t>
            </w:r>
            <w:r w:rsidRPr="00742A4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710C10">
              <w:rPr>
                <w:rFonts w:ascii="Angsana New" w:hAnsi="Angsana New"/>
                <w:bCs/>
                <w:sz w:val="28"/>
                <w:szCs w:val="28"/>
              </w:rPr>
              <w:t>2567</w:t>
            </w:r>
          </w:p>
        </w:tc>
        <w:tc>
          <w:tcPr>
            <w:tcW w:w="709" w:type="dxa"/>
            <w:shd w:val="clear" w:color="auto" w:fill="auto"/>
          </w:tcPr>
          <w:p w14:paraId="0DA3AED8" w14:textId="77777777" w:rsidR="00530E26" w:rsidRPr="00742A42" w:rsidRDefault="00530E26" w:rsidP="00530E2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B775DAC" w14:textId="7858D750" w:rsidR="00530E26" w:rsidRPr="00826FCF" w:rsidRDefault="004E5976" w:rsidP="00530E2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1,088</w:t>
            </w:r>
          </w:p>
        </w:tc>
      </w:tr>
    </w:tbl>
    <w:p w14:paraId="1D2EC3B0" w14:textId="2615ECF6" w:rsidR="007D719D" w:rsidRDefault="007D719D" w:rsidP="007D719D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sz w:val="28"/>
          <w:szCs w:val="28"/>
        </w:rPr>
      </w:pPr>
    </w:p>
    <w:p w14:paraId="323071C9" w14:textId="0789EC63" w:rsidR="007D719D" w:rsidRDefault="007D719D" w:rsidP="007D719D"/>
    <w:p w14:paraId="513E4690" w14:textId="5D25EFC8" w:rsidR="007D719D" w:rsidRDefault="007D719D" w:rsidP="007D719D"/>
    <w:p w14:paraId="136CB3F6" w14:textId="4C4091D9" w:rsidR="007D719D" w:rsidRDefault="007D719D" w:rsidP="007D719D"/>
    <w:p w14:paraId="6428157C" w14:textId="70CD2636" w:rsidR="007D719D" w:rsidRDefault="007D719D" w:rsidP="007D719D"/>
    <w:p w14:paraId="093FE29A" w14:textId="72E4E085" w:rsidR="007D719D" w:rsidRDefault="007D719D" w:rsidP="007D719D"/>
    <w:p w14:paraId="51863F75" w14:textId="263D5022" w:rsidR="007D719D" w:rsidRDefault="007D719D" w:rsidP="007D719D"/>
    <w:p w14:paraId="19380005" w14:textId="1465873A" w:rsidR="007D719D" w:rsidRDefault="007D719D" w:rsidP="007D719D"/>
    <w:p w14:paraId="16017385" w14:textId="50B978AD" w:rsidR="007D719D" w:rsidRDefault="007D719D" w:rsidP="007D719D"/>
    <w:p w14:paraId="765769FF" w14:textId="128A6416" w:rsidR="007D719D" w:rsidRDefault="007D719D" w:rsidP="007D719D"/>
    <w:p w14:paraId="622E4AA0" w14:textId="24F1C387" w:rsidR="007D719D" w:rsidRDefault="007D719D" w:rsidP="007D719D"/>
    <w:p w14:paraId="69E6DEFE" w14:textId="5905A504" w:rsidR="007D719D" w:rsidRDefault="007D719D" w:rsidP="007D719D"/>
    <w:p w14:paraId="48987620" w14:textId="1BF88424" w:rsidR="007D719D" w:rsidRDefault="007D719D" w:rsidP="007D719D"/>
    <w:p w14:paraId="27F21CBD" w14:textId="0E455954" w:rsidR="007D719D" w:rsidRDefault="007D719D" w:rsidP="007D719D"/>
    <w:p w14:paraId="158096C1" w14:textId="0124162D" w:rsidR="007D719D" w:rsidRDefault="007D719D" w:rsidP="007D719D"/>
    <w:p w14:paraId="60736854" w14:textId="77777777" w:rsidR="007D719D" w:rsidRPr="007D719D" w:rsidRDefault="007D719D" w:rsidP="007D719D"/>
    <w:p w14:paraId="388C68D8" w14:textId="0499D937" w:rsidR="002D7D4D" w:rsidRPr="00D566CF" w:rsidRDefault="004079A8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lastRenderedPageBreak/>
        <w:t>สินทรัพย์ทางการเงินไม่หมุนเวียนอื่น</w:t>
      </w:r>
    </w:p>
    <w:p w14:paraId="265D1EE8" w14:textId="46765042" w:rsidR="002D131C" w:rsidRDefault="002D131C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83"/>
        <w:gridCol w:w="285"/>
        <w:gridCol w:w="425"/>
        <w:gridCol w:w="2120"/>
        <w:gridCol w:w="284"/>
        <w:gridCol w:w="1984"/>
      </w:tblGrid>
      <w:tr w:rsidR="007D719D" w:rsidRPr="007D719D" w14:paraId="3BABEC37" w14:textId="77777777" w:rsidTr="00597E64">
        <w:trPr>
          <w:trHeight w:hRule="exact" w:val="397"/>
        </w:trPr>
        <w:tc>
          <w:tcPr>
            <w:tcW w:w="4683" w:type="dxa"/>
          </w:tcPr>
          <w:p w14:paraId="1612F38B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6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7015DA0F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25" w:type="dxa"/>
          </w:tcPr>
          <w:p w14:paraId="115B64F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  <w:vAlign w:val="bottom"/>
          </w:tcPr>
          <w:p w14:paraId="7A3E1B58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D719D" w:rsidRPr="007D719D" w14:paraId="0717F006" w14:textId="77777777" w:rsidTr="00597E64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4D91CD86" w14:textId="77777777" w:rsidR="007D719D" w:rsidRPr="007D719D" w:rsidRDefault="007D719D" w:rsidP="007D719D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6D867BD2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B4927F1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auto"/>
            </w:tcBorders>
            <w:vAlign w:val="bottom"/>
          </w:tcPr>
          <w:p w14:paraId="208E1DBF" w14:textId="77777777" w:rsidR="007D719D" w:rsidRPr="007D719D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7D719D" w:rsidRPr="007D719D" w14:paraId="14931A70" w14:textId="77777777" w:rsidTr="00597E64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3C5FBC2B" w14:textId="77777777" w:rsidR="007D719D" w:rsidRPr="007D719D" w:rsidRDefault="007D719D" w:rsidP="007D719D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3FC29AFB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27C07576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vAlign w:val="bottom"/>
          </w:tcPr>
          <w:p w14:paraId="1D670763" w14:textId="77777777" w:rsidR="007D719D" w:rsidRPr="007D719D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19D" w:rsidRPr="007D719D" w14:paraId="33B5C386" w14:textId="77777777" w:rsidTr="00D47EEF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6A69FA60" w14:textId="77777777" w:rsidR="007D719D" w:rsidRPr="007D719D" w:rsidRDefault="007D719D" w:rsidP="007D719D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7EB71DD9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200FA07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4C37A" w14:textId="77777777" w:rsidR="007D719D" w:rsidRPr="007D719D" w:rsidRDefault="007D719D" w:rsidP="007D719D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24BC623" w14:textId="77777777" w:rsidR="007D719D" w:rsidRPr="007D719D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FFCE3A3" w14:textId="77777777" w:rsidR="007D719D" w:rsidRPr="007D719D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D719D" w:rsidRPr="007D719D" w14:paraId="59FA45CF" w14:textId="77777777" w:rsidTr="00D47EEF">
        <w:trPr>
          <w:trHeight w:hRule="exact" w:val="397"/>
        </w:trPr>
        <w:tc>
          <w:tcPr>
            <w:tcW w:w="4683" w:type="dxa"/>
          </w:tcPr>
          <w:p w14:paraId="5F1AC751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215D4DE3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1381C0A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98410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D71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14DC4424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12EC2F6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</w:rPr>
              <w:t>31</w:t>
            </w: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7D71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D719D" w:rsidRPr="007D719D" w14:paraId="66C8106B" w14:textId="77777777" w:rsidTr="00597E64">
        <w:trPr>
          <w:trHeight w:hRule="exact" w:val="397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50C5C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8" w:firstLine="2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 วัดมูลค่ายุติธรรมผ่านกำไรขาดทุนเบ็ดเสร็จอื่น</w:t>
            </w:r>
          </w:p>
        </w:tc>
      </w:tr>
      <w:tr w:rsidR="007D719D" w:rsidRPr="007D719D" w14:paraId="50204929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C166" w14:textId="5265A832" w:rsidR="007D719D" w:rsidRPr="007D719D" w:rsidRDefault="007D719D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D719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  <w:r w:rsidR="00290A1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(</w:t>
            </w:r>
            <w:r w:rsidR="00290A1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290A1F">
              <w:rPr>
                <w:rFonts w:ascii="Angsana New" w:hAnsi="Angsana New"/>
                <w:i/>
                <w:iCs/>
                <w:sz w:val="28"/>
                <w:szCs w:val="28"/>
              </w:rPr>
              <w:t>4)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74A2872" w14:textId="77777777" w:rsidR="007D719D" w:rsidRPr="007D719D" w:rsidRDefault="007D719D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E4E58" w14:textId="77777777" w:rsidR="007D719D" w:rsidRPr="007D719D" w:rsidRDefault="007D719D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050E6" w14:textId="77777777" w:rsidR="007D719D" w:rsidRPr="007D719D" w:rsidRDefault="007D719D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C539C" w14:textId="77777777" w:rsidR="007D719D" w:rsidRPr="007D719D" w:rsidRDefault="007D719D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9D" w:rsidRPr="007D719D" w14:paraId="5E9028E4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37A4C" w14:textId="77777777" w:rsidR="007D719D" w:rsidRPr="007D719D" w:rsidRDefault="007D719D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7976543" w14:textId="77777777" w:rsidR="007D719D" w:rsidRPr="007D719D" w:rsidRDefault="007D719D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4A944" w14:textId="3CD01518" w:rsidR="007D719D" w:rsidRPr="007D719D" w:rsidRDefault="00AB1CF6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056" w14:textId="77777777" w:rsidR="007D719D" w:rsidRPr="007D719D" w:rsidRDefault="007D719D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70AA4" w14:textId="27ECA984" w:rsidR="007D719D" w:rsidRPr="007D719D" w:rsidRDefault="00AB1CF6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21,143</w:t>
            </w:r>
          </w:p>
        </w:tc>
      </w:tr>
      <w:tr w:rsidR="007D719D" w:rsidRPr="007D719D" w14:paraId="693E5B01" w14:textId="77777777" w:rsidTr="00597E64">
        <w:trPr>
          <w:trHeight w:hRule="exact" w:val="403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DA1A5" w14:textId="77777777" w:rsidR="007D719D" w:rsidRPr="007D719D" w:rsidRDefault="007D719D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DAF2994" w14:textId="77777777" w:rsidR="007D719D" w:rsidRPr="007D719D" w:rsidRDefault="007D719D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B0F85" w14:textId="7A9A33F4" w:rsidR="007D719D" w:rsidRPr="007D719D" w:rsidRDefault="00AB1CF6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125,727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4BCA" w14:textId="77777777" w:rsidR="007D719D" w:rsidRPr="007D719D" w:rsidRDefault="007D719D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B627F" w14:textId="4833237F" w:rsidR="007D719D" w:rsidRPr="007D719D" w:rsidRDefault="00AB1CF6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130,027</w:t>
            </w:r>
          </w:p>
        </w:tc>
      </w:tr>
      <w:tr w:rsidR="007D719D" w:rsidRPr="007D719D" w14:paraId="4CE2DF92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63066" w14:textId="77777777" w:rsidR="007D719D" w:rsidRPr="007D719D" w:rsidRDefault="007D719D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1EB7645" w14:textId="77777777" w:rsidR="007D719D" w:rsidRPr="007D719D" w:rsidRDefault="007D719D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51E43" w14:textId="61B78BC1" w:rsidR="007D719D" w:rsidRPr="007D719D" w:rsidRDefault="00AB1CF6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146,870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6F171" w14:textId="77777777" w:rsidR="007D719D" w:rsidRPr="007D719D" w:rsidRDefault="007D719D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954B0" w14:textId="01F080E1" w:rsidR="007D719D" w:rsidRPr="007D719D" w:rsidRDefault="00AB1CF6" w:rsidP="00AB1C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151,170</w:t>
            </w:r>
          </w:p>
        </w:tc>
      </w:tr>
      <w:tr w:rsidR="007D719D" w:rsidRPr="007D719D" w14:paraId="7AE74C26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7B2CA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A82C58D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E187B7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05AFD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F57C8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9D" w:rsidRPr="007D719D" w14:paraId="5FEDD349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4C5D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</w:t>
            </w:r>
            <w:r w:rsidRPr="007D719D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2DBB3752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02460CB9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D711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19A6A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9D" w:rsidRPr="007D719D" w14:paraId="2EE46B16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F7E3F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02B11D9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89F4E" w14:textId="0DC5D500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43546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C9246" w14:textId="0F7BB4F9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17,182</w:t>
            </w:r>
          </w:p>
        </w:tc>
      </w:tr>
      <w:tr w:rsidR="007D719D" w:rsidRPr="007D719D" w14:paraId="4F9FEC4B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CF4CD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C780CBB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D1483" w14:textId="60C5E2ED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8B05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2EAA1" w14:textId="13AA5154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7,802</w:t>
            </w:r>
          </w:p>
        </w:tc>
      </w:tr>
      <w:tr w:rsidR="007D719D" w:rsidRPr="007D719D" w14:paraId="13C24B66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8CFDD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F8B2A3A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FBDDA" w14:textId="7700F268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31251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250CA" w14:textId="39821118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24,984</w:t>
            </w:r>
          </w:p>
        </w:tc>
      </w:tr>
      <w:tr w:rsidR="007D719D" w:rsidRPr="007D719D" w14:paraId="1B3F2F0A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3EC1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รวมตราสารทุน - หลักทรัพย์จดทะเบียนในตลาดหลักทรัพย์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61B3C85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D7BF4" w14:textId="5E07CB1B" w:rsidR="007D719D" w:rsidRPr="00AB1CF6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CF6">
              <w:rPr>
                <w:rFonts w:ascii="Angsana New" w:hAnsi="Angsana New"/>
                <w:b/>
                <w:bCs/>
                <w:sz w:val="28"/>
                <w:szCs w:val="28"/>
              </w:rPr>
              <w:t>168,949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91DF9" w14:textId="77777777" w:rsidR="007D719D" w:rsidRPr="00AB1CF6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FCD99" w14:textId="58EFD562" w:rsidR="007D719D" w:rsidRPr="00AB1CF6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CF6">
              <w:rPr>
                <w:rFonts w:ascii="Angsana New" w:hAnsi="Angsana New"/>
                <w:b/>
                <w:bCs/>
                <w:sz w:val="28"/>
                <w:szCs w:val="28"/>
              </w:rPr>
              <w:t>176,154</w:t>
            </w:r>
          </w:p>
        </w:tc>
      </w:tr>
      <w:tr w:rsidR="007D719D" w:rsidRPr="007D719D" w14:paraId="29D1E70A" w14:textId="77777777" w:rsidTr="00597E64">
        <w:trPr>
          <w:trHeight w:hRule="exact" w:val="397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5EE8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719D" w:rsidRPr="007D719D" w14:paraId="33A02D44" w14:textId="77777777" w:rsidTr="00597E64">
        <w:trPr>
          <w:trHeight w:hRule="exact" w:val="397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92EAA" w14:textId="77777777" w:rsidR="007D719D" w:rsidRPr="007D719D" w:rsidRDefault="007D719D" w:rsidP="00C725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6" w:firstLine="24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D719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ตราสารทุน </w:t>
            </w:r>
            <w:r w:rsidRPr="007D719D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7D719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หลักทรัพย์ที่ไม่อยู่ในความต้องการตลาด</w:t>
            </w:r>
            <w:r w:rsidRPr="007D719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7D719D">
              <w:rPr>
                <w:rFonts w:ascii="Angsana New" w:hAnsi="Angsana New"/>
                <w:sz w:val="28"/>
                <w:szCs w:val="28"/>
                <w:u w:val="single"/>
                <w:cs/>
              </w:rPr>
              <w:t>วัดมูลค่ายุติธรรมผ่านกำไรขาดทุนเบ็ดเสร็จอื่น</w:t>
            </w:r>
          </w:p>
        </w:tc>
      </w:tr>
      <w:tr w:rsidR="007D719D" w:rsidRPr="007D719D" w14:paraId="49B8D49D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46C6" w14:textId="423C70FD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  <w:r w:rsidR="00290A1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(</w:t>
            </w:r>
            <w:r w:rsidR="00290A1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290A1F">
              <w:rPr>
                <w:rFonts w:ascii="Angsana New" w:hAnsi="Angsana New"/>
                <w:i/>
                <w:iCs/>
                <w:sz w:val="28"/>
                <w:szCs w:val="28"/>
              </w:rPr>
              <w:t>4)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6A8CED4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37E00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7774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4727C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9D" w:rsidRPr="007D719D" w14:paraId="3968DD9C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17582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2C5DA56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5F47A" w14:textId="2E584DD7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C0F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88D7D" w14:textId="5BCDDA57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7,200</w:t>
            </w:r>
          </w:p>
        </w:tc>
      </w:tr>
      <w:tr w:rsidR="007D719D" w:rsidRPr="007D719D" w14:paraId="25810C29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A846A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98688B6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77C6A" w14:textId="43394241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(5,886)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E797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D7A13" w14:textId="7304AB66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(5,889)</w:t>
            </w:r>
          </w:p>
        </w:tc>
      </w:tr>
      <w:tr w:rsidR="007D719D" w:rsidRPr="007D719D" w14:paraId="0F4C77EE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C51E4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D9E7F3A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3C762" w14:textId="7D6BBD66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4E96B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BA096" w14:textId="16F214F1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1,311</w:t>
            </w:r>
          </w:p>
        </w:tc>
      </w:tr>
      <w:tr w:rsidR="007D719D" w:rsidRPr="007D719D" w14:paraId="08DC7BF7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AC59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C5D7F5D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BF2F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5DCC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49F34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9D" w:rsidRPr="007D719D" w14:paraId="55ADA315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C5FB1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</w:t>
            </w:r>
            <w:r w:rsidRPr="007D719D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5D3FBC2D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7122F0FF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460F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9E1F1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9D" w:rsidRPr="007D719D" w14:paraId="6CAACB9A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62FE1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27776A5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F82B8" w14:textId="3C2DB898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68591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ED268" w14:textId="6B1B7C75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14,325</w:t>
            </w:r>
          </w:p>
        </w:tc>
      </w:tr>
      <w:tr w:rsidR="007D719D" w:rsidRPr="007D719D" w14:paraId="58B2E852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1BB78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ผลสะสมการเปลี่ยนแปลงมูลค่ายุติธรรม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D91D36B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88E35" w14:textId="7CE3C69A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45,277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45508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EDC36" w14:textId="4A44FDFB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44,680</w:t>
            </w:r>
          </w:p>
        </w:tc>
      </w:tr>
      <w:tr w:rsidR="007D719D" w:rsidRPr="007D719D" w14:paraId="2B7CCB38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7706C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0F0C8E3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7644A" w14:textId="3517CF6F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59,602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2ABA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6D742" w14:textId="40A916E8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59,005</w:t>
            </w:r>
          </w:p>
        </w:tc>
      </w:tr>
      <w:tr w:rsidR="007D719D" w:rsidRPr="007D719D" w14:paraId="0A32F0BA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CE311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7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รวมตราสารทุน - 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0F002D1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8E2EB" w14:textId="1EC51582" w:rsidR="007D719D" w:rsidRPr="00AB1CF6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CF6">
              <w:rPr>
                <w:rFonts w:ascii="Angsana New" w:hAnsi="Angsana New"/>
                <w:b/>
                <w:bCs/>
                <w:sz w:val="28"/>
                <w:szCs w:val="28"/>
              </w:rPr>
              <w:t>60,916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626CA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AEFEC" w14:textId="3FF3BF70" w:rsidR="007D719D" w:rsidRPr="00AB1CF6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1CF6">
              <w:rPr>
                <w:rFonts w:ascii="Angsana New" w:hAnsi="Angsana New"/>
                <w:b/>
                <w:bCs/>
                <w:sz w:val="28"/>
                <w:szCs w:val="28"/>
              </w:rPr>
              <w:t>60,316</w:t>
            </w:r>
          </w:p>
        </w:tc>
      </w:tr>
      <w:tr w:rsidR="007D719D" w:rsidRPr="007D719D" w14:paraId="1CC63DDE" w14:textId="77777777" w:rsidTr="00597E64">
        <w:trPr>
          <w:trHeight w:hRule="exact" w:val="397"/>
        </w:trPr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C7B1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C7EAD04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 w:hanging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2C03285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ED767" w14:textId="3F2DB721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229,865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B7A885F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CE8B63" w14:textId="3F0E9B9B" w:rsidR="007D719D" w:rsidRPr="007D719D" w:rsidRDefault="00AB1CF6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236,470</w:t>
            </w:r>
          </w:p>
        </w:tc>
      </w:tr>
    </w:tbl>
    <w:p w14:paraId="43F1CEF1" w14:textId="2E9CBAA9" w:rsidR="007D719D" w:rsidRDefault="007D719D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2630E2B1" w14:textId="77777777" w:rsidR="007D719D" w:rsidRPr="007D719D" w:rsidRDefault="007D719D" w:rsidP="00C7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426" w:right="-138" w:hanging="156"/>
        <w:jc w:val="thaiDistribute"/>
        <w:textAlignment w:val="baseline"/>
        <w:outlineLvl w:val="0"/>
        <w:rPr>
          <w:rFonts w:ascii="Angsana New" w:hAnsi="Angsana New"/>
          <w:sz w:val="28"/>
          <w:szCs w:val="28"/>
        </w:rPr>
      </w:pPr>
      <w:r w:rsidRPr="007D719D">
        <w:rPr>
          <w:rFonts w:ascii="Angsana New" w:hAnsi="Angsana New" w:hint="cs"/>
          <w:sz w:val="28"/>
          <w:szCs w:val="28"/>
          <w:cs/>
        </w:rPr>
        <w:lastRenderedPageBreak/>
        <w:t xml:space="preserve">รายการเปลี่ยนแปลงของสินทรัพย์ทางการเงินไม่หมุนเวียนอื่นสำหรับปีสิ้นสุดวันที่ </w:t>
      </w:r>
      <w:r w:rsidRPr="007D719D">
        <w:rPr>
          <w:rFonts w:ascii="Angsana New" w:hAnsi="Angsana New" w:hint="cs"/>
          <w:sz w:val="28"/>
          <w:szCs w:val="28"/>
        </w:rPr>
        <w:t>3</w:t>
      </w:r>
      <w:r w:rsidRPr="007D719D">
        <w:rPr>
          <w:rFonts w:ascii="Angsana New" w:hAnsi="Angsana New"/>
          <w:sz w:val="28"/>
          <w:szCs w:val="28"/>
        </w:rPr>
        <w:t>1</w:t>
      </w:r>
      <w:r w:rsidRPr="007D719D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7D719D">
        <w:rPr>
          <w:rFonts w:ascii="Angsana New" w:hAnsi="Angsana New" w:hint="cs"/>
          <w:sz w:val="28"/>
          <w:szCs w:val="28"/>
        </w:rPr>
        <w:t>256</w:t>
      </w:r>
      <w:r w:rsidRPr="007D719D">
        <w:rPr>
          <w:rFonts w:ascii="Angsana New" w:hAnsi="Angsana New"/>
          <w:sz w:val="28"/>
          <w:szCs w:val="28"/>
        </w:rPr>
        <w:t>7</w:t>
      </w:r>
      <w:r w:rsidRPr="007D719D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7D719D">
        <w:rPr>
          <w:rFonts w:ascii="Angsana New" w:hAnsi="Angsana New" w:hint="cs"/>
          <w:sz w:val="28"/>
          <w:szCs w:val="28"/>
        </w:rPr>
        <w:t>256</w:t>
      </w:r>
      <w:r w:rsidRPr="007D719D">
        <w:rPr>
          <w:rFonts w:ascii="Angsana New" w:hAnsi="Angsana New"/>
          <w:sz w:val="28"/>
          <w:szCs w:val="28"/>
        </w:rPr>
        <w:t xml:space="preserve">6 </w:t>
      </w:r>
      <w:r w:rsidRPr="007D719D">
        <w:rPr>
          <w:rFonts w:ascii="Angsana New" w:hAnsi="Angsana New" w:hint="cs"/>
          <w:sz w:val="28"/>
          <w:szCs w:val="28"/>
          <w:cs/>
        </w:rPr>
        <w:t>สรุปได้ดังนี้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83"/>
        <w:gridCol w:w="285"/>
        <w:gridCol w:w="425"/>
        <w:gridCol w:w="2120"/>
        <w:gridCol w:w="284"/>
        <w:gridCol w:w="1984"/>
      </w:tblGrid>
      <w:tr w:rsidR="007D719D" w:rsidRPr="007D719D" w14:paraId="34992F67" w14:textId="77777777" w:rsidTr="00597E64">
        <w:trPr>
          <w:trHeight w:hRule="exact" w:val="397"/>
        </w:trPr>
        <w:tc>
          <w:tcPr>
            <w:tcW w:w="4683" w:type="dxa"/>
          </w:tcPr>
          <w:p w14:paraId="3C757964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456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</w:tcPr>
          <w:p w14:paraId="01BECA0C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25" w:type="dxa"/>
          </w:tcPr>
          <w:p w14:paraId="0F59E43C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  <w:vAlign w:val="bottom"/>
          </w:tcPr>
          <w:p w14:paraId="06959C48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D719D" w:rsidRPr="007D719D" w14:paraId="1B256BB6" w14:textId="77777777" w:rsidTr="00597E64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73BC5390" w14:textId="77777777" w:rsidR="007D719D" w:rsidRPr="007D719D" w:rsidRDefault="007D719D" w:rsidP="007D719D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1ADEB0A7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6C2BBB86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auto"/>
            </w:tcBorders>
            <w:vAlign w:val="bottom"/>
          </w:tcPr>
          <w:p w14:paraId="64C6011C" w14:textId="77777777" w:rsidR="007D719D" w:rsidRPr="007D719D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งบการเงินที่แสดงเงินลงทุนตามวิธีส่วนได้เสีย/     </w:t>
            </w:r>
          </w:p>
        </w:tc>
      </w:tr>
      <w:tr w:rsidR="007D719D" w:rsidRPr="007D719D" w14:paraId="4987C96A" w14:textId="77777777" w:rsidTr="00597E64">
        <w:trPr>
          <w:trHeight w:hRule="exact" w:val="397"/>
        </w:trPr>
        <w:tc>
          <w:tcPr>
            <w:tcW w:w="4683" w:type="dxa"/>
            <w:shd w:val="clear" w:color="auto" w:fill="auto"/>
            <w:vAlign w:val="center"/>
          </w:tcPr>
          <w:p w14:paraId="05A1E51C" w14:textId="77777777" w:rsidR="007D719D" w:rsidRPr="007D719D" w:rsidRDefault="007D719D" w:rsidP="007D719D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5" w:type="dxa"/>
          </w:tcPr>
          <w:p w14:paraId="2EDF1B4B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4026E7F5" w14:textId="77777777" w:rsidR="007D719D" w:rsidRPr="007D719D" w:rsidRDefault="007D719D" w:rsidP="007D719D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  <w:vAlign w:val="bottom"/>
          </w:tcPr>
          <w:p w14:paraId="2F9D886F" w14:textId="77777777" w:rsidR="007D719D" w:rsidRPr="007D719D" w:rsidRDefault="007D719D" w:rsidP="007D719D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19D" w:rsidRPr="007D719D" w14:paraId="73A2B54D" w14:textId="77777777" w:rsidTr="00597E64">
        <w:trPr>
          <w:trHeight w:hRule="exact" w:val="397"/>
        </w:trPr>
        <w:tc>
          <w:tcPr>
            <w:tcW w:w="4683" w:type="dxa"/>
          </w:tcPr>
          <w:p w14:paraId="7946BF19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" w:type="dxa"/>
            <w:vAlign w:val="bottom"/>
          </w:tcPr>
          <w:p w14:paraId="2A1E08E3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</w:tcPr>
          <w:p w14:paraId="5D47A808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62442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3A9BA4B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C7935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D719D" w:rsidRPr="007D719D" w14:paraId="0ABB879E" w14:textId="77777777" w:rsidTr="00597E64">
        <w:trPr>
          <w:trHeight w:hRule="exact" w:val="397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23D03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8" w:firstLine="2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 - หลักทรัพย์จดทะเบียนในตลาดหลักทรัพย์ วัดมูลค่ายุติธรรมผ่านกำไรขาดทุนเบ็ดเสร็จอื่น</w:t>
            </w:r>
          </w:p>
        </w:tc>
      </w:tr>
      <w:tr w:rsidR="007D719D" w:rsidRPr="007D719D" w14:paraId="6BBA1116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5E9C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D719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49078EF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C6919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8E315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C9843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9D" w:rsidRPr="007D719D" w14:paraId="759A9465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E7586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D719D">
              <w:rPr>
                <w:rFonts w:ascii="Angsana New" w:hAnsi="Angsana New"/>
                <w:sz w:val="28"/>
                <w:szCs w:val="28"/>
              </w:rPr>
              <w:t>1</w:t>
            </w: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D5F6B52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51A3B" w14:textId="32ED7F98" w:rsidR="007D719D" w:rsidRPr="007D719D" w:rsidRDefault="00585A0A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151,170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C2392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D8596" w14:textId="128A104F" w:rsidR="007D719D" w:rsidRPr="007D719D" w:rsidRDefault="005925BC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163,429</w:t>
            </w:r>
          </w:p>
        </w:tc>
      </w:tr>
      <w:tr w:rsidR="007D719D" w:rsidRPr="007D719D" w14:paraId="48D166DA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BDCC7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191A254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D106F" w14:textId="02457609" w:rsidR="007D719D" w:rsidRPr="007D719D" w:rsidRDefault="00585A0A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C5AB3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06B4E" w14:textId="55A066FD" w:rsidR="007D719D" w:rsidRPr="007D719D" w:rsidRDefault="005925BC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719D" w:rsidRPr="007D719D" w14:paraId="069898EE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39908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BF28799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8BB32" w14:textId="3DCDE952" w:rsidR="007D719D" w:rsidRPr="007D719D" w:rsidRDefault="00585A0A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232F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B4591" w14:textId="059BCBE9" w:rsidR="007D719D" w:rsidRPr="007D719D" w:rsidRDefault="005925BC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719D" w:rsidRPr="007D719D" w14:paraId="3F2C5830" w14:textId="77777777" w:rsidTr="00597E64">
        <w:trPr>
          <w:trHeight w:hRule="exact" w:val="403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FA05B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</w:t>
            </w:r>
            <w:r w:rsidRPr="007D719D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2777E1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EF51D" w14:textId="2E3DC6E3" w:rsidR="007D719D" w:rsidRPr="007D719D" w:rsidRDefault="00585A0A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(4,300)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E3578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637EE" w14:textId="17442C77" w:rsidR="007D719D" w:rsidRPr="007D719D" w:rsidRDefault="005925BC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(12,259)</w:t>
            </w:r>
          </w:p>
        </w:tc>
      </w:tr>
      <w:tr w:rsidR="007D719D" w:rsidRPr="007D719D" w14:paraId="054B3624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00228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D719D">
              <w:rPr>
                <w:rFonts w:ascii="Angsana New" w:hAnsi="Angsana New"/>
                <w:sz w:val="28"/>
                <w:szCs w:val="28"/>
              </w:rPr>
              <w:t>31</w:t>
            </w: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9F6E67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B5643" w14:textId="2ED37BE9" w:rsidR="007D719D" w:rsidRPr="007D719D" w:rsidRDefault="00585A0A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146,870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10F2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BEE20" w14:textId="567E9316" w:rsidR="007D719D" w:rsidRPr="007D719D" w:rsidRDefault="00585A0A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151,170</w:t>
            </w:r>
          </w:p>
        </w:tc>
      </w:tr>
      <w:tr w:rsidR="007D719D" w:rsidRPr="007D719D" w14:paraId="408DE0C3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8C7F0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BCB1942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94AF00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6B6B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7A83D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9D" w:rsidRPr="007D719D" w14:paraId="7C2AD7C2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45FF4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D719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</w:t>
            </w:r>
            <w:r w:rsidRPr="007D719D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4311C638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1BEE1D20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012B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BCCC0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19D" w:rsidRPr="007D719D" w14:paraId="2198F2CF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430E7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D719D">
              <w:rPr>
                <w:rFonts w:ascii="Angsana New" w:hAnsi="Angsana New"/>
                <w:sz w:val="28"/>
                <w:szCs w:val="28"/>
              </w:rPr>
              <w:t>1</w:t>
            </w: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3FF4D879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2F216988" w14:textId="77E68E85" w:rsidR="007D719D" w:rsidRPr="007D719D" w:rsidRDefault="00585A0A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5C80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B6906" w14:textId="18DBD290" w:rsidR="007D719D" w:rsidRPr="007D719D" w:rsidRDefault="005925BC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21,692</w:t>
            </w:r>
          </w:p>
        </w:tc>
      </w:tr>
      <w:tr w:rsidR="007D719D" w:rsidRPr="007D719D" w14:paraId="1C58924E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7AAB2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D719D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524C2AA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4F0E4202" w14:textId="1E5ACAE9" w:rsidR="007D719D" w:rsidRPr="007D719D" w:rsidRDefault="00585A0A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716AC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DBD6B" w14:textId="055D5930" w:rsidR="007D719D" w:rsidRPr="007D719D" w:rsidRDefault="005925BC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719D" w:rsidRPr="007D719D" w14:paraId="4EAC9A9C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18B69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297E0327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624BB7FF" w14:textId="1C27146E" w:rsidR="007D719D" w:rsidRPr="007D719D" w:rsidRDefault="00585A0A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A0C2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9F444" w14:textId="69333052" w:rsidR="007D719D" w:rsidRPr="007D719D" w:rsidRDefault="005925BC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719D" w:rsidRPr="007D719D" w14:paraId="13B52E85" w14:textId="77777777" w:rsidTr="00597E6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43E91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</w:t>
            </w:r>
            <w:r w:rsidRPr="007D719D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3D13017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EE661" w14:textId="443909D0" w:rsidR="007D719D" w:rsidRPr="007D719D" w:rsidRDefault="005D4CDB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(2,905)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F32E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5DA51" w14:textId="720A048C" w:rsidR="007D719D" w:rsidRPr="007D719D" w:rsidRDefault="005925BC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3,292</w:t>
            </w:r>
          </w:p>
        </w:tc>
      </w:tr>
      <w:tr w:rsidR="007D719D" w:rsidRPr="007D719D" w14:paraId="3E706458" w14:textId="77777777" w:rsidTr="00C725B7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56AC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D719D">
              <w:rPr>
                <w:rFonts w:ascii="Angsana New" w:hAnsi="Angsana New"/>
                <w:sz w:val="28"/>
                <w:szCs w:val="28"/>
              </w:rPr>
              <w:t>31</w:t>
            </w: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BF7BA5B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525E6" w14:textId="07E60502" w:rsidR="007D719D" w:rsidRPr="007D719D" w:rsidRDefault="00585A0A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D786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809E5" w14:textId="6E8DAFB4" w:rsidR="007D719D" w:rsidRPr="007D719D" w:rsidRDefault="005D4CDB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24,984</w:t>
            </w:r>
          </w:p>
        </w:tc>
      </w:tr>
      <w:tr w:rsidR="007D719D" w:rsidRPr="007D719D" w14:paraId="36A3B123" w14:textId="77777777" w:rsidTr="00C725B7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648C0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รวมตราสารทุน - หลักทรัพย์จดทะเบียนในตลาดหลักทรัพย์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9E1E436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CCC34" w14:textId="44371B68" w:rsidR="007D719D" w:rsidRPr="005D4CDB" w:rsidRDefault="005D4CDB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4CDB">
              <w:rPr>
                <w:rFonts w:ascii="Angsana New" w:hAnsi="Angsana New"/>
                <w:b/>
                <w:bCs/>
                <w:sz w:val="28"/>
                <w:szCs w:val="28"/>
              </w:rPr>
              <w:t>168,949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29F8A" w14:textId="77777777" w:rsidR="007D719D" w:rsidRPr="007D719D" w:rsidRDefault="007D719D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F30E6" w14:textId="23BDF509" w:rsidR="007D719D" w:rsidRPr="005D4CDB" w:rsidRDefault="005D4CDB" w:rsidP="007D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D4CDB">
              <w:rPr>
                <w:rFonts w:ascii="Angsana New" w:hAnsi="Angsana New"/>
                <w:b/>
                <w:bCs/>
                <w:sz w:val="28"/>
                <w:szCs w:val="28"/>
              </w:rPr>
              <w:t>176,154</w:t>
            </w:r>
          </w:p>
        </w:tc>
      </w:tr>
      <w:tr w:rsidR="007D3013" w:rsidRPr="007D719D" w14:paraId="424BA80E" w14:textId="77777777" w:rsidTr="00F21070">
        <w:trPr>
          <w:trHeight w:hRule="exact" w:val="397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11A4" w14:textId="77777777" w:rsidR="007D3013" w:rsidRDefault="007D3013" w:rsidP="00F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8" w:firstLine="2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C725B7" w:rsidRPr="007D719D" w14:paraId="6B61C8E2" w14:textId="77777777" w:rsidTr="00F21070">
        <w:trPr>
          <w:trHeight w:hRule="exact" w:val="397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8CBC" w14:textId="373DA94A" w:rsidR="00C725B7" w:rsidRPr="007D719D" w:rsidRDefault="007D3013" w:rsidP="00F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8" w:firstLine="2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</w:t>
            </w:r>
            <w:r w:rsidR="00C725B7" w:rsidRPr="007D719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ราสารทุน </w:t>
            </w:r>
            <w:r w:rsidR="00C725B7" w:rsidRPr="007D719D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="00C725B7" w:rsidRPr="007D719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หลักทรัพย์ที่ไม่อยู่ในความต้องการตลาด</w:t>
            </w:r>
            <w:r w:rsidR="00C725B7" w:rsidRPr="007D719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C725B7" w:rsidRPr="007D719D">
              <w:rPr>
                <w:rFonts w:ascii="Angsana New" w:hAnsi="Angsana New"/>
                <w:sz w:val="28"/>
                <w:szCs w:val="28"/>
                <w:u w:val="single"/>
                <w:cs/>
              </w:rPr>
              <w:t>วัดมูลค่ายุติธรรมผ่านกำไรขาดทุนเบ็ดเสร็จอื่น</w:t>
            </w:r>
          </w:p>
        </w:tc>
      </w:tr>
      <w:tr w:rsidR="00C725B7" w:rsidRPr="007D719D" w14:paraId="109D7122" w14:textId="77777777" w:rsidTr="00F21070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75F9" w14:textId="77777777" w:rsidR="00C725B7" w:rsidRPr="007D719D" w:rsidRDefault="00C725B7" w:rsidP="00F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D719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60E8C47" w14:textId="77777777" w:rsidR="00C725B7" w:rsidRPr="007D719D" w:rsidRDefault="00C725B7" w:rsidP="00F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849D3" w14:textId="77777777" w:rsidR="00C725B7" w:rsidRPr="007D719D" w:rsidRDefault="00C725B7" w:rsidP="00F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4E8CF" w14:textId="77777777" w:rsidR="00C725B7" w:rsidRPr="007D719D" w:rsidRDefault="00C725B7" w:rsidP="00F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44023" w14:textId="77777777" w:rsidR="00C725B7" w:rsidRPr="007D719D" w:rsidRDefault="00C725B7" w:rsidP="00F21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013" w:rsidRPr="007D719D" w14:paraId="0657801E" w14:textId="77777777" w:rsidTr="00F21070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9E6EB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D719D">
              <w:rPr>
                <w:rFonts w:ascii="Angsana New" w:hAnsi="Angsana New"/>
                <w:sz w:val="28"/>
                <w:szCs w:val="28"/>
              </w:rPr>
              <w:t>1</w:t>
            </w: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DEC7660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612C6" w14:textId="02C0A3B4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B14DE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C4171" w14:textId="21D68D1E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4,629</w:t>
            </w:r>
          </w:p>
        </w:tc>
      </w:tr>
      <w:tr w:rsidR="007D3013" w:rsidRPr="007D719D" w14:paraId="32F7F193" w14:textId="77777777" w:rsidTr="00F21070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AC03C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40DA6A0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E0005" w14:textId="1026FE84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3ACFD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03257" w14:textId="3EF08EAA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3013" w:rsidRPr="007D719D" w14:paraId="307FF65E" w14:textId="77777777" w:rsidTr="00F21070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5031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040660F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80379" w14:textId="42FEBD88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A115F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95EA1" w14:textId="2D9DF6A3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3013" w:rsidRPr="007D719D" w14:paraId="00DA19F5" w14:textId="77777777" w:rsidTr="00C725B7">
        <w:trPr>
          <w:trHeight w:hRule="exact" w:val="403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B509C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</w:t>
            </w:r>
            <w:r w:rsidRPr="007D719D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AF0500F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C0BB1" w14:textId="41B9F15C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960A3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1D372A" w14:textId="2BBAB6FC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(3,318)</w:t>
            </w:r>
          </w:p>
        </w:tc>
      </w:tr>
      <w:tr w:rsidR="007D3013" w:rsidRPr="007D719D" w14:paraId="2027DD0C" w14:textId="77777777" w:rsidTr="00C725B7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27B5C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D719D">
              <w:rPr>
                <w:rFonts w:ascii="Angsana New" w:hAnsi="Angsana New"/>
                <w:sz w:val="28"/>
                <w:szCs w:val="28"/>
              </w:rPr>
              <w:t>31</w:t>
            </w: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7E34A79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CBEED" w14:textId="773039D1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5F256210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2FE318" w14:textId="166EA835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1,311</w:t>
            </w:r>
          </w:p>
        </w:tc>
      </w:tr>
      <w:tr w:rsidR="007D3013" w:rsidRPr="007D719D" w14:paraId="4F876D36" w14:textId="77777777" w:rsidTr="007D3013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3DA69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1CEE667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vAlign w:val="bottom"/>
          </w:tcPr>
          <w:p w14:paraId="5969EBC9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3013" w:rsidRPr="007D719D" w14:paraId="6CBC5178" w14:textId="77777777" w:rsidTr="007D3013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59FBD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07DD772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vAlign w:val="bottom"/>
          </w:tcPr>
          <w:p w14:paraId="06BF1CB0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3013" w:rsidRPr="007D719D" w14:paraId="6178E40E" w14:textId="77777777" w:rsidTr="007D3013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E5804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2D348D3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vAlign w:val="bottom"/>
          </w:tcPr>
          <w:p w14:paraId="5E9DA968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3013" w:rsidRPr="007D719D" w14:paraId="02664B32" w14:textId="77777777" w:rsidTr="007D3013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6AD78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7C9CB34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vAlign w:val="bottom"/>
          </w:tcPr>
          <w:p w14:paraId="13857857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3013" w:rsidRPr="007D719D" w14:paraId="72560B63" w14:textId="77777777" w:rsidTr="007D3013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1CECA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CF71632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vAlign w:val="bottom"/>
          </w:tcPr>
          <w:p w14:paraId="7E1B248C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D3013" w:rsidRPr="007D719D" w14:paraId="066EB3FF" w14:textId="77777777" w:rsidTr="007D3013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916DF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EBF24BA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  <w:vAlign w:val="bottom"/>
          </w:tcPr>
          <w:p w14:paraId="05F0EADC" w14:textId="60AEADB6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D3013" w:rsidRPr="007D719D" w14:paraId="4FA95C21" w14:textId="77777777" w:rsidTr="00FD7201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FDB9B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C9890F1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tcBorders>
              <w:top w:val="single" w:sz="4" w:space="0" w:color="auto"/>
            </w:tcBorders>
            <w:vAlign w:val="bottom"/>
          </w:tcPr>
          <w:p w14:paraId="337FFA12" w14:textId="73037B11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7D3013" w:rsidRPr="007D719D" w14:paraId="44CC20E1" w14:textId="77777777" w:rsidTr="00FD7201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FBCE7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48EB06D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  <w:vAlign w:val="bottom"/>
          </w:tcPr>
          <w:p w14:paraId="33E3CA14" w14:textId="647EE426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6" w:firstLine="24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3013" w:rsidRPr="007D719D" w14:paraId="54DDE370" w14:textId="77777777" w:rsidTr="000507C4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4DC8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146D46A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FA96C" w14:textId="206B80B9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6" w:firstLine="24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C234F95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0C0B6" w14:textId="5735EC75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firstLine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71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D3013" w:rsidRPr="007D719D" w14:paraId="2431CE0B" w14:textId="77777777" w:rsidTr="00F21070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288DA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D719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</w:t>
            </w:r>
            <w:r w:rsidRPr="007D719D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6198D102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3E97344F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E9AD5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6B8F1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013" w:rsidRPr="007D719D" w14:paraId="513CDA03" w14:textId="77777777" w:rsidTr="00F21070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A4354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D719D">
              <w:rPr>
                <w:rFonts w:ascii="Angsana New" w:hAnsi="Angsana New"/>
                <w:sz w:val="28"/>
                <w:szCs w:val="28"/>
              </w:rPr>
              <w:t>1</w:t>
            </w: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75B5C45B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593AC4E7" w14:textId="240C54F8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59,005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0B6D9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37002" w14:textId="2F279906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56,704</w:t>
            </w:r>
          </w:p>
        </w:tc>
      </w:tr>
      <w:tr w:rsidR="007D3013" w:rsidRPr="007D719D" w14:paraId="2C295383" w14:textId="77777777" w:rsidTr="00F21070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48467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D719D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44D818B1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31381DC3" w14:textId="5402B9EA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A850D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1AF0" w14:textId="15924F7F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3013" w:rsidRPr="007D719D" w14:paraId="2EC865E9" w14:textId="77777777" w:rsidTr="00F21070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598C3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14:paraId="62725850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shd w:val="clear" w:color="auto" w:fill="auto"/>
            <w:vAlign w:val="bottom"/>
          </w:tcPr>
          <w:p w14:paraId="57B2EF58" w14:textId="07A33475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4ED98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BA5E8" w14:textId="29006CE4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D3013" w:rsidRPr="007D719D" w14:paraId="52385D52" w14:textId="77777777" w:rsidTr="00F21070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A7110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</w:t>
            </w:r>
            <w:r w:rsidRPr="007D719D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AD04F5A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0EFAF" w14:textId="64138A99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EB10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17A2A" w14:textId="2E83A581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2,301</w:t>
            </w:r>
          </w:p>
        </w:tc>
      </w:tr>
      <w:tr w:rsidR="007D3013" w:rsidRPr="007D719D" w14:paraId="7C38A46C" w14:textId="77777777" w:rsidTr="00F21070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0F83E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7D719D">
              <w:rPr>
                <w:rFonts w:ascii="Angsana New" w:hAnsi="Angsana New"/>
                <w:sz w:val="28"/>
                <w:szCs w:val="28"/>
              </w:rPr>
              <w:t>31</w:t>
            </w:r>
            <w:r w:rsidRPr="007D719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E203A1D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25155" w14:textId="1E5C3FA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59,602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7322C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ACAB68" w14:textId="5528B41B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59,005</w:t>
            </w:r>
          </w:p>
        </w:tc>
      </w:tr>
      <w:tr w:rsidR="007D3013" w:rsidRPr="005D4CDB" w14:paraId="6A65C3AE" w14:textId="77777777" w:rsidTr="00C725B7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8B5F4" w14:textId="07B010B9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รวมตราสารทุน - </w:t>
            </w:r>
            <w:r w:rsidR="00483AAB" w:rsidRPr="00483A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หลักทรัพย์ที่ไม่อยู่ในความต้องการตลาด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D3908B6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01B5E" w14:textId="605312F6" w:rsidR="007D3013" w:rsidRPr="005D4CDB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60,916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9254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88EAA" w14:textId="0D1898C0" w:rsidR="007D3013" w:rsidRPr="005D4CDB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60,316</w:t>
            </w:r>
          </w:p>
        </w:tc>
      </w:tr>
      <w:tr w:rsidR="007D3013" w:rsidRPr="005D4CDB" w14:paraId="5ACADAA5" w14:textId="77777777" w:rsidTr="00C725B7">
        <w:trPr>
          <w:trHeight w:hRule="exact" w:val="397"/>
        </w:trPr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8350C" w14:textId="2739410F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719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6F80BC3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E8222A" w14:textId="7DCFF8CD" w:rsidR="007D3013" w:rsidRPr="005D4CDB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229,865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37581" w14:textId="77777777" w:rsidR="007D3013" w:rsidRPr="007D719D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6FC450" w14:textId="046771AD" w:rsidR="007D3013" w:rsidRPr="005D4CDB" w:rsidRDefault="007D3013" w:rsidP="007D3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firstLine="2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236,470</w:t>
            </w:r>
          </w:p>
        </w:tc>
      </w:tr>
    </w:tbl>
    <w:p w14:paraId="29D10EB1" w14:textId="77777777" w:rsidR="00C725B7" w:rsidRPr="007D719D" w:rsidRDefault="00C725B7" w:rsidP="00D03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firstLine="284"/>
        <w:rPr>
          <w:rFonts w:ascii="Angsana New" w:hAnsi="Angsana New"/>
          <w:sz w:val="28"/>
          <w:szCs w:val="28"/>
        </w:rPr>
      </w:pPr>
    </w:p>
    <w:p w14:paraId="54233472" w14:textId="72BFD2EC" w:rsidR="00EC42E5" w:rsidRPr="00D566CF" w:rsidRDefault="00EC42E5" w:rsidP="001D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</w:rPr>
        <w:sectPr w:rsidR="00EC42E5" w:rsidRPr="00D566CF" w:rsidSect="00195815">
          <w:headerReference w:type="default" r:id="rId8"/>
          <w:footerReference w:type="default" r:id="rId9"/>
          <w:pgSz w:w="11909" w:h="16834" w:code="9"/>
          <w:pgMar w:top="1440" w:right="851" w:bottom="578" w:left="1440" w:header="1276" w:footer="448" w:gutter="0"/>
          <w:pgNumType w:start="9"/>
          <w:cols w:space="720"/>
          <w:docGrid w:linePitch="245"/>
        </w:sectPr>
      </w:pPr>
    </w:p>
    <w:p w14:paraId="6FA9827E" w14:textId="77777777" w:rsidR="00CD4062" w:rsidRPr="00D566CF" w:rsidRDefault="006E3C5E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134" w:hanging="425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lastRenderedPageBreak/>
        <w:t>เ</w:t>
      </w:r>
      <w:r w:rsidR="000E19AF" w:rsidRPr="00742A42">
        <w:rPr>
          <w:rFonts w:ascii="Angsana New" w:hAnsi="Angsana New"/>
          <w:sz w:val="28"/>
          <w:szCs w:val="28"/>
          <w:cs/>
        </w:rPr>
        <w:t>งินลงทุนในบริษัทร่วม</w:t>
      </w:r>
      <w:r w:rsidR="009A3FC6" w:rsidRPr="00742A42">
        <w:rPr>
          <w:rFonts w:ascii="Angsana New" w:hAnsi="Angsana New"/>
          <w:sz w:val="28"/>
          <w:szCs w:val="28"/>
          <w:cs/>
        </w:rPr>
        <w:t xml:space="preserve"> </w:t>
      </w:r>
      <w:r w:rsidR="00315EE7" w:rsidRPr="00742A42">
        <w:rPr>
          <w:rFonts w:ascii="Angsana New" w:hAnsi="Angsana New"/>
          <w:sz w:val="28"/>
          <w:szCs w:val="28"/>
          <w:cs/>
        </w:rPr>
        <w:t>-</w:t>
      </w:r>
      <w:r w:rsidR="009A3FC6" w:rsidRPr="00742A42">
        <w:rPr>
          <w:rFonts w:ascii="Angsana New" w:hAnsi="Angsana New"/>
          <w:sz w:val="28"/>
          <w:szCs w:val="28"/>
          <w:cs/>
        </w:rPr>
        <w:t xml:space="preserve"> สุทธิ</w:t>
      </w:r>
      <w:r w:rsidR="00124EAF" w:rsidRPr="00742A42">
        <w:rPr>
          <w:rFonts w:ascii="Angsana New" w:hAnsi="Angsana New"/>
          <w:sz w:val="28"/>
          <w:szCs w:val="28"/>
          <w:cs/>
        </w:rPr>
        <w:t xml:space="preserve"> </w:t>
      </w:r>
    </w:p>
    <w:p w14:paraId="2F626F70" w14:textId="0813DCEC" w:rsidR="00B74494" w:rsidRPr="00D566CF" w:rsidRDefault="00B74494" w:rsidP="00EE7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1134"/>
        </w:tabs>
        <w:spacing w:before="120" w:after="120" w:line="240" w:lineRule="auto"/>
        <w:ind w:left="709"/>
        <w:rPr>
          <w:rFonts w:ascii="Angsana New" w:hAnsi="Angsana New"/>
          <w:sz w:val="28"/>
          <w:szCs w:val="28"/>
          <w:lang w:val="en-ZW"/>
        </w:rPr>
      </w:pPr>
      <w:r w:rsidRPr="00D566CF">
        <w:rPr>
          <w:rFonts w:ascii="Angsana New" w:hAnsi="Angsana New"/>
          <w:sz w:val="28"/>
          <w:szCs w:val="28"/>
        </w:rPr>
        <w:tab/>
      </w:r>
      <w:r w:rsidRPr="00742A4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1445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301"/>
        <w:gridCol w:w="426"/>
        <w:gridCol w:w="992"/>
        <w:gridCol w:w="283"/>
        <w:gridCol w:w="1276"/>
        <w:gridCol w:w="284"/>
        <w:gridCol w:w="1275"/>
        <w:gridCol w:w="284"/>
        <w:gridCol w:w="1100"/>
        <w:gridCol w:w="284"/>
        <w:gridCol w:w="1275"/>
        <w:gridCol w:w="284"/>
        <w:gridCol w:w="1276"/>
        <w:gridCol w:w="283"/>
        <w:gridCol w:w="1276"/>
        <w:gridCol w:w="283"/>
        <w:gridCol w:w="1276"/>
      </w:tblGrid>
      <w:tr w:rsidR="00E45951" w:rsidRPr="00D566CF" w14:paraId="05408A25" w14:textId="77777777" w:rsidTr="009F6554">
        <w:trPr>
          <w:trHeight w:val="397"/>
        </w:trPr>
        <w:tc>
          <w:tcPr>
            <w:tcW w:w="2301" w:type="dxa"/>
          </w:tcPr>
          <w:p w14:paraId="55000F3D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556D8D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58A49F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B03EE8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96A0747" w14:textId="067B8F71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A5DCBA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5D118C4F" w14:textId="77777777" w:rsidR="007B231F" w:rsidRPr="00742A42" w:rsidRDefault="007B231F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91663A" w:rsidRPr="00D566CF" w14:paraId="16F88179" w14:textId="77777777" w:rsidTr="009F6554">
        <w:trPr>
          <w:trHeight w:val="397"/>
        </w:trPr>
        <w:tc>
          <w:tcPr>
            <w:tcW w:w="2727" w:type="dxa"/>
            <w:gridSpan w:val="2"/>
          </w:tcPr>
          <w:p w14:paraId="1841873B" w14:textId="79BF35EA" w:rsidR="0091663A" w:rsidRPr="00D566CF" w:rsidRDefault="0091663A" w:rsidP="0091663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EDB156" w14:textId="77777777" w:rsidR="0091663A" w:rsidRPr="00D566CF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B8EDFC" w14:textId="77777777" w:rsidR="0091663A" w:rsidRPr="00D566CF" w:rsidRDefault="0091663A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4A8EA9CC" w14:textId="4D3A8844" w:rsidR="0091663A" w:rsidRPr="00D566CF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84" w:type="dxa"/>
          </w:tcPr>
          <w:p w14:paraId="5E14DB5D" w14:textId="77777777" w:rsidR="0091663A" w:rsidRPr="00D566CF" w:rsidRDefault="0091663A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37" w:type="dxa"/>
            <w:gridSpan w:val="9"/>
            <w:tcBorders>
              <w:bottom w:val="single" w:sz="4" w:space="0" w:color="auto"/>
            </w:tcBorders>
            <w:vAlign w:val="bottom"/>
          </w:tcPr>
          <w:p w14:paraId="613059F9" w14:textId="20B85641" w:rsidR="0091663A" w:rsidRPr="00742A42" w:rsidRDefault="00F15B2E" w:rsidP="000F18C6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>ง</w:t>
            </w:r>
            <w:r w:rsidR="00925DF4" w:rsidRPr="00742A42">
              <w:rPr>
                <w:rFonts w:ascii="Angsana New" w:hAnsi="Angsana New" w:cs="Angsana New"/>
                <w:sz w:val="24"/>
                <w:szCs w:val="24"/>
                <w:cs/>
              </w:rPr>
              <w:t>บ</w:t>
            </w:r>
            <w:r w:rsidR="0091663A" w:rsidRPr="00742A42">
              <w:rPr>
                <w:rFonts w:ascii="Angsana New" w:hAnsi="Angsana New" w:cs="Angsana New"/>
                <w:sz w:val="24"/>
                <w:szCs w:val="24"/>
                <w:cs/>
              </w:rPr>
              <w:t>การเงินที่แสดงเงินลงทุนตามวิธีส่วนได้เสีย/</w:t>
            </w:r>
            <w:r w:rsidR="005B7074" w:rsidRPr="00742A42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91663A" w:rsidRPr="00742A42">
              <w:rPr>
                <w:rFonts w:ascii="Angsana New" w:hAnsi="Angsana New" w:cs="Angsana New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E45951" w:rsidRPr="00D566CF" w14:paraId="7B08CD3D" w14:textId="77777777" w:rsidTr="009F6554">
        <w:trPr>
          <w:trHeight w:val="397"/>
        </w:trPr>
        <w:tc>
          <w:tcPr>
            <w:tcW w:w="2301" w:type="dxa"/>
          </w:tcPr>
          <w:p w14:paraId="18005FF2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6D8AB9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6FC3CF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4B7A58E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vAlign w:val="bottom"/>
          </w:tcPr>
          <w:p w14:paraId="24570BC2" w14:textId="77777777" w:rsidR="007B231F" w:rsidRPr="00D566CF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84" w:type="dxa"/>
          </w:tcPr>
          <w:p w14:paraId="3A6ADCC8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30A4AD30" w14:textId="77777777" w:rsidR="007B231F" w:rsidRPr="00742A42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894DDAF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4D8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</w:tr>
      <w:tr w:rsidR="00E45951" w:rsidRPr="00D566CF" w14:paraId="018BA276" w14:textId="77777777" w:rsidTr="009F6554">
        <w:trPr>
          <w:trHeight w:val="397"/>
        </w:trPr>
        <w:tc>
          <w:tcPr>
            <w:tcW w:w="2301" w:type="dxa"/>
          </w:tcPr>
          <w:p w14:paraId="1BB69725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26" w:type="dxa"/>
          </w:tcPr>
          <w:p w14:paraId="46D13531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F26EF7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97F597" w14:textId="77777777" w:rsidR="007B231F" w:rsidRPr="00D566CF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25B55F00" w14:textId="77777777" w:rsidR="007B231F" w:rsidRPr="00D566CF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14:paraId="3A0A3EDE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61AA982" w14:textId="77777777" w:rsidR="007B231F" w:rsidRPr="00742A42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37E5B86B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0B2B2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13417A2" w14:textId="77777777" w:rsidR="007B231F" w:rsidRPr="00D566CF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B4179" w14:textId="77777777" w:rsidR="007B231F" w:rsidRPr="00D566CF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0877F6" w:rsidRPr="00D566CF" w14:paraId="6304D1AE" w14:textId="77777777" w:rsidTr="009F6554">
        <w:trPr>
          <w:trHeight w:val="397"/>
        </w:trPr>
        <w:tc>
          <w:tcPr>
            <w:tcW w:w="2301" w:type="dxa"/>
          </w:tcPr>
          <w:p w14:paraId="64E431A0" w14:textId="77777777" w:rsidR="000877F6" w:rsidRPr="00742A42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2150C023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E7CB11" w14:textId="4BB0B14C" w:rsidR="000877F6" w:rsidRPr="00D566CF" w:rsidRDefault="000877F6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>ประเภท</w:t>
            </w:r>
          </w:p>
        </w:tc>
        <w:tc>
          <w:tcPr>
            <w:tcW w:w="283" w:type="dxa"/>
          </w:tcPr>
          <w:p w14:paraId="2466288A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E2DF60B" w14:textId="78DA3B29" w:rsidR="000877F6" w:rsidRPr="00742A42" w:rsidRDefault="000877F6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08D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444501E0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2665CE36" w14:textId="4415D2A0" w:rsidR="000877F6" w:rsidRPr="00D566CF" w:rsidRDefault="000877F6" w:rsidP="000877F6">
            <w:pPr>
              <w:pStyle w:val="a4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2AA4AD4F" w14:textId="77777777" w:rsidR="000877F6" w:rsidRPr="00D566CF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0A997250" w14:textId="77777777" w:rsidR="000877F6" w:rsidRPr="00742A42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>ทุน</w:t>
            </w:r>
          </w:p>
        </w:tc>
        <w:tc>
          <w:tcPr>
            <w:tcW w:w="284" w:type="dxa"/>
            <w:vAlign w:val="bottom"/>
          </w:tcPr>
          <w:p w14:paraId="3BC32CE5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9E321F" w14:textId="4C7BEB13" w:rsidR="000877F6" w:rsidRPr="00D566CF" w:rsidRDefault="000877F6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lang w:val="en-ZW"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08D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bottom"/>
          </w:tcPr>
          <w:p w14:paraId="54F59C70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6D7F51F9" w14:textId="6B640BFC" w:rsidR="000877F6" w:rsidRPr="00742A42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  <w:vAlign w:val="bottom"/>
          </w:tcPr>
          <w:p w14:paraId="48789CC4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22E6D7" w14:textId="210B2F1B" w:rsidR="000877F6" w:rsidRPr="00742A42" w:rsidRDefault="000877F6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908D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283" w:type="dxa"/>
            <w:vAlign w:val="bottom"/>
          </w:tcPr>
          <w:p w14:paraId="13FEA591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B226EE3" w14:textId="2794B39D" w:rsidR="000877F6" w:rsidRPr="00742A42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0877F6" w:rsidRPr="00D566CF" w14:paraId="5FE10768" w14:textId="77777777" w:rsidTr="009F6554">
        <w:trPr>
          <w:trHeight w:val="397"/>
        </w:trPr>
        <w:tc>
          <w:tcPr>
            <w:tcW w:w="2301" w:type="dxa"/>
          </w:tcPr>
          <w:p w14:paraId="45AD0902" w14:textId="77777777" w:rsidR="000877F6" w:rsidRPr="00742A42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6" w:type="dxa"/>
          </w:tcPr>
          <w:p w14:paraId="1A3F7DA0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C32C2F" w14:textId="3B0C0844" w:rsidR="000877F6" w:rsidRPr="00742A42" w:rsidRDefault="000877F6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283" w:type="dxa"/>
          </w:tcPr>
          <w:p w14:paraId="2A82BE5F" w14:textId="77777777" w:rsidR="000877F6" w:rsidRPr="00D566CF" w:rsidRDefault="000877F6" w:rsidP="000877F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CE1E4C" w14:textId="544F47D8" w:rsidR="000877F6" w:rsidRPr="00742A42" w:rsidRDefault="008908DB" w:rsidP="000877F6">
            <w:pPr>
              <w:pStyle w:val="a4"/>
              <w:widowControl/>
              <w:ind w:left="-96"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bottom"/>
          </w:tcPr>
          <w:p w14:paraId="226D3702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52E402B2" w14:textId="38693606" w:rsidR="000877F6" w:rsidRPr="00D566CF" w:rsidRDefault="000877F6" w:rsidP="000877F6">
            <w:pPr>
              <w:pStyle w:val="a4"/>
              <w:widowControl/>
              <w:ind w:left="-96" w:right="-7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10483EA2" w14:textId="77777777" w:rsidR="000877F6" w:rsidRPr="00D566CF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vAlign w:val="bottom"/>
          </w:tcPr>
          <w:p w14:paraId="3E9789C5" w14:textId="070F339A" w:rsidR="000877F6" w:rsidRPr="00742A42" w:rsidRDefault="000877F6" w:rsidP="000877F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84" w:type="dxa"/>
            <w:vAlign w:val="bottom"/>
          </w:tcPr>
          <w:p w14:paraId="568D17E4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DA710C" w14:textId="7FEA091D" w:rsidR="000877F6" w:rsidRPr="00742A42" w:rsidRDefault="008908DB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84" w:type="dxa"/>
            <w:vAlign w:val="bottom"/>
          </w:tcPr>
          <w:p w14:paraId="402FD6CA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64FDFEC" w14:textId="3AD1F9D1" w:rsidR="000877F6" w:rsidRPr="00742A42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83" w:type="dxa"/>
            <w:vAlign w:val="bottom"/>
          </w:tcPr>
          <w:p w14:paraId="414E20B9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4A37B0" w14:textId="7402D559" w:rsidR="000877F6" w:rsidRPr="00742A42" w:rsidRDefault="008908DB" w:rsidP="000877F6">
            <w:pPr>
              <w:pStyle w:val="a4"/>
              <w:widowControl/>
              <w:ind w:left="-96" w:right="-7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53475D03" w14:textId="77777777" w:rsidR="000877F6" w:rsidRPr="00D566CF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3C82284" w14:textId="02D6560D" w:rsidR="000877F6" w:rsidRPr="00742A42" w:rsidRDefault="000877F6" w:rsidP="000877F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E45951" w:rsidRPr="00D566CF" w14:paraId="15EF418C" w14:textId="77777777" w:rsidTr="009F6554">
        <w:trPr>
          <w:trHeight w:val="397"/>
        </w:trPr>
        <w:tc>
          <w:tcPr>
            <w:tcW w:w="2301" w:type="dxa"/>
            <w:vAlign w:val="bottom"/>
          </w:tcPr>
          <w:p w14:paraId="48C9D00D" w14:textId="77777777" w:rsidR="00B70FF9" w:rsidRPr="00742A42" w:rsidRDefault="00B70FF9" w:rsidP="00EE7C80">
            <w:pPr>
              <w:pStyle w:val="a4"/>
              <w:widowControl/>
              <w:ind w:left="33" w:right="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426" w:type="dxa"/>
          </w:tcPr>
          <w:p w14:paraId="013F5752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6059B09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199597" w14:textId="77777777" w:rsidR="00B70FF9" w:rsidRPr="00D566CF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8CA7D6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F0F7863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F8A37EB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490226C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shd w:val="clear" w:color="auto" w:fill="auto"/>
          </w:tcPr>
          <w:p w14:paraId="58858EFB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6CB15DE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812A198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DCE03AF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37024A4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303AA024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1E4298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27ED9FEE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1D37B7" w14:textId="77777777" w:rsidR="00B70FF9" w:rsidRPr="00D566CF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9041F" w:rsidRPr="00D566CF" w14:paraId="64D6F6F8" w14:textId="77777777" w:rsidTr="00820482">
        <w:trPr>
          <w:trHeight w:val="397"/>
        </w:trPr>
        <w:tc>
          <w:tcPr>
            <w:tcW w:w="2727" w:type="dxa"/>
            <w:gridSpan w:val="2"/>
            <w:vAlign w:val="bottom"/>
          </w:tcPr>
          <w:p w14:paraId="7511C70C" w14:textId="4C862FB1" w:rsidR="0059041F" w:rsidRPr="00D566CF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992" w:type="dxa"/>
            <w:vAlign w:val="bottom"/>
          </w:tcPr>
          <w:p w14:paraId="460E1B02" w14:textId="69CA99FB" w:rsidR="0059041F" w:rsidRPr="00742A42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>ผลิตสิ่งทอ</w:t>
            </w:r>
          </w:p>
        </w:tc>
        <w:tc>
          <w:tcPr>
            <w:tcW w:w="283" w:type="dxa"/>
            <w:vAlign w:val="bottom"/>
          </w:tcPr>
          <w:p w14:paraId="262EFB1D" w14:textId="77777777" w:rsidR="0059041F" w:rsidRPr="00D566CF" w:rsidRDefault="0059041F" w:rsidP="0059041F">
            <w:pPr>
              <w:pStyle w:val="a4"/>
              <w:widowControl/>
              <w:ind w:left="363"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6443C6" w14:textId="2B1F3C7B" w:rsidR="0059041F" w:rsidRPr="00742A42" w:rsidRDefault="009373AB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8904A1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837E82" w14:textId="31C8486D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14.79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994241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488F895C" w14:textId="71EB9932" w:rsidR="0059041F" w:rsidRPr="00742A42" w:rsidRDefault="00605800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D370E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6EC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C7B8C3" w14:textId="4780FAE4" w:rsidR="0059041F" w:rsidRPr="00D566CF" w:rsidRDefault="00865596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07DCF7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B4DE8D" w14:textId="61FFCC9C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69,932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CA9380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896BE4" w14:textId="34E2AD92" w:rsidR="0059041F" w:rsidRPr="00176311" w:rsidRDefault="00835EAC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35EAC">
              <w:rPr>
                <w:rFonts w:ascii="Angsana New" w:hAnsi="Angsana New"/>
                <w:sz w:val="24"/>
                <w:szCs w:val="24"/>
              </w:rPr>
              <w:t>4</w:t>
            </w:r>
            <w:r w:rsidR="00820482">
              <w:rPr>
                <w:rFonts w:ascii="Angsana New" w:hAnsi="Angsana New"/>
                <w:sz w:val="24"/>
                <w:szCs w:val="24"/>
              </w:rPr>
              <w:t>3,011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FCF43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322C37" w14:textId="0C03CED9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</w:t>
            </w:r>
            <w:r w:rsidR="000E2DC6">
              <w:rPr>
                <w:rFonts w:ascii="Angsana New" w:hAnsi="Angsana New"/>
                <w:sz w:val="24"/>
                <w:szCs w:val="24"/>
              </w:rPr>
              <w:t>5,631</w:t>
            </w:r>
          </w:p>
        </w:tc>
      </w:tr>
      <w:tr w:rsidR="0059041F" w:rsidRPr="00D566CF" w14:paraId="2F275DCE" w14:textId="77777777" w:rsidTr="00820482">
        <w:trPr>
          <w:trHeight w:val="397"/>
        </w:trPr>
        <w:tc>
          <w:tcPr>
            <w:tcW w:w="3719" w:type="dxa"/>
            <w:gridSpan w:val="3"/>
            <w:vAlign w:val="bottom"/>
          </w:tcPr>
          <w:p w14:paraId="4FFA1B87" w14:textId="5479C9F1" w:rsidR="0059041F" w:rsidRPr="00D566CF" w:rsidRDefault="0059041F" w:rsidP="0059041F">
            <w:pPr>
              <w:pStyle w:val="a4"/>
              <w:widowControl/>
              <w:ind w:left="69" w:right="0"/>
              <w:rPr>
                <w:rFonts w:ascii="Angsana New" w:hAnsi="Angsana New" w:cs="Angsana New"/>
                <w:sz w:val="24"/>
                <w:szCs w:val="24"/>
              </w:rPr>
            </w:pPr>
            <w:r w:rsidRPr="00742A4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42A42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ค่าเผื่อผลขาดทุนจากการด้อยค่า</w:t>
            </w:r>
          </w:p>
        </w:tc>
        <w:tc>
          <w:tcPr>
            <w:tcW w:w="283" w:type="dxa"/>
          </w:tcPr>
          <w:p w14:paraId="48FEF976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8B50186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0873D4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650797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8517259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479C942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CED6600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FE2C" w14:textId="420E6FAD" w:rsidR="0059041F" w:rsidRPr="00742A42" w:rsidRDefault="00835EAC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2D5E2B">
              <w:rPr>
                <w:rFonts w:ascii="Angsana New" w:hAnsi="Angsana New"/>
                <w:sz w:val="24"/>
                <w:szCs w:val="24"/>
              </w:rPr>
              <w:t>7,072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198E3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931B" w14:textId="23068245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(</w:t>
            </w:r>
            <w:r w:rsidR="000E2DC6">
              <w:rPr>
                <w:rFonts w:ascii="Angsana New" w:hAnsi="Angsana New"/>
                <w:sz w:val="24"/>
                <w:szCs w:val="24"/>
              </w:rPr>
              <w:t>5,755</w:t>
            </w:r>
            <w:r w:rsidRPr="00D566C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82173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1CA31" w14:textId="07341BC3" w:rsidR="0059041F" w:rsidRPr="00176311" w:rsidRDefault="00835EAC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76742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34913" w14:textId="1514F602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6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9041F" w:rsidRPr="00D566CF" w14:paraId="724200BF" w14:textId="77777777" w:rsidTr="00820482">
        <w:trPr>
          <w:trHeight w:val="397"/>
        </w:trPr>
        <w:tc>
          <w:tcPr>
            <w:tcW w:w="2301" w:type="dxa"/>
            <w:vAlign w:val="bottom"/>
          </w:tcPr>
          <w:p w14:paraId="14468413" w14:textId="77777777" w:rsidR="0059041F" w:rsidRPr="00D566CF" w:rsidRDefault="0059041F" w:rsidP="0059041F">
            <w:pPr>
              <w:pStyle w:val="a4"/>
              <w:widowControl/>
              <w:ind w:left="33" w:right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42A4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26" w:type="dxa"/>
          </w:tcPr>
          <w:p w14:paraId="70459761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CD5335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FDF28B" w14:textId="77777777" w:rsidR="0059041F" w:rsidRPr="00D566CF" w:rsidRDefault="0059041F" w:rsidP="0059041F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4E939E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581D50F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D7974A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D3A8A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14:paraId="07FA066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DD4814D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711F51" w14:textId="1998800B" w:rsidR="0059041F" w:rsidRPr="00D566CF" w:rsidRDefault="00835EAC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35EAC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2D5E2B">
              <w:rPr>
                <w:rFonts w:ascii="Angsana New" w:hAnsi="Angsana New"/>
                <w:b/>
                <w:bCs/>
                <w:sz w:val="24"/>
                <w:szCs w:val="24"/>
              </w:rPr>
              <w:t>2,860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ACB570C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71B24" w14:textId="70C5049D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0E2DC6">
              <w:rPr>
                <w:rFonts w:ascii="Angsana New" w:hAnsi="Angsana New"/>
                <w:b/>
                <w:bCs/>
                <w:sz w:val="24"/>
                <w:szCs w:val="24"/>
              </w:rPr>
              <w:t>4,177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38D4E6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C4476" w14:textId="06718BDA" w:rsidR="0059041F" w:rsidRPr="00176311" w:rsidRDefault="00835EAC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820482">
              <w:rPr>
                <w:rFonts w:ascii="Angsana New" w:hAnsi="Angsana New"/>
                <w:b/>
                <w:bCs/>
                <w:sz w:val="24"/>
                <w:szCs w:val="24"/>
              </w:rPr>
              <w:t>3,011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3EB3298" w14:textId="77777777" w:rsidR="0059041F" w:rsidRPr="00D566CF" w:rsidRDefault="0059041F" w:rsidP="0059041F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00AEE2" w14:textId="74BD5AEB" w:rsidR="0059041F" w:rsidRPr="00D566CF" w:rsidRDefault="0059041F" w:rsidP="00590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0E2DC6">
              <w:rPr>
                <w:rFonts w:ascii="Angsana New" w:hAnsi="Angsana New"/>
                <w:b/>
                <w:bCs/>
                <w:sz w:val="24"/>
                <w:szCs w:val="24"/>
              </w:rPr>
              <w:t>5,631</w:t>
            </w:r>
          </w:p>
        </w:tc>
      </w:tr>
    </w:tbl>
    <w:p w14:paraId="131C1EBB" w14:textId="21B66504" w:rsidR="00B76E70" w:rsidRPr="00D566CF" w:rsidRDefault="00B76E70" w:rsidP="00594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261"/>
          <w:tab w:val="left" w:pos="3544"/>
        </w:tabs>
        <w:spacing w:before="120" w:after="120" w:line="240" w:lineRule="auto"/>
        <w:ind w:left="1134" w:right="-11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เงินลงทุนในบริษัทร่วมตาม</w:t>
      </w:r>
      <w:r w:rsidR="00714E7B" w:rsidRPr="00742A42">
        <w:rPr>
          <w:rFonts w:ascii="Angsana New" w:hAnsi="Angsana New"/>
          <w:sz w:val="28"/>
          <w:szCs w:val="28"/>
          <w:cs/>
        </w:rPr>
        <w:t>งบ</w:t>
      </w:r>
      <w:r w:rsidR="00A31F9B" w:rsidRPr="00742A42">
        <w:rPr>
          <w:rFonts w:ascii="Angsana New" w:hAnsi="Angsana New"/>
          <w:sz w:val="28"/>
          <w:szCs w:val="28"/>
          <w:cs/>
        </w:rPr>
        <w:t>การเงิน</w:t>
      </w:r>
      <w:r w:rsidRPr="00742A42">
        <w:rPr>
          <w:rFonts w:ascii="Angsana New" w:hAnsi="Angsana New"/>
          <w:sz w:val="28"/>
          <w:szCs w:val="28"/>
          <w:cs/>
        </w:rPr>
        <w:t>เฉพาะกิจการแสดงตามราคาทุนหักค่าเผื่อการด้อยค่าของเงินลงทุน</w:t>
      </w:r>
      <w:r w:rsidR="007244B9" w:rsidRPr="00742A42">
        <w:rPr>
          <w:rFonts w:ascii="Angsana New" w:hAnsi="Angsana New"/>
          <w:sz w:val="28"/>
          <w:szCs w:val="28"/>
          <w:cs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บริษัทพิจารณามูลค่าที่คาดว่าจะได้รับคืน</w:t>
      </w:r>
      <w:r w:rsidR="00AB165F" w:rsidRPr="00742A42">
        <w:rPr>
          <w:rFonts w:ascii="Angsana New" w:hAnsi="Angsana New"/>
          <w:sz w:val="28"/>
          <w:szCs w:val="28"/>
          <w:cs/>
        </w:rPr>
        <w:t>โดยใช้</w:t>
      </w:r>
      <w:r w:rsidR="00A02CDF" w:rsidRPr="00742A42">
        <w:rPr>
          <w:rFonts w:ascii="Angsana New" w:hAnsi="Angsana New"/>
          <w:sz w:val="28"/>
          <w:szCs w:val="28"/>
          <w:cs/>
        </w:rPr>
        <w:t>มูลค่า</w:t>
      </w:r>
      <w:r w:rsidR="007C09DC" w:rsidRPr="00742A42">
        <w:rPr>
          <w:rFonts w:ascii="Angsana New" w:hAnsi="Angsana New"/>
          <w:sz w:val="28"/>
          <w:szCs w:val="28"/>
          <w:cs/>
        </w:rPr>
        <w:t>ตาม</w:t>
      </w:r>
      <w:r w:rsidR="00A02CDF" w:rsidRPr="00742A42">
        <w:rPr>
          <w:rFonts w:ascii="Angsana New" w:hAnsi="Angsana New"/>
          <w:sz w:val="28"/>
          <w:szCs w:val="28"/>
          <w:cs/>
        </w:rPr>
        <w:t>ส่วนของผู้ถือหุ้นของ</w:t>
      </w:r>
      <w:r w:rsidR="00AB165F" w:rsidRPr="00742A42">
        <w:rPr>
          <w:rFonts w:ascii="Angsana New" w:hAnsi="Angsana New"/>
          <w:sz w:val="28"/>
          <w:szCs w:val="28"/>
          <w:cs/>
        </w:rPr>
        <w:t xml:space="preserve">บริษัทร่วม </w:t>
      </w:r>
      <w:r w:rsidR="006E0937" w:rsidRPr="00742A42">
        <w:rPr>
          <w:rFonts w:ascii="Angsana New" w:hAnsi="Angsana New"/>
          <w:sz w:val="28"/>
          <w:szCs w:val="28"/>
          <w:cs/>
        </w:rPr>
        <w:t xml:space="preserve">ณ </w:t>
      </w:r>
      <w:r w:rsidR="000B5999" w:rsidRPr="00742A42">
        <w:rPr>
          <w:rFonts w:ascii="Angsana New" w:hAnsi="Angsana New"/>
          <w:sz w:val="28"/>
          <w:szCs w:val="28"/>
          <w:cs/>
        </w:rPr>
        <w:t>วันที</w:t>
      </w:r>
      <w:r w:rsidR="00F01D7E" w:rsidRPr="00742A42">
        <w:rPr>
          <w:rFonts w:ascii="Angsana New" w:hAnsi="Angsana New"/>
          <w:sz w:val="28"/>
          <w:szCs w:val="28"/>
          <w:cs/>
        </w:rPr>
        <w:t>่</w:t>
      </w:r>
      <w:r w:rsidR="004014A2" w:rsidRPr="00742A42">
        <w:rPr>
          <w:rFonts w:ascii="Angsana New" w:hAnsi="Angsana New"/>
          <w:sz w:val="28"/>
          <w:szCs w:val="28"/>
          <w:cs/>
        </w:rPr>
        <w:t xml:space="preserve"> </w:t>
      </w:r>
      <w:r w:rsidR="00C54856">
        <w:rPr>
          <w:rFonts w:ascii="Angsana New" w:hAnsi="Angsana New"/>
          <w:sz w:val="28"/>
          <w:szCs w:val="28"/>
        </w:rPr>
        <w:t xml:space="preserve">31 </w:t>
      </w:r>
      <w:r w:rsidR="00C54856" w:rsidRPr="00742A42">
        <w:rPr>
          <w:rFonts w:ascii="Angsana New" w:hAnsi="Angsana New"/>
          <w:sz w:val="28"/>
          <w:szCs w:val="28"/>
          <w:cs/>
        </w:rPr>
        <w:t xml:space="preserve">ธันวาคม </w:t>
      </w:r>
      <w:r w:rsidR="00C54856">
        <w:rPr>
          <w:rFonts w:ascii="Angsana New" w:hAnsi="Angsana New"/>
          <w:sz w:val="28"/>
          <w:szCs w:val="28"/>
        </w:rPr>
        <w:t>2567</w:t>
      </w:r>
      <w:r w:rsidR="00DC569E">
        <w:rPr>
          <w:rFonts w:ascii="Angsana New" w:hAnsi="Angsana New"/>
          <w:sz w:val="28"/>
          <w:szCs w:val="28"/>
        </w:rPr>
        <w:t xml:space="preserve"> </w:t>
      </w:r>
      <w:r w:rsidR="00DC569E" w:rsidRPr="00742A42">
        <w:rPr>
          <w:rFonts w:ascii="Angsana New" w:hAnsi="Angsana New" w:hint="cs"/>
          <w:sz w:val="28"/>
          <w:szCs w:val="28"/>
          <w:cs/>
        </w:rPr>
        <w:t>และ</w:t>
      </w:r>
      <w:r w:rsidR="0028222F">
        <w:rPr>
          <w:rFonts w:ascii="Angsana New" w:hAnsi="Angsana New"/>
          <w:sz w:val="28"/>
          <w:szCs w:val="28"/>
        </w:rPr>
        <w:t xml:space="preserve"> </w:t>
      </w:r>
      <w:r w:rsidR="00376E65" w:rsidRPr="00D566CF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256</w:t>
      </w:r>
      <w:r w:rsidR="00FD3541" w:rsidRPr="00D566CF">
        <w:rPr>
          <w:rFonts w:ascii="Angsana New" w:eastAsia="Arial Unicode MS" w:hAnsi="Angsana New"/>
          <w:snapToGrid w:val="0"/>
          <w:sz w:val="28"/>
          <w:szCs w:val="28"/>
          <w:lang w:eastAsia="th-TH"/>
        </w:rPr>
        <w:t>6</w:t>
      </w:r>
      <w:r w:rsidR="00307A6D" w:rsidRPr="00742A42">
        <w:rPr>
          <w:rFonts w:ascii="Angsana New" w:hAnsi="Angsana New"/>
          <w:sz w:val="28"/>
          <w:szCs w:val="28"/>
          <w:cs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 xml:space="preserve">บริษัทบันทึกค่าเผื่อการด้อยค่าของเงินลงทุนในบริษัทร่วม จำนวน </w:t>
      </w:r>
      <w:r w:rsidR="00CC2808">
        <w:rPr>
          <w:rFonts w:ascii="Angsana New" w:hAnsi="Angsana New"/>
          <w:sz w:val="28"/>
          <w:szCs w:val="28"/>
        </w:rPr>
        <w:t>7.07</w:t>
      </w:r>
      <w:r w:rsidRPr="00742A42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AC1BD8">
        <w:rPr>
          <w:rFonts w:ascii="Angsana New" w:hAnsi="Angsana New"/>
          <w:sz w:val="28"/>
          <w:szCs w:val="28"/>
        </w:rPr>
        <w:t>5.76</w:t>
      </w:r>
      <w:r w:rsidR="00B32E92" w:rsidRPr="00742A42">
        <w:rPr>
          <w:rFonts w:ascii="Angsana New" w:hAnsi="Angsana New"/>
          <w:sz w:val="28"/>
          <w:szCs w:val="28"/>
          <w:cs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ล้านบาท ตามลำดับ</w:t>
      </w:r>
      <w:r w:rsidR="00AB165F" w:rsidRPr="00742A42">
        <w:rPr>
          <w:rFonts w:ascii="Angsana New" w:hAnsi="Angsana New"/>
          <w:sz w:val="28"/>
          <w:szCs w:val="28"/>
          <w:cs/>
        </w:rPr>
        <w:t xml:space="preserve"> </w:t>
      </w:r>
      <w:r w:rsidR="003D6034" w:rsidRPr="00742A42">
        <w:rPr>
          <w:rFonts w:ascii="Angsana New" w:hAnsi="Angsana New"/>
          <w:sz w:val="28"/>
          <w:szCs w:val="28"/>
          <w:cs/>
        </w:rPr>
        <w:t>ในระหว่าง</w:t>
      </w:r>
      <w:r w:rsidR="00792A4C" w:rsidRPr="00742A42">
        <w:rPr>
          <w:rFonts w:ascii="Angsana New" w:hAnsi="Angsana New" w:hint="cs"/>
          <w:sz w:val="28"/>
          <w:szCs w:val="28"/>
          <w:cs/>
        </w:rPr>
        <w:t>ปี</w:t>
      </w:r>
      <w:r w:rsidRPr="00742A42">
        <w:rPr>
          <w:rFonts w:ascii="Angsana New" w:hAnsi="Angsana New"/>
          <w:sz w:val="28"/>
          <w:szCs w:val="28"/>
          <w:cs/>
        </w:rPr>
        <w:t>บริษัทบันทึ</w:t>
      </w:r>
      <w:r w:rsidR="00395F9F" w:rsidRPr="00742A42">
        <w:rPr>
          <w:rFonts w:ascii="Angsana New" w:hAnsi="Angsana New"/>
          <w:sz w:val="28"/>
          <w:szCs w:val="28"/>
          <w:cs/>
        </w:rPr>
        <w:t>ก</w:t>
      </w:r>
      <w:r w:rsidRPr="00742A42">
        <w:rPr>
          <w:rFonts w:ascii="Angsana New" w:hAnsi="Angsana New"/>
          <w:sz w:val="28"/>
          <w:szCs w:val="28"/>
          <w:cs/>
        </w:rPr>
        <w:t>ด้อยค่</w:t>
      </w:r>
      <w:r w:rsidR="007412A1" w:rsidRPr="00742A42">
        <w:rPr>
          <w:rFonts w:ascii="Angsana New" w:hAnsi="Angsana New"/>
          <w:sz w:val="28"/>
          <w:szCs w:val="28"/>
          <w:cs/>
        </w:rPr>
        <w:t xml:space="preserve">าของเงินลงทุนในบริษัทร่วม </w:t>
      </w:r>
      <w:r w:rsidR="007412A1" w:rsidRPr="00730CD4">
        <w:rPr>
          <w:rFonts w:ascii="Angsana New" w:hAnsi="Angsana New"/>
          <w:sz w:val="28"/>
          <w:szCs w:val="28"/>
          <w:cs/>
        </w:rPr>
        <w:t>จำนวน</w:t>
      </w:r>
      <w:r w:rsidR="000603D6" w:rsidRPr="00730CD4">
        <w:rPr>
          <w:rFonts w:ascii="Angsana New" w:hAnsi="Angsana New"/>
          <w:sz w:val="28"/>
          <w:szCs w:val="28"/>
          <w:cs/>
        </w:rPr>
        <w:t xml:space="preserve"> </w:t>
      </w:r>
      <w:r w:rsidR="00973233" w:rsidRPr="00730CD4">
        <w:rPr>
          <w:rFonts w:ascii="Angsana New" w:hAnsi="Angsana New"/>
          <w:sz w:val="28"/>
          <w:szCs w:val="28"/>
        </w:rPr>
        <w:t>1.</w:t>
      </w:r>
      <w:r w:rsidR="00730CD4" w:rsidRPr="00730CD4">
        <w:rPr>
          <w:rFonts w:ascii="Angsana New" w:hAnsi="Angsana New"/>
          <w:sz w:val="28"/>
          <w:szCs w:val="28"/>
        </w:rPr>
        <w:t>32</w:t>
      </w:r>
      <w:r w:rsidRPr="00730CD4">
        <w:rPr>
          <w:rFonts w:ascii="Angsana New" w:hAnsi="Angsana New"/>
          <w:sz w:val="28"/>
          <w:szCs w:val="28"/>
          <w:cs/>
        </w:rPr>
        <w:t xml:space="preserve"> ล้าน</w:t>
      </w:r>
      <w:r w:rsidRPr="00742A42">
        <w:rPr>
          <w:rFonts w:ascii="Angsana New" w:hAnsi="Angsana New"/>
          <w:sz w:val="28"/>
          <w:szCs w:val="28"/>
          <w:cs/>
        </w:rPr>
        <w:t xml:space="preserve">บาท </w:t>
      </w:r>
    </w:p>
    <w:p w14:paraId="38D3AC13" w14:textId="77777777" w:rsidR="00240D0A" w:rsidRPr="00D566CF" w:rsidRDefault="00240D0A" w:rsidP="008D3AA6">
      <w:pPr>
        <w:spacing w:before="240"/>
        <w:jc w:val="thaiDistribute"/>
        <w:rPr>
          <w:rFonts w:ascii="Angsana New" w:hAnsi="Angsana New"/>
          <w:sz w:val="28"/>
          <w:szCs w:val="28"/>
        </w:rPr>
        <w:sectPr w:rsidR="00240D0A" w:rsidRPr="00D566CF" w:rsidSect="00C552C9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816" w:bottom="851" w:left="578" w:header="1282" w:footer="446" w:gutter="0"/>
          <w:cols w:space="720"/>
          <w:docGrid w:linePitch="245"/>
        </w:sectPr>
      </w:pPr>
    </w:p>
    <w:p w14:paraId="2B7D1AF6" w14:textId="77777777" w:rsidR="008F06D1" w:rsidRPr="00D566CF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98022D6" w14:textId="77777777" w:rsidR="008F06D1" w:rsidRPr="00D566CF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43C552EB" w14:textId="77777777" w:rsidR="008F06D1" w:rsidRPr="00D566CF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040ADFDC" w14:textId="77777777" w:rsidR="008F06D1" w:rsidRPr="00D566CF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303AB046" w14:textId="77777777" w:rsidR="008F06D1" w:rsidRPr="00D566CF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56892D7E" w14:textId="77777777" w:rsidR="008F06D1" w:rsidRPr="00D566CF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67A32039" w14:textId="77777777" w:rsidR="008F06D1" w:rsidRPr="00D566CF" w:rsidRDefault="008F06D1" w:rsidP="00EB398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28"/>
          <w:cs/>
        </w:rPr>
      </w:pPr>
    </w:p>
    <w:p w14:paraId="7F6CA57F" w14:textId="680561E0" w:rsidR="00967CF5" w:rsidRPr="00D566CF" w:rsidRDefault="00967CF5" w:rsidP="00AB0B28">
      <w:pPr>
        <w:pStyle w:val="a"/>
        <w:tabs>
          <w:tab w:val="left" w:pos="9356"/>
        </w:tabs>
        <w:spacing w:after="120"/>
        <w:ind w:left="284" w:right="-23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บริษัทบันทึกเงินลงทุนในบริษัทร่วมตามวิธีส่วนได้เสียใน</w:t>
      </w:r>
      <w:r w:rsidR="005B7074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การเงินที่แสดงเงินลงทุนตามวิธีส่วนได้เสีย</w:t>
      </w:r>
      <w:r w:rsidR="00FC259D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เงินลงทุน ณ วันที่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="00C54856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ธันวาคม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>2567</w:t>
      </w:r>
      <w:r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และส่วนแบ่งกำไร</w:t>
      </w:r>
      <w:r w:rsidR="009562CD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(ขาดทุน) </w:t>
      </w:r>
      <w:r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</w:t>
      </w:r>
      <w:r w:rsidR="00C54856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สำหรับปีสิ้นสุด</w:t>
      </w:r>
      <w:r w:rsidR="006E0937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="00C54856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ธันวาคม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>2567</w:t>
      </w:r>
      <w:r w:rsidR="006E0937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ถือตาม</w:t>
      </w:r>
      <w:r w:rsidR="005B7074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งบ</w:t>
      </w:r>
      <w:r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การเงินรวม</w:t>
      </w:r>
      <w:r w:rsidR="00C54856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สำหรับปีสิ้นสุด</w:t>
      </w:r>
      <w:r w:rsidR="006E0937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="00C54856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ธันวาคม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>2567</w:t>
      </w:r>
      <w:r w:rsidR="006E0937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ของบริษัท นิวพลัสนิตติ้ง จำกัด (มหาชน) และบริษัทย่อย ซึ่งตรวจสอบโดยผู้สอบบัญชีอื่น มูลค่าของเงินลงทุน</w:t>
      </w:r>
      <w:r w:rsidR="006C146D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ตามวิธีส่วนได้เสีย</w:t>
      </w:r>
      <w:r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นี้ ณ </w:t>
      </w:r>
      <w:r w:rsidR="006E0937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="00C54856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ธันวาคม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>2567</w:t>
      </w:r>
      <w:r w:rsidR="006820ED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="006820ED" w:rsidRPr="00742A42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และ</w:t>
      </w:r>
      <w:r w:rsidR="005565CA" w:rsidRPr="00742A42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</w:t>
      </w:r>
      <w:r w:rsidR="006E0937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2566</w:t>
      </w:r>
      <w:r w:rsidR="005602E2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มี</w:t>
      </w:r>
      <w:r w:rsidR="005602E2" w:rsidRPr="0045772F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จำนวน </w:t>
      </w:r>
      <w:r w:rsidR="00B17478" w:rsidRPr="0045772F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45772F" w:rsidRPr="0045772F">
        <w:rPr>
          <w:rFonts w:ascii="Angsana New" w:hAnsi="Angsana New" w:cs="Angsana New"/>
          <w:spacing w:val="-2"/>
          <w:sz w:val="28"/>
          <w:szCs w:val="28"/>
          <w:lang w:val="en-US"/>
        </w:rPr>
        <w:t>3.01</w:t>
      </w:r>
      <w:r w:rsidR="005602E2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และ </w:t>
      </w:r>
      <w:r w:rsidR="00307A6D" w:rsidRPr="00D566CF">
        <w:rPr>
          <w:rFonts w:ascii="Angsana New" w:hAnsi="Angsana New" w:cs="Angsana New"/>
          <w:spacing w:val="-2"/>
          <w:sz w:val="28"/>
          <w:szCs w:val="28"/>
          <w:lang w:val="en-US"/>
        </w:rPr>
        <w:t>4</w:t>
      </w:r>
      <w:r w:rsidR="00C3625A">
        <w:rPr>
          <w:rFonts w:ascii="Angsana New" w:hAnsi="Angsana New" w:cs="Angsana New"/>
          <w:spacing w:val="-2"/>
          <w:sz w:val="28"/>
          <w:szCs w:val="28"/>
          <w:lang w:val="en-US"/>
        </w:rPr>
        <w:t>5.63</w:t>
      </w:r>
      <w:r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 ตามลำดับ ส่วนแบ่ง</w:t>
      </w:r>
      <w:r w:rsidR="000C0D13" w:rsidRPr="00742A42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กำไร</w:t>
      </w:r>
      <w:r w:rsidR="0049464E" w:rsidRPr="00742A42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(ขาดทุน) </w:t>
      </w:r>
      <w:r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จากบริษัทร่วมนี้</w:t>
      </w:r>
      <w:r w:rsidR="00C54856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สำหรับปีสิ้นสุด</w:t>
      </w:r>
      <w:r w:rsidR="006E0937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วันที่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31 </w:t>
      </w:r>
      <w:r w:rsidR="00C54856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ธันวาคม </w:t>
      </w:r>
      <w:r w:rsidR="00C54856">
        <w:rPr>
          <w:rFonts w:ascii="Angsana New" w:hAnsi="Angsana New" w:cs="Angsana New"/>
          <w:spacing w:val="-2"/>
          <w:sz w:val="28"/>
          <w:szCs w:val="28"/>
          <w:lang w:val="en-US"/>
        </w:rPr>
        <w:t>2567</w:t>
      </w:r>
      <w:r w:rsidR="006E0937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307A6D" w:rsidRPr="00D566CF">
        <w:rPr>
          <w:rFonts w:ascii="Angsana New" w:eastAsia="Arial Unicode MS" w:hAnsi="Angsana New" w:cs="Angsana New"/>
          <w:snapToGrid w:val="0"/>
          <w:sz w:val="28"/>
          <w:szCs w:val="28"/>
          <w:lang w:val="en-US" w:eastAsia="th-TH"/>
        </w:rPr>
        <w:t>256</w:t>
      </w:r>
      <w:r w:rsidR="006A0EE0">
        <w:rPr>
          <w:rFonts w:ascii="Angsana New" w:eastAsia="Arial Unicode MS" w:hAnsi="Angsana New" w:cs="Angsana New"/>
          <w:snapToGrid w:val="0"/>
          <w:sz w:val="28"/>
          <w:szCs w:val="28"/>
          <w:lang w:val="en-US" w:eastAsia="th-TH"/>
        </w:rPr>
        <w:t>6</w:t>
      </w:r>
      <w:r w:rsidR="00376E65" w:rsidRPr="00742A42">
        <w:rPr>
          <w:rFonts w:ascii="Angsana New" w:eastAsia="Arial Unicode MS" w:hAnsi="Angsana New" w:cs="Angsana New"/>
          <w:snapToGrid w:val="0"/>
          <w:sz w:val="28"/>
          <w:szCs w:val="28"/>
          <w:cs/>
          <w:lang w:val="en-US" w:eastAsia="th-TH"/>
        </w:rPr>
        <w:t xml:space="preserve"> </w:t>
      </w:r>
      <w:r w:rsidR="005602E2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มีจำนวน</w:t>
      </w:r>
      <w:r w:rsidR="006C146D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ผล</w:t>
      </w:r>
      <w:r w:rsidR="007C0B41" w:rsidRPr="00957AC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ขาดทุน</w:t>
      </w:r>
      <w:r w:rsidR="00FB060A" w:rsidRPr="00957AC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2317D1" w:rsidRPr="00957ACD">
        <w:rPr>
          <w:rFonts w:ascii="Angsana New" w:hAnsi="Angsana New" w:cs="Angsana New"/>
          <w:spacing w:val="-2"/>
          <w:sz w:val="28"/>
          <w:szCs w:val="28"/>
          <w:lang w:val="en-US"/>
        </w:rPr>
        <w:t>(</w:t>
      </w:r>
      <w:r w:rsidR="00957ACD" w:rsidRPr="00957ACD">
        <w:rPr>
          <w:rFonts w:ascii="Angsana New" w:hAnsi="Angsana New" w:cs="Angsana New"/>
          <w:spacing w:val="-2"/>
          <w:sz w:val="28"/>
          <w:szCs w:val="28"/>
          <w:lang w:val="en-US"/>
        </w:rPr>
        <w:t>2.</w:t>
      </w:r>
      <w:r w:rsidR="005C3AEA">
        <w:rPr>
          <w:rFonts w:ascii="Angsana New" w:hAnsi="Angsana New" w:cs="Angsana New"/>
          <w:spacing w:val="-2"/>
          <w:sz w:val="28"/>
          <w:szCs w:val="28"/>
          <w:lang w:val="en-US"/>
        </w:rPr>
        <w:t>39</w:t>
      </w:r>
      <w:r w:rsidR="002317D1" w:rsidRPr="00957ACD">
        <w:rPr>
          <w:rFonts w:ascii="Angsana New" w:hAnsi="Angsana New" w:cs="Angsana New"/>
          <w:spacing w:val="-2"/>
          <w:sz w:val="28"/>
          <w:szCs w:val="28"/>
          <w:lang w:val="en-US"/>
        </w:rPr>
        <w:t>)</w:t>
      </w:r>
      <w:r w:rsidR="007C0B41" w:rsidRPr="00957ACD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</w:t>
      </w:r>
      <w:r w:rsidR="005602E2" w:rsidRPr="00957ACD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>ล้าน</w:t>
      </w:r>
      <w:r w:rsidR="005602E2" w:rsidRPr="00742A42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 xml:space="preserve">บาท </w:t>
      </w:r>
      <w:r w:rsidR="005602E2"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และ </w:t>
      </w:r>
      <w:r w:rsidR="008D015E" w:rsidRPr="000156BA">
        <w:rPr>
          <w:rFonts w:ascii="Angsana New" w:hAnsi="Angsana New" w:cs="Angsana New"/>
          <w:spacing w:val="-2"/>
          <w:sz w:val="28"/>
          <w:szCs w:val="28"/>
          <w:lang w:val="en-US"/>
        </w:rPr>
        <w:t>(</w:t>
      </w:r>
      <w:r w:rsidR="00E5767F" w:rsidRPr="000156BA">
        <w:rPr>
          <w:rFonts w:ascii="Angsana New" w:hAnsi="Angsana New" w:cs="Angsana New"/>
          <w:spacing w:val="-2"/>
          <w:sz w:val="28"/>
          <w:szCs w:val="28"/>
          <w:lang w:val="en-US"/>
        </w:rPr>
        <w:t>0.</w:t>
      </w:r>
      <w:r w:rsidR="000245AF" w:rsidRPr="000156BA">
        <w:rPr>
          <w:rFonts w:ascii="Angsana New" w:hAnsi="Angsana New" w:cs="Angsana New"/>
          <w:spacing w:val="-2"/>
          <w:sz w:val="28"/>
          <w:szCs w:val="28"/>
          <w:lang w:val="en-US"/>
        </w:rPr>
        <w:t>7</w:t>
      </w:r>
      <w:r w:rsidR="00B85E5C">
        <w:rPr>
          <w:rFonts w:ascii="Angsana New" w:hAnsi="Angsana New" w:cs="Angsana New"/>
          <w:spacing w:val="-2"/>
          <w:sz w:val="28"/>
          <w:szCs w:val="28"/>
          <w:lang w:val="en-US"/>
        </w:rPr>
        <w:t>5</w:t>
      </w:r>
      <w:r w:rsidR="008D015E" w:rsidRPr="000156BA">
        <w:rPr>
          <w:rFonts w:ascii="Angsana New" w:hAnsi="Angsana New" w:cs="Angsana New"/>
          <w:spacing w:val="-2"/>
          <w:sz w:val="28"/>
          <w:szCs w:val="28"/>
          <w:lang w:val="en-US"/>
        </w:rPr>
        <w:t>)</w:t>
      </w:r>
      <w:r w:rsidRPr="00742A42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ล้านบาท</w:t>
      </w:r>
      <w:r w:rsidRPr="00742A42">
        <w:rPr>
          <w:rFonts w:ascii="Angsana New" w:hAnsi="Angsana New" w:cs="Angsana New"/>
          <w:sz w:val="28"/>
          <w:szCs w:val="28"/>
          <w:cs/>
          <w:lang w:val="en-US"/>
        </w:rPr>
        <w:t xml:space="preserve"> ตามลำดับ </w:t>
      </w:r>
    </w:p>
    <w:p w14:paraId="51DCC232" w14:textId="0615EDE2" w:rsidR="008D3AA6" w:rsidRPr="00D566CF" w:rsidRDefault="00967CF5" w:rsidP="00967CF5">
      <w:pPr>
        <w:pStyle w:val="a"/>
        <w:tabs>
          <w:tab w:val="clear" w:pos="1080"/>
        </w:tabs>
        <w:spacing w:before="120" w:after="120"/>
        <w:ind w:left="284" w:right="119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742A42">
        <w:rPr>
          <w:rFonts w:ascii="Angsana New" w:hAnsi="Angsana New" w:cs="Angsana New"/>
          <w:sz w:val="28"/>
          <w:szCs w:val="28"/>
          <w:cs/>
          <w:lang w:val="en-US"/>
        </w:rPr>
        <w:t>ข้อมูลทางการเงินที่สำคัญของบริษัทร่วม มีดังนี้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709"/>
        <w:gridCol w:w="2302"/>
        <w:gridCol w:w="283"/>
        <w:gridCol w:w="2234"/>
      </w:tblGrid>
      <w:tr w:rsidR="00FD002A" w:rsidRPr="00D566CF" w14:paraId="22A0F398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DA19" w14:textId="77777777" w:rsidR="00FD002A" w:rsidRPr="00742A42" w:rsidRDefault="00FD002A" w:rsidP="006A120C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45B411" w14:textId="77777777" w:rsidR="00FD002A" w:rsidRPr="00D566CF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9D8DA" w14:textId="77777777" w:rsidR="00FD002A" w:rsidRPr="00742A42" w:rsidRDefault="00FD002A" w:rsidP="006A120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74494" w:rsidRPr="00D566CF" w14:paraId="5A16BE38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4262" w14:textId="77777777" w:rsidR="00B74494" w:rsidRPr="00742A42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5168B1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C3C6C" w14:textId="238CC40C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B74494" w:rsidRPr="00D566CF" w14:paraId="112CDFA4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6D4D" w14:textId="77777777" w:rsidR="00B74494" w:rsidRPr="00742A42" w:rsidRDefault="00B74494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8D1430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C60E3" w14:textId="1850BE52" w:rsidR="00B74494" w:rsidRPr="00742A42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CC191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DAA13" w14:textId="77777777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26AED" w14:textId="609BF558" w:rsidR="00B74494" w:rsidRPr="00D566CF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</w:p>
        </w:tc>
      </w:tr>
      <w:tr w:rsidR="00C74A72" w:rsidRPr="00D566CF" w14:paraId="68997AA9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E43D" w14:textId="77777777" w:rsidR="00C74A72" w:rsidRPr="00742A42" w:rsidRDefault="00C74A72" w:rsidP="00C74A72">
            <w:pPr>
              <w:ind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19BFB8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CBB3B" w14:textId="1B4D943E" w:rsidR="00C74A72" w:rsidRPr="00D566CF" w:rsidRDefault="00CC191F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742A4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ธันวาคม</w:t>
            </w:r>
            <w:r w:rsidR="00B74494"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5602E2"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3B54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7818D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1E420" w14:textId="2EEBD1A8" w:rsidR="00C74A72" w:rsidRPr="00742A42" w:rsidRDefault="00B74494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D15B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C74A72" w:rsidRPr="00D566CF" w14:paraId="359F9757" w14:textId="77777777" w:rsidTr="00D4213D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399D5" w14:textId="5EC1F95F" w:rsidR="00C74A72" w:rsidRPr="00742A42" w:rsidRDefault="00B74494" w:rsidP="00D4213D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งบแสดงฐานะการเงินแบบย่อ</w:t>
            </w:r>
            <w:r w:rsidR="00C74A72"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1648F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B962C" w14:textId="77777777" w:rsidR="00C74A72" w:rsidRPr="00742A42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CCFC1" w14:textId="77777777" w:rsidR="00C74A72" w:rsidRPr="00D566CF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AFAAD" w14:textId="77777777" w:rsidR="00C74A72" w:rsidRPr="00742A42" w:rsidRDefault="00C74A72" w:rsidP="00C74A7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D15BB4" w:rsidRPr="00D566CF" w14:paraId="00754E87" w14:textId="77777777" w:rsidTr="00AF462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ABF0" w14:textId="77777777" w:rsidR="00D15BB4" w:rsidRPr="00742A42" w:rsidRDefault="00D15BB4" w:rsidP="00D15BB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9ED07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71363" w14:textId="7A11044B" w:rsidR="00D15BB4" w:rsidRPr="00D566CF" w:rsidRDefault="00844022" w:rsidP="00D1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4022">
              <w:rPr>
                <w:rFonts w:ascii="Angsana New" w:hAnsi="Angsana New"/>
                <w:sz w:val="28"/>
                <w:szCs w:val="28"/>
              </w:rPr>
              <w:t>195,965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A1BF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ACDBB4" w14:textId="2AB475D1" w:rsidR="00D15BB4" w:rsidRPr="00844022" w:rsidRDefault="00844022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84402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183</w:t>
            </w:r>
            <w:r w:rsidRPr="0084402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84402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28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</w:p>
        </w:tc>
      </w:tr>
      <w:tr w:rsidR="00D15BB4" w:rsidRPr="00D566CF" w14:paraId="6F2246DE" w14:textId="77777777" w:rsidTr="00AF462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2451F" w14:textId="77777777" w:rsidR="00D15BB4" w:rsidRPr="00742A42" w:rsidRDefault="00D15BB4" w:rsidP="00D15BB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272F5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70E4ED" w14:textId="272C26C0" w:rsidR="00D15BB4" w:rsidRPr="00D566CF" w:rsidRDefault="00844022" w:rsidP="00D15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4022">
              <w:rPr>
                <w:rFonts w:ascii="Angsana New" w:hAnsi="Angsana New"/>
                <w:sz w:val="28"/>
                <w:szCs w:val="28"/>
              </w:rPr>
              <w:t>310,45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B37F8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6F1269" w14:textId="66533E0F" w:rsidR="00D15BB4" w:rsidRPr="00844022" w:rsidRDefault="00844022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  <w:r w:rsidRPr="0084402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316</w:t>
            </w:r>
            <w:r w:rsidRPr="0084402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84402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501</w:t>
            </w:r>
          </w:p>
        </w:tc>
      </w:tr>
      <w:tr w:rsidR="00D15BB4" w:rsidRPr="00D566CF" w14:paraId="4C8FD533" w14:textId="77777777" w:rsidTr="00AF462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5B540" w14:textId="77777777" w:rsidR="00D15BB4" w:rsidRPr="00742A42" w:rsidRDefault="00D15BB4" w:rsidP="00D15BB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722CE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F0868" w14:textId="043DE9DD" w:rsidR="00D15BB4" w:rsidRPr="00742A42" w:rsidRDefault="003528BA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3528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38,87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27A3D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844AF" w14:textId="55C4221D" w:rsidR="00D15BB4" w:rsidRPr="00742A42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15B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24,513</w:t>
            </w:r>
          </w:p>
        </w:tc>
      </w:tr>
      <w:tr w:rsidR="00D15BB4" w:rsidRPr="00D566CF" w14:paraId="00DFBE05" w14:textId="77777777" w:rsidTr="00AF462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2E762" w14:textId="77777777" w:rsidR="00D15BB4" w:rsidRPr="00742A42" w:rsidRDefault="00D15BB4" w:rsidP="00D15BB4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37CFC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E95FA" w14:textId="3B3935CC" w:rsidR="00D15BB4" w:rsidRPr="00742A42" w:rsidRDefault="00AF4628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F462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42,521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C8E22" w14:textId="77777777" w:rsidR="00D15BB4" w:rsidRPr="00D566CF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7580EC" w14:textId="265C21B1" w:rsidR="00D15BB4" w:rsidRPr="00742A42" w:rsidRDefault="00D15BB4" w:rsidP="00D15BB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15BB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</w:t>
            </w:r>
            <w:r w:rsidR="007A5D1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393</w:t>
            </w:r>
          </w:p>
        </w:tc>
      </w:tr>
      <w:tr w:rsidR="00FB060A" w:rsidRPr="00D566CF" w14:paraId="1D7159D1" w14:textId="77777777" w:rsidTr="00B70BB8">
        <w:trPr>
          <w:trHeight w:val="39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988F4" w14:textId="77777777" w:rsidR="00FB060A" w:rsidRPr="00742A42" w:rsidRDefault="00FB060A" w:rsidP="00FB060A">
            <w:pPr>
              <w:ind w:left="36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57C8E5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66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6E898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5D462" w14:textId="77777777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B060A" w:rsidRPr="00D566CF" w14:paraId="6D49522F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ED176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69A45" w14:textId="28A5897D" w:rsidR="00FB060A" w:rsidRPr="00742A42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right="-27"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FB060A" w:rsidRPr="00D566CF" w14:paraId="2F24D027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3B68" w14:textId="77777777" w:rsidR="00FB060A" w:rsidRPr="00D566CF" w:rsidRDefault="00FB060A" w:rsidP="00FB060A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09C31" w14:textId="71984BEF" w:rsidR="00FB060A" w:rsidRPr="00742A42" w:rsidRDefault="00FB060A" w:rsidP="007D0C4D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บริษัท นิวพลัสนิตติ้ง จำกัด (มหาชน) และบริษัทย่อย</w:t>
            </w:r>
          </w:p>
        </w:tc>
      </w:tr>
      <w:tr w:rsidR="002417A2" w:rsidRPr="00D566CF" w14:paraId="3F667283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14DEF" w14:textId="77777777" w:rsidR="002417A2" w:rsidRPr="00D566CF" w:rsidRDefault="002417A2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75D62" w14:textId="28B0A7FD" w:rsidR="002417A2" w:rsidRPr="00742A42" w:rsidRDefault="00CC191F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สำหรับปีสิ้นสุด วันที่ 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</w:t>
            </w: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639CB" w:rsidRPr="00D566CF" w14:paraId="55DF5A8C" w14:textId="77777777" w:rsidTr="00977D74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0BE" w14:textId="77777777" w:rsidR="002639CB" w:rsidRPr="00742A42" w:rsidRDefault="002639CB" w:rsidP="002639CB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7E888" w14:textId="3BA31ADB" w:rsidR="002639CB" w:rsidRPr="00D566CF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7161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07083" w14:textId="77777777" w:rsidR="002639CB" w:rsidRPr="00742A42" w:rsidRDefault="002639CB" w:rsidP="002639CB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C3FFA" w14:textId="66F770F9" w:rsidR="002639CB" w:rsidRPr="00742A42" w:rsidRDefault="002639CB" w:rsidP="002417A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256</w:t>
            </w:r>
            <w:r w:rsidR="0047161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FB060A" w:rsidRPr="00D566CF" w14:paraId="0F8BBC22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BECB" w14:textId="4582A622" w:rsidR="00FB060A" w:rsidRPr="00742A42" w:rsidRDefault="00FB060A" w:rsidP="00FB060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EA91E" w14:textId="402C363A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4D5D7E4" w14:textId="02734FF2" w:rsidR="00FB060A" w:rsidRPr="00D566CF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14:paraId="07D19D49" w14:textId="7B291AAB" w:rsidR="00FB060A" w:rsidRPr="00742A42" w:rsidRDefault="00FB060A" w:rsidP="00FB060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01D4A" w:rsidRPr="00D566CF" w14:paraId="667D9290" w14:textId="77777777" w:rsidTr="004428E2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C255D" w14:textId="26EE1997" w:rsidR="00701D4A" w:rsidRPr="00742A42" w:rsidRDefault="00701D4A" w:rsidP="00701D4A">
            <w:pPr>
              <w:ind w:left="-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30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D33840" w14:textId="69D8271F" w:rsidR="00701D4A" w:rsidRPr="00D566CF" w:rsidRDefault="004428E2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28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223,62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077D3" w14:textId="3F3AB234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A42B3" w14:textId="3A96206F" w:rsidR="00701D4A" w:rsidRPr="00D566CF" w:rsidRDefault="004428E2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4428E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242,050</w:t>
            </w:r>
          </w:p>
        </w:tc>
      </w:tr>
      <w:tr w:rsidR="00701D4A" w:rsidRPr="00D566CF" w14:paraId="5B99C6DD" w14:textId="77777777" w:rsidTr="00D4213D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87B02" w14:textId="3AA77BAF" w:rsidR="00701D4A" w:rsidRPr="00742A42" w:rsidRDefault="00701D4A" w:rsidP="00701D4A">
            <w:pPr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86FAA" w14:textId="644989B5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5E14D" w14:textId="2782E06D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8E5D2F" w14:textId="4640B261" w:rsidR="00701D4A" w:rsidRPr="00742A42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701D4A" w:rsidRPr="00D566CF" w14:paraId="55F9816C" w14:textId="77777777" w:rsidTr="00206ECB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EF09D" w14:textId="03A6EBCA" w:rsidR="00701D4A" w:rsidRPr="00FD45CA" w:rsidRDefault="00701D4A" w:rsidP="00701D4A">
            <w:pPr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กำไร </w:t>
            </w: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ขาดทุน)</w:t>
            </w: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7A2C" w14:textId="33DA64CE" w:rsidR="00701D4A" w:rsidRPr="00742A42" w:rsidRDefault="00CE1A90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E1A9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(7,31</w:t>
            </w:r>
            <w:r w:rsidR="00206EC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Pr="00CE1A9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CE07" w14:textId="0A10C432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DB65A" w14:textId="17C71FDF" w:rsidR="00701D4A" w:rsidRPr="00D566CF" w:rsidRDefault="00CE1A90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E1A9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(8,50</w:t>
            </w:r>
            <w:r w:rsidR="00206EC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CE1A9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701D4A" w:rsidRPr="00D566CF" w14:paraId="28FCD431" w14:textId="77777777" w:rsidTr="00206ECB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E732" w14:textId="7137A445" w:rsidR="00701D4A" w:rsidRPr="00742A42" w:rsidRDefault="00701D4A" w:rsidP="00701D4A">
            <w:pPr>
              <w:tabs>
                <w:tab w:val="clear" w:pos="227"/>
                <w:tab w:val="clear" w:pos="454"/>
              </w:tabs>
              <w:ind w:left="-74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2C4AF" w14:textId="3CC48A3B" w:rsidR="00701D4A" w:rsidRPr="00D566CF" w:rsidRDefault="00CE1A90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E1A9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(1,538)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3B9AC" w14:textId="77B2B2D0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467BF" w14:textId="24C50C0B" w:rsidR="00701D4A" w:rsidRPr="00D566CF" w:rsidRDefault="00CE1A90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E1A9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</w:t>
            </w:r>
          </w:p>
        </w:tc>
      </w:tr>
      <w:tr w:rsidR="00701D4A" w:rsidRPr="00D566CF" w14:paraId="694AA4A3" w14:textId="77777777" w:rsidTr="00206ECB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5326C" w14:textId="50034039" w:rsidR="00701D4A" w:rsidRPr="00742A42" w:rsidRDefault="00701D4A" w:rsidP="00701D4A">
            <w:pPr>
              <w:tabs>
                <w:tab w:val="clear" w:pos="227"/>
                <w:tab w:val="clear" w:pos="454"/>
              </w:tabs>
              <w:ind w:left="-7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เบ็ดเสร็จรวม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E8A891" w14:textId="2A17F385" w:rsidR="00701D4A" w:rsidRPr="00A377DF" w:rsidRDefault="00CE1A90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E1A9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(8,855)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7A6B" w14:textId="3CC02F70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BA876" w14:textId="3DD71DFC" w:rsidR="00701D4A" w:rsidRPr="00D566CF" w:rsidRDefault="00CE1A90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E1A9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(8,48</w:t>
            </w:r>
            <w:r w:rsidR="00206ECB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Pr="00CE1A9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701D4A" w:rsidRPr="00D566CF" w14:paraId="5A933335" w14:textId="77777777" w:rsidTr="00B70BB8">
        <w:trPr>
          <w:trHeight w:val="397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ADF06" w14:textId="383B8825" w:rsidR="00701D4A" w:rsidRPr="00742A42" w:rsidRDefault="00701D4A" w:rsidP="00701D4A">
            <w:pPr>
              <w:tabs>
                <w:tab w:val="clear" w:pos="227"/>
                <w:tab w:val="clear" w:pos="454"/>
              </w:tabs>
              <w:ind w:left="3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2B32FC8" w14:textId="3D09FE10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Z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719B66" w14:textId="7F978416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2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6C794" w14:textId="5EE2CD81" w:rsidR="00701D4A" w:rsidRPr="00D566CF" w:rsidRDefault="00701D4A" w:rsidP="00701D4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14:paraId="045BC258" w14:textId="77777777" w:rsidR="008D3AA6" w:rsidRPr="00D566CF" w:rsidRDefault="008D3AA6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3DEBCD2" w14:textId="227E303C" w:rsidR="00246AAC" w:rsidRDefault="00246AAC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A8B475D" w14:textId="77777777" w:rsidR="00B70BB8" w:rsidRPr="00D566CF" w:rsidRDefault="00B70BB8" w:rsidP="008D3AA6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B0333B0" w14:textId="77777777" w:rsidR="000F48A6" w:rsidRDefault="000F48A6" w:rsidP="000F48A6"/>
    <w:p w14:paraId="6E127656" w14:textId="29FAFBBF" w:rsidR="009E127B" w:rsidRDefault="009E127B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 w:hint="cs"/>
          <w:sz w:val="28"/>
          <w:szCs w:val="28"/>
          <w:cs/>
        </w:rPr>
        <w:lastRenderedPageBreak/>
        <w:t>อสังหาริมทรัพย์เพื่อการลงทุน</w:t>
      </w:r>
      <w:r w:rsidR="00ED433F" w:rsidRPr="00742A42">
        <w:rPr>
          <w:rFonts w:ascii="Angsana New" w:hAnsi="Angsana New" w:hint="cs"/>
          <w:sz w:val="28"/>
          <w:szCs w:val="28"/>
          <w:cs/>
        </w:rPr>
        <w:t xml:space="preserve"> </w:t>
      </w:r>
      <w:r w:rsidR="00ED433F">
        <w:rPr>
          <w:rFonts w:ascii="Angsana New" w:hAnsi="Angsana New"/>
          <w:sz w:val="28"/>
          <w:szCs w:val="28"/>
        </w:rPr>
        <w:t xml:space="preserve">- </w:t>
      </w:r>
      <w:r w:rsidR="00ED433F" w:rsidRPr="00742A42">
        <w:rPr>
          <w:rFonts w:ascii="Angsana New" w:hAnsi="Angsana New" w:hint="cs"/>
          <w:sz w:val="28"/>
          <w:szCs w:val="28"/>
          <w:cs/>
        </w:rPr>
        <w:t>สุทธิ</w:t>
      </w:r>
    </w:p>
    <w:p w14:paraId="3B14655D" w14:textId="7AEA8FA5" w:rsidR="00C42A5A" w:rsidRDefault="00902E5B" w:rsidP="006F4C0C">
      <w:pPr>
        <w:spacing w:before="120" w:after="120" w:line="240" w:lineRule="auto"/>
        <w:ind w:left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รายการเคลื่อนไหวของบัญชีอสังหาริมทรัพย์เพื่อการลงทุน</w:t>
      </w:r>
      <w:r w:rsidR="006F4C0C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742A42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2567</w:t>
      </w:r>
      <w:r w:rsidRPr="00742A42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2566</w:t>
      </w:r>
      <w:r w:rsidRPr="00742A42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75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225"/>
        <w:gridCol w:w="1460"/>
        <w:gridCol w:w="284"/>
        <w:gridCol w:w="1560"/>
        <w:gridCol w:w="284"/>
        <w:gridCol w:w="1558"/>
        <w:gridCol w:w="282"/>
        <w:gridCol w:w="1701"/>
      </w:tblGrid>
      <w:tr w:rsidR="00C42A5A" w:rsidRPr="00D566CF" w14:paraId="7E2E485C" w14:textId="77777777" w:rsidTr="006B76E2">
        <w:trPr>
          <w:trHeight w:val="397"/>
          <w:tblHeader/>
        </w:trPr>
        <w:tc>
          <w:tcPr>
            <w:tcW w:w="1189" w:type="pct"/>
          </w:tcPr>
          <w:p w14:paraId="1881620D" w14:textId="77777777" w:rsidR="00C42A5A" w:rsidRPr="005C3AEA" w:rsidRDefault="00C42A5A" w:rsidP="005C3AEA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811" w:type="pct"/>
            <w:gridSpan w:val="7"/>
            <w:tcBorders>
              <w:bottom w:val="single" w:sz="4" w:space="0" w:color="auto"/>
            </w:tcBorders>
            <w:vAlign w:val="bottom"/>
          </w:tcPr>
          <w:p w14:paraId="369B4837" w14:textId="77777777" w:rsidR="00C42A5A" w:rsidRPr="005C3AEA" w:rsidRDefault="00C42A5A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3A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42A5A" w:rsidRPr="00D566CF" w14:paraId="590241D1" w14:textId="77777777" w:rsidTr="006B76E2">
        <w:trPr>
          <w:trHeight w:val="397"/>
          <w:tblHeader/>
        </w:trPr>
        <w:tc>
          <w:tcPr>
            <w:tcW w:w="1189" w:type="pct"/>
          </w:tcPr>
          <w:p w14:paraId="509ADE38" w14:textId="77777777" w:rsidR="00C42A5A" w:rsidRPr="005C3AEA" w:rsidRDefault="00C42A5A" w:rsidP="005C3AEA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811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BDA4A" w14:textId="77777777" w:rsidR="00C42A5A" w:rsidRPr="005C3AEA" w:rsidRDefault="00C42A5A" w:rsidP="005C3AE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C42A5A" w:rsidRPr="00D566CF" w14:paraId="4716EA95" w14:textId="77777777" w:rsidTr="006B76E2">
        <w:trPr>
          <w:trHeight w:val="397"/>
          <w:tblHeader/>
        </w:trPr>
        <w:tc>
          <w:tcPr>
            <w:tcW w:w="1189" w:type="pct"/>
          </w:tcPr>
          <w:p w14:paraId="46A3CF35" w14:textId="77777777" w:rsidR="00C42A5A" w:rsidRPr="005C3AEA" w:rsidRDefault="00C42A5A" w:rsidP="005C3AEA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10DC2" w14:textId="77777777" w:rsidR="00C42A5A" w:rsidRPr="005C3AEA" w:rsidRDefault="00C42A5A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3AE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2" w:type="pct"/>
            <w:tcBorders>
              <w:top w:val="single" w:sz="4" w:space="0" w:color="auto"/>
            </w:tcBorders>
            <w:vAlign w:val="bottom"/>
          </w:tcPr>
          <w:p w14:paraId="6189755C" w14:textId="77777777" w:rsidR="00C42A5A" w:rsidRPr="005C3AEA" w:rsidRDefault="00C42A5A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838DD" w14:textId="77777777" w:rsidR="00C42A5A" w:rsidRPr="005C3AEA" w:rsidRDefault="00C42A5A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3AEA">
              <w:rPr>
                <w:rFonts w:ascii="Angsana New" w:hAnsi="Angsana New"/>
                <w:sz w:val="28"/>
                <w:szCs w:val="28"/>
                <w:cs/>
              </w:rPr>
              <w:t>ที่ดินให้เช่า</w:t>
            </w:r>
          </w:p>
        </w:tc>
        <w:tc>
          <w:tcPr>
            <w:tcW w:w="152" w:type="pct"/>
            <w:tcBorders>
              <w:top w:val="single" w:sz="4" w:space="0" w:color="auto"/>
            </w:tcBorders>
            <w:vAlign w:val="bottom"/>
          </w:tcPr>
          <w:p w14:paraId="465A6C72" w14:textId="77777777" w:rsidR="00C42A5A" w:rsidRPr="005C3AEA" w:rsidRDefault="00C42A5A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F3C7D" w14:textId="77777777" w:rsidR="00C42A5A" w:rsidRPr="005C3AEA" w:rsidRDefault="00C42A5A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3AEA">
              <w:rPr>
                <w:rFonts w:ascii="Angsana New" w:hAnsi="Angsana New"/>
                <w:sz w:val="28"/>
                <w:szCs w:val="28"/>
                <w:cs/>
              </w:rPr>
              <w:t>อาคารให้เช่า</w:t>
            </w:r>
          </w:p>
        </w:tc>
        <w:tc>
          <w:tcPr>
            <w:tcW w:w="151" w:type="pct"/>
            <w:tcBorders>
              <w:top w:val="single" w:sz="4" w:space="0" w:color="auto"/>
            </w:tcBorders>
            <w:vAlign w:val="bottom"/>
          </w:tcPr>
          <w:p w14:paraId="7BC05089" w14:textId="77777777" w:rsidR="00C42A5A" w:rsidRPr="005C3AEA" w:rsidRDefault="00C42A5A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EA2C4" w14:textId="77777777" w:rsidR="00C42A5A" w:rsidRPr="005C3AEA" w:rsidRDefault="00C42A5A" w:rsidP="005C3AEA">
            <w:pPr>
              <w:spacing w:line="240" w:lineRule="auto"/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3A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42A5A" w:rsidRPr="00D566CF" w14:paraId="7962C758" w14:textId="77777777" w:rsidTr="006B76E2">
        <w:trPr>
          <w:trHeight w:val="397"/>
        </w:trPr>
        <w:tc>
          <w:tcPr>
            <w:tcW w:w="1189" w:type="pct"/>
            <w:vAlign w:val="bottom"/>
          </w:tcPr>
          <w:p w14:paraId="55322481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7FAF428D" w14:textId="77777777" w:rsidR="00C42A5A" w:rsidRPr="005C3AEA" w:rsidRDefault="00C42A5A" w:rsidP="005C3AEA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01990553" w14:textId="77777777" w:rsidR="00C42A5A" w:rsidRPr="005C3AEA" w:rsidRDefault="00C42A5A" w:rsidP="005C3AEA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bottom"/>
          </w:tcPr>
          <w:p w14:paraId="666DFC6B" w14:textId="77777777" w:rsidR="00C42A5A" w:rsidRPr="005C3AEA" w:rsidRDefault="00C42A5A" w:rsidP="005C3AEA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247988B7" w14:textId="77777777" w:rsidR="00C42A5A" w:rsidRPr="005C3AEA" w:rsidRDefault="00C42A5A" w:rsidP="005C3AEA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vAlign w:val="bottom"/>
          </w:tcPr>
          <w:p w14:paraId="657E8C60" w14:textId="77777777" w:rsidR="00C42A5A" w:rsidRPr="005C3AEA" w:rsidRDefault="00C42A5A" w:rsidP="005C3AEA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vAlign w:val="bottom"/>
          </w:tcPr>
          <w:p w14:paraId="42DC2C0C" w14:textId="77777777" w:rsidR="00C42A5A" w:rsidRPr="005C3AEA" w:rsidRDefault="00C42A5A" w:rsidP="005C3AEA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vAlign w:val="bottom"/>
          </w:tcPr>
          <w:p w14:paraId="139294CA" w14:textId="77777777" w:rsidR="00C42A5A" w:rsidRPr="005C3AEA" w:rsidRDefault="00C42A5A" w:rsidP="005C3AEA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2A5A" w:rsidRPr="00D566CF" w14:paraId="043E5881" w14:textId="77777777" w:rsidTr="006B76E2">
        <w:trPr>
          <w:trHeight w:val="397"/>
        </w:trPr>
        <w:tc>
          <w:tcPr>
            <w:tcW w:w="1189" w:type="pct"/>
            <w:vAlign w:val="bottom"/>
          </w:tcPr>
          <w:p w14:paraId="5D86837D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ZW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0" w:type="pct"/>
            <w:vAlign w:val="bottom"/>
          </w:tcPr>
          <w:p w14:paraId="0C6F2A74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5,047</w:t>
            </w:r>
          </w:p>
        </w:tc>
        <w:tc>
          <w:tcPr>
            <w:tcW w:w="152" w:type="pct"/>
            <w:vAlign w:val="bottom"/>
          </w:tcPr>
          <w:p w14:paraId="1FBC6807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vAlign w:val="bottom"/>
          </w:tcPr>
          <w:p w14:paraId="19EF9DC0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1,406</w:t>
            </w:r>
          </w:p>
        </w:tc>
        <w:tc>
          <w:tcPr>
            <w:tcW w:w="152" w:type="pct"/>
            <w:vAlign w:val="bottom"/>
          </w:tcPr>
          <w:p w14:paraId="188393FD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vAlign w:val="bottom"/>
          </w:tcPr>
          <w:p w14:paraId="0AD0FE18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  <w:tc>
          <w:tcPr>
            <w:tcW w:w="151" w:type="pct"/>
            <w:vAlign w:val="bottom"/>
          </w:tcPr>
          <w:p w14:paraId="0EB0A681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vAlign w:val="bottom"/>
          </w:tcPr>
          <w:p w14:paraId="29F056CA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13,824</w:t>
            </w:r>
          </w:p>
        </w:tc>
      </w:tr>
      <w:tr w:rsidR="00C42A5A" w:rsidRPr="00D566CF" w14:paraId="12075F8F" w14:textId="77777777" w:rsidTr="006B76E2">
        <w:trPr>
          <w:trHeight w:val="397"/>
        </w:trPr>
        <w:tc>
          <w:tcPr>
            <w:tcW w:w="1189" w:type="pct"/>
            <w:vAlign w:val="bottom"/>
          </w:tcPr>
          <w:p w14:paraId="66D60D86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1C484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66CD8F0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B58FD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C21A7AC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A2915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676DBED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FF003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42A5A" w:rsidRPr="00D566CF" w14:paraId="141C8A87" w14:textId="77777777" w:rsidTr="006B76E2">
        <w:trPr>
          <w:trHeight w:val="397"/>
        </w:trPr>
        <w:tc>
          <w:tcPr>
            <w:tcW w:w="1189" w:type="pct"/>
            <w:vAlign w:val="bottom"/>
          </w:tcPr>
          <w:p w14:paraId="3FE9BAD4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04B1349B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5,047</w:t>
            </w:r>
          </w:p>
        </w:tc>
        <w:tc>
          <w:tcPr>
            <w:tcW w:w="152" w:type="pct"/>
            <w:vAlign w:val="bottom"/>
          </w:tcPr>
          <w:p w14:paraId="1D3BCCC4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vAlign w:val="bottom"/>
          </w:tcPr>
          <w:p w14:paraId="1A2B465C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1,406</w:t>
            </w:r>
          </w:p>
        </w:tc>
        <w:tc>
          <w:tcPr>
            <w:tcW w:w="152" w:type="pct"/>
            <w:vAlign w:val="bottom"/>
          </w:tcPr>
          <w:p w14:paraId="0936F205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vAlign w:val="bottom"/>
          </w:tcPr>
          <w:p w14:paraId="1BEF5EF1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  <w:tc>
          <w:tcPr>
            <w:tcW w:w="151" w:type="pct"/>
            <w:vAlign w:val="bottom"/>
          </w:tcPr>
          <w:p w14:paraId="491A1513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vAlign w:val="bottom"/>
          </w:tcPr>
          <w:p w14:paraId="08A7455C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13,824</w:t>
            </w:r>
          </w:p>
        </w:tc>
      </w:tr>
      <w:tr w:rsidR="00C42A5A" w:rsidRPr="00D566CF" w14:paraId="620F3C96" w14:textId="77777777" w:rsidTr="00625E94">
        <w:trPr>
          <w:trHeight w:val="397"/>
        </w:trPr>
        <w:tc>
          <w:tcPr>
            <w:tcW w:w="1189" w:type="pct"/>
            <w:vAlign w:val="bottom"/>
          </w:tcPr>
          <w:p w14:paraId="25FB280C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เพิ่มขึ้น                                                            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C2762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1BF97F8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5D5DE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25A7826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FFCC2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675065BB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BAD2C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42A5A" w:rsidRPr="00D566CF" w14:paraId="574B3FF2" w14:textId="77777777" w:rsidTr="00625E94">
        <w:trPr>
          <w:trHeight w:val="397"/>
        </w:trPr>
        <w:tc>
          <w:tcPr>
            <w:tcW w:w="1189" w:type="pct"/>
            <w:vAlign w:val="bottom"/>
          </w:tcPr>
          <w:p w14:paraId="7D942AE5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E7C51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5,047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0340345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E51B8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1,406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141F004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179C8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22C9CD91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005CC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13,824</w:t>
            </w:r>
          </w:p>
        </w:tc>
      </w:tr>
      <w:tr w:rsidR="00C42A5A" w:rsidRPr="00D566CF" w14:paraId="7F29127F" w14:textId="77777777" w:rsidTr="006B76E2">
        <w:trPr>
          <w:trHeight w:val="397"/>
        </w:trPr>
        <w:tc>
          <w:tcPr>
            <w:tcW w:w="1189" w:type="pct"/>
            <w:vAlign w:val="bottom"/>
          </w:tcPr>
          <w:p w14:paraId="7CE102C6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5F345A4B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7678CC87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134B5CB8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4D30B41E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607AC25B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607F06A2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042E4C12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5C3AEA" w:rsidRPr="00D566CF" w14:paraId="7FD022AF" w14:textId="77777777" w:rsidTr="006B76E2">
        <w:trPr>
          <w:trHeight w:val="397"/>
        </w:trPr>
        <w:tc>
          <w:tcPr>
            <w:tcW w:w="1189" w:type="pct"/>
            <w:vAlign w:val="bottom"/>
          </w:tcPr>
          <w:p w14:paraId="6EC67718" w14:textId="0015D64F" w:rsidR="005C3AEA" w:rsidRPr="005C3AEA" w:rsidRDefault="005C3AE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4ED3CB61" w14:textId="7777777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2E2E253A" w14:textId="77777777" w:rsidR="005C3AEA" w:rsidRPr="005C3AEA" w:rsidRDefault="005C3AE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3B56E582" w14:textId="7777777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0FAF71FD" w14:textId="7777777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58B4AE81" w14:textId="7777777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26978287" w14:textId="77777777" w:rsidR="005C3AEA" w:rsidRPr="005C3AEA" w:rsidRDefault="005C3AE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1D772B98" w14:textId="7777777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5C3AEA" w:rsidRPr="00D566CF" w14:paraId="2DBFCFE0" w14:textId="77777777" w:rsidTr="006B76E2">
        <w:trPr>
          <w:trHeight w:val="397"/>
        </w:trPr>
        <w:tc>
          <w:tcPr>
            <w:tcW w:w="1189" w:type="pct"/>
            <w:vAlign w:val="bottom"/>
          </w:tcPr>
          <w:p w14:paraId="7DE8B9D6" w14:textId="60CB422E" w:rsidR="005C3AEA" w:rsidRPr="005C3AEA" w:rsidRDefault="005C3AE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642E448B" w14:textId="70B6C25D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E0887CC" w14:textId="77777777" w:rsidR="005C3AEA" w:rsidRPr="005C3AEA" w:rsidRDefault="005C3AE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084E8E41" w14:textId="2E4B679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8B411BB" w14:textId="7777777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3F18FCAA" w14:textId="1DD1E4CC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CA1D568" w14:textId="77777777" w:rsidR="005C3AEA" w:rsidRPr="005C3AEA" w:rsidRDefault="005C3AE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2784D3D8" w14:textId="184330E4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</w:tr>
      <w:tr w:rsidR="005C3AEA" w:rsidRPr="00D566CF" w14:paraId="41317C0F" w14:textId="77777777" w:rsidTr="006B76E2">
        <w:trPr>
          <w:trHeight w:val="397"/>
        </w:trPr>
        <w:tc>
          <w:tcPr>
            <w:tcW w:w="1189" w:type="pct"/>
            <w:vAlign w:val="bottom"/>
          </w:tcPr>
          <w:p w14:paraId="32968603" w14:textId="64B758F1" w:rsidR="005C3AEA" w:rsidRPr="005C3AEA" w:rsidRDefault="005C3AE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539FFF6C" w14:textId="68DC05A4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C16C660" w14:textId="77777777" w:rsidR="005C3AEA" w:rsidRPr="005C3AEA" w:rsidRDefault="005C3AE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50C5192E" w14:textId="5BD15A9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463DE6A" w14:textId="7777777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76586724" w14:textId="098D2FEC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879B9BA" w14:textId="77777777" w:rsidR="005C3AEA" w:rsidRPr="005C3AEA" w:rsidRDefault="005C3AE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30D6F2E8" w14:textId="087414C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5C3AEA" w:rsidRPr="00D566CF" w14:paraId="36799B46" w14:textId="77777777" w:rsidTr="00E368E2">
        <w:trPr>
          <w:trHeight w:val="397"/>
        </w:trPr>
        <w:tc>
          <w:tcPr>
            <w:tcW w:w="1189" w:type="pct"/>
            <w:vAlign w:val="bottom"/>
          </w:tcPr>
          <w:p w14:paraId="227113C2" w14:textId="684DD7EE" w:rsidR="005C3AEA" w:rsidRPr="005C3AEA" w:rsidRDefault="005C3AE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FB7D1" w14:textId="0D61A3CD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610BAB8F" w14:textId="77777777" w:rsidR="005C3AEA" w:rsidRPr="005C3AEA" w:rsidRDefault="005C3AE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1769A" w14:textId="75D596E2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3EFA9C4" w14:textId="7777777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0AA68" w14:textId="1E0A4AC6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DA62854" w14:textId="77777777" w:rsidR="005C3AEA" w:rsidRPr="005C3AEA" w:rsidRDefault="005C3AE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60277" w14:textId="0BE34C59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</w:tr>
      <w:tr w:rsidR="005C3AEA" w:rsidRPr="00D566CF" w14:paraId="22B03EA9" w14:textId="77777777" w:rsidTr="00E368E2">
        <w:trPr>
          <w:trHeight w:val="397"/>
        </w:trPr>
        <w:tc>
          <w:tcPr>
            <w:tcW w:w="1189" w:type="pct"/>
            <w:vAlign w:val="bottom"/>
          </w:tcPr>
          <w:p w14:paraId="724692A2" w14:textId="29F4B193" w:rsidR="005C3AEA" w:rsidRPr="005C3AEA" w:rsidRDefault="005C3AE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458A0" w14:textId="2B4D1392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278AAB2" w14:textId="77777777" w:rsidR="005C3AEA" w:rsidRPr="005C3AEA" w:rsidRDefault="005C3AE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94DD3" w14:textId="46F4803C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36B655A" w14:textId="7777777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C1565" w14:textId="2CE8607B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226DAC85" w14:textId="77777777" w:rsidR="005C3AEA" w:rsidRPr="005C3AEA" w:rsidRDefault="005C3AE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02249" w14:textId="69CA0AA0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C3AEA" w:rsidRPr="00D566CF" w14:paraId="18EC8295" w14:textId="77777777" w:rsidTr="00E368E2">
        <w:trPr>
          <w:trHeight w:val="397"/>
        </w:trPr>
        <w:tc>
          <w:tcPr>
            <w:tcW w:w="1189" w:type="pct"/>
            <w:vAlign w:val="bottom"/>
          </w:tcPr>
          <w:p w14:paraId="6ECF83D0" w14:textId="070681F5" w:rsidR="005C3AEA" w:rsidRPr="005C3AEA" w:rsidRDefault="005C3AE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0C6AA" w14:textId="1FB441B6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AD22439" w14:textId="77777777" w:rsidR="005C3AEA" w:rsidRPr="005C3AEA" w:rsidRDefault="005C3AE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48EF3" w14:textId="6149B550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1ACDE04" w14:textId="7777777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DFBEC" w14:textId="63BDA1DD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0C46569E" w14:textId="77777777" w:rsidR="005C3AEA" w:rsidRPr="005C3AEA" w:rsidRDefault="005C3AE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5A2A0" w14:textId="7CF79963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7,371</w:t>
            </w:r>
          </w:p>
        </w:tc>
      </w:tr>
      <w:tr w:rsidR="005C3AEA" w:rsidRPr="00D566CF" w14:paraId="34029F9C" w14:textId="77777777" w:rsidTr="006B76E2">
        <w:trPr>
          <w:trHeight w:val="397"/>
        </w:trPr>
        <w:tc>
          <w:tcPr>
            <w:tcW w:w="1189" w:type="pct"/>
            <w:vAlign w:val="bottom"/>
          </w:tcPr>
          <w:p w14:paraId="191C7931" w14:textId="77777777" w:rsidR="005C3AEA" w:rsidRPr="005C3AEA" w:rsidRDefault="005C3AE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746201FF" w14:textId="7777777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6EF3927D" w14:textId="77777777" w:rsidR="005C3AEA" w:rsidRPr="005C3AEA" w:rsidRDefault="005C3AE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1147B32F" w14:textId="7777777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06B1C99A" w14:textId="7777777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6D8FBCE9" w14:textId="7777777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3E4F17AD" w14:textId="77777777" w:rsidR="005C3AEA" w:rsidRPr="005C3AEA" w:rsidRDefault="005C3AE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7B4C2A60" w14:textId="77777777" w:rsidR="005C3AEA" w:rsidRPr="005C3AEA" w:rsidRDefault="005C3AE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C42A5A" w:rsidRPr="00D566CF" w14:paraId="028B82D0" w14:textId="77777777" w:rsidTr="006B76E2">
        <w:trPr>
          <w:trHeight w:val="397"/>
        </w:trPr>
        <w:tc>
          <w:tcPr>
            <w:tcW w:w="1189" w:type="pct"/>
            <w:vAlign w:val="bottom"/>
          </w:tcPr>
          <w:p w14:paraId="65B788AC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ด้อยค่า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4D03161C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0A741208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21E478ED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54FFE288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77A24B5A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2831B4A2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15EB64ED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C42A5A" w:rsidRPr="00D566CF" w14:paraId="76EC450F" w14:textId="77777777" w:rsidTr="006B76E2">
        <w:trPr>
          <w:trHeight w:val="397"/>
        </w:trPr>
        <w:tc>
          <w:tcPr>
            <w:tcW w:w="1189" w:type="pct"/>
            <w:vAlign w:val="bottom"/>
          </w:tcPr>
          <w:p w14:paraId="3D260735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76EF4515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2,584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43A3CC0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593970FC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BB04838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04CF4990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1F45DC27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561B788B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2,584</w:t>
            </w:r>
          </w:p>
        </w:tc>
      </w:tr>
      <w:tr w:rsidR="00C42A5A" w:rsidRPr="00D566CF" w14:paraId="5EE8D582" w14:textId="77777777" w:rsidTr="006B76E2">
        <w:trPr>
          <w:trHeight w:val="397"/>
        </w:trPr>
        <w:tc>
          <w:tcPr>
            <w:tcW w:w="1189" w:type="pct"/>
            <w:vAlign w:val="bottom"/>
          </w:tcPr>
          <w:p w14:paraId="6122451C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กลับรายการด้อยค่า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23C54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89157B5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E7187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2B6196A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9DB63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26243AD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B0E1A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42A5A" w:rsidRPr="00D566CF" w14:paraId="11E836C0" w14:textId="77777777" w:rsidTr="006B76E2">
        <w:trPr>
          <w:trHeight w:val="397"/>
        </w:trPr>
        <w:tc>
          <w:tcPr>
            <w:tcW w:w="1189" w:type="pct"/>
            <w:vAlign w:val="bottom"/>
          </w:tcPr>
          <w:p w14:paraId="2553C2CE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525DD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2,584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86A5EA2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D5468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15BCE4F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66CD7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38A3A2A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630BA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2,584</w:t>
            </w:r>
          </w:p>
        </w:tc>
      </w:tr>
      <w:tr w:rsidR="00C42A5A" w:rsidRPr="00D566CF" w14:paraId="028D37CA" w14:textId="77777777" w:rsidTr="00F07382">
        <w:trPr>
          <w:trHeight w:val="397"/>
        </w:trPr>
        <w:tc>
          <w:tcPr>
            <w:tcW w:w="1189" w:type="pct"/>
            <w:vAlign w:val="bottom"/>
          </w:tcPr>
          <w:p w14:paraId="14891BCD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กลับรายการด้อยค่า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C35DA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68AAD6BE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D1C40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531AC4D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BD2ED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3C7967B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4B1FF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42A5A" w:rsidRPr="00D566CF" w14:paraId="380E8FEE" w14:textId="77777777" w:rsidTr="00F07382">
        <w:trPr>
          <w:trHeight w:val="397"/>
        </w:trPr>
        <w:tc>
          <w:tcPr>
            <w:tcW w:w="1189" w:type="pct"/>
            <w:vAlign w:val="bottom"/>
          </w:tcPr>
          <w:p w14:paraId="7EA2040A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1F4AA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2,584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C93E012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7E2DC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9970755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139FF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741AB7B0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5C2CA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2,584</w:t>
            </w:r>
          </w:p>
        </w:tc>
      </w:tr>
      <w:tr w:rsidR="00C42A5A" w:rsidRPr="00D566CF" w14:paraId="0AF4F28F" w14:textId="77777777" w:rsidTr="006B76E2">
        <w:trPr>
          <w:trHeight w:val="397"/>
        </w:trPr>
        <w:tc>
          <w:tcPr>
            <w:tcW w:w="1189" w:type="pct"/>
            <w:vAlign w:val="bottom"/>
          </w:tcPr>
          <w:p w14:paraId="21B4816B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5A530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332EE892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D037B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079B4261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E3BA8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5653939E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2EA57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C42A5A" w:rsidRPr="00D566CF" w14:paraId="007524F9" w14:textId="77777777" w:rsidTr="006B76E2">
        <w:trPr>
          <w:trHeight w:val="397"/>
        </w:trPr>
        <w:tc>
          <w:tcPr>
            <w:tcW w:w="1189" w:type="pct"/>
            <w:vAlign w:val="bottom"/>
          </w:tcPr>
          <w:p w14:paraId="4AFF7AD3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4617BAAE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176190BC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14FA48E0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60CA8547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5467CEB5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2D71CE65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0207CDF7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C42A5A" w:rsidRPr="00D566CF" w14:paraId="28B36EEE" w14:textId="77777777" w:rsidTr="006B76E2">
        <w:trPr>
          <w:trHeight w:val="397"/>
        </w:trPr>
        <w:tc>
          <w:tcPr>
            <w:tcW w:w="1189" w:type="pct"/>
            <w:shd w:val="clear" w:color="auto" w:fill="auto"/>
            <w:vAlign w:val="bottom"/>
          </w:tcPr>
          <w:p w14:paraId="29180654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8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B792E3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2,463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28AD503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1A9B50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1,406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EC50544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6808E9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1D2AB6FA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BA509E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3,869</w:t>
            </w:r>
          </w:p>
        </w:tc>
      </w:tr>
      <w:tr w:rsidR="00C42A5A" w:rsidRPr="00D566CF" w14:paraId="560EADB0" w14:textId="77777777" w:rsidTr="00F07382">
        <w:trPr>
          <w:trHeight w:val="397"/>
        </w:trPr>
        <w:tc>
          <w:tcPr>
            <w:tcW w:w="1189" w:type="pct"/>
            <w:vAlign w:val="bottom"/>
          </w:tcPr>
          <w:p w14:paraId="06B3566A" w14:textId="77777777" w:rsidR="00C42A5A" w:rsidRPr="005C3AEA" w:rsidRDefault="00C42A5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8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6CB98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2,463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4BD4AB5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7B5FA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1,406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03D28D1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3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38A1C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0E5FFC8" w14:textId="77777777" w:rsidR="00C42A5A" w:rsidRPr="005C3AEA" w:rsidRDefault="00C42A5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926A8E" w14:textId="77777777" w:rsidR="00C42A5A" w:rsidRPr="005C3AEA" w:rsidRDefault="00C42A5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3,869</w:t>
            </w:r>
          </w:p>
        </w:tc>
      </w:tr>
    </w:tbl>
    <w:p w14:paraId="0EB23B14" w14:textId="7948C90F" w:rsidR="00902E5B" w:rsidRPr="009E127B" w:rsidRDefault="00346673" w:rsidP="002B1489">
      <w:pPr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46673">
        <w:rPr>
          <w:rFonts w:ascii="Angsana New" w:hAnsi="Angsana New"/>
          <w:sz w:val="28"/>
          <w:szCs w:val="28"/>
        </w:rPr>
        <w:t xml:space="preserve">31 </w:t>
      </w:r>
      <w:r w:rsidRPr="00742A4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46673">
        <w:rPr>
          <w:rFonts w:ascii="Angsana New" w:hAnsi="Angsana New"/>
          <w:sz w:val="28"/>
          <w:szCs w:val="28"/>
        </w:rPr>
        <w:t>256</w:t>
      </w:r>
      <w:r w:rsidR="002B1489">
        <w:rPr>
          <w:rFonts w:ascii="Angsana New" w:hAnsi="Angsana New"/>
          <w:sz w:val="28"/>
          <w:szCs w:val="28"/>
        </w:rPr>
        <w:t>7</w:t>
      </w:r>
      <w:r w:rsidRPr="00346673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 xml:space="preserve">และ </w:t>
      </w:r>
      <w:r w:rsidRPr="00346673">
        <w:rPr>
          <w:rFonts w:ascii="Angsana New" w:hAnsi="Angsana New"/>
          <w:sz w:val="28"/>
          <w:szCs w:val="28"/>
        </w:rPr>
        <w:t>256</w:t>
      </w:r>
      <w:r w:rsidR="002B1489">
        <w:rPr>
          <w:rFonts w:ascii="Angsana New" w:hAnsi="Angsana New"/>
          <w:sz w:val="28"/>
          <w:szCs w:val="28"/>
        </w:rPr>
        <w:t>6</w:t>
      </w:r>
      <w:r w:rsidRPr="00346673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อสังหาริมทรัพย์เพื่อการลงทุนที่ตัดค่าเสื่อมราคาทั้งจำนวนแล้วแต่ยังคงใช้งานอยู่ มีราคา</w:t>
      </w:r>
      <w:r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 xml:space="preserve">ทุนจำนวน </w:t>
      </w:r>
      <w:r w:rsidRPr="00F07382">
        <w:rPr>
          <w:rFonts w:ascii="Angsana New" w:hAnsi="Angsana New"/>
          <w:sz w:val="28"/>
          <w:szCs w:val="28"/>
        </w:rPr>
        <w:t xml:space="preserve">7.37 </w:t>
      </w:r>
      <w:r w:rsidRPr="00742A42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346673">
        <w:rPr>
          <w:rFonts w:ascii="Angsana New" w:hAnsi="Angsana New"/>
          <w:sz w:val="28"/>
          <w:szCs w:val="28"/>
        </w:rPr>
        <w:t xml:space="preserve">7.37 </w:t>
      </w:r>
      <w:r w:rsidRPr="00742A42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50682F17" w14:textId="4D952753" w:rsidR="00240D0A" w:rsidRPr="00D566CF" w:rsidRDefault="00240D0A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lastRenderedPageBreak/>
        <w:t>ที่ดิน อาคารและอุปกรณ์ - สุทธิ</w:t>
      </w:r>
    </w:p>
    <w:p w14:paraId="60BE8149" w14:textId="4E97D932" w:rsidR="009B29B0" w:rsidRDefault="009B29B0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รายการเคลื่อนไหวของบัญชีที่ดิน อาคารและอุปกรณ์</w:t>
      </w:r>
      <w:r w:rsidR="001104D2">
        <w:rPr>
          <w:rFonts w:ascii="Angsana New" w:hAnsi="Angsana New"/>
          <w:sz w:val="28"/>
          <w:szCs w:val="28"/>
        </w:rPr>
        <w:t xml:space="preserve"> </w:t>
      </w:r>
      <w:r w:rsidR="006F4C0C">
        <w:rPr>
          <w:rFonts w:ascii="Angsana New" w:hAnsi="Angsana New" w:hint="cs"/>
          <w:sz w:val="28"/>
          <w:szCs w:val="28"/>
          <w:cs/>
        </w:rPr>
        <w:t>สำหรับปี</w:t>
      </w:r>
      <w:r w:rsidR="00A25379">
        <w:rPr>
          <w:rFonts w:ascii="Angsana New" w:hAnsi="Angsana New" w:hint="cs"/>
          <w:sz w:val="28"/>
          <w:szCs w:val="28"/>
          <w:cs/>
        </w:rPr>
        <w:t>สิ้นสุด</w:t>
      </w:r>
      <w:r w:rsidRPr="00D566CF">
        <w:rPr>
          <w:rFonts w:ascii="Angsana New" w:hAnsi="Angsana New"/>
          <w:sz w:val="28"/>
          <w:szCs w:val="28"/>
          <w:cs/>
        </w:rPr>
        <w:t>วันที่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C54856">
        <w:rPr>
          <w:rFonts w:ascii="Angsana New" w:hAnsi="Angsana New"/>
          <w:sz w:val="28"/>
          <w:szCs w:val="28"/>
        </w:rPr>
        <w:t xml:space="preserve">31 </w:t>
      </w:r>
      <w:r w:rsidR="00C54856" w:rsidRPr="00742A42">
        <w:rPr>
          <w:rFonts w:ascii="Angsana New" w:hAnsi="Angsana New"/>
          <w:sz w:val="28"/>
          <w:szCs w:val="28"/>
          <w:cs/>
        </w:rPr>
        <w:t xml:space="preserve">ธันวาคม </w:t>
      </w:r>
      <w:r w:rsidR="00C54856">
        <w:rPr>
          <w:rFonts w:ascii="Angsana New" w:hAnsi="Angsana New"/>
          <w:sz w:val="28"/>
          <w:szCs w:val="28"/>
        </w:rPr>
        <w:t>2567</w:t>
      </w:r>
      <w:r w:rsidR="00C80BFD">
        <w:rPr>
          <w:rFonts w:ascii="Angsana New" w:hAnsi="Angsana New"/>
          <w:sz w:val="28"/>
          <w:szCs w:val="28"/>
        </w:rPr>
        <w:t xml:space="preserve"> </w:t>
      </w:r>
      <w:r w:rsidR="00D00F8E" w:rsidRPr="00742A42">
        <w:rPr>
          <w:rFonts w:ascii="Angsana New" w:hAnsi="Angsana New" w:hint="cs"/>
          <w:sz w:val="28"/>
          <w:szCs w:val="28"/>
          <w:cs/>
        </w:rPr>
        <w:t xml:space="preserve">และ </w:t>
      </w:r>
      <w:r w:rsidR="00D00F8E">
        <w:rPr>
          <w:rFonts w:ascii="Angsana New" w:hAnsi="Angsana New"/>
          <w:sz w:val="28"/>
          <w:szCs w:val="28"/>
        </w:rPr>
        <w:t xml:space="preserve">2566 </w:t>
      </w:r>
      <w:r w:rsidRPr="00742A4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75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223"/>
        <w:gridCol w:w="1162"/>
        <w:gridCol w:w="286"/>
        <w:gridCol w:w="1158"/>
        <w:gridCol w:w="292"/>
        <w:gridCol w:w="1158"/>
        <w:gridCol w:w="241"/>
        <w:gridCol w:w="1283"/>
        <w:gridCol w:w="284"/>
        <w:gridCol w:w="1267"/>
      </w:tblGrid>
      <w:tr w:rsidR="00734BE0" w:rsidRPr="00D566CF" w14:paraId="48F334A2" w14:textId="77777777" w:rsidTr="006B76E2">
        <w:trPr>
          <w:trHeight w:val="397"/>
          <w:tblHeader/>
        </w:trPr>
        <w:tc>
          <w:tcPr>
            <w:tcW w:w="1188" w:type="pct"/>
          </w:tcPr>
          <w:p w14:paraId="481EC948" w14:textId="77777777" w:rsidR="00734BE0" w:rsidRPr="005C3AEA" w:rsidRDefault="00734BE0" w:rsidP="005C3AEA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812" w:type="pct"/>
            <w:gridSpan w:val="9"/>
            <w:tcBorders>
              <w:bottom w:val="single" w:sz="4" w:space="0" w:color="auto"/>
            </w:tcBorders>
            <w:vAlign w:val="bottom"/>
          </w:tcPr>
          <w:p w14:paraId="601CB907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3AE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34BE0" w:rsidRPr="00D566CF" w14:paraId="318CE8D9" w14:textId="77777777" w:rsidTr="006B76E2">
        <w:trPr>
          <w:trHeight w:val="397"/>
          <w:tblHeader/>
        </w:trPr>
        <w:tc>
          <w:tcPr>
            <w:tcW w:w="1188" w:type="pct"/>
          </w:tcPr>
          <w:p w14:paraId="353704B1" w14:textId="77777777" w:rsidR="00734BE0" w:rsidRPr="005C3AEA" w:rsidRDefault="00734BE0" w:rsidP="005C3AEA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812" w:type="pct"/>
            <w:gridSpan w:val="9"/>
            <w:tcBorders>
              <w:top w:val="single" w:sz="4" w:space="0" w:color="auto"/>
            </w:tcBorders>
            <w:vAlign w:val="bottom"/>
          </w:tcPr>
          <w:p w14:paraId="1ABBCBFA" w14:textId="77777777" w:rsidR="00734BE0" w:rsidRPr="005C3AEA" w:rsidRDefault="00734BE0" w:rsidP="005C3AEA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734BE0" w:rsidRPr="00D566CF" w14:paraId="0F817153" w14:textId="77777777" w:rsidTr="006B76E2">
        <w:trPr>
          <w:trHeight w:val="397"/>
          <w:tblHeader/>
        </w:trPr>
        <w:tc>
          <w:tcPr>
            <w:tcW w:w="1188" w:type="pct"/>
          </w:tcPr>
          <w:p w14:paraId="05CD9B10" w14:textId="77777777" w:rsidR="00734BE0" w:rsidRPr="005C3AEA" w:rsidRDefault="00734BE0" w:rsidP="005C3AEA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3BC25A34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tcBorders>
              <w:top w:val="single" w:sz="4" w:space="0" w:color="auto"/>
            </w:tcBorders>
            <w:vAlign w:val="bottom"/>
          </w:tcPr>
          <w:p w14:paraId="2A0B48DF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0DF74D89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tcBorders>
              <w:top w:val="single" w:sz="4" w:space="0" w:color="auto"/>
            </w:tcBorders>
            <w:vAlign w:val="bottom"/>
          </w:tcPr>
          <w:p w14:paraId="63662EEC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62230FBD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3AEA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29" w:type="pct"/>
            <w:tcBorders>
              <w:top w:val="single" w:sz="4" w:space="0" w:color="auto"/>
            </w:tcBorders>
            <w:vAlign w:val="bottom"/>
          </w:tcPr>
          <w:p w14:paraId="761FB719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39C03A6F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vAlign w:val="bottom"/>
          </w:tcPr>
          <w:p w14:paraId="1E8E9403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ED0E8D7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4BE0" w:rsidRPr="00D566CF" w14:paraId="0B2658DB" w14:textId="77777777" w:rsidTr="006B76E2">
        <w:trPr>
          <w:trHeight w:val="397"/>
          <w:tblHeader/>
        </w:trPr>
        <w:tc>
          <w:tcPr>
            <w:tcW w:w="1188" w:type="pct"/>
          </w:tcPr>
          <w:p w14:paraId="73E5423C" w14:textId="77777777" w:rsidR="00734BE0" w:rsidRPr="005C3AEA" w:rsidRDefault="00734BE0" w:rsidP="005C3AEA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1" w:type="pct"/>
            <w:vAlign w:val="bottom"/>
          </w:tcPr>
          <w:p w14:paraId="3D2AE3C5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" w:type="pct"/>
            <w:vAlign w:val="bottom"/>
          </w:tcPr>
          <w:p w14:paraId="3170CCAA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4F687644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3AEA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56" w:type="pct"/>
            <w:vAlign w:val="bottom"/>
          </w:tcPr>
          <w:p w14:paraId="758DE6BE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5FD9F145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3AEA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29" w:type="pct"/>
            <w:vAlign w:val="bottom"/>
          </w:tcPr>
          <w:p w14:paraId="4709D3C9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5F0E9930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4E17B81A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vAlign w:val="bottom"/>
          </w:tcPr>
          <w:p w14:paraId="7EFEAC56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34BE0" w:rsidRPr="00D566CF" w14:paraId="5E8206D6" w14:textId="77777777" w:rsidTr="006B76E2">
        <w:trPr>
          <w:trHeight w:val="397"/>
          <w:tblHeader/>
        </w:trPr>
        <w:tc>
          <w:tcPr>
            <w:tcW w:w="1188" w:type="pct"/>
          </w:tcPr>
          <w:p w14:paraId="592B758A" w14:textId="77777777" w:rsidR="00734BE0" w:rsidRPr="005C3AEA" w:rsidRDefault="00734BE0" w:rsidP="005C3AEA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34920DF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3AEA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3" w:type="pct"/>
            <w:vAlign w:val="bottom"/>
          </w:tcPr>
          <w:p w14:paraId="577F00DF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3E516093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3AEA">
              <w:rPr>
                <w:rFonts w:ascii="Angsana New" w:hAnsi="Angsana New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156" w:type="pct"/>
            <w:vAlign w:val="bottom"/>
          </w:tcPr>
          <w:p w14:paraId="52F2C104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45E39995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3AEA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29" w:type="pct"/>
            <w:vAlign w:val="bottom"/>
          </w:tcPr>
          <w:p w14:paraId="4787CEE2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40188134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3AE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2" w:type="pct"/>
            <w:vAlign w:val="bottom"/>
          </w:tcPr>
          <w:p w14:paraId="07217E36" w14:textId="77777777" w:rsidR="00734BE0" w:rsidRPr="005C3AEA" w:rsidRDefault="00734BE0" w:rsidP="005C3AE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2AF39AAF" w14:textId="77777777" w:rsidR="00734BE0" w:rsidRPr="005C3AEA" w:rsidRDefault="00734BE0" w:rsidP="005C3AEA">
            <w:pPr>
              <w:spacing w:line="240" w:lineRule="auto"/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3AE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34BE0" w:rsidRPr="00D566CF" w14:paraId="0BF17337" w14:textId="77777777" w:rsidTr="0015781A">
        <w:trPr>
          <w:trHeight w:val="397"/>
        </w:trPr>
        <w:tc>
          <w:tcPr>
            <w:tcW w:w="1188" w:type="pct"/>
            <w:vAlign w:val="bottom"/>
          </w:tcPr>
          <w:p w14:paraId="3D4D22B9" w14:textId="77777777" w:rsidR="00734BE0" w:rsidRPr="005C3AEA" w:rsidRDefault="00734BE0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621" w:type="pct"/>
            <w:tcBorders>
              <w:top w:val="single" w:sz="4" w:space="0" w:color="auto"/>
            </w:tcBorders>
            <w:vAlign w:val="bottom"/>
          </w:tcPr>
          <w:p w14:paraId="5339EB06" w14:textId="77777777" w:rsidR="00734BE0" w:rsidRPr="005C3AEA" w:rsidRDefault="00734BE0" w:rsidP="005C3AEA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vAlign w:val="bottom"/>
          </w:tcPr>
          <w:p w14:paraId="6FFA1A85" w14:textId="77777777" w:rsidR="00734BE0" w:rsidRPr="005C3AEA" w:rsidRDefault="00734BE0" w:rsidP="005C3AEA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68D85C3F" w14:textId="77777777" w:rsidR="00734BE0" w:rsidRPr="005C3AEA" w:rsidRDefault="00734BE0" w:rsidP="005C3AEA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vAlign w:val="bottom"/>
          </w:tcPr>
          <w:p w14:paraId="4F57C782" w14:textId="77777777" w:rsidR="00734BE0" w:rsidRPr="005C3AEA" w:rsidRDefault="00734BE0" w:rsidP="005C3AEA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758DB245" w14:textId="77777777" w:rsidR="00734BE0" w:rsidRPr="005C3AEA" w:rsidRDefault="00734BE0" w:rsidP="005C3AEA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  <w:vAlign w:val="bottom"/>
          </w:tcPr>
          <w:p w14:paraId="57FCFE6C" w14:textId="77777777" w:rsidR="00734BE0" w:rsidRPr="005C3AEA" w:rsidRDefault="00734BE0" w:rsidP="005C3AEA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1FB94ABB" w14:textId="77777777" w:rsidR="00734BE0" w:rsidRPr="005C3AEA" w:rsidRDefault="00734BE0" w:rsidP="005C3AEA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vAlign w:val="bottom"/>
          </w:tcPr>
          <w:p w14:paraId="2274A514" w14:textId="77777777" w:rsidR="00734BE0" w:rsidRPr="005C3AEA" w:rsidRDefault="00734BE0" w:rsidP="005C3AEA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6FEDAC21" w14:textId="77777777" w:rsidR="00734BE0" w:rsidRPr="005C3AEA" w:rsidRDefault="00734BE0" w:rsidP="005C3AEA">
            <w:pPr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2EC0" w:rsidRPr="00D566CF" w14:paraId="014503E7" w14:textId="77777777" w:rsidTr="0015781A">
        <w:trPr>
          <w:trHeight w:val="397"/>
        </w:trPr>
        <w:tc>
          <w:tcPr>
            <w:tcW w:w="1188" w:type="pct"/>
            <w:vAlign w:val="bottom"/>
          </w:tcPr>
          <w:p w14:paraId="48DDB6F5" w14:textId="13AC42A6" w:rsidR="005F2EC0" w:rsidRPr="005C3AEA" w:rsidRDefault="005F2EC0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ZW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18538B"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621" w:type="pct"/>
            <w:vAlign w:val="bottom"/>
          </w:tcPr>
          <w:p w14:paraId="7CC0B4C2" w14:textId="3960E77F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3" w:type="pct"/>
            <w:vAlign w:val="bottom"/>
          </w:tcPr>
          <w:p w14:paraId="07E37BED" w14:textId="77777777" w:rsidR="005F2EC0" w:rsidRPr="005C3AEA" w:rsidRDefault="005F2EC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vAlign w:val="bottom"/>
          </w:tcPr>
          <w:p w14:paraId="3D15F9E8" w14:textId="22575E49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35,413</w:t>
            </w:r>
          </w:p>
        </w:tc>
        <w:tc>
          <w:tcPr>
            <w:tcW w:w="156" w:type="pct"/>
            <w:vAlign w:val="bottom"/>
          </w:tcPr>
          <w:p w14:paraId="0F2105B6" w14:textId="77777777" w:rsidR="005F2EC0" w:rsidRPr="005C3AEA" w:rsidRDefault="005F2EC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00E4D516" w14:textId="12C29638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89,527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5CF68C8" w14:textId="77777777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60F3BEE9" w14:textId="6212DBF5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4,489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1EFD86D" w14:textId="77777777" w:rsidR="005F2EC0" w:rsidRPr="005C3AEA" w:rsidRDefault="005F2EC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94E70A9" w14:textId="2C139039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143,833</w:t>
            </w:r>
          </w:p>
        </w:tc>
      </w:tr>
      <w:tr w:rsidR="005F2EC0" w:rsidRPr="00D566CF" w14:paraId="720C6BB5" w14:textId="77777777" w:rsidTr="005F2EC0">
        <w:trPr>
          <w:trHeight w:val="397"/>
        </w:trPr>
        <w:tc>
          <w:tcPr>
            <w:tcW w:w="1188" w:type="pct"/>
            <w:vAlign w:val="bottom"/>
          </w:tcPr>
          <w:p w14:paraId="4FB36CBD" w14:textId="77777777" w:rsidR="005F2EC0" w:rsidRPr="005C3AEA" w:rsidRDefault="005F2EC0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F74DD" w14:textId="1B543192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36131E4C" w14:textId="77777777" w:rsidR="005F2EC0" w:rsidRPr="005C3AEA" w:rsidRDefault="005F2EC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E258D" w14:textId="440FA0B6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07340D5" w14:textId="77777777" w:rsidR="005F2EC0" w:rsidRPr="005C3AEA" w:rsidRDefault="005F2EC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ADE1B" w14:textId="48DFD35D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3,283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A778A86" w14:textId="77777777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A1E61" w14:textId="5008C981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A3C5811" w14:textId="77777777" w:rsidR="005F2EC0" w:rsidRPr="005C3AEA" w:rsidRDefault="005F2EC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B3C12" w14:textId="091F393C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3,283</w:t>
            </w:r>
          </w:p>
        </w:tc>
      </w:tr>
      <w:tr w:rsidR="005F2EC0" w:rsidRPr="00D566CF" w14:paraId="658B9A6D" w14:textId="77777777" w:rsidTr="005F2EC0">
        <w:trPr>
          <w:trHeight w:val="397"/>
        </w:trPr>
        <w:tc>
          <w:tcPr>
            <w:tcW w:w="1188" w:type="pct"/>
            <w:vAlign w:val="bottom"/>
          </w:tcPr>
          <w:p w14:paraId="618CF18B" w14:textId="671BD4A8" w:rsidR="005F2EC0" w:rsidRPr="005C3AEA" w:rsidRDefault="005F2EC0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18538B"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B45D2" w14:textId="69F3C4C9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6C5291CE" w14:textId="77777777" w:rsidR="005F2EC0" w:rsidRPr="005C3AEA" w:rsidRDefault="005F2EC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08A3E" w14:textId="4341D116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35,413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2DB4307C" w14:textId="77777777" w:rsidR="005F2EC0" w:rsidRPr="005C3AEA" w:rsidRDefault="005F2EC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4D538" w14:textId="2CAA2E39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92,810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864ACD2" w14:textId="77777777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6C849" w14:textId="22AA28B2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4,489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B7E63C0" w14:textId="77777777" w:rsidR="005F2EC0" w:rsidRPr="005C3AEA" w:rsidRDefault="005F2EC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57E50" w14:textId="7FCCFE3B" w:rsidR="005F2EC0" w:rsidRPr="005C3AEA" w:rsidRDefault="005F2EC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147,116</w:t>
            </w:r>
          </w:p>
        </w:tc>
      </w:tr>
      <w:tr w:rsidR="00734BE0" w:rsidRPr="00D566CF" w14:paraId="44A2E6EF" w14:textId="77777777" w:rsidTr="008D5362">
        <w:trPr>
          <w:trHeight w:val="397"/>
        </w:trPr>
        <w:tc>
          <w:tcPr>
            <w:tcW w:w="1188" w:type="pct"/>
            <w:vAlign w:val="bottom"/>
          </w:tcPr>
          <w:p w14:paraId="37B03FDC" w14:textId="77777777" w:rsidR="00734BE0" w:rsidRPr="005C3AEA" w:rsidRDefault="00734BE0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เพิ่มขึ้น                                                            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EA2D9" w14:textId="62CA306D" w:rsidR="00734BE0" w:rsidRPr="005C3AEA" w:rsidRDefault="0090687C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1E0A6D6C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49530" w14:textId="48495D2D" w:rsidR="00734BE0" w:rsidRPr="005C3AEA" w:rsidRDefault="008D5362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DAC1AD1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DAF99" w14:textId="79504906" w:rsidR="00734BE0" w:rsidRPr="005C3AEA" w:rsidRDefault="008D5362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1,831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C965B19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191BD" w14:textId="2D963D70" w:rsidR="00734BE0" w:rsidRPr="005C3AEA" w:rsidRDefault="008D5362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2BB100B0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431AF" w14:textId="4D9185E3" w:rsidR="00734BE0" w:rsidRPr="005C3AEA" w:rsidRDefault="0090687C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1,831</w:t>
            </w:r>
          </w:p>
        </w:tc>
      </w:tr>
      <w:tr w:rsidR="00734BE0" w:rsidRPr="00D566CF" w14:paraId="6ECB5080" w14:textId="77777777" w:rsidTr="008D5362">
        <w:trPr>
          <w:trHeight w:val="397"/>
        </w:trPr>
        <w:tc>
          <w:tcPr>
            <w:tcW w:w="1188" w:type="pct"/>
            <w:vAlign w:val="bottom"/>
          </w:tcPr>
          <w:p w14:paraId="388228EE" w14:textId="4B734556" w:rsidR="00734BE0" w:rsidRPr="005C3AEA" w:rsidRDefault="00734BE0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18538B"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8FE96" w14:textId="482F459D" w:rsidR="00734BE0" w:rsidRPr="005C3AEA" w:rsidRDefault="0090687C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AFBAF4F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15C6B" w14:textId="60A4CE96" w:rsidR="00734BE0" w:rsidRPr="005C3AEA" w:rsidRDefault="008D5362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35,413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1C32BF2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9A9CD" w14:textId="4ACF912F" w:rsidR="00734BE0" w:rsidRPr="005C3AEA" w:rsidRDefault="008D5362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94,641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173CA81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C9713" w14:textId="511A36D6" w:rsidR="00734BE0" w:rsidRPr="005C3AEA" w:rsidRDefault="008D5362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4,489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3AC7011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436E9" w14:textId="613625F9" w:rsidR="00734BE0" w:rsidRPr="005C3AEA" w:rsidRDefault="0090687C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148,947</w:t>
            </w:r>
          </w:p>
        </w:tc>
      </w:tr>
      <w:tr w:rsidR="00734BE0" w:rsidRPr="00D566CF" w14:paraId="155E39EE" w14:textId="77777777" w:rsidTr="005F2EC0">
        <w:trPr>
          <w:trHeight w:val="397"/>
        </w:trPr>
        <w:tc>
          <w:tcPr>
            <w:tcW w:w="1188" w:type="pct"/>
          </w:tcPr>
          <w:p w14:paraId="08DC1FC3" w14:textId="77777777" w:rsidR="00734BE0" w:rsidRPr="005C3AEA" w:rsidRDefault="00734BE0" w:rsidP="005C3AEA">
            <w:pPr>
              <w:pStyle w:val="BlockText"/>
              <w:ind w:left="459" w:right="0" w:hanging="573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7FBB269F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14:paraId="49C59719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3C42854E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5F00D867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3E7AC3CE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06B68E41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247C13FB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471738C8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0EA3E20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34BE0" w:rsidRPr="00D566CF" w14:paraId="59AE5EFC" w14:textId="77777777" w:rsidTr="0015781A">
        <w:trPr>
          <w:trHeight w:val="397"/>
        </w:trPr>
        <w:tc>
          <w:tcPr>
            <w:tcW w:w="1188" w:type="pct"/>
            <w:vAlign w:val="bottom"/>
          </w:tcPr>
          <w:p w14:paraId="5AE10CF1" w14:textId="77777777" w:rsidR="00734BE0" w:rsidRPr="005C3AEA" w:rsidRDefault="00734BE0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06BA5D36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14:paraId="3696840F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47550A11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2470071E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78CDD4AC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0B64D554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3658C152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05FD3D69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5F2997B8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FF76EA" w:rsidRPr="00D566CF" w14:paraId="635BC650" w14:textId="77777777" w:rsidTr="0015781A">
        <w:trPr>
          <w:trHeight w:val="397"/>
        </w:trPr>
        <w:tc>
          <w:tcPr>
            <w:tcW w:w="1188" w:type="pct"/>
            <w:vAlign w:val="bottom"/>
          </w:tcPr>
          <w:p w14:paraId="117ECE07" w14:textId="1EBD0BF0" w:rsidR="00FF76EA" w:rsidRPr="005C3AEA" w:rsidRDefault="00FF76E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9D0BD3"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48B2AC46" w14:textId="1C7CC26E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0987C915" w14:textId="77777777" w:rsidR="00FF76EA" w:rsidRPr="005C3AEA" w:rsidRDefault="00FF76E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3939E154" w14:textId="0597490C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35,030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C861DEB" w14:textId="77777777" w:rsidR="00FF76EA" w:rsidRPr="005C3AEA" w:rsidRDefault="00FF76E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4036A85F" w14:textId="21405FB1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82,368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BE622DA" w14:textId="77777777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16D3AC9C" w14:textId="528476CD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4,068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191A4FA" w14:textId="77777777" w:rsidR="00FF76EA" w:rsidRPr="005C3AEA" w:rsidRDefault="00FF76E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5B72EF86" w14:textId="13A2DD1D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121,466</w:t>
            </w:r>
          </w:p>
        </w:tc>
      </w:tr>
      <w:tr w:rsidR="00FF76EA" w:rsidRPr="00D566CF" w14:paraId="32E0AEE1" w14:textId="77777777" w:rsidTr="00FF76EA">
        <w:trPr>
          <w:trHeight w:val="397"/>
        </w:trPr>
        <w:tc>
          <w:tcPr>
            <w:tcW w:w="1188" w:type="pct"/>
            <w:vAlign w:val="bottom"/>
          </w:tcPr>
          <w:p w14:paraId="52D3D4B6" w14:textId="77777777" w:rsidR="00FF76EA" w:rsidRPr="005C3AEA" w:rsidRDefault="00FF76E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4284E" w14:textId="036561E3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05DAF82E" w14:textId="77777777" w:rsidR="00FF76EA" w:rsidRPr="005C3AEA" w:rsidRDefault="00FF76E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FA6E5" w14:textId="4B30A2BE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22628326" w14:textId="77777777" w:rsidR="00FF76EA" w:rsidRPr="005C3AEA" w:rsidRDefault="00FF76E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E081F" w14:textId="6973B3F9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3,116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49A5366" w14:textId="77777777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E2421" w14:textId="36465759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53CE90B" w14:textId="77777777" w:rsidR="00FF76EA" w:rsidRPr="005C3AEA" w:rsidRDefault="00FF76E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529C7" w14:textId="47499567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3,419</w:t>
            </w:r>
          </w:p>
        </w:tc>
      </w:tr>
      <w:tr w:rsidR="00FF76EA" w:rsidRPr="00D566CF" w14:paraId="28E7AA05" w14:textId="77777777" w:rsidTr="00FF76EA">
        <w:trPr>
          <w:trHeight w:val="397"/>
        </w:trPr>
        <w:tc>
          <w:tcPr>
            <w:tcW w:w="1188" w:type="pct"/>
            <w:vAlign w:val="bottom"/>
          </w:tcPr>
          <w:p w14:paraId="70A1C3AE" w14:textId="219C0264" w:rsidR="00FF76EA" w:rsidRPr="005C3AEA" w:rsidRDefault="00FF76EA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9D0BD3"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CD12B" w14:textId="1EE02D4E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1A5101EA" w14:textId="77777777" w:rsidR="00FF76EA" w:rsidRPr="005C3AEA" w:rsidRDefault="00FF76E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336B1" w14:textId="6640AEDA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35,063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C15DF1E" w14:textId="77777777" w:rsidR="00FF76EA" w:rsidRPr="005C3AEA" w:rsidRDefault="00FF76E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D724A" w14:textId="18015508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85,484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AB66C68" w14:textId="77777777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99E6F" w14:textId="3E8ED27B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4,338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5EFDB33" w14:textId="77777777" w:rsidR="00FF76EA" w:rsidRPr="005C3AEA" w:rsidRDefault="00FF76EA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8E2F5" w14:textId="582FA6C8" w:rsidR="00FF76EA" w:rsidRPr="005C3AEA" w:rsidRDefault="00FF76EA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124,885</w:t>
            </w:r>
          </w:p>
        </w:tc>
      </w:tr>
      <w:tr w:rsidR="00734BE0" w:rsidRPr="00D566CF" w14:paraId="7972E7F3" w14:textId="77777777" w:rsidTr="00AE222C">
        <w:trPr>
          <w:trHeight w:val="397"/>
        </w:trPr>
        <w:tc>
          <w:tcPr>
            <w:tcW w:w="1188" w:type="pct"/>
            <w:vAlign w:val="bottom"/>
          </w:tcPr>
          <w:p w14:paraId="5A725390" w14:textId="77777777" w:rsidR="00734BE0" w:rsidRPr="005C3AEA" w:rsidRDefault="00734BE0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C9BAB" w14:textId="588E70E6" w:rsidR="00734BE0" w:rsidRPr="005C3AEA" w:rsidRDefault="0090687C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6BECDF96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A700E" w14:textId="2ABB9BD6" w:rsidR="00734BE0" w:rsidRPr="005C3AEA" w:rsidRDefault="00AE222C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33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37B9BEF3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F3F79" w14:textId="31514A8F" w:rsidR="00734BE0" w:rsidRPr="005C3AEA" w:rsidRDefault="00AE222C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2,749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E9304EF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127F5" w14:textId="512768F8" w:rsidR="00734BE0" w:rsidRPr="005C3AEA" w:rsidRDefault="00AE222C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DD6A179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D4CA9" w14:textId="10517C87" w:rsidR="00734BE0" w:rsidRPr="005C3AEA" w:rsidRDefault="0090687C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2,933</w:t>
            </w:r>
          </w:p>
        </w:tc>
      </w:tr>
      <w:tr w:rsidR="00734BE0" w:rsidRPr="00D566CF" w14:paraId="2D55E87A" w14:textId="77777777" w:rsidTr="00AE222C">
        <w:trPr>
          <w:trHeight w:val="397"/>
        </w:trPr>
        <w:tc>
          <w:tcPr>
            <w:tcW w:w="1188" w:type="pct"/>
            <w:vAlign w:val="bottom"/>
          </w:tcPr>
          <w:p w14:paraId="48395F85" w14:textId="2375E41B" w:rsidR="00734BE0" w:rsidRPr="005C3AEA" w:rsidRDefault="00734BE0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9D0BD3"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25019" w14:textId="6B8E11BA" w:rsidR="00734BE0" w:rsidRPr="005C3AEA" w:rsidRDefault="0090687C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4597C6AB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D6410" w14:textId="761B7BAD" w:rsidR="00734BE0" w:rsidRPr="005C3AEA" w:rsidRDefault="00AE222C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35,096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8E4A0C4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848B6" w14:textId="1D4F6515" w:rsidR="00734BE0" w:rsidRPr="005C3AEA" w:rsidRDefault="00AE222C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88,233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10A28DC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E6959" w14:textId="5F86BD68" w:rsidR="00734BE0" w:rsidRPr="005C3AEA" w:rsidRDefault="00AE222C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4,489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62AC44AF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3E71D" w14:textId="33462337" w:rsidR="00734BE0" w:rsidRPr="005C3AEA" w:rsidRDefault="0090687C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127,818</w:t>
            </w:r>
          </w:p>
        </w:tc>
      </w:tr>
      <w:tr w:rsidR="00734BE0" w:rsidRPr="00D566CF" w14:paraId="20FA703D" w14:textId="77777777" w:rsidTr="00F76F04">
        <w:trPr>
          <w:trHeight w:val="397"/>
        </w:trPr>
        <w:tc>
          <w:tcPr>
            <w:tcW w:w="1188" w:type="pct"/>
            <w:vAlign w:val="bottom"/>
          </w:tcPr>
          <w:p w14:paraId="53C458DA" w14:textId="77777777" w:rsidR="00734BE0" w:rsidRPr="005C3AEA" w:rsidRDefault="00734BE0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17671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14:paraId="1D799F53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1F78F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40E322EF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FF992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33D65292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A8088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3991C4E9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C00E1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34BE0" w:rsidRPr="00D566CF" w14:paraId="6D527FDD" w14:textId="77777777" w:rsidTr="002470C0">
        <w:trPr>
          <w:trHeight w:val="397"/>
        </w:trPr>
        <w:tc>
          <w:tcPr>
            <w:tcW w:w="1188" w:type="pct"/>
            <w:vAlign w:val="bottom"/>
          </w:tcPr>
          <w:p w14:paraId="42B085FD" w14:textId="77777777" w:rsidR="00734BE0" w:rsidRPr="005C3AEA" w:rsidRDefault="00734BE0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621" w:type="pct"/>
            <w:shd w:val="clear" w:color="auto" w:fill="auto"/>
            <w:vAlign w:val="bottom"/>
          </w:tcPr>
          <w:p w14:paraId="09110CBC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bottom"/>
          </w:tcPr>
          <w:p w14:paraId="6E224942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34615553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bottom"/>
          </w:tcPr>
          <w:p w14:paraId="15131DCF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96B3AB6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41B8078C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4C065EE0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2B728920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shd w:val="clear" w:color="auto" w:fill="auto"/>
            <w:vAlign w:val="bottom"/>
          </w:tcPr>
          <w:p w14:paraId="64034A9E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F76F04" w:rsidRPr="00D566CF" w14:paraId="4B6B2DFB" w14:textId="77777777" w:rsidTr="002470C0">
        <w:trPr>
          <w:trHeight w:val="397"/>
        </w:trPr>
        <w:tc>
          <w:tcPr>
            <w:tcW w:w="1188" w:type="pct"/>
            <w:shd w:val="clear" w:color="auto" w:fill="auto"/>
            <w:vAlign w:val="bottom"/>
          </w:tcPr>
          <w:p w14:paraId="110033C7" w14:textId="54BE6396" w:rsidR="00F76F04" w:rsidRPr="005C3AEA" w:rsidRDefault="00F76F04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CF21BF" w14:textId="7FC8B627" w:rsidR="00F76F04" w:rsidRPr="005C3AEA" w:rsidRDefault="00F76F04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584E8F07" w14:textId="77777777" w:rsidR="00F76F04" w:rsidRPr="005C3AEA" w:rsidRDefault="00F76F04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D1D5EF" w14:textId="0712CDA1" w:rsidR="00F76F04" w:rsidRPr="005C3AEA" w:rsidRDefault="00F76F04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350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5091C3A" w14:textId="77777777" w:rsidR="00F76F04" w:rsidRPr="005C3AEA" w:rsidRDefault="00F76F04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8C8DD9" w14:textId="5056D908" w:rsidR="00F76F04" w:rsidRPr="005C3AEA" w:rsidRDefault="00F76F04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7,326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302AA130" w14:textId="77777777" w:rsidR="00F76F04" w:rsidRPr="005C3AEA" w:rsidRDefault="00F76F04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7682BB" w14:textId="20541856" w:rsidR="00F76F04" w:rsidRPr="005C3AEA" w:rsidRDefault="00F76F04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53822709" w14:textId="77777777" w:rsidR="00F76F04" w:rsidRPr="005C3AEA" w:rsidRDefault="00F76F04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05BB6" w14:textId="1F207E66" w:rsidR="00F76F04" w:rsidRPr="005C3AEA" w:rsidRDefault="00F76F04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22,231</w:t>
            </w:r>
          </w:p>
        </w:tc>
      </w:tr>
      <w:tr w:rsidR="00734BE0" w:rsidRPr="00D566CF" w14:paraId="4CF3603F" w14:textId="77777777" w:rsidTr="006C5F82">
        <w:trPr>
          <w:trHeight w:val="397"/>
        </w:trPr>
        <w:tc>
          <w:tcPr>
            <w:tcW w:w="1188" w:type="pct"/>
            <w:vAlign w:val="bottom"/>
          </w:tcPr>
          <w:p w14:paraId="69CFE05B" w14:textId="2AC33002" w:rsidR="00734BE0" w:rsidRPr="005C3AEA" w:rsidRDefault="00734BE0" w:rsidP="005C3AEA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F76F04" w:rsidRPr="005C3AEA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62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EEBA8" w14:textId="43B9C1B7" w:rsidR="00734BE0" w:rsidRPr="005C3AEA" w:rsidRDefault="008D5362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14,404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11037BC1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AF47EB" w14:textId="47C95684" w:rsidR="00734BE0" w:rsidRPr="005C3AEA" w:rsidRDefault="006C5F82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317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866F409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CEC2B" w14:textId="47A9C52C" w:rsidR="00734BE0" w:rsidRPr="005C3AEA" w:rsidRDefault="006C5F82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6,408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4ECDA82" w14:textId="77777777" w:rsidR="00734BE0" w:rsidRPr="005C3AEA" w:rsidRDefault="00734BE0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75924" w14:textId="1208D382" w:rsidR="00734BE0" w:rsidRPr="005C3AEA" w:rsidRDefault="006C5F82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C7363A0" w14:textId="77777777" w:rsidR="00734BE0" w:rsidRPr="005C3AEA" w:rsidRDefault="00734BE0" w:rsidP="005C3AEA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C1A569" w14:textId="6F65CB9E" w:rsidR="00734BE0" w:rsidRPr="005C3AEA" w:rsidRDefault="00CB6836" w:rsidP="005C3AEA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C3AEA">
              <w:rPr>
                <w:rFonts w:ascii="Angsana New" w:hAnsi="Angsana New"/>
                <w:sz w:val="28"/>
                <w:szCs w:val="28"/>
                <w:lang w:val="en-US"/>
              </w:rPr>
              <w:t>21,129</w:t>
            </w:r>
          </w:p>
        </w:tc>
      </w:tr>
    </w:tbl>
    <w:p w14:paraId="70093D9B" w14:textId="3229D630" w:rsidR="0081471A" w:rsidRDefault="0081471A" w:rsidP="006D3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A377DF">
        <w:rPr>
          <w:rFonts w:ascii="Angsana New" w:hAnsi="Angsana New"/>
          <w:sz w:val="28"/>
          <w:szCs w:val="28"/>
        </w:rPr>
        <w:t xml:space="preserve">31 </w:t>
      </w:r>
      <w:r w:rsidRPr="00742A4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A377D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A377DF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 xml:space="preserve">และ </w:t>
      </w:r>
      <w:r w:rsidRPr="00A377D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A377DF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ราคาทุนของอาคารและอุปกรณ์ที่ตัดค่าเสื่อมราคาทั้งจำนวนแล้วแต่ยังคงใช้งานอยู่ มี     จำนวน</w:t>
      </w:r>
      <w:r w:rsidRPr="0061363B">
        <w:rPr>
          <w:rFonts w:ascii="Angsana New" w:hAnsi="Angsana New"/>
          <w:sz w:val="28"/>
          <w:szCs w:val="28"/>
          <w:cs/>
        </w:rPr>
        <w:t xml:space="preserve">เงิน </w:t>
      </w:r>
      <w:r w:rsidRPr="0061363B">
        <w:rPr>
          <w:rFonts w:ascii="Angsana New" w:hAnsi="Angsana New"/>
          <w:sz w:val="28"/>
          <w:szCs w:val="28"/>
        </w:rPr>
        <w:t>1</w:t>
      </w:r>
      <w:r w:rsidR="0061363B" w:rsidRPr="0061363B">
        <w:rPr>
          <w:rFonts w:ascii="Angsana New" w:hAnsi="Angsana New"/>
          <w:sz w:val="28"/>
          <w:szCs w:val="28"/>
        </w:rPr>
        <w:t>13.52</w:t>
      </w:r>
      <w:r w:rsidRPr="0061363B">
        <w:rPr>
          <w:rFonts w:ascii="Angsana New" w:hAnsi="Angsana New"/>
          <w:sz w:val="28"/>
          <w:szCs w:val="28"/>
        </w:rPr>
        <w:t xml:space="preserve"> </w:t>
      </w:r>
      <w:r w:rsidRPr="0061363B">
        <w:rPr>
          <w:rFonts w:ascii="Angsana New" w:hAnsi="Angsana New"/>
          <w:sz w:val="28"/>
          <w:szCs w:val="28"/>
          <w:cs/>
        </w:rPr>
        <w:t>ล้าน</w:t>
      </w:r>
      <w:r w:rsidRPr="00742A42">
        <w:rPr>
          <w:rFonts w:ascii="Angsana New" w:hAnsi="Angsana New"/>
          <w:sz w:val="28"/>
          <w:szCs w:val="28"/>
          <w:cs/>
        </w:rPr>
        <w:t xml:space="preserve">บาท และ </w:t>
      </w:r>
      <w:r w:rsidRPr="00D566CF">
        <w:rPr>
          <w:rFonts w:ascii="Angsana New" w:hAnsi="Angsana New"/>
          <w:sz w:val="28"/>
          <w:szCs w:val="28"/>
        </w:rPr>
        <w:t>10</w:t>
      </w:r>
      <w:r>
        <w:rPr>
          <w:rFonts w:ascii="Angsana New" w:hAnsi="Angsana New"/>
          <w:sz w:val="28"/>
          <w:szCs w:val="28"/>
        </w:rPr>
        <w:t>9.70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735A97B0" w14:textId="77777777" w:rsidR="00734BE0" w:rsidRDefault="00734BE0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6C21F27F" w14:textId="77777777" w:rsidR="00734BE0" w:rsidRDefault="00734BE0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39831945" w14:textId="77777777" w:rsidR="00734BE0" w:rsidRDefault="00734BE0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57FC233A" w14:textId="77777777" w:rsidR="001104D2" w:rsidRDefault="001104D2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46AAE300" w14:textId="0F55DA2F" w:rsidR="006D387F" w:rsidRDefault="006D387F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 w:hint="cs"/>
          <w:sz w:val="28"/>
          <w:szCs w:val="28"/>
          <w:cs/>
        </w:rPr>
        <w:lastRenderedPageBreak/>
        <w:t>สินทรัพย์สิทธิการใช้</w:t>
      </w:r>
      <w:r w:rsidR="00FA0640" w:rsidRPr="00742A42">
        <w:rPr>
          <w:rFonts w:ascii="Angsana New" w:hAnsi="Angsana New" w:hint="cs"/>
          <w:sz w:val="28"/>
          <w:szCs w:val="28"/>
          <w:cs/>
        </w:rPr>
        <w:t xml:space="preserve"> </w:t>
      </w:r>
      <w:r w:rsidR="00FA0640">
        <w:rPr>
          <w:rFonts w:ascii="Angsana New" w:hAnsi="Angsana New"/>
          <w:sz w:val="28"/>
          <w:szCs w:val="28"/>
        </w:rPr>
        <w:t xml:space="preserve">- </w:t>
      </w:r>
      <w:r w:rsidR="00FA0640" w:rsidRPr="00742A42">
        <w:rPr>
          <w:rFonts w:ascii="Angsana New" w:hAnsi="Angsana New" w:hint="cs"/>
          <w:sz w:val="28"/>
          <w:szCs w:val="28"/>
          <w:cs/>
        </w:rPr>
        <w:t>สุทธิ</w:t>
      </w:r>
    </w:p>
    <w:p w14:paraId="261860E7" w14:textId="4488F664" w:rsidR="00EC48C2" w:rsidRPr="00EC48C2" w:rsidRDefault="00AD3532" w:rsidP="00FD748A">
      <w:pPr>
        <w:spacing w:before="120" w:after="120" w:line="240" w:lineRule="auto"/>
        <w:ind w:left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รายการเคลื่อนไหวของบัญชีสินทรัพย์สิทธิการใช้</w:t>
      </w:r>
      <w:r w:rsidR="00FD748A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31 </w:t>
      </w:r>
      <w:r w:rsidRPr="00742A4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66C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2566 </w:t>
      </w:r>
      <w:r w:rsidRPr="00742A4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77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723"/>
        <w:gridCol w:w="2024"/>
        <w:gridCol w:w="285"/>
        <w:gridCol w:w="2024"/>
        <w:gridCol w:w="295"/>
        <w:gridCol w:w="2024"/>
        <w:gridCol w:w="13"/>
      </w:tblGrid>
      <w:tr w:rsidR="00841EF9" w:rsidRPr="00B10B0C" w14:paraId="5A241112" w14:textId="77777777" w:rsidTr="006B76E2">
        <w:trPr>
          <w:trHeight w:val="397"/>
          <w:tblHeader/>
        </w:trPr>
        <w:tc>
          <w:tcPr>
            <w:tcW w:w="1450" w:type="pct"/>
          </w:tcPr>
          <w:p w14:paraId="2506A41F" w14:textId="77777777" w:rsidR="00841EF9" w:rsidRPr="00A25379" w:rsidRDefault="00841EF9" w:rsidP="00A25379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550" w:type="pct"/>
            <w:gridSpan w:val="6"/>
            <w:tcBorders>
              <w:bottom w:val="single" w:sz="4" w:space="0" w:color="auto"/>
            </w:tcBorders>
          </w:tcPr>
          <w:p w14:paraId="0AD2F595" w14:textId="77777777" w:rsidR="00841EF9" w:rsidRPr="00A25379" w:rsidRDefault="00841EF9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3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41EF9" w:rsidRPr="00B10B0C" w14:paraId="100AE58B" w14:textId="77777777" w:rsidTr="006B76E2">
        <w:trPr>
          <w:trHeight w:val="397"/>
          <w:tblHeader/>
        </w:trPr>
        <w:tc>
          <w:tcPr>
            <w:tcW w:w="1450" w:type="pct"/>
          </w:tcPr>
          <w:p w14:paraId="34AFC55E" w14:textId="77777777" w:rsidR="00841EF9" w:rsidRPr="00A25379" w:rsidRDefault="00841EF9" w:rsidP="00A25379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55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37B38" w14:textId="77777777" w:rsidR="00841EF9" w:rsidRPr="00A25379" w:rsidRDefault="00841EF9" w:rsidP="00A2537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841EF9" w:rsidRPr="00B10B0C" w14:paraId="46E0DD83" w14:textId="77777777" w:rsidTr="006B76E2">
        <w:trPr>
          <w:gridAfter w:val="1"/>
          <w:wAfter w:w="7" w:type="pct"/>
          <w:trHeight w:val="397"/>
          <w:tblHeader/>
        </w:trPr>
        <w:tc>
          <w:tcPr>
            <w:tcW w:w="1450" w:type="pct"/>
          </w:tcPr>
          <w:p w14:paraId="0D14C2F1" w14:textId="77777777" w:rsidR="00841EF9" w:rsidRPr="00A25379" w:rsidRDefault="00841EF9" w:rsidP="00A25379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78" w:type="pct"/>
          </w:tcPr>
          <w:p w14:paraId="708748ED" w14:textId="77777777" w:rsidR="00841EF9" w:rsidRPr="00A25379" w:rsidRDefault="00841EF9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1105A0D7" w14:textId="77777777" w:rsidR="00841EF9" w:rsidRPr="00A25379" w:rsidRDefault="00841EF9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</w:tcPr>
          <w:p w14:paraId="1FF80B95" w14:textId="77777777" w:rsidR="00841EF9" w:rsidRPr="00A25379" w:rsidRDefault="00841EF9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379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57" w:type="pct"/>
          </w:tcPr>
          <w:p w14:paraId="09E124CE" w14:textId="77777777" w:rsidR="00841EF9" w:rsidRPr="00A25379" w:rsidRDefault="00841EF9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</w:tcPr>
          <w:p w14:paraId="1D4DA5DD" w14:textId="77777777" w:rsidR="00841EF9" w:rsidRPr="00A25379" w:rsidRDefault="00841EF9" w:rsidP="00A25379">
            <w:pPr>
              <w:spacing w:line="240" w:lineRule="auto"/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EF9" w:rsidRPr="00B10B0C" w14:paraId="4FD679F3" w14:textId="77777777" w:rsidTr="006B76E2">
        <w:trPr>
          <w:gridAfter w:val="1"/>
          <w:wAfter w:w="7" w:type="pct"/>
          <w:trHeight w:val="397"/>
          <w:tblHeader/>
        </w:trPr>
        <w:tc>
          <w:tcPr>
            <w:tcW w:w="1450" w:type="pct"/>
          </w:tcPr>
          <w:p w14:paraId="3B9EB658" w14:textId="77777777" w:rsidR="00841EF9" w:rsidRPr="00A25379" w:rsidRDefault="00841EF9" w:rsidP="00A25379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52C619F2" w14:textId="77777777" w:rsidR="00841EF9" w:rsidRPr="00A25379" w:rsidRDefault="00841EF9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379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2" w:type="pct"/>
          </w:tcPr>
          <w:p w14:paraId="14DE39CD" w14:textId="77777777" w:rsidR="00841EF9" w:rsidRPr="00A25379" w:rsidRDefault="00841EF9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2C5C1BA1" w14:textId="77777777" w:rsidR="00841EF9" w:rsidRPr="00A25379" w:rsidRDefault="00841EF9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379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57" w:type="pct"/>
          </w:tcPr>
          <w:p w14:paraId="649CC521" w14:textId="77777777" w:rsidR="00841EF9" w:rsidRPr="00A25379" w:rsidRDefault="00841EF9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6D43746D" w14:textId="77777777" w:rsidR="00841EF9" w:rsidRPr="00A25379" w:rsidRDefault="00841EF9" w:rsidP="00A25379">
            <w:pPr>
              <w:spacing w:line="240" w:lineRule="auto"/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41EF9" w:rsidRPr="00B10B0C" w14:paraId="62D29F39" w14:textId="77777777" w:rsidTr="006B76E2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72113EF5" w14:textId="77777777" w:rsidR="00841EF9" w:rsidRPr="00A25379" w:rsidRDefault="00841EF9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1AA93B7C" w14:textId="77777777" w:rsidR="00841EF9" w:rsidRPr="00A25379" w:rsidRDefault="00841EF9" w:rsidP="00A25379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695BCEE6" w14:textId="77777777" w:rsidR="00841EF9" w:rsidRPr="00A25379" w:rsidRDefault="00841EF9" w:rsidP="00A25379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021D3902" w14:textId="77777777" w:rsidR="00841EF9" w:rsidRPr="00A25379" w:rsidRDefault="00841EF9" w:rsidP="00A25379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</w:tcPr>
          <w:p w14:paraId="3620A0F9" w14:textId="77777777" w:rsidR="00841EF9" w:rsidRPr="00A25379" w:rsidRDefault="00841EF9" w:rsidP="00A25379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1CCC407C" w14:textId="77777777" w:rsidR="00841EF9" w:rsidRPr="00A25379" w:rsidRDefault="00841EF9" w:rsidP="00A25379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80D" w:rsidRPr="00B10B0C" w14:paraId="5A713A07" w14:textId="77777777" w:rsidTr="00EF78F6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4533472A" w14:textId="30E1D594" w:rsidR="0072280D" w:rsidRPr="00A25379" w:rsidRDefault="0072280D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ZW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78" w:type="pct"/>
            <w:vAlign w:val="bottom"/>
          </w:tcPr>
          <w:p w14:paraId="5B3E00F4" w14:textId="194DB076" w:rsidR="0072280D" w:rsidRPr="00A25379" w:rsidRDefault="0072280D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2,362</w:t>
            </w:r>
          </w:p>
        </w:tc>
        <w:tc>
          <w:tcPr>
            <w:tcW w:w="152" w:type="pct"/>
            <w:vAlign w:val="bottom"/>
          </w:tcPr>
          <w:p w14:paraId="74B783A7" w14:textId="77777777" w:rsidR="0072280D" w:rsidRPr="00A25379" w:rsidRDefault="0072280D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vAlign w:val="bottom"/>
          </w:tcPr>
          <w:p w14:paraId="3F4296E7" w14:textId="03732B0E" w:rsidR="0072280D" w:rsidRPr="00A25379" w:rsidRDefault="0072280D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20,659</w:t>
            </w:r>
          </w:p>
        </w:tc>
        <w:tc>
          <w:tcPr>
            <w:tcW w:w="157" w:type="pct"/>
            <w:vAlign w:val="bottom"/>
          </w:tcPr>
          <w:p w14:paraId="78A3F1DC" w14:textId="77777777" w:rsidR="0072280D" w:rsidRPr="00A25379" w:rsidRDefault="0072280D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vAlign w:val="bottom"/>
          </w:tcPr>
          <w:p w14:paraId="44826BE0" w14:textId="727D8A6A" w:rsidR="0072280D" w:rsidRPr="00A25379" w:rsidRDefault="0072280D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23,021</w:t>
            </w:r>
          </w:p>
        </w:tc>
      </w:tr>
      <w:tr w:rsidR="0072280D" w:rsidRPr="00B10B0C" w14:paraId="506E1545" w14:textId="77777777" w:rsidTr="00EF78F6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44CC0D96" w14:textId="77777777" w:rsidR="0072280D" w:rsidRPr="00A25379" w:rsidRDefault="0072280D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78" w:type="pct"/>
            <w:shd w:val="clear" w:color="auto" w:fill="auto"/>
            <w:vAlign w:val="bottom"/>
          </w:tcPr>
          <w:p w14:paraId="633214AC" w14:textId="44C5ACF9" w:rsidR="0072280D" w:rsidRPr="00A25379" w:rsidRDefault="0072280D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34FFAE1" w14:textId="77777777" w:rsidR="0072280D" w:rsidRPr="00A25379" w:rsidRDefault="0072280D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7E584EE5" w14:textId="2FD7B923" w:rsidR="0072280D" w:rsidRPr="00A25379" w:rsidRDefault="0072280D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1CD79A22" w14:textId="77777777" w:rsidR="0072280D" w:rsidRPr="00A25379" w:rsidRDefault="0072280D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1640D668" w14:textId="7C0EC8AF" w:rsidR="0072280D" w:rsidRPr="00A25379" w:rsidRDefault="0072280D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2280D" w:rsidRPr="00B10B0C" w14:paraId="1F6F1A87" w14:textId="77777777" w:rsidTr="00EF78F6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772CFE67" w14:textId="2F5DDB1F" w:rsidR="0072280D" w:rsidRPr="00A25379" w:rsidRDefault="0072280D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89D1F" w14:textId="5E35E347" w:rsidR="0072280D" w:rsidRPr="00A25379" w:rsidRDefault="0072280D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(2,362)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52070B8" w14:textId="77777777" w:rsidR="0072280D" w:rsidRPr="00A25379" w:rsidRDefault="0072280D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14777" w14:textId="545CF561" w:rsidR="0072280D" w:rsidRPr="00A25379" w:rsidRDefault="0072280D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86F8D8C" w14:textId="77777777" w:rsidR="0072280D" w:rsidRPr="00A25379" w:rsidRDefault="0072280D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634A9" w14:textId="0D3E7B3C" w:rsidR="0072280D" w:rsidRPr="00A25379" w:rsidRDefault="0072280D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(2,362)</w:t>
            </w:r>
          </w:p>
        </w:tc>
      </w:tr>
      <w:tr w:rsidR="0072280D" w:rsidRPr="00B10B0C" w14:paraId="71F3C4A4" w14:textId="77777777" w:rsidTr="00EF78F6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2A32C877" w14:textId="2F4821B1" w:rsidR="0072280D" w:rsidRPr="00A25379" w:rsidRDefault="0072280D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78" w:type="pct"/>
            <w:tcBorders>
              <w:top w:val="single" w:sz="4" w:space="0" w:color="auto"/>
            </w:tcBorders>
            <w:vAlign w:val="bottom"/>
          </w:tcPr>
          <w:p w14:paraId="7941533F" w14:textId="759DB4CA" w:rsidR="0072280D" w:rsidRPr="00A25379" w:rsidRDefault="0072280D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vAlign w:val="bottom"/>
          </w:tcPr>
          <w:p w14:paraId="5A2385CE" w14:textId="77777777" w:rsidR="0072280D" w:rsidRPr="00A25379" w:rsidRDefault="0072280D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  <w:vAlign w:val="bottom"/>
          </w:tcPr>
          <w:p w14:paraId="1FD11BA9" w14:textId="772C041E" w:rsidR="0072280D" w:rsidRPr="00A25379" w:rsidRDefault="0072280D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20,659</w:t>
            </w:r>
          </w:p>
        </w:tc>
        <w:tc>
          <w:tcPr>
            <w:tcW w:w="157" w:type="pct"/>
            <w:vAlign w:val="bottom"/>
          </w:tcPr>
          <w:p w14:paraId="341EE47B" w14:textId="77777777" w:rsidR="0072280D" w:rsidRPr="00A25379" w:rsidRDefault="0072280D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  <w:vAlign w:val="bottom"/>
          </w:tcPr>
          <w:p w14:paraId="20302478" w14:textId="14F167D2" w:rsidR="0072280D" w:rsidRPr="00A25379" w:rsidRDefault="0072280D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20,659</w:t>
            </w:r>
          </w:p>
        </w:tc>
      </w:tr>
      <w:tr w:rsidR="009351F6" w:rsidRPr="00B10B0C" w14:paraId="47D12E40" w14:textId="77777777" w:rsidTr="00492DB7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2FCBB87F" w14:textId="77777777" w:rsidR="009351F6" w:rsidRPr="00A25379" w:rsidRDefault="009351F6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เพิ่มขึ้น                                                            </w:t>
            </w:r>
          </w:p>
        </w:tc>
        <w:tc>
          <w:tcPr>
            <w:tcW w:w="1078" w:type="pct"/>
            <w:shd w:val="clear" w:color="auto" w:fill="auto"/>
            <w:vAlign w:val="bottom"/>
          </w:tcPr>
          <w:p w14:paraId="3571AFC9" w14:textId="3AC9CA53" w:rsidR="009351F6" w:rsidRPr="00A25379" w:rsidRDefault="009351F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65718F14" w14:textId="77777777" w:rsidR="009351F6" w:rsidRPr="00A25379" w:rsidRDefault="009351F6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508AE308" w14:textId="7409DC72" w:rsidR="009351F6" w:rsidRPr="00A25379" w:rsidRDefault="00694C6E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B3491E7" w14:textId="77777777" w:rsidR="009351F6" w:rsidRPr="00A25379" w:rsidRDefault="009351F6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2ACE4F9E" w14:textId="72B8E362" w:rsidR="009351F6" w:rsidRPr="00A25379" w:rsidRDefault="00694C6E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</w:p>
        </w:tc>
      </w:tr>
      <w:tr w:rsidR="00694C6E" w:rsidRPr="00B10B0C" w14:paraId="4071D53D" w14:textId="77777777" w:rsidTr="00492DB7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0BE1473A" w14:textId="6F81DDEF" w:rsidR="00694C6E" w:rsidRPr="00A25379" w:rsidRDefault="00694C6E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1078" w:type="pct"/>
            <w:shd w:val="clear" w:color="auto" w:fill="auto"/>
            <w:vAlign w:val="bottom"/>
          </w:tcPr>
          <w:p w14:paraId="5C762FD8" w14:textId="20EC2CEC" w:rsidR="00694C6E" w:rsidRPr="00A25379" w:rsidRDefault="007C753D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D165F04" w14:textId="77777777" w:rsidR="00694C6E" w:rsidRPr="00A25379" w:rsidRDefault="00694C6E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1E47E55C" w14:textId="47BE23E7" w:rsidR="00694C6E" w:rsidRPr="00A25379" w:rsidRDefault="00694C6E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(7,791)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4736CA25" w14:textId="77777777" w:rsidR="00694C6E" w:rsidRPr="00A25379" w:rsidRDefault="00694C6E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1BF5D179" w14:textId="0D84EED8" w:rsidR="00694C6E" w:rsidRPr="00A25379" w:rsidRDefault="00694C6E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(7,791)</w:t>
            </w:r>
          </w:p>
        </w:tc>
      </w:tr>
      <w:tr w:rsidR="009351F6" w:rsidRPr="00B10B0C" w14:paraId="0061E05F" w14:textId="77777777" w:rsidTr="00492DB7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0D358D57" w14:textId="4C072922" w:rsidR="009351F6" w:rsidRPr="00A25379" w:rsidRDefault="009351F6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C07C3" w14:textId="0951C8E9" w:rsidR="009351F6" w:rsidRPr="00A25379" w:rsidRDefault="009351F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6342B6C7" w14:textId="77777777" w:rsidR="009351F6" w:rsidRPr="00A25379" w:rsidRDefault="009351F6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AE290" w14:textId="6E936A38" w:rsidR="009351F6" w:rsidRPr="00A25379" w:rsidRDefault="00C02D88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12,880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4C8261DD" w14:textId="77777777" w:rsidR="009351F6" w:rsidRPr="00A25379" w:rsidRDefault="009351F6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133ED" w14:textId="5A4AA7B1" w:rsidR="009351F6" w:rsidRPr="00A25379" w:rsidRDefault="00C02D88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12,880</w:t>
            </w:r>
          </w:p>
        </w:tc>
      </w:tr>
      <w:tr w:rsidR="00841EF9" w:rsidRPr="00B10B0C" w14:paraId="72102B69" w14:textId="77777777" w:rsidTr="006B76E2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45E944C0" w14:textId="77777777" w:rsidR="00841EF9" w:rsidRPr="00A25379" w:rsidRDefault="00841EF9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20FF41FC" w14:textId="77777777" w:rsidR="00841EF9" w:rsidRPr="00A25379" w:rsidRDefault="00841EF9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7B93264D" w14:textId="77777777" w:rsidR="00841EF9" w:rsidRPr="00A25379" w:rsidRDefault="00841EF9" w:rsidP="00A253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57315C4C" w14:textId="77777777" w:rsidR="00841EF9" w:rsidRPr="00A25379" w:rsidRDefault="00841EF9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1BAEA10F" w14:textId="77777777" w:rsidR="00841EF9" w:rsidRPr="00A25379" w:rsidRDefault="00841EF9" w:rsidP="00A253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156580F0" w14:textId="77777777" w:rsidR="00841EF9" w:rsidRPr="00A25379" w:rsidRDefault="00841EF9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841EF9" w:rsidRPr="00B10B0C" w14:paraId="13388FBC" w14:textId="77777777" w:rsidTr="0094083C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715E4C22" w14:textId="77777777" w:rsidR="00841EF9" w:rsidRPr="00A25379" w:rsidRDefault="00841EF9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1078" w:type="pct"/>
            <w:shd w:val="clear" w:color="auto" w:fill="auto"/>
            <w:vAlign w:val="center"/>
          </w:tcPr>
          <w:p w14:paraId="499BB142" w14:textId="77777777" w:rsidR="00841EF9" w:rsidRPr="00A25379" w:rsidRDefault="00841EF9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74EC0305" w14:textId="77777777" w:rsidR="00841EF9" w:rsidRPr="00A25379" w:rsidRDefault="00841EF9" w:rsidP="00A253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1D3CD30D" w14:textId="77777777" w:rsidR="00841EF9" w:rsidRPr="00A25379" w:rsidRDefault="00841EF9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4179537E" w14:textId="77777777" w:rsidR="00841EF9" w:rsidRPr="00A25379" w:rsidRDefault="00841EF9" w:rsidP="00A253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6684E455" w14:textId="77777777" w:rsidR="00841EF9" w:rsidRPr="00A25379" w:rsidRDefault="00841EF9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542819" w:rsidRPr="00B10B0C" w14:paraId="09603DE3" w14:textId="77777777" w:rsidTr="0094083C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7BEEE6A0" w14:textId="3179950F" w:rsidR="00542819" w:rsidRPr="00A25379" w:rsidRDefault="00542819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78" w:type="pct"/>
            <w:shd w:val="clear" w:color="auto" w:fill="auto"/>
            <w:vAlign w:val="bottom"/>
          </w:tcPr>
          <w:p w14:paraId="17128555" w14:textId="1C32CFBD" w:rsidR="00542819" w:rsidRPr="00A25379" w:rsidRDefault="00542819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1,830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C91D570" w14:textId="77777777" w:rsidR="00542819" w:rsidRPr="00A25379" w:rsidRDefault="00542819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41B5EF12" w14:textId="2B8897DE" w:rsidR="00542819" w:rsidRPr="00A25379" w:rsidRDefault="00542819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18,446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BA16704" w14:textId="77777777" w:rsidR="00542819" w:rsidRPr="00A25379" w:rsidRDefault="00542819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79FA10B7" w14:textId="7D50F8A7" w:rsidR="00542819" w:rsidRPr="00A25379" w:rsidRDefault="00542819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20,276</w:t>
            </w:r>
          </w:p>
        </w:tc>
      </w:tr>
      <w:tr w:rsidR="00542819" w:rsidRPr="00B10B0C" w14:paraId="5C1EB7D5" w14:textId="77777777" w:rsidTr="0094083C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4C32D540" w14:textId="77777777" w:rsidR="00542819" w:rsidRPr="00A25379" w:rsidRDefault="00542819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078" w:type="pct"/>
            <w:shd w:val="clear" w:color="auto" w:fill="auto"/>
            <w:vAlign w:val="bottom"/>
          </w:tcPr>
          <w:p w14:paraId="552BE366" w14:textId="52648D8C" w:rsidR="00542819" w:rsidRPr="00A25379" w:rsidRDefault="00542819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532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FBF9028" w14:textId="77777777" w:rsidR="00542819" w:rsidRPr="00A25379" w:rsidRDefault="00542819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430A08AD" w14:textId="1F22D91A" w:rsidR="00542819" w:rsidRPr="00A25379" w:rsidRDefault="00542819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543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72FBACE3" w14:textId="77777777" w:rsidR="00542819" w:rsidRPr="00A25379" w:rsidRDefault="00542819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3C246AB7" w14:textId="7DBCE159" w:rsidR="00542819" w:rsidRPr="00A25379" w:rsidRDefault="00542819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1,075</w:t>
            </w:r>
          </w:p>
        </w:tc>
      </w:tr>
      <w:tr w:rsidR="00542819" w:rsidRPr="00B10B0C" w14:paraId="03444130" w14:textId="77777777" w:rsidTr="0094083C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6A206F74" w14:textId="56C4621B" w:rsidR="00542819" w:rsidRPr="00A25379" w:rsidRDefault="00542819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1078" w:type="pct"/>
            <w:shd w:val="clear" w:color="auto" w:fill="auto"/>
            <w:vAlign w:val="bottom"/>
          </w:tcPr>
          <w:p w14:paraId="79609DAA" w14:textId="521E0226" w:rsidR="00542819" w:rsidRPr="00A25379" w:rsidRDefault="00542819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(2,362)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A8D6B83" w14:textId="77777777" w:rsidR="00542819" w:rsidRPr="00A25379" w:rsidRDefault="00542819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6E6231AA" w14:textId="64455E85" w:rsidR="00542819" w:rsidRPr="00A25379" w:rsidRDefault="00542819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481845FC" w14:textId="77777777" w:rsidR="00542819" w:rsidRPr="00A25379" w:rsidRDefault="00542819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6641BEDE" w14:textId="5447F1AD" w:rsidR="00542819" w:rsidRPr="00A25379" w:rsidRDefault="00542819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(2,362)</w:t>
            </w:r>
          </w:p>
        </w:tc>
      </w:tr>
      <w:tr w:rsidR="00542819" w:rsidRPr="00B10B0C" w14:paraId="31CF4F0E" w14:textId="77777777" w:rsidTr="0094083C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217F5FEA" w14:textId="71E6AFE4" w:rsidR="00542819" w:rsidRPr="00A25379" w:rsidRDefault="00542819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F5F50" w14:textId="53E78324" w:rsidR="00542819" w:rsidRPr="00A25379" w:rsidRDefault="00542819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D484898" w14:textId="77777777" w:rsidR="00542819" w:rsidRPr="00A25379" w:rsidRDefault="00542819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5C276" w14:textId="30675FB3" w:rsidR="00542819" w:rsidRPr="00A25379" w:rsidRDefault="00542819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18,989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02D22181" w14:textId="77777777" w:rsidR="00542819" w:rsidRPr="00A25379" w:rsidRDefault="00542819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C1646" w14:textId="0BF6D128" w:rsidR="00542819" w:rsidRPr="00A25379" w:rsidRDefault="00542819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18,989</w:t>
            </w:r>
          </w:p>
        </w:tc>
      </w:tr>
      <w:tr w:rsidR="00002ABF" w:rsidRPr="00B10B0C" w14:paraId="6530AD3C" w14:textId="77777777" w:rsidTr="0005397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79188B79" w14:textId="77777777" w:rsidR="00002ABF" w:rsidRPr="00A25379" w:rsidRDefault="00002ABF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078" w:type="pct"/>
            <w:shd w:val="clear" w:color="auto" w:fill="auto"/>
            <w:vAlign w:val="bottom"/>
          </w:tcPr>
          <w:p w14:paraId="3DAB946C" w14:textId="21954D17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7A69C9A0" w14:textId="77777777" w:rsidR="00002ABF" w:rsidRPr="00A25379" w:rsidRDefault="00002AB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4768E986" w14:textId="33B90D1B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  <w:r w:rsidR="00362289" w:rsidRPr="00A25379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1ED390D3" w14:textId="77777777" w:rsidR="00002ABF" w:rsidRPr="00A25379" w:rsidRDefault="00002AB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3567ABA5" w14:textId="60AF5207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54</w:t>
            </w:r>
            <w:r w:rsidR="00362289" w:rsidRPr="00A25379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  <w:tr w:rsidR="00694C6E" w:rsidRPr="00B10B0C" w14:paraId="1F004384" w14:textId="77777777" w:rsidTr="0005397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0B42B326" w14:textId="19974A51" w:rsidR="00694C6E" w:rsidRPr="00A25379" w:rsidRDefault="00694C6E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1078" w:type="pct"/>
            <w:shd w:val="clear" w:color="auto" w:fill="auto"/>
            <w:vAlign w:val="bottom"/>
          </w:tcPr>
          <w:p w14:paraId="18DF74AD" w14:textId="5C0AB5FA" w:rsidR="00694C6E" w:rsidRPr="00A25379" w:rsidRDefault="00694C6E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4F8BE056" w14:textId="77777777" w:rsidR="00694C6E" w:rsidRPr="00A25379" w:rsidRDefault="00694C6E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442A297B" w14:textId="28B1E5F1" w:rsidR="00694C6E" w:rsidRPr="00A25379" w:rsidRDefault="00694C6E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(7,7</w:t>
            </w:r>
            <w:r w:rsidR="00D6160B" w:rsidRPr="00A25379">
              <w:rPr>
                <w:rFonts w:ascii="Angsana New" w:hAnsi="Angsana New"/>
                <w:sz w:val="28"/>
                <w:szCs w:val="28"/>
                <w:lang w:val="en-US"/>
              </w:rPr>
              <w:t>91</w:t>
            </w: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20863AF0" w14:textId="77777777" w:rsidR="00694C6E" w:rsidRPr="00A25379" w:rsidRDefault="00694C6E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bottom"/>
          </w:tcPr>
          <w:p w14:paraId="588FC833" w14:textId="2D434ED4" w:rsidR="00694C6E" w:rsidRPr="00A25379" w:rsidRDefault="00694C6E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(7,7</w:t>
            </w:r>
            <w:r w:rsidR="00D6160B" w:rsidRPr="00A25379">
              <w:rPr>
                <w:rFonts w:ascii="Angsana New" w:hAnsi="Angsana New"/>
                <w:sz w:val="28"/>
                <w:szCs w:val="28"/>
                <w:lang w:val="en-US"/>
              </w:rPr>
              <w:t>91</w:t>
            </w: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002ABF" w:rsidRPr="00B10B0C" w14:paraId="23639910" w14:textId="77777777" w:rsidTr="0005397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7D31872A" w14:textId="583B23F3" w:rsidR="00002ABF" w:rsidRPr="00A25379" w:rsidRDefault="00002ABF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B4526" w14:textId="6482F60B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6138BC69" w14:textId="77777777" w:rsidR="00002ABF" w:rsidRPr="00A25379" w:rsidRDefault="00002AB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100DA" w14:textId="07E5D8F9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94C6E" w:rsidRPr="00A25379">
              <w:rPr>
                <w:rFonts w:ascii="Angsana New" w:hAnsi="Angsana New"/>
                <w:sz w:val="28"/>
                <w:szCs w:val="28"/>
                <w:lang w:val="en-US"/>
              </w:rPr>
              <w:t>1,747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33AA9CF0" w14:textId="77777777" w:rsidR="00002ABF" w:rsidRPr="00A25379" w:rsidRDefault="00002AB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372B0" w14:textId="40452726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94C6E" w:rsidRPr="00A25379">
              <w:rPr>
                <w:rFonts w:ascii="Angsana New" w:hAnsi="Angsana New"/>
                <w:sz w:val="28"/>
                <w:szCs w:val="28"/>
                <w:lang w:val="en-US"/>
              </w:rPr>
              <w:t>1,747</w:t>
            </w:r>
          </w:p>
        </w:tc>
      </w:tr>
      <w:tr w:rsidR="00002ABF" w:rsidRPr="00B10B0C" w14:paraId="55684D99" w14:textId="77777777" w:rsidTr="006B76E2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3EF3CD75" w14:textId="77777777" w:rsidR="00002ABF" w:rsidRPr="00A25379" w:rsidRDefault="00002ABF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1DE8C2" w14:textId="77777777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5877197D" w14:textId="77777777" w:rsidR="00002ABF" w:rsidRPr="00A25379" w:rsidRDefault="00002ABF" w:rsidP="00A253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19C765" w14:textId="77777777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3403589D" w14:textId="77777777" w:rsidR="00002ABF" w:rsidRPr="00A25379" w:rsidRDefault="00002ABF" w:rsidP="00A253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6B60AA" w14:textId="77777777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002ABF" w:rsidRPr="00B10B0C" w14:paraId="05518496" w14:textId="77777777" w:rsidTr="006B76E2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1D75B988" w14:textId="77777777" w:rsidR="00002ABF" w:rsidRPr="00A25379" w:rsidRDefault="00002ABF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078" w:type="pct"/>
            <w:shd w:val="clear" w:color="auto" w:fill="auto"/>
            <w:vAlign w:val="center"/>
          </w:tcPr>
          <w:p w14:paraId="485B4CCE" w14:textId="77777777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  <w:shd w:val="clear" w:color="auto" w:fill="auto"/>
            <w:vAlign w:val="center"/>
          </w:tcPr>
          <w:p w14:paraId="719E4FBA" w14:textId="77777777" w:rsidR="00002ABF" w:rsidRPr="00A25379" w:rsidRDefault="00002ABF" w:rsidP="00A253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61658B0E" w14:textId="77777777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" w:type="pct"/>
            <w:shd w:val="clear" w:color="auto" w:fill="auto"/>
            <w:vAlign w:val="center"/>
          </w:tcPr>
          <w:p w14:paraId="0F9474ED" w14:textId="77777777" w:rsidR="00002ABF" w:rsidRPr="00A25379" w:rsidRDefault="00002ABF" w:rsidP="00A253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pct"/>
            <w:shd w:val="clear" w:color="auto" w:fill="auto"/>
            <w:vAlign w:val="center"/>
          </w:tcPr>
          <w:p w14:paraId="4D565D99" w14:textId="77777777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002ABF" w:rsidRPr="00B10B0C" w14:paraId="2385A06B" w14:textId="77777777" w:rsidTr="0094083C">
        <w:trPr>
          <w:gridAfter w:val="1"/>
          <w:wAfter w:w="7" w:type="pct"/>
          <w:trHeight w:val="397"/>
        </w:trPr>
        <w:tc>
          <w:tcPr>
            <w:tcW w:w="1450" w:type="pct"/>
            <w:shd w:val="clear" w:color="auto" w:fill="auto"/>
            <w:vAlign w:val="bottom"/>
          </w:tcPr>
          <w:p w14:paraId="23582557" w14:textId="647D7DAC" w:rsidR="00002ABF" w:rsidRPr="00A25379" w:rsidRDefault="00002ABF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7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9D52F3" w14:textId="38E72401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983EDAC" w14:textId="77777777" w:rsidR="00002ABF" w:rsidRPr="00A25379" w:rsidRDefault="00002AB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41BE92" w14:textId="0B9DA369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1,670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1638ADC6" w14:textId="77777777" w:rsidR="00002ABF" w:rsidRPr="00A25379" w:rsidRDefault="00002AB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6F4A64" w14:textId="4C145C28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1,670</w:t>
            </w:r>
          </w:p>
        </w:tc>
      </w:tr>
      <w:tr w:rsidR="00002ABF" w:rsidRPr="00B10B0C" w14:paraId="0DD46D50" w14:textId="77777777" w:rsidTr="00053978">
        <w:trPr>
          <w:gridAfter w:val="1"/>
          <w:wAfter w:w="7" w:type="pct"/>
          <w:trHeight w:val="397"/>
        </w:trPr>
        <w:tc>
          <w:tcPr>
            <w:tcW w:w="1450" w:type="pct"/>
            <w:vAlign w:val="bottom"/>
          </w:tcPr>
          <w:p w14:paraId="5867E44A" w14:textId="06325E7A" w:rsidR="00002ABF" w:rsidRPr="00A25379" w:rsidRDefault="00002ABF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DC64C" w14:textId="0F25F537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399D1C2A" w14:textId="77777777" w:rsidR="00002ABF" w:rsidRPr="00A25379" w:rsidRDefault="00002AB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E46D5" w14:textId="60951D73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1,133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65002F78" w14:textId="77777777" w:rsidR="00002ABF" w:rsidRPr="00A25379" w:rsidRDefault="00002AB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A037B" w14:textId="13A4F7F9" w:rsidR="00002ABF" w:rsidRPr="00A25379" w:rsidRDefault="00002ABF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1,133</w:t>
            </w:r>
          </w:p>
        </w:tc>
      </w:tr>
    </w:tbl>
    <w:p w14:paraId="6FF17FF6" w14:textId="77777777" w:rsidR="00B91992" w:rsidRDefault="00B91992" w:rsidP="00B919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 xml:space="preserve">บริษัทได้ทำสัญญาเช่าอาคาร </w:t>
      </w:r>
      <w:r w:rsidRPr="00D566CF">
        <w:rPr>
          <w:rFonts w:ascii="Angsana New" w:hAnsi="Angsana New"/>
          <w:sz w:val="28"/>
          <w:szCs w:val="28"/>
        </w:rPr>
        <w:t xml:space="preserve">1 </w:t>
      </w:r>
      <w:r w:rsidRPr="00742A42">
        <w:rPr>
          <w:rFonts w:ascii="Angsana New" w:hAnsi="Angsana New"/>
          <w:sz w:val="28"/>
          <w:szCs w:val="28"/>
          <w:cs/>
        </w:rPr>
        <w:t xml:space="preserve">ฉบับเป็นระยะเวลา </w:t>
      </w:r>
      <w:r w:rsidRPr="00D566CF">
        <w:rPr>
          <w:rFonts w:ascii="Angsana New" w:hAnsi="Angsana New"/>
          <w:sz w:val="28"/>
          <w:szCs w:val="28"/>
        </w:rPr>
        <w:t xml:space="preserve">26 </w:t>
      </w:r>
      <w:r w:rsidRPr="00742A42">
        <w:rPr>
          <w:rFonts w:ascii="Angsana New" w:hAnsi="Angsana New"/>
          <w:sz w:val="28"/>
          <w:szCs w:val="28"/>
          <w:cs/>
        </w:rPr>
        <w:t xml:space="preserve">ปี </w:t>
      </w:r>
      <w:r w:rsidRPr="00D566CF">
        <w:rPr>
          <w:rFonts w:ascii="Angsana New" w:hAnsi="Angsana New"/>
          <w:sz w:val="28"/>
          <w:szCs w:val="28"/>
        </w:rPr>
        <w:t xml:space="preserve">6 </w:t>
      </w:r>
      <w:r w:rsidRPr="00742A42">
        <w:rPr>
          <w:rFonts w:ascii="Angsana New" w:hAnsi="Angsana New"/>
          <w:sz w:val="28"/>
          <w:szCs w:val="28"/>
          <w:cs/>
        </w:rPr>
        <w:t xml:space="preserve">เดือน ถึง </w:t>
      </w:r>
      <w:r w:rsidRPr="00D566CF">
        <w:rPr>
          <w:rFonts w:ascii="Angsana New" w:hAnsi="Angsana New"/>
          <w:sz w:val="28"/>
          <w:szCs w:val="28"/>
        </w:rPr>
        <w:t xml:space="preserve">27 </w:t>
      </w:r>
      <w:r w:rsidRPr="00742A42">
        <w:rPr>
          <w:rFonts w:ascii="Angsana New" w:hAnsi="Angsana New"/>
          <w:sz w:val="28"/>
          <w:szCs w:val="28"/>
          <w:cs/>
        </w:rPr>
        <w:t xml:space="preserve">ปี สิ้นสุดในเดือนมกราคม </w:t>
      </w:r>
      <w:r w:rsidRPr="00D566CF">
        <w:rPr>
          <w:rFonts w:ascii="Angsana New" w:hAnsi="Angsana New"/>
          <w:sz w:val="28"/>
          <w:szCs w:val="28"/>
        </w:rPr>
        <w:t xml:space="preserve">2570 </w:t>
      </w:r>
      <w:r w:rsidRPr="00742A42">
        <w:rPr>
          <w:rFonts w:ascii="Angsana New" w:hAnsi="Angsana New"/>
          <w:sz w:val="28"/>
          <w:szCs w:val="28"/>
          <w:cs/>
        </w:rPr>
        <w:t xml:space="preserve">ภายใต้เงื่อนไขของสัญญา บริษัทได้จ่ายเงินค่าสิทธิการเช่าเป็นจำนวนเงิน </w:t>
      </w:r>
      <w:r w:rsidRPr="00B91992">
        <w:rPr>
          <w:rFonts w:ascii="Angsana New" w:hAnsi="Angsana New"/>
          <w:sz w:val="28"/>
          <w:szCs w:val="28"/>
        </w:rPr>
        <w:t>19.02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ล้านบาท</w:t>
      </w:r>
    </w:p>
    <w:p w14:paraId="7DC028A1" w14:textId="77777777" w:rsidR="001104D2" w:rsidRDefault="001104D2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1D408838" w14:textId="77777777" w:rsidR="008110D4" w:rsidRDefault="008110D4" w:rsidP="000B6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4CAD6C2" w14:textId="0F4E72A1" w:rsidR="00B91992" w:rsidRDefault="00B91992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 w:hint="cs"/>
          <w:sz w:val="28"/>
          <w:szCs w:val="28"/>
          <w:cs/>
        </w:rPr>
        <w:lastRenderedPageBreak/>
        <w:t>สินทรัพย์ไม่มีตัวตน</w:t>
      </w:r>
      <w:r w:rsidR="00ED433F" w:rsidRPr="00742A42">
        <w:rPr>
          <w:rFonts w:ascii="Angsana New" w:hAnsi="Angsana New" w:hint="cs"/>
          <w:sz w:val="28"/>
          <w:szCs w:val="28"/>
          <w:cs/>
        </w:rPr>
        <w:t xml:space="preserve">อื่น </w:t>
      </w:r>
      <w:r w:rsidR="00ED433F">
        <w:rPr>
          <w:rFonts w:ascii="Angsana New" w:hAnsi="Angsana New"/>
          <w:sz w:val="28"/>
          <w:szCs w:val="28"/>
        </w:rPr>
        <w:t xml:space="preserve">- </w:t>
      </w:r>
      <w:r w:rsidR="00ED433F" w:rsidRPr="00742A42">
        <w:rPr>
          <w:rFonts w:ascii="Angsana New" w:hAnsi="Angsana New" w:hint="cs"/>
          <w:sz w:val="28"/>
          <w:szCs w:val="28"/>
          <w:cs/>
        </w:rPr>
        <w:t>สุทธิ</w:t>
      </w:r>
    </w:p>
    <w:p w14:paraId="36C04CBA" w14:textId="7CE454B5" w:rsidR="00ED433F" w:rsidRPr="00FA0640" w:rsidRDefault="00ED433F" w:rsidP="00FA0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รายการเคลื่อนไหวของบัญชีสินทรัพย์ไม่มีตัวตนอื่น</w:t>
      </w:r>
      <w:r w:rsidR="00FA0640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FA0640">
        <w:rPr>
          <w:rFonts w:ascii="Angsana New" w:hAnsi="Angsana New"/>
          <w:sz w:val="28"/>
          <w:szCs w:val="28"/>
        </w:rPr>
        <w:t xml:space="preserve"> 31 </w:t>
      </w:r>
      <w:r w:rsidRPr="00742A4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FA0640">
        <w:rPr>
          <w:rFonts w:ascii="Angsana New" w:hAnsi="Angsana New"/>
          <w:sz w:val="28"/>
          <w:szCs w:val="28"/>
        </w:rPr>
        <w:t>256</w:t>
      </w:r>
      <w:r w:rsidR="00FA0640">
        <w:rPr>
          <w:rFonts w:ascii="Angsana New" w:hAnsi="Angsana New"/>
          <w:sz w:val="28"/>
          <w:szCs w:val="28"/>
        </w:rPr>
        <w:t>7</w:t>
      </w:r>
      <w:r w:rsidRPr="00FA0640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FA0640">
        <w:rPr>
          <w:rFonts w:ascii="Angsana New" w:hAnsi="Angsana New"/>
          <w:sz w:val="28"/>
          <w:szCs w:val="28"/>
        </w:rPr>
        <w:t>256</w:t>
      </w:r>
      <w:r w:rsidR="00FA0640">
        <w:rPr>
          <w:rFonts w:ascii="Angsana New" w:hAnsi="Angsana New"/>
          <w:sz w:val="28"/>
          <w:szCs w:val="28"/>
        </w:rPr>
        <w:t>6</w:t>
      </w:r>
      <w:r w:rsidRPr="00FA0640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475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2832"/>
        <w:gridCol w:w="1424"/>
        <w:gridCol w:w="286"/>
        <w:gridCol w:w="1424"/>
        <w:gridCol w:w="292"/>
        <w:gridCol w:w="1424"/>
        <w:gridCol w:w="241"/>
        <w:gridCol w:w="1424"/>
        <w:gridCol w:w="7"/>
      </w:tblGrid>
      <w:tr w:rsidR="00CC2AF3" w:rsidRPr="00B10B0C" w14:paraId="7483612A" w14:textId="77777777" w:rsidTr="006B76E2">
        <w:trPr>
          <w:trHeight w:val="397"/>
          <w:tblHeader/>
        </w:trPr>
        <w:tc>
          <w:tcPr>
            <w:tcW w:w="1514" w:type="pct"/>
          </w:tcPr>
          <w:p w14:paraId="7D04DD14" w14:textId="77777777" w:rsidR="00CC2AF3" w:rsidRPr="00A25379" w:rsidRDefault="00CC2AF3" w:rsidP="00A25379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486" w:type="pct"/>
            <w:gridSpan w:val="8"/>
            <w:tcBorders>
              <w:bottom w:val="single" w:sz="4" w:space="0" w:color="auto"/>
            </w:tcBorders>
          </w:tcPr>
          <w:p w14:paraId="3EA25428" w14:textId="77777777" w:rsidR="00CC2AF3" w:rsidRPr="00A25379" w:rsidRDefault="00CC2AF3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3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C2AF3" w:rsidRPr="00B10B0C" w14:paraId="264F0E40" w14:textId="77777777" w:rsidTr="006B76E2">
        <w:trPr>
          <w:trHeight w:val="397"/>
          <w:tblHeader/>
        </w:trPr>
        <w:tc>
          <w:tcPr>
            <w:tcW w:w="1514" w:type="pct"/>
          </w:tcPr>
          <w:p w14:paraId="6F3371E7" w14:textId="77777777" w:rsidR="00CC2AF3" w:rsidRPr="00A25379" w:rsidRDefault="00CC2AF3" w:rsidP="00A25379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486" w:type="pct"/>
            <w:gridSpan w:val="8"/>
            <w:tcBorders>
              <w:top w:val="single" w:sz="4" w:space="0" w:color="auto"/>
            </w:tcBorders>
            <w:vAlign w:val="center"/>
          </w:tcPr>
          <w:p w14:paraId="23A5AF9E" w14:textId="77777777" w:rsidR="00CC2AF3" w:rsidRPr="00A25379" w:rsidRDefault="00CC2AF3" w:rsidP="00A2537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CC2AF3" w:rsidRPr="00B10B0C" w14:paraId="429ADA28" w14:textId="77777777" w:rsidTr="006B76E2">
        <w:trPr>
          <w:gridAfter w:val="1"/>
          <w:wAfter w:w="4" w:type="pct"/>
          <w:trHeight w:val="397"/>
          <w:tblHeader/>
        </w:trPr>
        <w:tc>
          <w:tcPr>
            <w:tcW w:w="1514" w:type="pct"/>
          </w:tcPr>
          <w:p w14:paraId="41E27C86" w14:textId="77777777" w:rsidR="00CC2AF3" w:rsidRPr="00A25379" w:rsidRDefault="00CC2AF3" w:rsidP="00A25379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28D00144" w14:textId="77777777" w:rsidR="00CC2AF3" w:rsidRPr="00A25379" w:rsidRDefault="00CC2AF3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379">
              <w:rPr>
                <w:rFonts w:ascii="Angsana New" w:hAnsi="Angsana New"/>
                <w:sz w:val="28"/>
                <w:szCs w:val="28"/>
                <w:cs/>
              </w:rPr>
              <w:t>เครื่องหมาย</w:t>
            </w:r>
          </w:p>
        </w:tc>
        <w:tc>
          <w:tcPr>
            <w:tcW w:w="153" w:type="pct"/>
            <w:tcBorders>
              <w:top w:val="single" w:sz="4" w:space="0" w:color="auto"/>
            </w:tcBorders>
          </w:tcPr>
          <w:p w14:paraId="4ECD4659" w14:textId="77777777" w:rsidR="00CC2AF3" w:rsidRPr="00A25379" w:rsidRDefault="00CC2AF3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410AA76" w14:textId="77777777" w:rsidR="00CC2AF3" w:rsidRPr="00A25379" w:rsidRDefault="00CC2AF3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379">
              <w:rPr>
                <w:rFonts w:ascii="Angsana New" w:hAnsi="Angsana New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156" w:type="pct"/>
            <w:tcBorders>
              <w:top w:val="single" w:sz="4" w:space="0" w:color="auto"/>
            </w:tcBorders>
          </w:tcPr>
          <w:p w14:paraId="7E683A71" w14:textId="77777777" w:rsidR="00CC2AF3" w:rsidRPr="00A25379" w:rsidRDefault="00CC2AF3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F970F7C" w14:textId="77777777" w:rsidR="00CC2AF3" w:rsidRPr="00A25379" w:rsidRDefault="00CC2AF3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379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613A13C9" w14:textId="77777777" w:rsidR="00CC2AF3" w:rsidRPr="00A25379" w:rsidRDefault="00CC2AF3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C15FD16" w14:textId="77777777" w:rsidR="00CC2AF3" w:rsidRPr="00A25379" w:rsidRDefault="00CC2AF3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AF3" w:rsidRPr="00B10B0C" w14:paraId="78C2F651" w14:textId="77777777" w:rsidTr="006B76E2">
        <w:trPr>
          <w:gridAfter w:val="1"/>
          <w:wAfter w:w="4" w:type="pct"/>
          <w:trHeight w:val="397"/>
          <w:tblHeader/>
        </w:trPr>
        <w:tc>
          <w:tcPr>
            <w:tcW w:w="1514" w:type="pct"/>
          </w:tcPr>
          <w:p w14:paraId="49B00DF7" w14:textId="77777777" w:rsidR="00CC2AF3" w:rsidRPr="00A25379" w:rsidRDefault="00CC2AF3" w:rsidP="00A25379">
            <w:pPr>
              <w:pStyle w:val="BlockText"/>
              <w:ind w:left="0" w:right="-45" w:firstLine="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214A9FB" w14:textId="77777777" w:rsidR="00CC2AF3" w:rsidRPr="00A25379" w:rsidRDefault="00CC2AF3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379">
              <w:rPr>
                <w:rFonts w:ascii="Angsana New" w:hAnsi="Angsana New"/>
                <w:sz w:val="28"/>
                <w:szCs w:val="28"/>
                <w:cs/>
              </w:rPr>
              <w:t>การค้า</w:t>
            </w:r>
          </w:p>
        </w:tc>
        <w:tc>
          <w:tcPr>
            <w:tcW w:w="153" w:type="pct"/>
          </w:tcPr>
          <w:p w14:paraId="6DC9AF37" w14:textId="77777777" w:rsidR="00CC2AF3" w:rsidRPr="00A25379" w:rsidRDefault="00CC2AF3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D53B130" w14:textId="77777777" w:rsidR="00CC2AF3" w:rsidRPr="00A25379" w:rsidRDefault="00CC2AF3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379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56" w:type="pct"/>
          </w:tcPr>
          <w:p w14:paraId="3EC1780C" w14:textId="77777777" w:rsidR="00CC2AF3" w:rsidRPr="00A25379" w:rsidRDefault="00CC2AF3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F2736B5" w14:textId="77777777" w:rsidR="00CC2AF3" w:rsidRPr="00A25379" w:rsidRDefault="00CC2AF3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379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29" w:type="pct"/>
          </w:tcPr>
          <w:p w14:paraId="3E6A8922" w14:textId="77777777" w:rsidR="00CC2AF3" w:rsidRPr="00A25379" w:rsidRDefault="00CC2AF3" w:rsidP="00A2537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81BACDA" w14:textId="77777777" w:rsidR="00CC2AF3" w:rsidRPr="00A25379" w:rsidRDefault="00CC2AF3" w:rsidP="00A25379">
            <w:pPr>
              <w:spacing w:line="240" w:lineRule="auto"/>
              <w:ind w:left="160" w:right="-108" w:hanging="2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C2AF3" w:rsidRPr="00B10B0C" w14:paraId="7858D3F8" w14:textId="77777777" w:rsidTr="006B76E2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6A707A6F" w14:textId="77777777" w:rsidR="00CC2AF3" w:rsidRPr="00A25379" w:rsidRDefault="00CC2AF3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815DBA6" w14:textId="77777777" w:rsidR="00CC2AF3" w:rsidRPr="00A25379" w:rsidRDefault="00CC2AF3" w:rsidP="00A25379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79985BA6" w14:textId="77777777" w:rsidR="00CC2AF3" w:rsidRPr="00A25379" w:rsidRDefault="00CC2AF3" w:rsidP="00A25379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6500E251" w14:textId="77777777" w:rsidR="00CC2AF3" w:rsidRPr="00A25379" w:rsidRDefault="00CC2AF3" w:rsidP="00A25379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</w:tcPr>
          <w:p w14:paraId="6DF736BB" w14:textId="77777777" w:rsidR="00CC2AF3" w:rsidRPr="00A25379" w:rsidRDefault="00CC2AF3" w:rsidP="00A25379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FFBA70F" w14:textId="77777777" w:rsidR="00CC2AF3" w:rsidRPr="00A25379" w:rsidRDefault="00CC2AF3" w:rsidP="00A25379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" w:type="pct"/>
          </w:tcPr>
          <w:p w14:paraId="3444BF7E" w14:textId="77777777" w:rsidR="00CC2AF3" w:rsidRPr="00A25379" w:rsidRDefault="00CC2AF3" w:rsidP="00A25379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4C7324D5" w14:textId="77777777" w:rsidR="00CC2AF3" w:rsidRPr="00A25379" w:rsidRDefault="00CC2AF3" w:rsidP="00A25379">
            <w:pPr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AF3" w:rsidRPr="00B10B0C" w14:paraId="36D03AED" w14:textId="77777777" w:rsidTr="006F2861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02C8D413" w14:textId="790FF72D" w:rsidR="00CC2AF3" w:rsidRPr="00A25379" w:rsidRDefault="00CC2AF3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ZW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1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1" w:type="pct"/>
            <w:vAlign w:val="bottom"/>
          </w:tcPr>
          <w:p w14:paraId="6D7C7D7E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53" w:type="pct"/>
            <w:vAlign w:val="bottom"/>
          </w:tcPr>
          <w:p w14:paraId="5BE74B80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vAlign w:val="bottom"/>
          </w:tcPr>
          <w:p w14:paraId="534860AA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6" w:type="pct"/>
            <w:vAlign w:val="bottom"/>
          </w:tcPr>
          <w:p w14:paraId="1AB13A91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vAlign w:val="bottom"/>
          </w:tcPr>
          <w:p w14:paraId="1C209A3B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7,444</w:t>
            </w:r>
          </w:p>
        </w:tc>
        <w:tc>
          <w:tcPr>
            <w:tcW w:w="129" w:type="pct"/>
            <w:vAlign w:val="bottom"/>
          </w:tcPr>
          <w:p w14:paraId="29C97CD6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vAlign w:val="bottom"/>
          </w:tcPr>
          <w:p w14:paraId="31C6E872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9,337</w:t>
            </w:r>
          </w:p>
        </w:tc>
      </w:tr>
      <w:tr w:rsidR="00CC2AF3" w:rsidRPr="00B10B0C" w14:paraId="2F5E8B05" w14:textId="77777777" w:rsidTr="006F2861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6D7163F2" w14:textId="77777777" w:rsidR="00CC2AF3" w:rsidRPr="00A25379" w:rsidRDefault="00CC2AF3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4308D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4B9771F4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B8A97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C007A60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3A591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ED38CB6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9DE35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C2AF3" w:rsidRPr="00B10B0C" w14:paraId="5F7C29E3" w14:textId="77777777" w:rsidTr="006F2861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59080AA5" w14:textId="000400F0" w:rsidR="00CC2AF3" w:rsidRPr="00A25379" w:rsidRDefault="00CC2AF3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48D2EE4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53" w:type="pct"/>
            <w:vAlign w:val="bottom"/>
          </w:tcPr>
          <w:p w14:paraId="574C973A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05260F7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6" w:type="pct"/>
            <w:vAlign w:val="bottom"/>
          </w:tcPr>
          <w:p w14:paraId="635EB5DA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3734908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7,444</w:t>
            </w:r>
          </w:p>
        </w:tc>
        <w:tc>
          <w:tcPr>
            <w:tcW w:w="129" w:type="pct"/>
            <w:vAlign w:val="bottom"/>
          </w:tcPr>
          <w:p w14:paraId="38C593C5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EC2BA92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9,337</w:t>
            </w:r>
          </w:p>
        </w:tc>
      </w:tr>
      <w:tr w:rsidR="00CC2AF3" w:rsidRPr="00B10B0C" w14:paraId="40EA7486" w14:textId="77777777" w:rsidTr="008110D4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395FC1CE" w14:textId="77777777" w:rsidR="00CC2AF3" w:rsidRPr="00A25379" w:rsidRDefault="00CC2AF3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เพิ่มขึ้น                                                            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ADB99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34E7354E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4B812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5B464FFF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7D216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6C377C7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6C257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C2AF3" w:rsidRPr="00B10B0C" w14:paraId="6B5CAAD3" w14:textId="77777777" w:rsidTr="008110D4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7D850840" w14:textId="2903B229" w:rsidR="00CC2AF3" w:rsidRPr="00A25379" w:rsidRDefault="00CC2AF3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A7BB4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898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08889D5B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9745C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1C1F87E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6B20B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7,444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3C939A5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54D20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9,337</w:t>
            </w:r>
          </w:p>
        </w:tc>
      </w:tr>
      <w:tr w:rsidR="00CC2AF3" w:rsidRPr="00B10B0C" w14:paraId="278B93E4" w14:textId="77777777" w:rsidTr="00E730C6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5D125790" w14:textId="77777777" w:rsidR="00CC2AF3" w:rsidRPr="00A25379" w:rsidRDefault="00CC2AF3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23B61358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14:paraId="1B10DD41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7104C89F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5F917CF0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6B72E2B8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  <w:vAlign w:val="center"/>
          </w:tcPr>
          <w:p w14:paraId="31709D63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4852B236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CC2AF3" w:rsidRPr="00B10B0C" w14:paraId="1BE7B787" w14:textId="77777777" w:rsidTr="00E730C6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30B5563D" w14:textId="77777777" w:rsidR="00CC2AF3" w:rsidRPr="00A25379" w:rsidRDefault="00CC2AF3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ค่าตัดจำหน่าย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37BA35C8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14:paraId="7DAE0867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188553F4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4DF266EB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676336CF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  <w:vAlign w:val="center"/>
          </w:tcPr>
          <w:p w14:paraId="643AA38D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38A137D5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E730C6" w:rsidRPr="00B10B0C" w14:paraId="70657405" w14:textId="77777777" w:rsidTr="006F2861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23788505" w14:textId="4DAE8FE8" w:rsidR="00E730C6" w:rsidRPr="00A25379" w:rsidRDefault="00E730C6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1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6193D586" w14:textId="71E78CE3" w:rsidR="00E730C6" w:rsidRPr="00A25379" w:rsidRDefault="00E730C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809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F73652B" w14:textId="77777777" w:rsidR="00E730C6" w:rsidRPr="00A25379" w:rsidRDefault="00E730C6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08FD2D9E" w14:textId="49BFA018" w:rsidR="00E730C6" w:rsidRPr="00A25379" w:rsidRDefault="00E730C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3CBB7C6" w14:textId="77777777" w:rsidR="00E730C6" w:rsidRPr="00A25379" w:rsidRDefault="00E730C6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69561BAA" w14:textId="21882A87" w:rsidR="00E730C6" w:rsidRPr="00A25379" w:rsidRDefault="00E730C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4,900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77048F6" w14:textId="77777777" w:rsidR="00E730C6" w:rsidRPr="00A25379" w:rsidRDefault="00E730C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19ABD70B" w14:textId="0E979EFA" w:rsidR="00E730C6" w:rsidRPr="00A25379" w:rsidRDefault="00E730C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6,704</w:t>
            </w:r>
          </w:p>
        </w:tc>
      </w:tr>
      <w:tr w:rsidR="00E730C6" w:rsidRPr="00B10B0C" w14:paraId="3DB1010F" w14:textId="77777777" w:rsidTr="006F2861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7F20D867" w14:textId="77777777" w:rsidR="00E730C6" w:rsidRPr="00A25379" w:rsidRDefault="00E730C6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D989" w14:textId="36D6B2EB" w:rsidR="00E730C6" w:rsidRPr="00A25379" w:rsidRDefault="00E730C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631828D2" w14:textId="77777777" w:rsidR="00E730C6" w:rsidRPr="00A25379" w:rsidRDefault="00E730C6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2E824" w14:textId="7A85E9E0" w:rsidR="00E730C6" w:rsidRPr="00A25379" w:rsidRDefault="00E730C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BF07D7B" w14:textId="77777777" w:rsidR="00E730C6" w:rsidRPr="00A25379" w:rsidRDefault="00E730C6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A8757" w14:textId="496C7827" w:rsidR="00E730C6" w:rsidRPr="00A25379" w:rsidRDefault="00E730C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473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2F6DC2A" w14:textId="77777777" w:rsidR="00E730C6" w:rsidRPr="00A25379" w:rsidRDefault="00E730C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8FCA5" w14:textId="7BC0AC7B" w:rsidR="00E730C6" w:rsidRPr="00A25379" w:rsidRDefault="00E730C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490</w:t>
            </w:r>
          </w:p>
        </w:tc>
      </w:tr>
      <w:tr w:rsidR="00E730C6" w:rsidRPr="00B10B0C" w14:paraId="3452884E" w14:textId="77777777" w:rsidTr="006F2861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4A82825A" w14:textId="1A9E6D82" w:rsidR="00E730C6" w:rsidRPr="00A25379" w:rsidRDefault="00E730C6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31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F91BD" w14:textId="5A007CF0" w:rsidR="00E730C6" w:rsidRPr="00A25379" w:rsidRDefault="00E730C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826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3516A760" w14:textId="77777777" w:rsidR="00E730C6" w:rsidRPr="00A25379" w:rsidRDefault="00E730C6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FCBB1" w14:textId="48A29A57" w:rsidR="00E730C6" w:rsidRPr="00A25379" w:rsidRDefault="00E730C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7BD61984" w14:textId="77777777" w:rsidR="00E730C6" w:rsidRPr="00A25379" w:rsidRDefault="00E730C6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DE373" w14:textId="42EDBB19" w:rsidR="00E730C6" w:rsidRPr="00A25379" w:rsidRDefault="00E730C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5,373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72B8E6A" w14:textId="77777777" w:rsidR="00E730C6" w:rsidRPr="00A25379" w:rsidRDefault="00E730C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357F7" w14:textId="7A396904" w:rsidR="00E730C6" w:rsidRPr="00A25379" w:rsidRDefault="00E730C6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7,194</w:t>
            </w:r>
          </w:p>
        </w:tc>
      </w:tr>
      <w:tr w:rsidR="00CC2AF3" w:rsidRPr="00B10B0C" w14:paraId="526A8599" w14:textId="77777777" w:rsidTr="00922F8C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5D43EFA0" w14:textId="77777777" w:rsidR="00CC2AF3" w:rsidRPr="00A25379" w:rsidRDefault="00CC2AF3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CBE6B" w14:textId="62248C69" w:rsidR="00CC2AF3" w:rsidRPr="00A25379" w:rsidRDefault="00922F8C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2531DAED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87797" w14:textId="02294663" w:rsidR="00CC2AF3" w:rsidRPr="00A25379" w:rsidRDefault="0079152F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E0085E4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D51DA" w14:textId="763B20A9" w:rsidR="00CC2AF3" w:rsidRPr="00A25379" w:rsidRDefault="00922F8C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266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0D9B963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9F6B6" w14:textId="3E9F5915" w:rsidR="00CC2AF3" w:rsidRPr="00A25379" w:rsidRDefault="0079152F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282</w:t>
            </w:r>
          </w:p>
        </w:tc>
      </w:tr>
      <w:tr w:rsidR="00CC2AF3" w:rsidRPr="00B10B0C" w14:paraId="5EC78589" w14:textId="77777777" w:rsidTr="00922F8C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5B94247C" w14:textId="6C2D1A33" w:rsidR="00CC2AF3" w:rsidRPr="00A25379" w:rsidRDefault="00CC2AF3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E730C6"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88415" w14:textId="000DE59C" w:rsidR="00CC2AF3" w:rsidRPr="00A25379" w:rsidRDefault="00922F8C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842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42000E11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8865C" w14:textId="7DD6D2D0" w:rsidR="00CC2AF3" w:rsidRPr="00A25379" w:rsidRDefault="0079152F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8B72548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DF4EC" w14:textId="7C3859D3" w:rsidR="00CC2AF3" w:rsidRPr="00A25379" w:rsidRDefault="00922F8C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5,639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94A03AA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B4309" w14:textId="3440A69D" w:rsidR="00CC2AF3" w:rsidRPr="00A25379" w:rsidRDefault="0079152F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7,476</w:t>
            </w:r>
          </w:p>
        </w:tc>
      </w:tr>
      <w:tr w:rsidR="00CC2AF3" w:rsidRPr="00B10B0C" w14:paraId="5CAB31DB" w14:textId="77777777" w:rsidTr="006F2861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7E8367CA" w14:textId="77777777" w:rsidR="00CC2AF3" w:rsidRPr="00A25379" w:rsidRDefault="00CC2AF3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19BFC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14:paraId="1439BFBB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D30B8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0BC2B6C6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A78AF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  <w:vAlign w:val="center"/>
          </w:tcPr>
          <w:p w14:paraId="0924B89B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CABC6B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CC2AF3" w:rsidRPr="00B10B0C" w14:paraId="31A35A16" w14:textId="77777777" w:rsidTr="006F2861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275ACDBC" w14:textId="77777777" w:rsidR="00CC2AF3" w:rsidRPr="00A25379" w:rsidRDefault="00CC2AF3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61936D87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  <w:shd w:val="clear" w:color="auto" w:fill="auto"/>
            <w:vAlign w:val="center"/>
          </w:tcPr>
          <w:p w14:paraId="6FDDB1C7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26FA020D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14:paraId="602D6FC8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4A263B4D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" w:type="pct"/>
            <w:shd w:val="clear" w:color="auto" w:fill="auto"/>
            <w:vAlign w:val="center"/>
          </w:tcPr>
          <w:p w14:paraId="37BDC52D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shd w:val="clear" w:color="auto" w:fill="auto"/>
            <w:vAlign w:val="center"/>
          </w:tcPr>
          <w:p w14:paraId="06421EC7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F2861" w:rsidRPr="00B10B0C" w14:paraId="3D1E430A" w14:textId="77777777" w:rsidTr="006F2861">
        <w:trPr>
          <w:gridAfter w:val="1"/>
          <w:wAfter w:w="4" w:type="pct"/>
          <w:trHeight w:val="397"/>
        </w:trPr>
        <w:tc>
          <w:tcPr>
            <w:tcW w:w="1514" w:type="pct"/>
            <w:shd w:val="clear" w:color="auto" w:fill="auto"/>
            <w:vAlign w:val="bottom"/>
          </w:tcPr>
          <w:p w14:paraId="62C3D4C2" w14:textId="5631EEF0" w:rsidR="006F2861" w:rsidRPr="00A25379" w:rsidRDefault="006F2861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76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DC5FD5B" w14:textId="054DA27A" w:rsidR="006F2861" w:rsidRPr="00A25379" w:rsidRDefault="006F2861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7F954E97" w14:textId="77777777" w:rsidR="006F2861" w:rsidRPr="00A25379" w:rsidRDefault="006F2861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DF50273" w14:textId="676DA295" w:rsidR="006F2861" w:rsidRPr="00A25379" w:rsidRDefault="006F2861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5B6BB889" w14:textId="77777777" w:rsidR="006F2861" w:rsidRPr="00A25379" w:rsidRDefault="006F2861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9359E7" w14:textId="34441C08" w:rsidR="006F2861" w:rsidRPr="00A25379" w:rsidRDefault="006F2861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2,071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05ECCF9C" w14:textId="77777777" w:rsidR="006F2861" w:rsidRPr="00A25379" w:rsidRDefault="006F2861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8E53B3B" w14:textId="3B9F0425" w:rsidR="006F2861" w:rsidRPr="00A25379" w:rsidRDefault="006F2861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2,143</w:t>
            </w:r>
          </w:p>
        </w:tc>
      </w:tr>
      <w:tr w:rsidR="00CC2AF3" w:rsidRPr="00B10B0C" w14:paraId="1D3AE71B" w14:textId="77777777" w:rsidTr="00A67327">
        <w:trPr>
          <w:gridAfter w:val="1"/>
          <w:wAfter w:w="4" w:type="pct"/>
          <w:trHeight w:val="397"/>
        </w:trPr>
        <w:tc>
          <w:tcPr>
            <w:tcW w:w="1514" w:type="pct"/>
            <w:vAlign w:val="bottom"/>
          </w:tcPr>
          <w:p w14:paraId="4CFEB318" w14:textId="4DD45B4C" w:rsidR="00CC2AF3" w:rsidRPr="00A25379" w:rsidRDefault="00CC2AF3" w:rsidP="00A25379">
            <w:pPr>
              <w:pStyle w:val="BlockText"/>
              <w:ind w:left="459" w:right="0" w:hanging="573"/>
              <w:jc w:val="lef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256</w:t>
            </w:r>
            <w:r w:rsidR="006F2861" w:rsidRPr="00A25379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76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297F1A" w14:textId="3426E6BA" w:rsidR="00CC2AF3" w:rsidRPr="00A25379" w:rsidRDefault="00A67327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153" w:type="pct"/>
            <w:shd w:val="clear" w:color="auto" w:fill="auto"/>
            <w:vAlign w:val="center"/>
          </w:tcPr>
          <w:p w14:paraId="6CFDEB0C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2F2D0F" w14:textId="70D4A752" w:rsidR="00CC2AF3" w:rsidRPr="00A25379" w:rsidRDefault="00922F8C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6" w:type="pct"/>
            <w:shd w:val="clear" w:color="auto" w:fill="auto"/>
            <w:vAlign w:val="center"/>
          </w:tcPr>
          <w:p w14:paraId="00E0827A" w14:textId="77777777" w:rsidR="00CC2AF3" w:rsidRPr="00A25379" w:rsidRDefault="00CC2AF3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FA369F" w14:textId="7E72EE1E" w:rsidR="00CC2AF3" w:rsidRPr="00A25379" w:rsidRDefault="00A67327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1,805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7D0E435B" w14:textId="77777777" w:rsidR="00CC2AF3" w:rsidRPr="00A25379" w:rsidRDefault="00CC2AF3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6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3AFE4F" w14:textId="70E5A33C" w:rsidR="00CC2AF3" w:rsidRPr="00A25379" w:rsidRDefault="008110D4" w:rsidP="00A25379">
            <w:pPr>
              <w:pStyle w:val="a1"/>
              <w:ind w:right="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25379">
              <w:rPr>
                <w:rFonts w:ascii="Angsana New" w:hAnsi="Angsana New"/>
                <w:sz w:val="28"/>
                <w:szCs w:val="28"/>
                <w:lang w:val="en-US"/>
              </w:rPr>
              <w:t>1,861</w:t>
            </w:r>
          </w:p>
        </w:tc>
      </w:tr>
    </w:tbl>
    <w:p w14:paraId="65D886E2" w14:textId="77777777" w:rsidR="001104D2" w:rsidRDefault="001104D2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3AA68DA8" w14:textId="77777777" w:rsidR="001104D2" w:rsidRDefault="001104D2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52AC0097" w14:textId="77777777" w:rsidR="001104D2" w:rsidRDefault="001104D2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3FB94B76" w14:textId="77777777" w:rsidR="00171AC1" w:rsidRDefault="00171AC1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682DBE99" w14:textId="77777777" w:rsidR="008033F4" w:rsidRDefault="008033F4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  <w:sectPr w:rsidR="008033F4" w:rsidSect="00C552C9">
          <w:headerReference w:type="default" r:id="rId14"/>
          <w:pgSz w:w="11909" w:h="16834" w:code="9"/>
          <w:pgMar w:top="1440" w:right="851" w:bottom="578" w:left="1440" w:header="1276" w:footer="448" w:gutter="0"/>
          <w:cols w:space="720"/>
          <w:docGrid w:linePitch="245"/>
        </w:sectPr>
      </w:pPr>
    </w:p>
    <w:p w14:paraId="1B4A5873" w14:textId="5A07F4B8" w:rsidR="00256D22" w:rsidRPr="00256D22" w:rsidRDefault="00256D22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134" w:hanging="425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lastRenderedPageBreak/>
        <w:t>ภาษีเงินได้</w:t>
      </w:r>
    </w:p>
    <w:p w14:paraId="491BE77A" w14:textId="0E2FF857" w:rsidR="00171AC1" w:rsidRDefault="00256D22" w:rsidP="00256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firstLine="709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รายการเคลื่อนไหวของสินทรัพย์ภาษีเงินได้และหนี้สินภาษีเงินได้ในระหว่างปี มีดังนี้</w:t>
      </w:r>
    </w:p>
    <w:tbl>
      <w:tblPr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28"/>
        <w:gridCol w:w="284"/>
        <w:gridCol w:w="1276"/>
        <w:gridCol w:w="283"/>
        <w:gridCol w:w="1134"/>
        <w:gridCol w:w="284"/>
        <w:gridCol w:w="1134"/>
        <w:gridCol w:w="283"/>
        <w:gridCol w:w="1276"/>
        <w:gridCol w:w="283"/>
        <w:gridCol w:w="1242"/>
        <w:gridCol w:w="284"/>
        <w:gridCol w:w="1134"/>
        <w:gridCol w:w="283"/>
        <w:gridCol w:w="1276"/>
      </w:tblGrid>
      <w:tr w:rsidR="001F486C" w:rsidRPr="00D566CF" w14:paraId="6C39E136" w14:textId="77777777" w:rsidTr="000145D4">
        <w:trPr>
          <w:trHeight w:val="279"/>
        </w:trPr>
        <w:tc>
          <w:tcPr>
            <w:tcW w:w="4428" w:type="dxa"/>
          </w:tcPr>
          <w:p w14:paraId="5C05D650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66FB9324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2" w:type="dxa"/>
            <w:gridSpan w:val="13"/>
            <w:tcBorders>
              <w:bottom w:val="single" w:sz="4" w:space="0" w:color="auto"/>
            </w:tcBorders>
          </w:tcPr>
          <w:p w14:paraId="5C48B44D" w14:textId="77777777" w:rsidR="001F486C" w:rsidRPr="00742A42" w:rsidRDefault="001F486C" w:rsidP="000145D4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  <w:r w:rsidRPr="00742A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>(พันบาท)</w:t>
            </w:r>
          </w:p>
        </w:tc>
      </w:tr>
      <w:tr w:rsidR="001F486C" w:rsidRPr="00D566CF" w14:paraId="5A339A42" w14:textId="77777777" w:rsidTr="000145D4">
        <w:tc>
          <w:tcPr>
            <w:tcW w:w="4428" w:type="dxa"/>
          </w:tcPr>
          <w:p w14:paraId="0381BC66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23253833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E9B745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228BB7D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AD9A0D" w14:textId="77777777" w:rsidR="001F486C" w:rsidRPr="00D566CF" w:rsidRDefault="001F486C" w:rsidP="000145D4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1FBD74A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7F0161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464DBBA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4E4137" w14:textId="77777777" w:rsidR="001F486C" w:rsidRPr="00D566CF" w:rsidRDefault="001F486C" w:rsidP="000145D4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128C23B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3B036D0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F486C" w:rsidRPr="00D566CF" w14:paraId="6C671BB8" w14:textId="77777777" w:rsidTr="000145D4">
        <w:tc>
          <w:tcPr>
            <w:tcW w:w="4428" w:type="dxa"/>
          </w:tcPr>
          <w:p w14:paraId="08B1C7DF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274D6D16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5EABDF" w14:textId="77777777" w:rsidR="001F486C" w:rsidRPr="00742A42" w:rsidRDefault="001F486C" w:rsidP="000145D4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 xml:space="preserve">1 </w:t>
            </w:r>
          </w:p>
        </w:tc>
        <w:tc>
          <w:tcPr>
            <w:tcW w:w="283" w:type="dxa"/>
          </w:tcPr>
          <w:p w14:paraId="2AF483C6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6FFCC7" w14:textId="77777777" w:rsidR="001F486C" w:rsidRPr="00D566CF" w:rsidRDefault="001F486C" w:rsidP="000145D4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4" w:type="dxa"/>
          </w:tcPr>
          <w:p w14:paraId="40411A76" w14:textId="77777777" w:rsidR="001F486C" w:rsidRPr="00D566CF" w:rsidRDefault="001F486C" w:rsidP="000145D4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A0F53D" w14:textId="77777777" w:rsidR="001F486C" w:rsidRPr="00742A42" w:rsidRDefault="001F486C" w:rsidP="000145D4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83" w:type="dxa"/>
          </w:tcPr>
          <w:p w14:paraId="65ECF854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FFA02E" w14:textId="77777777" w:rsidR="001F486C" w:rsidRPr="00D566CF" w:rsidRDefault="001F486C" w:rsidP="000145D4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3FB0F39B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27E548F" w14:textId="77777777" w:rsidR="001F486C" w:rsidRPr="00D566CF" w:rsidRDefault="001F486C" w:rsidP="000145D4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4" w:type="dxa"/>
          </w:tcPr>
          <w:p w14:paraId="437E9DDB" w14:textId="77777777" w:rsidR="001F486C" w:rsidRPr="00D566CF" w:rsidRDefault="001F486C" w:rsidP="000145D4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7AC555" w14:textId="77777777" w:rsidR="001F486C" w:rsidRPr="00742A42" w:rsidRDefault="001F486C" w:rsidP="000145D4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83" w:type="dxa"/>
          </w:tcPr>
          <w:p w14:paraId="5FF13880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11729F" w14:textId="77777777" w:rsidR="001F486C" w:rsidRPr="00D566CF" w:rsidRDefault="001F486C" w:rsidP="000145D4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1F486C" w:rsidRPr="00D566CF" w14:paraId="2BE7D88D" w14:textId="77777777" w:rsidTr="000145D4">
        <w:tc>
          <w:tcPr>
            <w:tcW w:w="4428" w:type="dxa"/>
          </w:tcPr>
          <w:p w14:paraId="4A9F5981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E3986D9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F71CA1" w14:textId="7BBD9A4F" w:rsidR="001F486C" w:rsidRPr="00D566CF" w:rsidRDefault="001F486C" w:rsidP="000145D4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 w:rsidR="00C93F3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2612389D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1296A2" w14:textId="77777777" w:rsidR="001F486C" w:rsidRPr="00742A42" w:rsidRDefault="001F486C" w:rsidP="000145D4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4" w:type="dxa"/>
          </w:tcPr>
          <w:p w14:paraId="78299625" w14:textId="77777777" w:rsidR="001F486C" w:rsidRPr="00D566CF" w:rsidRDefault="001F486C" w:rsidP="000145D4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720CB7" w14:textId="77777777" w:rsidR="001F486C" w:rsidRPr="00D566CF" w:rsidRDefault="001F486C" w:rsidP="000145D4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14:paraId="285EAB50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DEE604" w14:textId="2A91E2CA" w:rsidR="001F486C" w:rsidRPr="00D566CF" w:rsidRDefault="001F486C" w:rsidP="000145D4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 w:rsidR="00C93F3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4C2B0C02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A78796D" w14:textId="77777777" w:rsidR="001F486C" w:rsidRPr="00742A42" w:rsidRDefault="001F486C" w:rsidP="000145D4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4" w:type="dxa"/>
          </w:tcPr>
          <w:p w14:paraId="6AD71620" w14:textId="77777777" w:rsidR="001F486C" w:rsidRPr="00D566CF" w:rsidRDefault="001F486C" w:rsidP="000145D4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78A70F" w14:textId="77777777" w:rsidR="001F486C" w:rsidRPr="00D566CF" w:rsidRDefault="001F486C" w:rsidP="000145D4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14:paraId="27ADD7C5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3B7AEE" w14:textId="1B571891" w:rsidR="001F486C" w:rsidRPr="00D566CF" w:rsidRDefault="001F486C" w:rsidP="000145D4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 w:rsidR="00C93F34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1F486C" w:rsidRPr="00D566CF" w14:paraId="2C229A20" w14:textId="77777777" w:rsidTr="000145D4">
        <w:tc>
          <w:tcPr>
            <w:tcW w:w="4428" w:type="dxa"/>
          </w:tcPr>
          <w:p w14:paraId="786B55C3" w14:textId="77777777" w:rsidR="001F486C" w:rsidRPr="00D566CF" w:rsidRDefault="001F486C" w:rsidP="000145D4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42A42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</w:tcPr>
          <w:p w14:paraId="48C6110D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88F942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2ECF5B81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F62786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75571A57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9A7391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2550542C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B9F54D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1A04523B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32D3714F" w14:textId="77777777" w:rsidR="001F486C" w:rsidRPr="00742A42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4AEAF4D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880160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38A9A900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C538D8" w14:textId="77777777" w:rsidR="001F486C" w:rsidRPr="00D566CF" w:rsidRDefault="001F486C" w:rsidP="000145D4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E11F2" w:rsidRPr="00D566CF" w14:paraId="451C6E4E" w14:textId="77777777" w:rsidTr="002471FF">
        <w:tc>
          <w:tcPr>
            <w:tcW w:w="4428" w:type="dxa"/>
          </w:tcPr>
          <w:p w14:paraId="467F876E" w14:textId="77777777" w:rsidR="00EE11F2" w:rsidRPr="00D566CF" w:rsidRDefault="00EE11F2" w:rsidP="00EE11F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284" w:type="dxa"/>
          </w:tcPr>
          <w:p w14:paraId="257B5D94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C1CFB6" w14:textId="5B4A2EAA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832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4A1D8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5BCEE2" w14:textId="47ED0E51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(36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4D7C6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1CA43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D3E1D0" w14:textId="6C4B1C1B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8AC5B4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CF3567" w14:textId="5230B05D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   469</w:t>
            </w:r>
          </w:p>
        </w:tc>
        <w:tc>
          <w:tcPr>
            <w:tcW w:w="283" w:type="dxa"/>
            <w:vAlign w:val="bottom"/>
          </w:tcPr>
          <w:p w14:paraId="6B406DEF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64889" w14:textId="007F381D" w:rsidR="00EE11F2" w:rsidRPr="00742A4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D97A0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2B123F" w14:textId="0E504F24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67BB1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1A178" w14:textId="39F8C6A6" w:rsidR="00EE11F2" w:rsidRPr="004D7C6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4696">
              <w:rPr>
                <w:rFonts w:ascii="Angsana New" w:hAnsi="Angsana New"/>
                <w:sz w:val="24"/>
                <w:szCs w:val="24"/>
              </w:rPr>
              <w:t>45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EE11F2" w:rsidRPr="00D566CF" w14:paraId="7858EB87" w14:textId="77777777" w:rsidTr="002471FF">
        <w:tc>
          <w:tcPr>
            <w:tcW w:w="4428" w:type="dxa"/>
          </w:tcPr>
          <w:p w14:paraId="6EC08DE2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ค่าเผื่อสินค้าเสื่อมสภาพ</w:t>
            </w:r>
          </w:p>
        </w:tc>
        <w:tc>
          <w:tcPr>
            <w:tcW w:w="284" w:type="dxa"/>
          </w:tcPr>
          <w:p w14:paraId="6C10185A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831B46" w14:textId="30EAB3DB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BA198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724CB8" w14:textId="3702AAC1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F638A4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E7AC17" w14:textId="7C5D91EA" w:rsidR="00EE11F2" w:rsidRPr="00742A4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C1D743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6BD4D7" w14:textId="064472FD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   230 </w:t>
            </w:r>
          </w:p>
        </w:tc>
        <w:tc>
          <w:tcPr>
            <w:tcW w:w="283" w:type="dxa"/>
            <w:vAlign w:val="bottom"/>
          </w:tcPr>
          <w:p w14:paraId="21D14274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F29D7" w14:textId="17E990BB" w:rsidR="00EE11F2" w:rsidRPr="00742A4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2504CF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363BA9" w14:textId="2D151007" w:rsidR="00EE11F2" w:rsidRPr="00742A4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9BA0A8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F13D7" w14:textId="1C14B9FB" w:rsidR="00EE11F2" w:rsidRPr="004D7C6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4696">
              <w:rPr>
                <w:rFonts w:ascii="Angsana New" w:hAnsi="Angsana New"/>
                <w:sz w:val="24"/>
                <w:szCs w:val="24"/>
              </w:rPr>
              <w:t>21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EE11F2" w:rsidRPr="00D566CF" w14:paraId="76A27A2D" w14:textId="77777777" w:rsidTr="000145D4">
        <w:tc>
          <w:tcPr>
            <w:tcW w:w="4428" w:type="dxa"/>
          </w:tcPr>
          <w:p w14:paraId="0650A4BD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</w:t>
            </w:r>
          </w:p>
        </w:tc>
        <w:tc>
          <w:tcPr>
            <w:tcW w:w="284" w:type="dxa"/>
          </w:tcPr>
          <w:p w14:paraId="5ECCA287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83F3E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30BD1C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D3AD12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A35378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C60AD2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F99E72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461E08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2FB08C5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38C750A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E72C3B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CA4CF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2F6AC1E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35CA66" w14:textId="77777777" w:rsidR="00EE11F2" w:rsidRPr="004D7C6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1F2" w:rsidRPr="00D566CF" w14:paraId="63B03AD8" w14:textId="77777777" w:rsidTr="000145D4">
        <w:tc>
          <w:tcPr>
            <w:tcW w:w="4428" w:type="dxa"/>
          </w:tcPr>
          <w:p w14:paraId="5236095B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777" w:hanging="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7E11CF62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4DCEF4" w14:textId="0AFC0E35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2,558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090CEE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41D956" w14:textId="02B9C6DF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3B67AB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050A80" w14:textId="2C0F14A8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70A240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0D2B3E" w14:textId="401BD11B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3,2</w:t>
            </w:r>
            <w:r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283" w:type="dxa"/>
            <w:vAlign w:val="bottom"/>
          </w:tcPr>
          <w:p w14:paraId="0D40D9FF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7B167" w14:textId="18637BDB" w:rsidR="00EE11F2" w:rsidRPr="004D7C6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5D84E0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BF51A6" w14:textId="18D8939A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AC4A10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20BED" w14:textId="47A328E0" w:rsidR="00EE11F2" w:rsidRPr="004D7C6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4696">
              <w:rPr>
                <w:rFonts w:ascii="Angsana New" w:hAnsi="Angsana New"/>
                <w:sz w:val="24"/>
                <w:szCs w:val="24"/>
              </w:rPr>
              <w:t>3,22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EE11F2" w:rsidRPr="00D566CF" w14:paraId="2F63C193" w14:textId="77777777" w:rsidTr="000145D4">
        <w:tc>
          <w:tcPr>
            <w:tcW w:w="4428" w:type="dxa"/>
          </w:tcPr>
          <w:p w14:paraId="7ACE4FB3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777" w:hanging="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284" w:type="dxa"/>
          </w:tcPr>
          <w:p w14:paraId="57D48C86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1FCC52" w14:textId="0631C072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517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EE1EE3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23ADAE" w14:textId="3DB07B6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CA9D10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F85923" w14:textId="367AFBC8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80725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AFA9FB" w14:textId="27D5A38F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   51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3818E05F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45C5A" w14:textId="33DACBC5" w:rsidR="00EE11F2" w:rsidRPr="00742A4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E37B93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CA637A" w14:textId="753DE4BB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572527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8F6E1" w14:textId="627CC05C" w:rsidR="00EE11F2" w:rsidRPr="004D7C6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4696">
              <w:rPr>
                <w:rFonts w:ascii="Angsana New" w:hAnsi="Angsana New"/>
                <w:sz w:val="24"/>
                <w:szCs w:val="24"/>
              </w:rPr>
              <w:t>51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EE11F2" w:rsidRPr="00D566CF" w14:paraId="69A58109" w14:textId="77777777" w:rsidTr="000145D4">
        <w:tc>
          <w:tcPr>
            <w:tcW w:w="4712" w:type="dxa"/>
            <w:gridSpan w:val="2"/>
          </w:tcPr>
          <w:p w14:paraId="2105ED59" w14:textId="77777777" w:rsidR="00EE11F2" w:rsidRPr="00D566CF" w:rsidRDefault="00EE11F2" w:rsidP="00EE11F2">
            <w:pPr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ผลประโยชน์พนักงานหลังออกจากงาน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6F2F5B" w14:textId="35729248" w:rsidR="00EE11F2" w:rsidRPr="00742A4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5D10">
              <w:rPr>
                <w:rFonts w:ascii="Angsana New" w:hAnsi="Angsana New"/>
                <w:sz w:val="24"/>
                <w:szCs w:val="24"/>
              </w:rPr>
              <w:t>6,867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78AB35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4CFD1F" w14:textId="5925F489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D10">
              <w:rPr>
                <w:rFonts w:ascii="Angsana New" w:hAnsi="Angsana New"/>
                <w:sz w:val="24"/>
                <w:szCs w:val="24"/>
              </w:rPr>
              <w:t>(883)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978B9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D401E4" w14:textId="1F199216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596B5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777E1D" w14:textId="0AD9A46E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>5,98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2DD708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C9F2618" w14:textId="59357575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11F2">
              <w:rPr>
                <w:rFonts w:ascii="Angsana New" w:hAnsi="Angsana New"/>
                <w:sz w:val="24"/>
                <w:szCs w:val="24"/>
              </w:rPr>
              <w:t>(419)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855EE8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96AB3F" w14:textId="61D0EBD3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3455E0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CF2405" w14:textId="6B17116F" w:rsidR="00EE11F2" w:rsidRPr="004D7C6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E11F2">
              <w:rPr>
                <w:rFonts w:ascii="Angsana New" w:hAnsi="Angsana New"/>
                <w:sz w:val="24"/>
                <w:szCs w:val="24"/>
              </w:rPr>
              <w:t>5,565</w:t>
            </w:r>
          </w:p>
        </w:tc>
      </w:tr>
      <w:tr w:rsidR="00EE11F2" w:rsidRPr="00D566CF" w14:paraId="2A7B2E16" w14:textId="77777777" w:rsidTr="002471FF">
        <w:tc>
          <w:tcPr>
            <w:tcW w:w="4428" w:type="dxa"/>
          </w:tcPr>
          <w:p w14:paraId="0D5414B8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ขายฝาก</w:t>
            </w:r>
          </w:p>
        </w:tc>
        <w:tc>
          <w:tcPr>
            <w:tcW w:w="284" w:type="dxa"/>
          </w:tcPr>
          <w:p w14:paraId="6DAB9BED" w14:textId="77777777" w:rsidR="00EE11F2" w:rsidRPr="00D566CF" w:rsidRDefault="00EE11F2" w:rsidP="00EE11F2">
            <w:pPr>
              <w:spacing w:line="260" w:lineRule="atLeast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89BF11" w14:textId="40D6D8DA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17,033</w:t>
            </w:r>
          </w:p>
        </w:tc>
        <w:tc>
          <w:tcPr>
            <w:tcW w:w="283" w:type="dxa"/>
            <w:vAlign w:val="bottom"/>
          </w:tcPr>
          <w:p w14:paraId="1E73E5A4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3D7ECC" w14:textId="0D4A07AD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(1,204)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36371E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ED6007" w14:textId="6C154193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89B61F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CAB56" w14:textId="350DB1A5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15,82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48E5E79F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6F38F63" w14:textId="4FEB761A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D08D8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22F3D" w14:textId="0EF76F00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6AFDAB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2600A" w14:textId="456A1C5B" w:rsidR="00EE11F2" w:rsidRPr="004D7C6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4696">
              <w:rPr>
                <w:rFonts w:ascii="Angsana New" w:hAnsi="Angsana New"/>
                <w:sz w:val="24"/>
                <w:szCs w:val="24"/>
              </w:rPr>
              <w:t>16,41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EE11F2" w:rsidRPr="00D566CF" w14:paraId="37AFDCDA" w14:textId="77777777" w:rsidTr="003658B7">
        <w:tc>
          <w:tcPr>
            <w:tcW w:w="4428" w:type="dxa"/>
          </w:tcPr>
          <w:p w14:paraId="52A3BC49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284" w:type="dxa"/>
          </w:tcPr>
          <w:p w14:paraId="6E7B227F" w14:textId="77777777" w:rsidR="00EE11F2" w:rsidRPr="00D566CF" w:rsidRDefault="00EE11F2" w:rsidP="00EE11F2">
            <w:pPr>
              <w:spacing w:line="260" w:lineRule="atLeast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74426" w14:textId="6964D850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  <w:tc>
          <w:tcPr>
            <w:tcW w:w="283" w:type="dxa"/>
            <w:vAlign w:val="bottom"/>
          </w:tcPr>
          <w:p w14:paraId="372E096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B4C3E" w14:textId="5CCB58F1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18DD9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98F18" w14:textId="001FF444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F3701F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13E63" w14:textId="1221394A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4,74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4D7C6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1C632FB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B1BFC" w14:textId="2AD7F411" w:rsidR="00EE11F2" w:rsidRPr="00D566CF" w:rsidRDefault="003658B7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DD607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AD833" w14:textId="57E82731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D4F8FE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0E14A" w14:textId="05B74631" w:rsidR="00EE11F2" w:rsidRPr="004D7C62" w:rsidRDefault="003658B7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5,429</w:t>
            </w:r>
          </w:p>
        </w:tc>
      </w:tr>
      <w:tr w:rsidR="00EE11F2" w:rsidRPr="00D566CF" w14:paraId="5A809FC7" w14:textId="77777777" w:rsidTr="00E65A28">
        <w:tc>
          <w:tcPr>
            <w:tcW w:w="4428" w:type="dxa"/>
          </w:tcPr>
          <w:p w14:paraId="70B87288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14:paraId="6F0EB55A" w14:textId="77777777" w:rsidR="00EE11F2" w:rsidRPr="00D566CF" w:rsidRDefault="00EE11F2" w:rsidP="00EE11F2">
            <w:pPr>
              <w:spacing w:line="260" w:lineRule="atLeast"/>
              <w:ind w:hanging="49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5037E8" w14:textId="3E46ADED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32,759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7D7CA5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23BD14" w14:textId="388B28A0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(1,764)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197AE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8D23E6" w14:textId="4DA25F8F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A6ED92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4CAAB" w14:textId="45B0F78F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A5014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0,995</w:t>
            </w:r>
          </w:p>
        </w:tc>
        <w:tc>
          <w:tcPr>
            <w:tcW w:w="283" w:type="dxa"/>
            <w:vAlign w:val="bottom"/>
          </w:tcPr>
          <w:p w14:paraId="4A0FA05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624FC" w14:textId="2E29DF52" w:rsidR="00EE11F2" w:rsidRPr="00742A42" w:rsidRDefault="00E65A28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826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45A985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852237" w14:textId="49225ACE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7E7C1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6B253E" w14:textId="2F2B669E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06E3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E65A28">
              <w:rPr>
                <w:rFonts w:ascii="Angsana New" w:hAnsi="Angsana New"/>
                <w:b/>
                <w:bCs/>
                <w:sz w:val="24"/>
                <w:szCs w:val="24"/>
              </w:rPr>
              <w:t>821</w:t>
            </w:r>
          </w:p>
        </w:tc>
      </w:tr>
      <w:tr w:rsidR="00EE11F2" w:rsidRPr="00D566CF" w14:paraId="52F5F30B" w14:textId="77777777" w:rsidTr="000145D4">
        <w:tc>
          <w:tcPr>
            <w:tcW w:w="4428" w:type="dxa"/>
          </w:tcPr>
          <w:p w14:paraId="137E707C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4" w:type="dxa"/>
          </w:tcPr>
          <w:p w14:paraId="74ADFAB1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1775A9A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ADB9AF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D5BBF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398EDD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E9154A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4E29D1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4B2243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1246B82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D3D3B0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10E95D2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96730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1C8AACB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4CE4E4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1F2" w:rsidRPr="00D566CF" w14:paraId="63CE1BAE" w14:textId="77777777" w:rsidTr="000145D4">
        <w:tc>
          <w:tcPr>
            <w:tcW w:w="4428" w:type="dxa"/>
          </w:tcPr>
          <w:p w14:paraId="4079BC45" w14:textId="77777777" w:rsidR="00EE11F2" w:rsidRPr="00D566CF" w:rsidRDefault="00EE11F2" w:rsidP="00EE11F2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42A42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4" w:type="dxa"/>
          </w:tcPr>
          <w:p w14:paraId="193883A7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81F565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53F2130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E91E6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73F575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057D70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1AA28A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7E73968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C922C57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EBBCC1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5924B73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656F97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676D484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C38B9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1F2" w:rsidRPr="00D566CF" w14:paraId="2F994001" w14:textId="77777777" w:rsidTr="000145D4">
        <w:tc>
          <w:tcPr>
            <w:tcW w:w="4428" w:type="dxa"/>
          </w:tcPr>
          <w:p w14:paraId="7508D287" w14:textId="77777777" w:rsidR="00EE11F2" w:rsidRPr="00D566CF" w:rsidRDefault="00EE11F2" w:rsidP="00EE11F2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ผลต่างจากการเปลี่ยนแปลงในมูลค่ายุติธรรม</w:t>
            </w:r>
          </w:p>
        </w:tc>
        <w:tc>
          <w:tcPr>
            <w:tcW w:w="284" w:type="dxa"/>
          </w:tcPr>
          <w:p w14:paraId="6E816998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5BCE36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A6DCC7F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4B26B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19EB24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5E8CAE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247EFC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C6E68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586DA8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17B49B0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C69F14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D1C0AB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D955FB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C473BE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1F2" w:rsidRPr="00D566CF" w14:paraId="58D043B8" w14:textId="77777777" w:rsidTr="001A3450">
        <w:trPr>
          <w:trHeight w:val="170"/>
        </w:trPr>
        <w:tc>
          <w:tcPr>
            <w:tcW w:w="4712" w:type="dxa"/>
            <w:gridSpan w:val="2"/>
          </w:tcPr>
          <w:p w14:paraId="25392322" w14:textId="77777777" w:rsidR="00EE11F2" w:rsidRPr="00D566CF" w:rsidRDefault="00EE11F2" w:rsidP="00EE11F2">
            <w:pPr>
              <w:spacing w:line="260" w:lineRule="atLeast"/>
              <w:ind w:left="7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058EBE" w14:textId="2823EB39" w:rsidR="00EE11F2" w:rsidRPr="00D566CF" w:rsidRDefault="001A3450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450">
              <w:rPr>
                <w:rFonts w:ascii="Angsana New" w:hAnsi="Angsana New"/>
                <w:sz w:val="24"/>
                <w:szCs w:val="24"/>
              </w:rPr>
              <w:t>29,359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41DC2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A68DF2" w14:textId="36B54E1F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A039FC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DD2D71" w14:textId="6BE194B5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320E">
              <w:rPr>
                <w:rFonts w:ascii="Angsana New" w:hAnsi="Angsana New"/>
                <w:sz w:val="24"/>
                <w:szCs w:val="24"/>
              </w:rPr>
              <w:t>(1,793)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25516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B0731F" w14:textId="634D54C3" w:rsidR="00EE11F2" w:rsidRPr="00D566CF" w:rsidRDefault="0067058F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27,566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3D478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1EDC2A9" w14:textId="6C9E1FDB" w:rsidR="00EE11F2" w:rsidRPr="00742A4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51A53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3BDDF6" w14:textId="1A136135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(1,441)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BEFBF0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D3EA4C" w14:textId="6C2A103F" w:rsidR="00EE11F2" w:rsidRPr="00D566CF" w:rsidRDefault="000949F8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49F8">
              <w:rPr>
                <w:rFonts w:ascii="Angsana New" w:hAnsi="Angsana New"/>
                <w:sz w:val="24"/>
                <w:szCs w:val="24"/>
              </w:rPr>
              <w:t>26,12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EE11F2" w:rsidRPr="00D566CF" w14:paraId="65D1881E" w14:textId="77777777" w:rsidTr="001A3450">
        <w:tc>
          <w:tcPr>
            <w:tcW w:w="4428" w:type="dxa"/>
          </w:tcPr>
          <w:p w14:paraId="48C2C914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736" w:firstLine="7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73A8D8EF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72C68" w14:textId="1607535E" w:rsidR="00EE11F2" w:rsidRPr="00D566CF" w:rsidRDefault="001A3450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450">
              <w:rPr>
                <w:rFonts w:ascii="Angsana New" w:hAnsi="Angsana New"/>
                <w:sz w:val="24"/>
                <w:szCs w:val="24"/>
              </w:rPr>
              <w:t>10,5</w:t>
            </w: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8F54B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0EC01" w14:textId="6482C909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5ADD2B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3AFBC" w14:textId="710DA001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320E">
              <w:rPr>
                <w:rFonts w:ascii="Angsana New" w:hAnsi="Angsana New"/>
                <w:sz w:val="24"/>
                <w:szCs w:val="24"/>
              </w:rPr>
              <w:t>460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D9958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AAB98" w14:textId="62753ABE" w:rsidR="00EE11F2" w:rsidRPr="00D566CF" w:rsidRDefault="0067058F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A5C5C0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0474B" w14:textId="0938FC7D" w:rsidR="00EE11F2" w:rsidRPr="00742A4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DBDB7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0430B" w14:textId="52269ACF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98E7EA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603EE" w14:textId="6D0ADF6E" w:rsidR="00EE11F2" w:rsidRPr="00742A42" w:rsidRDefault="000949F8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949F8">
              <w:rPr>
                <w:rFonts w:ascii="Angsana New" w:hAnsi="Angsana New"/>
                <w:sz w:val="24"/>
                <w:szCs w:val="24"/>
              </w:rPr>
              <w:t>11,100</w:t>
            </w:r>
          </w:p>
        </w:tc>
      </w:tr>
      <w:tr w:rsidR="00EE11F2" w:rsidRPr="00D566CF" w14:paraId="2E153431" w14:textId="77777777" w:rsidTr="001A3450">
        <w:tc>
          <w:tcPr>
            <w:tcW w:w="4428" w:type="dxa"/>
          </w:tcPr>
          <w:p w14:paraId="325FCBC1" w14:textId="77777777" w:rsidR="00EE11F2" w:rsidRPr="00742A42" w:rsidRDefault="00EE11F2" w:rsidP="00EE11F2">
            <w:pPr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14:paraId="20187153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C03832" w14:textId="016BCCB5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39,879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D38B51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85F3E" w14:textId="08674CF1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BA9B3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E1C168" w14:textId="45456F85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F320E">
              <w:rPr>
                <w:rFonts w:ascii="Angsana New" w:hAnsi="Angsana New"/>
                <w:b/>
                <w:bCs/>
                <w:sz w:val="24"/>
                <w:szCs w:val="24"/>
              </w:rPr>
              <w:t>(1,333)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C59B9B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F6791" w14:textId="4DD6DA1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F7627">
              <w:rPr>
                <w:rFonts w:ascii="Angsana New" w:hAnsi="Angsana New"/>
                <w:b/>
                <w:bCs/>
                <w:sz w:val="24"/>
                <w:szCs w:val="24"/>
              </w:rPr>
              <w:t>38,546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6512D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90DB41" w14:textId="6A3AF87C" w:rsidR="00EE11F2" w:rsidRPr="00742A42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38574F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A2D92" w14:textId="3715D512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(1,321)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932F288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F49F5" w14:textId="777C0A25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669B">
              <w:rPr>
                <w:rFonts w:ascii="Angsana New" w:hAnsi="Angsana New"/>
                <w:b/>
                <w:bCs/>
                <w:sz w:val="24"/>
                <w:szCs w:val="24"/>
              </w:rPr>
              <w:t>37,225</w:t>
            </w:r>
          </w:p>
        </w:tc>
      </w:tr>
      <w:tr w:rsidR="00EE11F2" w:rsidRPr="00D566CF" w14:paraId="1ECF843A" w14:textId="77777777" w:rsidTr="000145D4">
        <w:trPr>
          <w:trHeight w:val="279"/>
        </w:trPr>
        <w:tc>
          <w:tcPr>
            <w:tcW w:w="4428" w:type="dxa"/>
          </w:tcPr>
          <w:p w14:paraId="7E7FFCC3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0F10B131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2" w:type="dxa"/>
            <w:gridSpan w:val="13"/>
          </w:tcPr>
          <w:p w14:paraId="0E6A4B18" w14:textId="77777777" w:rsidR="00EE11F2" w:rsidRPr="00742A42" w:rsidRDefault="00EE11F2" w:rsidP="00EE11F2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E11F2" w:rsidRPr="00D566CF" w14:paraId="0F97D334" w14:textId="77777777" w:rsidTr="000145D4">
        <w:trPr>
          <w:trHeight w:val="279"/>
        </w:trPr>
        <w:tc>
          <w:tcPr>
            <w:tcW w:w="4428" w:type="dxa"/>
          </w:tcPr>
          <w:p w14:paraId="1A107ADE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0546494E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72" w:type="dxa"/>
            <w:gridSpan w:val="13"/>
            <w:tcBorders>
              <w:bottom w:val="single" w:sz="4" w:space="0" w:color="auto"/>
            </w:tcBorders>
          </w:tcPr>
          <w:p w14:paraId="7476E0B7" w14:textId="77777777" w:rsidR="00EE11F2" w:rsidRPr="00742A42" w:rsidRDefault="00EE11F2" w:rsidP="00EE11F2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 (พันบาท)</w:t>
            </w:r>
          </w:p>
        </w:tc>
      </w:tr>
      <w:tr w:rsidR="00EE11F2" w:rsidRPr="00D566CF" w14:paraId="4BBB6A33" w14:textId="77777777" w:rsidTr="000145D4">
        <w:tc>
          <w:tcPr>
            <w:tcW w:w="4428" w:type="dxa"/>
          </w:tcPr>
          <w:p w14:paraId="4E8E3C25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41A63181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FC60871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B3EA415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29629C" w14:textId="77777777" w:rsidR="00EE11F2" w:rsidRPr="00D566CF" w:rsidRDefault="00EE11F2" w:rsidP="00EE11F2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7B90896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8B3D88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8C4587C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834ADC" w14:textId="77777777" w:rsidR="00EE11F2" w:rsidRPr="00D566CF" w:rsidRDefault="00EE11F2" w:rsidP="00EE11F2">
            <w:pPr>
              <w:spacing w:line="2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รับรู้ใน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ADBD482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7438FE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E11F2" w:rsidRPr="00D566CF" w14:paraId="7750818A" w14:textId="77777777" w:rsidTr="000145D4">
        <w:tc>
          <w:tcPr>
            <w:tcW w:w="4428" w:type="dxa"/>
          </w:tcPr>
          <w:p w14:paraId="6FE5FF2A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657AE9E3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6B9E94" w14:textId="77777777" w:rsidR="00EE11F2" w:rsidRPr="00742A42" w:rsidRDefault="00EE11F2" w:rsidP="00EE11F2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 xml:space="preserve">1 </w:t>
            </w:r>
          </w:p>
        </w:tc>
        <w:tc>
          <w:tcPr>
            <w:tcW w:w="283" w:type="dxa"/>
          </w:tcPr>
          <w:p w14:paraId="36AF69EF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7FCB52" w14:textId="77777777" w:rsidR="00EE11F2" w:rsidRPr="00D566CF" w:rsidRDefault="00EE11F2" w:rsidP="00EE11F2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4" w:type="dxa"/>
          </w:tcPr>
          <w:p w14:paraId="7BA7C5ED" w14:textId="77777777" w:rsidR="00EE11F2" w:rsidRPr="00D566CF" w:rsidRDefault="00EE11F2" w:rsidP="00EE11F2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611DB1" w14:textId="77777777" w:rsidR="00EE11F2" w:rsidRPr="00742A42" w:rsidRDefault="00EE11F2" w:rsidP="00EE11F2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83" w:type="dxa"/>
          </w:tcPr>
          <w:p w14:paraId="1EBD052A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47BEB75" w14:textId="77777777" w:rsidR="00EE11F2" w:rsidRPr="00D566CF" w:rsidRDefault="00EE11F2" w:rsidP="00EE11F2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3104C11F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1E717F08" w14:textId="77777777" w:rsidR="00EE11F2" w:rsidRPr="00D566CF" w:rsidRDefault="00EE11F2" w:rsidP="00EE11F2">
            <w:pPr>
              <w:tabs>
                <w:tab w:val="left" w:pos="-164"/>
              </w:tabs>
              <w:spacing w:line="260" w:lineRule="atLeast"/>
              <w:ind w:left="-164" w:right="-1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284" w:type="dxa"/>
          </w:tcPr>
          <w:p w14:paraId="0323154D" w14:textId="77777777" w:rsidR="00EE11F2" w:rsidRPr="00D566CF" w:rsidRDefault="00EE11F2" w:rsidP="00EE11F2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F4D1B5" w14:textId="77777777" w:rsidR="00EE11F2" w:rsidRPr="00742A42" w:rsidRDefault="00EE11F2" w:rsidP="00EE11F2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283" w:type="dxa"/>
          </w:tcPr>
          <w:p w14:paraId="121E0971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5CE1D5" w14:textId="77777777" w:rsidR="00EE11F2" w:rsidRPr="00D566CF" w:rsidRDefault="00EE11F2" w:rsidP="00EE11F2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EE11F2" w:rsidRPr="00D566CF" w14:paraId="7BB2D65F" w14:textId="77777777" w:rsidTr="000145D4">
        <w:tc>
          <w:tcPr>
            <w:tcW w:w="4428" w:type="dxa"/>
          </w:tcPr>
          <w:p w14:paraId="6686912D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37C69E7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F794BD" w14:textId="116AFD91" w:rsidR="00EE11F2" w:rsidRPr="00D566CF" w:rsidRDefault="00EE11F2" w:rsidP="00EE11F2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4311FDFD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4998E5" w14:textId="77777777" w:rsidR="00EE11F2" w:rsidRPr="00742A42" w:rsidRDefault="00EE11F2" w:rsidP="00EE11F2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4" w:type="dxa"/>
          </w:tcPr>
          <w:p w14:paraId="367B55B2" w14:textId="77777777" w:rsidR="00EE11F2" w:rsidRPr="00D566CF" w:rsidRDefault="00EE11F2" w:rsidP="00EE11F2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935299" w14:textId="77777777" w:rsidR="00EE11F2" w:rsidRPr="00D566CF" w:rsidRDefault="00EE11F2" w:rsidP="00EE11F2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14:paraId="12D4959F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7CA6AB" w14:textId="02A08317" w:rsidR="00EE11F2" w:rsidRPr="00D566CF" w:rsidRDefault="00EE11F2" w:rsidP="00EE11F2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</w:tcPr>
          <w:p w14:paraId="4912A08C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AA5FE10" w14:textId="77777777" w:rsidR="00EE11F2" w:rsidRPr="00742A42" w:rsidRDefault="00EE11F2" w:rsidP="00EE11F2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284" w:type="dxa"/>
          </w:tcPr>
          <w:p w14:paraId="7D10A3FE" w14:textId="77777777" w:rsidR="00EE11F2" w:rsidRPr="00D566CF" w:rsidRDefault="00EE11F2" w:rsidP="00EE11F2">
            <w:pPr>
              <w:spacing w:line="26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7054F8" w14:textId="77777777" w:rsidR="00EE11F2" w:rsidRPr="00D566CF" w:rsidRDefault="00EE11F2" w:rsidP="00EE11F2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83" w:type="dxa"/>
          </w:tcPr>
          <w:p w14:paraId="2A784DCA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4D11DA" w14:textId="22FE2C4A" w:rsidR="00EE11F2" w:rsidRPr="00D566CF" w:rsidRDefault="00EE11F2" w:rsidP="00EE11F2">
            <w:pPr>
              <w:spacing w:line="26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EE11F2" w:rsidRPr="00D566CF" w14:paraId="20BA8B79" w14:textId="77777777" w:rsidTr="000145D4">
        <w:tc>
          <w:tcPr>
            <w:tcW w:w="4428" w:type="dxa"/>
          </w:tcPr>
          <w:p w14:paraId="16D6F639" w14:textId="77777777" w:rsidR="00EE11F2" w:rsidRPr="00D566CF" w:rsidRDefault="00EE11F2" w:rsidP="00EE11F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42A42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</w:tcPr>
          <w:p w14:paraId="4FB097FC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C38FFD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1D77B6E7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B0752B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08B9D68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226DC2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1ED97030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6B1AA92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38E9614E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C46C500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72007EC4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0C2974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259F118C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270E97F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E11F2" w:rsidRPr="00D566CF" w14:paraId="0B896F84" w14:textId="77777777" w:rsidTr="000145D4">
        <w:tc>
          <w:tcPr>
            <w:tcW w:w="4428" w:type="dxa"/>
          </w:tcPr>
          <w:p w14:paraId="2F856EBC" w14:textId="77777777" w:rsidR="00EE11F2" w:rsidRPr="00D566CF" w:rsidRDefault="00EE11F2" w:rsidP="00EE11F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284" w:type="dxa"/>
          </w:tcPr>
          <w:p w14:paraId="2CF5EA9B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35FAA5" w14:textId="4A64FC05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832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EDD90F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0E30E9" w14:textId="1F252475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(36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4D7C6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773FC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D75731" w14:textId="6EF471C5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38C3B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B970A5" w14:textId="2C0534B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   469</w:t>
            </w:r>
          </w:p>
        </w:tc>
        <w:tc>
          <w:tcPr>
            <w:tcW w:w="283" w:type="dxa"/>
            <w:vAlign w:val="bottom"/>
          </w:tcPr>
          <w:p w14:paraId="2A2314A7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EDC12AD" w14:textId="4724A770" w:rsidR="00EE11F2" w:rsidRPr="00742A4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C53FA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28BEF7" w14:textId="53CB35C4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32F1F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7910E2" w14:textId="4E2284BB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4696">
              <w:rPr>
                <w:rFonts w:ascii="Angsana New" w:hAnsi="Angsana New"/>
                <w:sz w:val="24"/>
                <w:szCs w:val="24"/>
              </w:rPr>
              <w:t>45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EE11F2" w:rsidRPr="00D566CF" w14:paraId="1D0877F8" w14:textId="77777777" w:rsidTr="000145D4">
        <w:tc>
          <w:tcPr>
            <w:tcW w:w="4428" w:type="dxa"/>
          </w:tcPr>
          <w:p w14:paraId="3287E462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ค่าเผื่อสินค้าเสื่อมสภาพ</w:t>
            </w:r>
          </w:p>
        </w:tc>
        <w:tc>
          <w:tcPr>
            <w:tcW w:w="284" w:type="dxa"/>
          </w:tcPr>
          <w:p w14:paraId="22515DBE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860935" w14:textId="5EC40ED2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1BFF28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18979E" w14:textId="22796CED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7D6C6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B57E52" w14:textId="27548363" w:rsidR="00EE11F2" w:rsidRPr="00742A4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BD8D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7AB421" w14:textId="0E2D193A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   230 </w:t>
            </w:r>
          </w:p>
        </w:tc>
        <w:tc>
          <w:tcPr>
            <w:tcW w:w="283" w:type="dxa"/>
            <w:vAlign w:val="bottom"/>
          </w:tcPr>
          <w:p w14:paraId="285D31C7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A4B6654" w14:textId="60F6DC8B" w:rsidR="00EE11F2" w:rsidRPr="00742A4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A15F7C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D8F004" w14:textId="5D56536C" w:rsidR="00EE11F2" w:rsidRPr="00742A4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7C8660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3BB7D6" w14:textId="3CEC1FB3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4696">
              <w:rPr>
                <w:rFonts w:ascii="Angsana New" w:hAnsi="Angsana New"/>
                <w:sz w:val="24"/>
                <w:szCs w:val="24"/>
              </w:rPr>
              <w:t>21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EE11F2" w:rsidRPr="00D566CF" w14:paraId="65354021" w14:textId="77777777" w:rsidTr="000145D4">
        <w:tc>
          <w:tcPr>
            <w:tcW w:w="4428" w:type="dxa"/>
          </w:tcPr>
          <w:p w14:paraId="68EF15CC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</w:t>
            </w:r>
          </w:p>
        </w:tc>
        <w:tc>
          <w:tcPr>
            <w:tcW w:w="284" w:type="dxa"/>
          </w:tcPr>
          <w:p w14:paraId="37240F7F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73538C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592EF3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6AFB5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7382080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43B2A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32A916F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1A0918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8DBB947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5FD7A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7E0C2B7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9A9DEE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A976D2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403B72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1F2" w:rsidRPr="00D566CF" w14:paraId="72EF9BF5" w14:textId="77777777" w:rsidTr="000145D4">
        <w:tc>
          <w:tcPr>
            <w:tcW w:w="4428" w:type="dxa"/>
          </w:tcPr>
          <w:p w14:paraId="46EA2946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777" w:hanging="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284" w:type="dxa"/>
          </w:tcPr>
          <w:p w14:paraId="203E42DD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97E95C" w14:textId="732D7041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E0366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94E2CB" w14:textId="31385192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7CD4E80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496CA6" w14:textId="589E0D81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DA0893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87DB4D" w14:textId="32806006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1,151</w:t>
            </w:r>
          </w:p>
        </w:tc>
        <w:tc>
          <w:tcPr>
            <w:tcW w:w="283" w:type="dxa"/>
            <w:vAlign w:val="bottom"/>
          </w:tcPr>
          <w:p w14:paraId="66F4E207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B900434" w14:textId="5A573028" w:rsidR="00EE11F2" w:rsidRPr="00D566CF" w:rsidRDefault="005C5CC7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FE1AAE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524C3E" w14:textId="728B194B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43C7DB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56F487" w14:textId="0EC79878" w:rsidR="00EE11F2" w:rsidRPr="00D566CF" w:rsidRDefault="005C5CC7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1,414</w:t>
            </w:r>
          </w:p>
        </w:tc>
      </w:tr>
      <w:tr w:rsidR="00EE11F2" w:rsidRPr="00D566CF" w14:paraId="3966D5C8" w14:textId="77777777" w:rsidTr="000145D4">
        <w:tc>
          <w:tcPr>
            <w:tcW w:w="4428" w:type="dxa"/>
          </w:tcPr>
          <w:p w14:paraId="6D3EF9B1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777" w:hanging="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23FDE686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8179D2" w14:textId="01F083A0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2,558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2B50A5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C19E3D" w14:textId="02F64282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E04AE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A630FF" w14:textId="3C621D3E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B27F8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D23BAC" w14:textId="349C6739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3,2</w:t>
            </w:r>
            <w:r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283" w:type="dxa"/>
            <w:vAlign w:val="bottom"/>
          </w:tcPr>
          <w:p w14:paraId="11481E1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6B6FB5A" w14:textId="29B6C4A0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D55882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B1182C" w14:textId="63A1EFE9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F8F227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6E9569" w14:textId="09C41B81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4696">
              <w:rPr>
                <w:rFonts w:ascii="Angsana New" w:hAnsi="Angsana New"/>
                <w:sz w:val="24"/>
                <w:szCs w:val="24"/>
              </w:rPr>
              <w:t>3,22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EE11F2" w:rsidRPr="00D566CF" w14:paraId="15147501" w14:textId="77777777" w:rsidTr="000145D4">
        <w:tc>
          <w:tcPr>
            <w:tcW w:w="4428" w:type="dxa"/>
          </w:tcPr>
          <w:p w14:paraId="39241E37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9"/>
              </w:tabs>
              <w:spacing w:line="260" w:lineRule="atLeast"/>
              <w:ind w:left="777" w:hanging="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284" w:type="dxa"/>
          </w:tcPr>
          <w:p w14:paraId="39A8058A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E945A3" w14:textId="6F30C3EE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517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217B7E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8B8597" w14:textId="3CD97394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90AC3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2BF3A8" w14:textId="7D33C0D0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2F2B8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A6B0EB" w14:textId="4D1317D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   51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3" w:type="dxa"/>
            <w:vAlign w:val="bottom"/>
          </w:tcPr>
          <w:p w14:paraId="6EDDE20A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1357C16" w14:textId="4A439F14" w:rsidR="00EE11F2" w:rsidRPr="00742A4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E64BE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FADD0C" w14:textId="1F3AB176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FEE010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E6A352" w14:textId="27BBA2C8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4696">
              <w:rPr>
                <w:rFonts w:ascii="Angsana New" w:hAnsi="Angsana New"/>
                <w:sz w:val="24"/>
                <w:szCs w:val="24"/>
              </w:rPr>
              <w:t>51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EE11F2" w:rsidRPr="00D566CF" w14:paraId="4220C1CC" w14:textId="77777777" w:rsidTr="000145D4">
        <w:tc>
          <w:tcPr>
            <w:tcW w:w="4712" w:type="dxa"/>
            <w:gridSpan w:val="2"/>
          </w:tcPr>
          <w:p w14:paraId="4CD976B6" w14:textId="77777777" w:rsidR="00EE11F2" w:rsidRPr="00D566CF" w:rsidRDefault="00EE11F2" w:rsidP="00EE11F2">
            <w:pPr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ผลประโยชน์พนักงานหลังออกจากงาน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AC0BAB" w14:textId="223E1A95" w:rsidR="00EE11F2" w:rsidRPr="00742A42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6265D">
              <w:rPr>
                <w:rFonts w:ascii="Angsana New" w:hAnsi="Angsana New"/>
                <w:sz w:val="24"/>
                <w:szCs w:val="24"/>
              </w:rPr>
              <w:t>6,867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487A02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7D853A" w14:textId="37EA5B0C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6265D">
              <w:rPr>
                <w:rFonts w:ascii="Angsana New" w:hAnsi="Angsana New"/>
                <w:sz w:val="24"/>
                <w:szCs w:val="24"/>
              </w:rPr>
              <w:t>(883)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6CEE7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062B3F" w14:textId="4455970A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B5D0B4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144170" w14:textId="0F03911C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>5,98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1F3A6F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5117882" w14:textId="11F41AD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(419)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48F84E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6AA372" w14:textId="70DED3B4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0D47D2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89236C" w14:textId="1F7E2EA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4696">
              <w:rPr>
                <w:rFonts w:ascii="Angsana New" w:hAnsi="Angsana New"/>
                <w:sz w:val="24"/>
                <w:szCs w:val="24"/>
              </w:rPr>
              <w:t>5,56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EE11F2" w:rsidRPr="00D566CF" w14:paraId="08840352" w14:textId="77777777" w:rsidTr="00EE11F2">
        <w:tc>
          <w:tcPr>
            <w:tcW w:w="4428" w:type="dxa"/>
          </w:tcPr>
          <w:p w14:paraId="7DB78799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ขายฝาก</w:t>
            </w:r>
          </w:p>
        </w:tc>
        <w:tc>
          <w:tcPr>
            <w:tcW w:w="284" w:type="dxa"/>
          </w:tcPr>
          <w:p w14:paraId="04D9E648" w14:textId="77777777" w:rsidR="00EE11F2" w:rsidRPr="00D566CF" w:rsidRDefault="00EE11F2" w:rsidP="00EE11F2">
            <w:pPr>
              <w:spacing w:line="260" w:lineRule="atLeast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6408A3" w14:textId="641664C2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17,03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83" w:type="dxa"/>
            <w:vAlign w:val="bottom"/>
          </w:tcPr>
          <w:p w14:paraId="36AC1CB3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D5BD72" w14:textId="6F47EC9E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(1,204)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D17DA7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CE5532" w14:textId="6BD28705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A73DB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F7C4E4" w14:textId="46896753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15,82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83" w:type="dxa"/>
            <w:vAlign w:val="bottom"/>
          </w:tcPr>
          <w:p w14:paraId="38491AC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794DD64" w14:textId="1E30BD50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FE3FC3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E0EE09" w14:textId="2F6C8DDD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18B313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9AB7A4" w14:textId="2DEC61E8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4696">
              <w:rPr>
                <w:rFonts w:ascii="Angsana New" w:hAnsi="Angsana New"/>
                <w:sz w:val="24"/>
                <w:szCs w:val="24"/>
              </w:rPr>
              <w:t>16,41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C150B4" w:rsidRPr="00D566CF" w14:paraId="1BB695CA" w14:textId="77777777" w:rsidTr="001605E0">
        <w:tc>
          <w:tcPr>
            <w:tcW w:w="4428" w:type="dxa"/>
          </w:tcPr>
          <w:p w14:paraId="4B80141D" w14:textId="77777777" w:rsidR="00C150B4" w:rsidRPr="00742A42" w:rsidRDefault="00C150B4" w:rsidP="00C150B4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284" w:type="dxa"/>
          </w:tcPr>
          <w:p w14:paraId="0B9086A3" w14:textId="77777777" w:rsidR="00C150B4" w:rsidRPr="00D566CF" w:rsidRDefault="00C150B4" w:rsidP="00C150B4">
            <w:pPr>
              <w:spacing w:line="260" w:lineRule="atLeast"/>
              <w:ind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9D67C" w14:textId="204DB7EA" w:rsidR="00C150B4" w:rsidRPr="00D566CF" w:rsidRDefault="00C150B4" w:rsidP="00C150B4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4,744</w:t>
            </w:r>
          </w:p>
        </w:tc>
        <w:tc>
          <w:tcPr>
            <w:tcW w:w="283" w:type="dxa"/>
            <w:vAlign w:val="bottom"/>
          </w:tcPr>
          <w:p w14:paraId="3CF62086" w14:textId="77777777" w:rsidR="00C150B4" w:rsidRPr="00D566CF" w:rsidRDefault="00C150B4" w:rsidP="00C150B4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A877A" w14:textId="609560E6" w:rsidR="00C150B4" w:rsidRPr="00D566CF" w:rsidRDefault="00C150B4" w:rsidP="00C150B4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3C2225" w14:textId="77777777" w:rsidR="00C150B4" w:rsidRPr="00D566CF" w:rsidRDefault="00C150B4" w:rsidP="00C150B4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6C293" w14:textId="5DB3500A" w:rsidR="00C150B4" w:rsidRPr="00D566CF" w:rsidRDefault="00C150B4" w:rsidP="00C150B4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6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937924" w14:textId="77777777" w:rsidR="00C150B4" w:rsidRPr="00D566CF" w:rsidRDefault="00C150B4" w:rsidP="00C150B4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B1799" w14:textId="34D81375" w:rsidR="00C150B4" w:rsidRPr="00D566CF" w:rsidRDefault="00C150B4" w:rsidP="00C150B4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D7C62">
              <w:rPr>
                <w:rFonts w:ascii="Angsana New" w:hAnsi="Angsana New"/>
                <w:sz w:val="24"/>
                <w:szCs w:val="24"/>
              </w:rPr>
              <w:t xml:space="preserve">                4,74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4D7C6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vAlign w:val="bottom"/>
          </w:tcPr>
          <w:p w14:paraId="05E500EF" w14:textId="77777777" w:rsidR="00C150B4" w:rsidRPr="00D566CF" w:rsidRDefault="00C150B4" w:rsidP="00C150B4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18038" w14:textId="4D480502" w:rsidR="00C150B4" w:rsidRPr="00D566CF" w:rsidRDefault="00C150B4" w:rsidP="00C150B4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80A6B1" w14:textId="77777777" w:rsidR="00C150B4" w:rsidRPr="00D566CF" w:rsidRDefault="00C150B4" w:rsidP="00C150B4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7BB41" w14:textId="758855D4" w:rsidR="00C150B4" w:rsidRPr="00D566CF" w:rsidRDefault="00C150B4" w:rsidP="00C150B4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27761E" w14:textId="77777777" w:rsidR="00C150B4" w:rsidRPr="00D566CF" w:rsidRDefault="00C150B4" w:rsidP="00C150B4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B3E01" w14:textId="0A51A6F9" w:rsidR="00C150B4" w:rsidRPr="00D566CF" w:rsidRDefault="00C150B4" w:rsidP="00C150B4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5,429</w:t>
            </w:r>
          </w:p>
        </w:tc>
      </w:tr>
      <w:tr w:rsidR="00EE11F2" w:rsidRPr="00D566CF" w14:paraId="2120F962" w14:textId="77777777" w:rsidTr="001605E0">
        <w:tc>
          <w:tcPr>
            <w:tcW w:w="4428" w:type="dxa"/>
          </w:tcPr>
          <w:p w14:paraId="469D2FAA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  <w:tab w:val="left" w:pos="709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14:paraId="173A58F6" w14:textId="77777777" w:rsidR="00EE11F2" w:rsidRPr="00D566CF" w:rsidRDefault="00EE11F2" w:rsidP="00EE11F2">
            <w:pPr>
              <w:spacing w:line="260" w:lineRule="atLeast"/>
              <w:ind w:hanging="49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73A4CB" w14:textId="7232D4CC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33,65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85C7E7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2BFAF" w14:textId="49C99DA4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(1,513)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908373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0FBBAD" w14:textId="3982EE2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9FC114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BEDEF4" w14:textId="1BFA3890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32,146</w:t>
            </w:r>
          </w:p>
        </w:tc>
        <w:tc>
          <w:tcPr>
            <w:tcW w:w="283" w:type="dxa"/>
            <w:vAlign w:val="bottom"/>
          </w:tcPr>
          <w:p w14:paraId="307C0372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9CE6DC" w14:textId="20D8B157" w:rsidR="00EE11F2" w:rsidRPr="00D566CF" w:rsidRDefault="006452B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51537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FC22B8" w14:textId="556C83C4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CCDDE8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A1128" w14:textId="5AE69C9E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6452B2">
              <w:rPr>
                <w:rFonts w:ascii="Angsana New" w:hAnsi="Angsana New"/>
                <w:b/>
                <w:bCs/>
                <w:sz w:val="24"/>
                <w:szCs w:val="24"/>
              </w:rPr>
              <w:t>3,235</w:t>
            </w:r>
          </w:p>
        </w:tc>
      </w:tr>
      <w:tr w:rsidR="00EE11F2" w:rsidRPr="00D566CF" w14:paraId="6E385133" w14:textId="77777777" w:rsidTr="000145D4">
        <w:tc>
          <w:tcPr>
            <w:tcW w:w="4428" w:type="dxa"/>
          </w:tcPr>
          <w:p w14:paraId="090BF3E1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4" w:type="dxa"/>
          </w:tcPr>
          <w:p w14:paraId="2A97B8F6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99F6E04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44C4F38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87E0EC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DCCA5CF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01DB8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54EAD85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6638FFE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4980AD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7E3E465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CBDC2D2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E7BABE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2F3FDAB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573927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1F2" w:rsidRPr="00D566CF" w14:paraId="74B5D3E2" w14:textId="77777777" w:rsidTr="000145D4">
        <w:tc>
          <w:tcPr>
            <w:tcW w:w="4428" w:type="dxa"/>
          </w:tcPr>
          <w:p w14:paraId="01900F09" w14:textId="77777777" w:rsidR="00EE11F2" w:rsidRPr="00D566CF" w:rsidRDefault="00EE11F2" w:rsidP="00EE11F2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742A42">
              <w:rPr>
                <w:rFonts w:ascii="Angsana New" w:hAnsi="Angsana New"/>
                <w:sz w:val="24"/>
                <w:szCs w:val="24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4" w:type="dxa"/>
          </w:tcPr>
          <w:p w14:paraId="0E9D8957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4CAA838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483DA58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5C487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551004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543CE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8B210E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23F990F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CDF82D5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5AAE99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8CF1E64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CDBD72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E96D1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0B11C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1F2" w:rsidRPr="00D566CF" w14:paraId="4A788E94" w14:textId="77777777" w:rsidTr="000145D4">
        <w:tc>
          <w:tcPr>
            <w:tcW w:w="4428" w:type="dxa"/>
          </w:tcPr>
          <w:p w14:paraId="7E8E8813" w14:textId="77777777" w:rsidR="00EE11F2" w:rsidRPr="00D566CF" w:rsidRDefault="00EE11F2" w:rsidP="00EE11F2">
            <w:pPr>
              <w:tabs>
                <w:tab w:val="clear" w:pos="227"/>
                <w:tab w:val="clear" w:pos="454"/>
                <w:tab w:val="clear" w:pos="680"/>
              </w:tabs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ผลต่างจากการเปลี่ยนแปลงในมูลค่ายุติธรรม</w:t>
            </w:r>
          </w:p>
        </w:tc>
        <w:tc>
          <w:tcPr>
            <w:tcW w:w="284" w:type="dxa"/>
          </w:tcPr>
          <w:p w14:paraId="3D072E39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7851B25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86F3D80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970FEC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44AA1F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3409F3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D6E6FD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10C66128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589F65A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8BCA4BA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80838BB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752A83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FECAF7E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154EB1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E11F2" w:rsidRPr="00D566CF" w14:paraId="1B47BF4B" w14:textId="77777777" w:rsidTr="00F7341D">
        <w:trPr>
          <w:trHeight w:val="170"/>
        </w:trPr>
        <w:tc>
          <w:tcPr>
            <w:tcW w:w="4712" w:type="dxa"/>
            <w:gridSpan w:val="2"/>
          </w:tcPr>
          <w:p w14:paraId="0E02990A" w14:textId="77777777" w:rsidR="00EE11F2" w:rsidRPr="00D566CF" w:rsidRDefault="00EE11F2" w:rsidP="00EE11F2">
            <w:pPr>
              <w:spacing w:line="260" w:lineRule="atLeast"/>
              <w:ind w:left="7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ตราสารทุน - หลักทรัพย์จดทะเบียนในตลาดหลักทรัพย์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B5BCDF" w14:textId="7D0C6339" w:rsidR="00EE11F2" w:rsidRPr="00D566CF" w:rsidRDefault="0056136E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450">
              <w:rPr>
                <w:rFonts w:ascii="Angsana New" w:hAnsi="Angsana New"/>
                <w:sz w:val="24"/>
                <w:szCs w:val="24"/>
              </w:rPr>
              <w:t>29,359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1B7F3F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ED4B43" w14:textId="02C76F36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6D05BC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81C034" w14:textId="13ADA3FE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66E2">
              <w:rPr>
                <w:rFonts w:ascii="Angsana New" w:hAnsi="Angsana New"/>
                <w:sz w:val="24"/>
                <w:szCs w:val="24"/>
              </w:rPr>
              <w:t>(1,79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Pr="007A66E2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B792F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8DBBD1" w14:textId="387D81E9" w:rsidR="00EE11F2" w:rsidRPr="00D566CF" w:rsidRDefault="0056136E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27,566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6AE93D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0482985D" w14:textId="272DF60F" w:rsidR="00EE11F2" w:rsidRPr="00742A42" w:rsidRDefault="00F4160F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1BDB0A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AECB66" w14:textId="6E76979F" w:rsidR="00EE11F2" w:rsidRPr="00D566CF" w:rsidRDefault="00F4160F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60F">
              <w:rPr>
                <w:rFonts w:ascii="Angsana New" w:hAnsi="Angsana New"/>
                <w:sz w:val="24"/>
                <w:szCs w:val="24"/>
              </w:rPr>
              <w:t>(1,441)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BDEDD0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58EB4E" w14:textId="75BC33E2" w:rsidR="00EE11F2" w:rsidRPr="00D566CF" w:rsidRDefault="0056136E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949F8">
              <w:rPr>
                <w:rFonts w:ascii="Angsana New" w:hAnsi="Angsana New"/>
                <w:sz w:val="24"/>
                <w:szCs w:val="24"/>
              </w:rPr>
              <w:t>26,12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EE11F2" w:rsidRPr="00D566CF" w14:paraId="5B4B82FC" w14:textId="77777777" w:rsidTr="00F7341D">
        <w:tc>
          <w:tcPr>
            <w:tcW w:w="4428" w:type="dxa"/>
          </w:tcPr>
          <w:p w14:paraId="2A8268D1" w14:textId="77777777" w:rsidR="00EE11F2" w:rsidRPr="00742A42" w:rsidRDefault="00EE11F2" w:rsidP="00EE11F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736" w:firstLine="7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ตราสารทุน - หลักทรัพย์ที่ไม่อยู่ในความต้องการตลาด</w:t>
            </w:r>
          </w:p>
        </w:tc>
        <w:tc>
          <w:tcPr>
            <w:tcW w:w="284" w:type="dxa"/>
          </w:tcPr>
          <w:p w14:paraId="67FBDD79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C4E59" w14:textId="6C1FCA2D" w:rsidR="00EE11F2" w:rsidRPr="00D566CF" w:rsidRDefault="0056136E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3450">
              <w:rPr>
                <w:rFonts w:ascii="Angsana New" w:hAnsi="Angsana New"/>
                <w:sz w:val="24"/>
                <w:szCs w:val="24"/>
              </w:rPr>
              <w:t>10,5</w:t>
            </w:r>
            <w:r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069755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85A0B" w14:textId="38021733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D31A62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7F8E5" w14:textId="2CFD52E0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A66E2">
              <w:rPr>
                <w:rFonts w:ascii="Angsana New" w:hAnsi="Angsana New"/>
                <w:sz w:val="24"/>
                <w:szCs w:val="24"/>
              </w:rPr>
              <w:t>460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04341E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05551" w14:textId="1108818B" w:rsidR="00EE11F2" w:rsidRPr="00D566CF" w:rsidRDefault="0056136E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E5C5EA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67267" w14:textId="29455A98" w:rsidR="00EE11F2" w:rsidRPr="00742A42" w:rsidRDefault="00F4160F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BFD5CE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9E108" w14:textId="1DC1EF99" w:rsidR="00EE11F2" w:rsidRPr="00D566CF" w:rsidRDefault="00F4160F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60F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BAB54A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9D05D" w14:textId="22D5B486" w:rsidR="00EE11F2" w:rsidRPr="00742A42" w:rsidRDefault="0056136E" w:rsidP="00EE11F2">
            <w:pPr>
              <w:spacing w:line="26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949F8">
              <w:rPr>
                <w:rFonts w:ascii="Angsana New" w:hAnsi="Angsana New"/>
                <w:sz w:val="24"/>
                <w:szCs w:val="24"/>
              </w:rPr>
              <w:t>11,100</w:t>
            </w:r>
          </w:p>
        </w:tc>
      </w:tr>
      <w:tr w:rsidR="00EE11F2" w:rsidRPr="00D566CF" w14:paraId="23B5EA5B" w14:textId="77777777" w:rsidTr="00F7341D">
        <w:tc>
          <w:tcPr>
            <w:tcW w:w="4428" w:type="dxa"/>
          </w:tcPr>
          <w:p w14:paraId="7AECD97B" w14:textId="77777777" w:rsidR="00EE11F2" w:rsidRPr="00742A42" w:rsidRDefault="00EE11F2" w:rsidP="00EE11F2">
            <w:pPr>
              <w:spacing w:line="260" w:lineRule="atLeast"/>
              <w:ind w:left="709" w:hanging="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84" w:type="dxa"/>
          </w:tcPr>
          <w:p w14:paraId="6B603F03" w14:textId="77777777" w:rsidR="00EE11F2" w:rsidRPr="00D566CF" w:rsidRDefault="00EE11F2" w:rsidP="00EE11F2">
            <w:pPr>
              <w:spacing w:line="260" w:lineRule="atLeas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E55B1" w14:textId="6FEA18D4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566CF">
              <w:rPr>
                <w:rFonts w:ascii="Angsana New" w:hAnsi="Angsana New"/>
                <w:b/>
                <w:bCs/>
                <w:sz w:val="24"/>
                <w:szCs w:val="24"/>
              </w:rPr>
              <w:t>39,879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0A4E07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03D82" w14:textId="4340DC4B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246B56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36842D" w14:textId="3BD48D3F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(1,333)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79AC8E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DDB2DA" w14:textId="299C569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10032">
              <w:rPr>
                <w:rFonts w:ascii="Angsana New" w:hAnsi="Angsana New"/>
                <w:b/>
                <w:bCs/>
                <w:sz w:val="24"/>
                <w:szCs w:val="24"/>
              </w:rPr>
              <w:t>38,546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234B49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0BED2F" w14:textId="64B13516" w:rsidR="00EE11F2" w:rsidRPr="00742A42" w:rsidRDefault="00F4160F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9710B8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94B38" w14:textId="04263274" w:rsidR="00EE11F2" w:rsidRPr="00D566CF" w:rsidRDefault="00F4160F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160F">
              <w:rPr>
                <w:rFonts w:ascii="Angsana New" w:hAnsi="Angsana New"/>
                <w:b/>
                <w:bCs/>
                <w:sz w:val="24"/>
                <w:szCs w:val="24"/>
              </w:rPr>
              <w:t>(1,321)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777E28" w14:textId="77777777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2FA411" w14:textId="58BA7B03" w:rsidR="00EE11F2" w:rsidRPr="00D566CF" w:rsidRDefault="00EE11F2" w:rsidP="00EE11F2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37,225</w:t>
            </w:r>
          </w:p>
        </w:tc>
      </w:tr>
    </w:tbl>
    <w:p w14:paraId="4702D725" w14:textId="77777777" w:rsidR="008033F4" w:rsidRDefault="008033F4" w:rsidP="007F5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D2F6EB2" w14:textId="77777777" w:rsidR="008033F4" w:rsidRDefault="008033F4" w:rsidP="007F5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  <w:sectPr w:rsidR="008033F4" w:rsidSect="001F486C">
          <w:headerReference w:type="default" r:id="rId15"/>
          <w:pgSz w:w="16834" w:h="11909" w:orient="landscape" w:code="9"/>
          <w:pgMar w:top="1440" w:right="1440" w:bottom="851" w:left="578" w:header="1276" w:footer="448" w:gutter="0"/>
          <w:cols w:space="720"/>
          <w:docGrid w:linePitch="245"/>
        </w:sectPr>
      </w:pPr>
    </w:p>
    <w:p w14:paraId="0128708E" w14:textId="6EEF1F84" w:rsidR="00BE2F88" w:rsidRPr="00D566CF" w:rsidRDefault="00BE2F88" w:rsidP="00BE2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D566CF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</w:t>
      </w:r>
      <w:r w:rsidR="00A667DD">
        <w:rPr>
          <w:rFonts w:ascii="Angsana New" w:hAnsi="Angsana New" w:hint="cs"/>
          <w:b/>
          <w:bCs/>
          <w:sz w:val="28"/>
          <w:szCs w:val="28"/>
          <w:cs/>
        </w:rPr>
        <w:t xml:space="preserve"> (รายได้) </w:t>
      </w:r>
      <w:r w:rsidRPr="00D566CF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07729A48" w14:textId="46AC970F" w:rsidR="00BE2F88" w:rsidRPr="00D566CF" w:rsidRDefault="00BE2F88" w:rsidP="00BE2F88">
      <w:pPr>
        <w:tabs>
          <w:tab w:val="clear" w:pos="227"/>
          <w:tab w:val="left" w:pos="142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Pr="00D566CF">
        <w:rPr>
          <w:rFonts w:ascii="Angsana New" w:hAnsi="Angsana New"/>
          <w:sz w:val="28"/>
          <w:szCs w:val="28"/>
        </w:rPr>
        <w:t xml:space="preserve"> 31</w:t>
      </w:r>
      <w:r w:rsidRPr="00742A42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D566CF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7</w:t>
      </w:r>
      <w:r w:rsidRPr="00742A42">
        <w:rPr>
          <w:rFonts w:ascii="Angsana New" w:hAnsi="Angsana New"/>
          <w:sz w:val="28"/>
          <w:szCs w:val="28"/>
          <w:cs/>
        </w:rPr>
        <w:t xml:space="preserve"> และ</w:t>
      </w:r>
      <w:r w:rsidRPr="00D566CF">
        <w:rPr>
          <w:rFonts w:ascii="Angsana New" w:hAnsi="Angsana New"/>
          <w:sz w:val="28"/>
          <w:szCs w:val="28"/>
        </w:rPr>
        <w:t xml:space="preserve"> 256</w:t>
      </w:r>
      <w:r>
        <w:rPr>
          <w:rFonts w:ascii="Angsana New" w:hAnsi="Angsana New"/>
          <w:sz w:val="28"/>
          <w:szCs w:val="28"/>
        </w:rPr>
        <w:t>6</w:t>
      </w:r>
      <w:r w:rsidRPr="00742A42">
        <w:rPr>
          <w:rFonts w:ascii="Angsana New" w:hAnsi="Angsana New"/>
          <w:sz w:val="28"/>
          <w:szCs w:val="28"/>
          <w:cs/>
        </w:rPr>
        <w:t xml:space="preserve"> ประกอบด้วยรายการดังต่อไปนี้</w:t>
      </w: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21"/>
        <w:gridCol w:w="284"/>
        <w:gridCol w:w="1984"/>
        <w:gridCol w:w="284"/>
        <w:gridCol w:w="1950"/>
      </w:tblGrid>
      <w:tr w:rsidR="00DC7438" w:rsidRPr="00D566CF" w14:paraId="407F8230" w14:textId="77777777" w:rsidTr="000145D4">
        <w:trPr>
          <w:trHeight w:val="397"/>
        </w:trPr>
        <w:tc>
          <w:tcPr>
            <w:tcW w:w="5421" w:type="dxa"/>
          </w:tcPr>
          <w:p w14:paraId="3A6FFFB1" w14:textId="77777777" w:rsidR="00DC7438" w:rsidRPr="00D566CF" w:rsidRDefault="00DC7438" w:rsidP="000145D4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5B0EA7C" w14:textId="77777777" w:rsidR="00DC7438" w:rsidRPr="00D566CF" w:rsidRDefault="00DC7438" w:rsidP="000145D4">
            <w:pPr>
              <w:spacing w:line="260" w:lineRule="atLeast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vAlign w:val="bottom"/>
          </w:tcPr>
          <w:p w14:paraId="1F20984D" w14:textId="77777777" w:rsidR="00DC7438" w:rsidRPr="00D566CF" w:rsidRDefault="00DC7438" w:rsidP="000145D4">
            <w:pPr>
              <w:spacing w:line="260" w:lineRule="atLeast"/>
              <w:ind w:right="-59" w:firstLine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C7438" w:rsidRPr="00D566CF" w14:paraId="27565B30" w14:textId="77777777" w:rsidTr="000145D4">
        <w:trPr>
          <w:trHeight w:val="397"/>
        </w:trPr>
        <w:tc>
          <w:tcPr>
            <w:tcW w:w="5421" w:type="dxa"/>
          </w:tcPr>
          <w:p w14:paraId="76B23876" w14:textId="77777777" w:rsidR="00DC7438" w:rsidRPr="00D566CF" w:rsidRDefault="00DC7438" w:rsidP="000145D4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E2CFC95" w14:textId="77777777" w:rsidR="00DC7438" w:rsidRPr="00D566CF" w:rsidRDefault="00DC7438" w:rsidP="000145D4">
            <w:pPr>
              <w:spacing w:line="260" w:lineRule="atLeast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2A165" w14:textId="77777777" w:rsidR="00DC7438" w:rsidRPr="00742A42" w:rsidRDefault="00DC7438" w:rsidP="000145D4">
            <w:pPr>
              <w:spacing w:line="260" w:lineRule="atLeast"/>
              <w:ind w:right="-59" w:firstLine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   </w:t>
            </w:r>
          </w:p>
        </w:tc>
      </w:tr>
      <w:tr w:rsidR="00DC7438" w:rsidRPr="00D566CF" w14:paraId="0020B1BD" w14:textId="77777777" w:rsidTr="000145D4">
        <w:trPr>
          <w:trHeight w:val="397"/>
        </w:trPr>
        <w:tc>
          <w:tcPr>
            <w:tcW w:w="5421" w:type="dxa"/>
          </w:tcPr>
          <w:p w14:paraId="36F4FC75" w14:textId="77777777" w:rsidR="00DC7438" w:rsidRPr="00D566CF" w:rsidRDefault="00DC7438" w:rsidP="000145D4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6F85DAEF" w14:textId="77777777" w:rsidR="00DC7438" w:rsidRPr="00D566CF" w:rsidRDefault="00DC7438" w:rsidP="000145D4">
            <w:pPr>
              <w:spacing w:line="260" w:lineRule="atLeast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CF922" w14:textId="490F13FB" w:rsidR="00DC7438" w:rsidRPr="00D566CF" w:rsidRDefault="00DC7438" w:rsidP="000145D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54701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15E865C" w14:textId="77777777" w:rsidR="00DC7438" w:rsidRPr="00742A42" w:rsidRDefault="00DC7438" w:rsidP="000145D4">
            <w:pPr>
              <w:spacing w:line="260" w:lineRule="atLeast"/>
              <w:ind w:right="-59" w:firstLine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55EBF" w14:textId="258516DF" w:rsidR="00DC7438" w:rsidRPr="00742A42" w:rsidRDefault="00DC7438" w:rsidP="000145D4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54701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D19BF" w:rsidRPr="00D566CF" w14:paraId="1E36EC15" w14:textId="77777777" w:rsidTr="009D19BF">
        <w:trPr>
          <w:trHeight w:val="397"/>
        </w:trPr>
        <w:tc>
          <w:tcPr>
            <w:tcW w:w="5421" w:type="dxa"/>
            <w:vAlign w:val="bottom"/>
          </w:tcPr>
          <w:p w14:paraId="536664DF" w14:textId="00C8030B" w:rsidR="009D19BF" w:rsidRPr="009D19BF" w:rsidRDefault="009D19BF" w:rsidP="000145D4">
            <w:pPr>
              <w:spacing w:line="260" w:lineRule="atLeast"/>
              <w:ind w:firstLine="45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19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84" w:type="dxa"/>
          </w:tcPr>
          <w:p w14:paraId="1A38AB36" w14:textId="77777777" w:rsidR="009D19BF" w:rsidRPr="00D566CF" w:rsidRDefault="009D19BF" w:rsidP="000145D4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CF530" w14:textId="77777777" w:rsidR="009D19BF" w:rsidRDefault="009D19BF" w:rsidP="000145D4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B26D941" w14:textId="77777777" w:rsidR="009D19BF" w:rsidRPr="00D566CF" w:rsidRDefault="009D19BF" w:rsidP="000145D4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94989" w14:textId="77777777" w:rsidR="009D19BF" w:rsidRPr="00D566CF" w:rsidRDefault="009D19BF" w:rsidP="000145D4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4941" w:rsidRPr="00D566CF" w14:paraId="728518C1" w14:textId="77777777" w:rsidTr="009D19BF">
        <w:trPr>
          <w:trHeight w:val="397"/>
        </w:trPr>
        <w:tc>
          <w:tcPr>
            <w:tcW w:w="5421" w:type="dxa"/>
            <w:vAlign w:val="bottom"/>
          </w:tcPr>
          <w:p w14:paraId="3C0B96E7" w14:textId="42DD1534" w:rsidR="008E4941" w:rsidRPr="00742A42" w:rsidRDefault="008E4941" w:rsidP="008E4941">
            <w:pPr>
              <w:spacing w:line="260" w:lineRule="atLeast"/>
              <w:ind w:firstLine="459"/>
              <w:rPr>
                <w:rFonts w:ascii="Angsana New" w:hAnsi="Angsana New"/>
                <w:sz w:val="28"/>
                <w:szCs w:val="28"/>
                <w:cs/>
              </w:rPr>
            </w:pPr>
            <w:r w:rsidRPr="009D19B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284" w:type="dxa"/>
          </w:tcPr>
          <w:p w14:paraId="23A8FB61" w14:textId="77777777" w:rsidR="008E4941" w:rsidRPr="00D566CF" w:rsidRDefault="008E4941" w:rsidP="008E4941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4C07B73" w14:textId="4B2FEF39" w:rsidR="008E4941" w:rsidRDefault="008E4941" w:rsidP="008E494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074CC1FF" w14:textId="77777777" w:rsidR="008E4941" w:rsidRPr="00D566CF" w:rsidRDefault="008E4941" w:rsidP="008E494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26BB1799" w14:textId="08F93DC5" w:rsidR="008E4941" w:rsidRPr="00D566CF" w:rsidRDefault="008E4941" w:rsidP="008E494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E4941" w:rsidRPr="00D566CF" w14:paraId="6D107B7F" w14:textId="77777777" w:rsidTr="009D19BF">
        <w:trPr>
          <w:trHeight w:val="397"/>
        </w:trPr>
        <w:tc>
          <w:tcPr>
            <w:tcW w:w="5421" w:type="dxa"/>
            <w:vAlign w:val="bottom"/>
          </w:tcPr>
          <w:p w14:paraId="22E4CA42" w14:textId="346ADB61" w:rsidR="008E4941" w:rsidRPr="00F66989" w:rsidRDefault="008E4941" w:rsidP="008E4941">
            <w:pPr>
              <w:spacing w:line="260" w:lineRule="atLeast"/>
              <w:ind w:firstLine="45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9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84" w:type="dxa"/>
          </w:tcPr>
          <w:p w14:paraId="3E301A92" w14:textId="77777777" w:rsidR="008E4941" w:rsidRPr="00D566CF" w:rsidRDefault="008E4941" w:rsidP="008E4941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6782FA6" w14:textId="77777777" w:rsidR="008E4941" w:rsidRDefault="008E4941" w:rsidP="008E494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BC8E0A0" w14:textId="77777777" w:rsidR="008E4941" w:rsidRPr="00D566CF" w:rsidRDefault="008E4941" w:rsidP="008E494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445E347D" w14:textId="77777777" w:rsidR="008E4941" w:rsidRPr="00D566CF" w:rsidRDefault="008E4941" w:rsidP="008E494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4941" w:rsidRPr="00D566CF" w14:paraId="1FA16422" w14:textId="77777777" w:rsidTr="008E4941">
        <w:trPr>
          <w:trHeight w:val="397"/>
        </w:trPr>
        <w:tc>
          <w:tcPr>
            <w:tcW w:w="5421" w:type="dxa"/>
            <w:vAlign w:val="bottom"/>
          </w:tcPr>
          <w:p w14:paraId="2C5E9A0B" w14:textId="2584C2FB" w:rsidR="008E4941" w:rsidRPr="00742A42" w:rsidRDefault="008E4941" w:rsidP="008E4941">
            <w:pPr>
              <w:spacing w:line="260" w:lineRule="atLeast"/>
              <w:ind w:firstLine="459"/>
              <w:rPr>
                <w:rFonts w:ascii="Angsana New" w:hAnsi="Angsana New"/>
                <w:sz w:val="28"/>
                <w:szCs w:val="28"/>
                <w:cs/>
              </w:rPr>
            </w:pPr>
            <w:r w:rsidRPr="00F6698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</w:t>
            </w:r>
          </w:p>
        </w:tc>
        <w:tc>
          <w:tcPr>
            <w:tcW w:w="284" w:type="dxa"/>
          </w:tcPr>
          <w:p w14:paraId="444868D8" w14:textId="77777777" w:rsidR="008E4941" w:rsidRPr="00D566CF" w:rsidRDefault="008E4941" w:rsidP="008E4941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8EAFFEF" w14:textId="77777777" w:rsidR="008E4941" w:rsidRDefault="008E4941" w:rsidP="008E494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A694904" w14:textId="77777777" w:rsidR="008E4941" w:rsidRPr="00D566CF" w:rsidRDefault="008E4941" w:rsidP="008E494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14230C73" w14:textId="77777777" w:rsidR="008E4941" w:rsidRPr="00D566CF" w:rsidRDefault="008E4941" w:rsidP="008E494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4941" w:rsidRPr="00D566CF" w14:paraId="347D6FBD" w14:textId="77777777" w:rsidTr="008E4941">
        <w:trPr>
          <w:trHeight w:val="397"/>
        </w:trPr>
        <w:tc>
          <w:tcPr>
            <w:tcW w:w="5421" w:type="dxa"/>
            <w:vAlign w:val="bottom"/>
          </w:tcPr>
          <w:p w14:paraId="09D07726" w14:textId="44159781" w:rsidR="008E4941" w:rsidRPr="00742A42" w:rsidRDefault="008E4941" w:rsidP="008E4941">
            <w:pPr>
              <w:spacing w:line="260" w:lineRule="atLeast"/>
              <w:ind w:firstLine="601"/>
              <w:rPr>
                <w:rFonts w:ascii="Angsana New" w:hAnsi="Angsana New"/>
                <w:sz w:val="28"/>
                <w:szCs w:val="28"/>
                <w:cs/>
              </w:rPr>
            </w:pPr>
            <w:r w:rsidRPr="00F66989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284" w:type="dxa"/>
          </w:tcPr>
          <w:p w14:paraId="1D77B470" w14:textId="77777777" w:rsidR="008E4941" w:rsidRPr="00D566CF" w:rsidRDefault="008E4941" w:rsidP="008E4941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F90B" w14:textId="72B21297" w:rsidR="008E4941" w:rsidRDefault="00106A90" w:rsidP="008E494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06A90">
              <w:rPr>
                <w:rFonts w:ascii="Angsana New" w:hAnsi="Angsana New"/>
                <w:sz w:val="28"/>
                <w:szCs w:val="28"/>
              </w:rPr>
              <w:t>826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27CBD1FF" w14:textId="77777777" w:rsidR="008E4941" w:rsidRPr="00D566CF" w:rsidRDefault="008E4941" w:rsidP="008E494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3E38D" w14:textId="05766D4E" w:rsidR="008E4941" w:rsidRPr="00D566CF" w:rsidRDefault="008E4941" w:rsidP="008E494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1,764</w:t>
            </w:r>
          </w:p>
        </w:tc>
      </w:tr>
      <w:tr w:rsidR="008E4941" w:rsidRPr="00D566CF" w14:paraId="4C2C4A23" w14:textId="77777777" w:rsidTr="008E4941">
        <w:trPr>
          <w:trHeight w:val="397"/>
        </w:trPr>
        <w:tc>
          <w:tcPr>
            <w:tcW w:w="5421" w:type="dxa"/>
            <w:vAlign w:val="bottom"/>
          </w:tcPr>
          <w:p w14:paraId="5BBBDD3F" w14:textId="5E316BA5" w:rsidR="008E4941" w:rsidRPr="00742A42" w:rsidRDefault="008E4941" w:rsidP="008E4941">
            <w:pPr>
              <w:tabs>
                <w:tab w:val="clear" w:pos="227"/>
                <w:tab w:val="clear" w:pos="454"/>
                <w:tab w:val="clear" w:pos="680"/>
                <w:tab w:val="left" w:pos="426"/>
                <w:tab w:val="left" w:pos="568"/>
              </w:tabs>
              <w:ind w:left="459" w:right="26"/>
              <w:rPr>
                <w:rFonts w:ascii="Angsana New" w:hAnsi="Angsana New"/>
                <w:sz w:val="28"/>
                <w:szCs w:val="28"/>
                <w:cs/>
              </w:rPr>
            </w:pPr>
            <w:r w:rsidRPr="00F669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F669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284" w:type="dxa"/>
          </w:tcPr>
          <w:p w14:paraId="51239BF8" w14:textId="77777777" w:rsidR="008E4941" w:rsidRPr="00D566CF" w:rsidRDefault="008E4941" w:rsidP="008E4941">
            <w:pPr>
              <w:spacing w:line="260" w:lineRule="atLeast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234A04" w14:textId="325D0314" w:rsidR="008E4941" w:rsidRPr="00742A42" w:rsidRDefault="00106A90" w:rsidP="008E4941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Pr="00106A9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826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0ADB5BE4" w14:textId="77777777" w:rsidR="008E4941" w:rsidRPr="00D566CF" w:rsidRDefault="008E4941" w:rsidP="008E4941">
            <w:pPr>
              <w:spacing w:line="260" w:lineRule="atLeast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60E48A" w14:textId="0DBB6977" w:rsidR="008E4941" w:rsidRPr="00D566CF" w:rsidRDefault="008E4941" w:rsidP="008E4941">
            <w:pPr>
              <w:pStyle w:val="acctfourfigures"/>
              <w:tabs>
                <w:tab w:val="clear" w:pos="765"/>
              </w:tabs>
              <w:spacing w:line="240" w:lineRule="atLeast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1,764</w:t>
            </w:r>
          </w:p>
        </w:tc>
      </w:tr>
    </w:tbl>
    <w:p w14:paraId="52089920" w14:textId="4B093D73" w:rsidR="0003330E" w:rsidRPr="0003330E" w:rsidRDefault="0003330E" w:rsidP="00B35F65">
      <w:pPr>
        <w:spacing w:before="120" w:after="120"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tab/>
        <w:t xml:space="preserve"> </w:t>
      </w:r>
      <w:r w:rsidRPr="0003330E">
        <w:rPr>
          <w:rFonts w:asciiTheme="majorBidi" w:hAnsiTheme="majorBidi"/>
          <w:sz w:val="28"/>
          <w:szCs w:val="28"/>
          <w:cs/>
        </w:rPr>
        <w:t>รายการกระทบยอดระหว่างกำไรทางบัญชีกับค่าใช้จ่าย</w:t>
      </w:r>
      <w:r w:rsidR="007D5F1D">
        <w:rPr>
          <w:rFonts w:asciiTheme="majorBidi" w:hAnsiTheme="majorBidi"/>
          <w:sz w:val="28"/>
          <w:szCs w:val="28"/>
        </w:rPr>
        <w:t xml:space="preserve"> </w:t>
      </w:r>
      <w:r w:rsidR="007D5F1D">
        <w:rPr>
          <w:rFonts w:asciiTheme="majorBidi" w:hAnsiTheme="majorBidi" w:hint="cs"/>
          <w:sz w:val="28"/>
          <w:szCs w:val="28"/>
          <w:cs/>
        </w:rPr>
        <w:t xml:space="preserve">(รายได้) </w:t>
      </w:r>
      <w:r w:rsidRPr="0003330E">
        <w:rPr>
          <w:rFonts w:asciiTheme="majorBidi" w:hAnsiTheme="majorBidi"/>
          <w:sz w:val="28"/>
          <w:szCs w:val="28"/>
          <w:cs/>
        </w:rPr>
        <w:t>ภาษีเงินได้มีดังนี้</w:t>
      </w: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21"/>
        <w:gridCol w:w="284"/>
        <w:gridCol w:w="1984"/>
        <w:gridCol w:w="284"/>
        <w:gridCol w:w="1950"/>
      </w:tblGrid>
      <w:tr w:rsidR="0003330E" w:rsidRPr="00D566CF" w14:paraId="3291AD30" w14:textId="77777777" w:rsidTr="0003330E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793C48BE" w14:textId="77777777" w:rsidR="0003330E" w:rsidRPr="00742A42" w:rsidRDefault="0003330E" w:rsidP="00A25379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8BF98B0" w14:textId="77777777" w:rsidR="0003330E" w:rsidRPr="00D566CF" w:rsidRDefault="0003330E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96483" w14:textId="3FF92C54" w:rsidR="0003330E" w:rsidRPr="00BE4508" w:rsidRDefault="0003330E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3330E" w:rsidRPr="00D566CF" w14:paraId="48BA6324" w14:textId="77777777" w:rsidTr="0003330E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19ADDBBD" w14:textId="77777777" w:rsidR="0003330E" w:rsidRPr="00742A42" w:rsidRDefault="0003330E" w:rsidP="00A25379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DD39835" w14:textId="77777777" w:rsidR="0003330E" w:rsidRPr="00D566CF" w:rsidRDefault="0003330E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455BF" w14:textId="14549E41" w:rsidR="0003330E" w:rsidRPr="00BE4508" w:rsidRDefault="0003330E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3330E" w:rsidRPr="00D566CF" w14:paraId="0EE8D01B" w14:textId="77777777" w:rsidTr="00A25379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317A4581" w14:textId="77777777" w:rsidR="0003330E" w:rsidRPr="00742A42" w:rsidRDefault="0003330E" w:rsidP="00A25379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AC92F25" w14:textId="77777777" w:rsidR="0003330E" w:rsidRPr="00D566CF" w:rsidRDefault="0003330E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26AA5" w14:textId="4BE0409B" w:rsidR="0003330E" w:rsidRPr="00742A42" w:rsidRDefault="0003330E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20B5D" w14:textId="77777777" w:rsidR="0003330E" w:rsidRPr="00D566CF" w:rsidRDefault="0003330E" w:rsidP="00A25379">
            <w:pPr>
              <w:spacing w:line="240" w:lineRule="auto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ADD4E" w14:textId="751B6A53" w:rsidR="0003330E" w:rsidRPr="00BE4508" w:rsidRDefault="0003330E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3330E" w:rsidRPr="00D566CF" w14:paraId="2832714F" w14:textId="77777777" w:rsidTr="00A25379">
        <w:trPr>
          <w:trHeight w:val="397"/>
        </w:trPr>
        <w:tc>
          <w:tcPr>
            <w:tcW w:w="5421" w:type="dxa"/>
            <w:vAlign w:val="bottom"/>
          </w:tcPr>
          <w:p w14:paraId="14845C53" w14:textId="77777777" w:rsidR="0003330E" w:rsidRPr="00742A42" w:rsidRDefault="0003330E" w:rsidP="00A25379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4D69EB1" w14:textId="77777777" w:rsidR="0003330E" w:rsidRPr="00D566CF" w:rsidRDefault="0003330E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2AB2B" w14:textId="77777777" w:rsidR="0003330E" w:rsidRPr="00742A42" w:rsidRDefault="0003330E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1DBD534F" w14:textId="77777777" w:rsidR="0003330E" w:rsidRPr="00D566CF" w:rsidRDefault="0003330E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1CA81" w14:textId="77777777" w:rsidR="0003330E" w:rsidRPr="00BE4508" w:rsidRDefault="0003330E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03330E" w:rsidRPr="00D566CF" w14:paraId="00A43F5C" w14:textId="77777777" w:rsidTr="00982F98">
        <w:trPr>
          <w:trHeight w:val="397"/>
        </w:trPr>
        <w:tc>
          <w:tcPr>
            <w:tcW w:w="5421" w:type="dxa"/>
            <w:vAlign w:val="bottom"/>
          </w:tcPr>
          <w:p w14:paraId="3F83BBDA" w14:textId="47D3D2C3" w:rsidR="0003330E" w:rsidRPr="00D566CF" w:rsidRDefault="0003330E" w:rsidP="00A25379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330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284" w:type="dxa"/>
          </w:tcPr>
          <w:p w14:paraId="3BCA7349" w14:textId="77777777" w:rsidR="0003330E" w:rsidRPr="00D566CF" w:rsidRDefault="0003330E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B5903C" w14:textId="43D45714" w:rsidR="0003330E" w:rsidRPr="00742A42" w:rsidRDefault="00924A00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11,519</w:t>
            </w:r>
          </w:p>
        </w:tc>
        <w:tc>
          <w:tcPr>
            <w:tcW w:w="284" w:type="dxa"/>
            <w:vAlign w:val="bottom"/>
          </w:tcPr>
          <w:p w14:paraId="306B2A09" w14:textId="77777777" w:rsidR="0003330E" w:rsidRPr="00D566CF" w:rsidRDefault="0003330E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3865C0" w14:textId="6E61113A" w:rsidR="0003330E" w:rsidRPr="00D566CF" w:rsidRDefault="008462ED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462ED">
              <w:rPr>
                <w:rFonts w:ascii="Angsana New" w:hAnsi="Angsana New" w:cs="Angsana New"/>
                <w:sz w:val="28"/>
                <w:szCs w:val="28"/>
              </w:rPr>
              <w:t>22,518</w:t>
            </w:r>
          </w:p>
        </w:tc>
      </w:tr>
      <w:tr w:rsidR="0003330E" w:rsidRPr="00D566CF" w14:paraId="26BD2B95" w14:textId="77777777" w:rsidTr="000145D4">
        <w:trPr>
          <w:trHeight w:val="397"/>
        </w:trPr>
        <w:tc>
          <w:tcPr>
            <w:tcW w:w="9923" w:type="dxa"/>
            <w:gridSpan w:val="5"/>
            <w:shd w:val="clear" w:color="auto" w:fill="auto"/>
            <w:vAlign w:val="bottom"/>
          </w:tcPr>
          <w:p w14:paraId="381F6046" w14:textId="77777777" w:rsidR="0003330E" w:rsidRPr="00D566CF" w:rsidRDefault="0003330E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rPr>
                <w:rFonts w:ascii="Angsana New" w:hAnsi="Angsana New" w:cs="Angsana New"/>
                <w:color w:val="000000"/>
                <w:sz w:val="12"/>
                <w:szCs w:val="12"/>
                <w:lang w:val="en-US" w:bidi="th-TH"/>
              </w:rPr>
            </w:pPr>
          </w:p>
        </w:tc>
      </w:tr>
      <w:tr w:rsidR="00A67162" w:rsidRPr="00D566CF" w14:paraId="28876293" w14:textId="77777777" w:rsidTr="00D86A22">
        <w:trPr>
          <w:trHeight w:val="397"/>
        </w:trPr>
        <w:tc>
          <w:tcPr>
            <w:tcW w:w="5421" w:type="dxa"/>
            <w:vAlign w:val="bottom"/>
          </w:tcPr>
          <w:p w14:paraId="423DC361" w14:textId="6D275AAB" w:rsidR="00A67162" w:rsidRPr="00A67162" w:rsidRDefault="00A67162" w:rsidP="00A25379">
            <w:pPr>
              <w:spacing w:line="240" w:lineRule="auto"/>
              <w:ind w:left="284" w:right="-108" w:firstLine="175"/>
              <w:rPr>
                <w:rFonts w:ascii="Angsana New" w:hAnsi="Angsana New"/>
                <w:sz w:val="28"/>
                <w:szCs w:val="28"/>
              </w:rPr>
            </w:pPr>
            <w:r w:rsidRPr="00A67162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284" w:type="dxa"/>
          </w:tcPr>
          <w:p w14:paraId="567D2851" w14:textId="77777777" w:rsidR="00A67162" w:rsidRPr="00D566CF" w:rsidRDefault="00A67162" w:rsidP="00A25379">
            <w:pPr>
              <w:spacing w:line="240" w:lineRule="auto"/>
              <w:ind w:right="-108"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A80A197" w14:textId="6B4CDB75" w:rsidR="00A67162" w:rsidRPr="00742A42" w:rsidRDefault="00A67162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E66D96">
              <w:rPr>
                <w:rFonts w:ascii="Angsana New" w:hAnsi="Angsana New"/>
                <w:spacing w:val="-4"/>
                <w:sz w:val="30"/>
                <w:szCs w:val="30"/>
              </w:rPr>
              <w:t>20%</w:t>
            </w:r>
          </w:p>
        </w:tc>
        <w:tc>
          <w:tcPr>
            <w:tcW w:w="284" w:type="dxa"/>
            <w:vAlign w:val="bottom"/>
          </w:tcPr>
          <w:p w14:paraId="53C3E27D" w14:textId="77777777" w:rsidR="00A67162" w:rsidRPr="00D566CF" w:rsidRDefault="00A67162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1CD4BDF0" w14:textId="100AD9D5" w:rsidR="00A67162" w:rsidRPr="00D566CF" w:rsidRDefault="00A67162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66D96">
              <w:rPr>
                <w:rFonts w:ascii="Angsana New" w:hAnsi="Angsana New"/>
                <w:spacing w:val="-4"/>
                <w:sz w:val="30"/>
                <w:szCs w:val="30"/>
              </w:rPr>
              <w:t>20%</w:t>
            </w:r>
          </w:p>
        </w:tc>
      </w:tr>
      <w:tr w:rsidR="00A67162" w:rsidRPr="00D566CF" w14:paraId="3177B296" w14:textId="77777777" w:rsidTr="00D86A22">
        <w:trPr>
          <w:trHeight w:val="397"/>
        </w:trPr>
        <w:tc>
          <w:tcPr>
            <w:tcW w:w="5421" w:type="dxa"/>
            <w:vAlign w:val="bottom"/>
          </w:tcPr>
          <w:p w14:paraId="6CDD78B1" w14:textId="19CE48E3" w:rsidR="00A67162" w:rsidRPr="00A67162" w:rsidRDefault="00A67162" w:rsidP="00A25379">
            <w:pPr>
              <w:tabs>
                <w:tab w:val="clear" w:pos="227"/>
              </w:tabs>
              <w:spacing w:line="240" w:lineRule="auto"/>
              <w:ind w:left="284" w:firstLine="175"/>
              <w:rPr>
                <w:rFonts w:ascii="Angsana New" w:hAnsi="Angsana New"/>
                <w:sz w:val="28"/>
                <w:szCs w:val="28"/>
              </w:rPr>
            </w:pPr>
            <w:r w:rsidRPr="00A67162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284" w:type="dxa"/>
          </w:tcPr>
          <w:p w14:paraId="076C0F99" w14:textId="77777777" w:rsidR="00A67162" w:rsidRPr="00D566CF" w:rsidRDefault="00A67162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79F0645" w14:textId="51DE5831" w:rsidR="00A67162" w:rsidRPr="00D566CF" w:rsidRDefault="00924A00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2,304</w:t>
            </w:r>
          </w:p>
        </w:tc>
        <w:tc>
          <w:tcPr>
            <w:tcW w:w="284" w:type="dxa"/>
            <w:vAlign w:val="bottom"/>
          </w:tcPr>
          <w:p w14:paraId="0AC06CEC" w14:textId="77777777" w:rsidR="00A67162" w:rsidRPr="00D566CF" w:rsidRDefault="00A67162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131F43C6" w14:textId="4DA18462" w:rsidR="00A67162" w:rsidRPr="00742A42" w:rsidRDefault="008462ED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8462ED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4,503</w:t>
            </w:r>
          </w:p>
        </w:tc>
      </w:tr>
      <w:tr w:rsidR="00A67162" w:rsidRPr="00D566CF" w14:paraId="639E1086" w14:textId="77777777" w:rsidTr="007C26B2">
        <w:trPr>
          <w:trHeight w:val="397"/>
        </w:trPr>
        <w:tc>
          <w:tcPr>
            <w:tcW w:w="5421" w:type="dxa"/>
            <w:vAlign w:val="bottom"/>
          </w:tcPr>
          <w:p w14:paraId="580AEC0C" w14:textId="19CEDC32" w:rsidR="00A67162" w:rsidRPr="00A67162" w:rsidRDefault="00A67162" w:rsidP="00A25379">
            <w:pPr>
              <w:tabs>
                <w:tab w:val="clear" w:pos="227"/>
              </w:tabs>
              <w:spacing w:line="240" w:lineRule="auto"/>
              <w:ind w:left="284" w:firstLine="175"/>
              <w:rPr>
                <w:rFonts w:ascii="Angsana New" w:hAnsi="Angsana New"/>
                <w:sz w:val="28"/>
                <w:szCs w:val="28"/>
              </w:rPr>
            </w:pPr>
            <w:r w:rsidRPr="00A67162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284" w:type="dxa"/>
          </w:tcPr>
          <w:p w14:paraId="360E741B" w14:textId="77777777" w:rsidR="00A67162" w:rsidRPr="00D566CF" w:rsidRDefault="00A67162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389114A" w14:textId="707FAD16" w:rsidR="00A67162" w:rsidRPr="00742A42" w:rsidRDefault="00A67162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6929CA" w14:textId="77777777" w:rsidR="00A67162" w:rsidRPr="00D566CF" w:rsidRDefault="00A67162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0974DF10" w14:textId="4F54E5B7" w:rsidR="00A67162" w:rsidRPr="00D566CF" w:rsidRDefault="00A67162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A67162" w:rsidRPr="00D566CF" w14:paraId="0BF8133A" w14:textId="77777777" w:rsidTr="00602918">
        <w:trPr>
          <w:trHeight w:val="397"/>
        </w:trPr>
        <w:tc>
          <w:tcPr>
            <w:tcW w:w="5421" w:type="dxa"/>
            <w:vAlign w:val="bottom"/>
          </w:tcPr>
          <w:p w14:paraId="41ECC8DC" w14:textId="4A392F3C" w:rsidR="00A67162" w:rsidRPr="002844A6" w:rsidRDefault="002844A6" w:rsidP="00A25379">
            <w:pPr>
              <w:tabs>
                <w:tab w:val="clear" w:pos="227"/>
                <w:tab w:val="clear" w:pos="454"/>
                <w:tab w:val="clear" w:pos="680"/>
                <w:tab w:val="left" w:pos="742"/>
              </w:tabs>
              <w:spacing w:line="240" w:lineRule="auto"/>
              <w:ind w:left="742"/>
              <w:rPr>
                <w:rFonts w:ascii="Angsana New" w:hAnsi="Angsana New"/>
                <w:sz w:val="28"/>
                <w:szCs w:val="28"/>
                <w:cs/>
              </w:rPr>
            </w:pPr>
            <w:r w:rsidRPr="002844A6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284" w:type="dxa"/>
          </w:tcPr>
          <w:p w14:paraId="33E27424" w14:textId="77777777" w:rsidR="00A67162" w:rsidRPr="00D566CF" w:rsidRDefault="00A67162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18E6937" w14:textId="25EAADF7" w:rsidR="00A67162" w:rsidRPr="00742A42" w:rsidRDefault="00205F3C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284" w:type="dxa"/>
            <w:vAlign w:val="bottom"/>
          </w:tcPr>
          <w:p w14:paraId="1F67182F" w14:textId="77777777" w:rsidR="00A67162" w:rsidRPr="00D566CF" w:rsidRDefault="00A67162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51177533" w14:textId="41B31DFD" w:rsidR="00A67162" w:rsidRPr="00D566CF" w:rsidRDefault="007957C0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7957C0"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150</w:t>
            </w:r>
          </w:p>
        </w:tc>
      </w:tr>
      <w:tr w:rsidR="002844A6" w:rsidRPr="00D566CF" w14:paraId="41294D32" w14:textId="77777777" w:rsidTr="00FD143B">
        <w:trPr>
          <w:trHeight w:val="397"/>
        </w:trPr>
        <w:tc>
          <w:tcPr>
            <w:tcW w:w="5421" w:type="dxa"/>
            <w:vAlign w:val="bottom"/>
          </w:tcPr>
          <w:p w14:paraId="6D8F3AD0" w14:textId="618695DB" w:rsidR="002844A6" w:rsidRPr="002844A6" w:rsidRDefault="00637F74" w:rsidP="00A25379">
            <w:pPr>
              <w:tabs>
                <w:tab w:val="clear" w:pos="227"/>
                <w:tab w:val="clear" w:pos="454"/>
                <w:tab w:val="clear" w:pos="680"/>
                <w:tab w:val="left" w:pos="742"/>
              </w:tabs>
              <w:spacing w:line="240" w:lineRule="auto"/>
              <w:ind w:left="742"/>
              <w:rPr>
                <w:rFonts w:ascii="Angsana New" w:hAnsi="Angsana New"/>
                <w:sz w:val="28"/>
                <w:szCs w:val="28"/>
              </w:rPr>
            </w:pPr>
            <w:r w:rsidRPr="00486266">
              <w:rPr>
                <w:rFonts w:ascii="Angsana New" w:hAnsi="Angsana New"/>
                <w:sz w:val="28"/>
                <w:szCs w:val="28"/>
                <w:cs/>
              </w:rPr>
              <w:t>รายจ่ายที่ไม่ได้ถือเป็นรายจ่ายตามประมวลรัษฎากร</w:t>
            </w:r>
          </w:p>
        </w:tc>
        <w:tc>
          <w:tcPr>
            <w:tcW w:w="284" w:type="dxa"/>
            <w:tcBorders>
              <w:bottom w:val="nil"/>
            </w:tcBorders>
          </w:tcPr>
          <w:p w14:paraId="2AD02377" w14:textId="77777777" w:rsidR="002844A6" w:rsidRPr="00D566CF" w:rsidRDefault="002844A6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DED6746" w14:textId="2108C135" w:rsidR="002844A6" w:rsidRPr="00D566CF" w:rsidRDefault="00433B3D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E27097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6,944</w:t>
            </w:r>
          </w:p>
        </w:tc>
        <w:tc>
          <w:tcPr>
            <w:tcW w:w="284" w:type="dxa"/>
            <w:vAlign w:val="bottom"/>
          </w:tcPr>
          <w:p w14:paraId="679F9024" w14:textId="77777777" w:rsidR="002844A6" w:rsidRPr="00D566CF" w:rsidRDefault="002844A6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6F699941" w14:textId="24E50682" w:rsidR="002844A6" w:rsidRPr="00FD143B" w:rsidRDefault="00FD143B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17,023</w:t>
            </w:r>
          </w:p>
        </w:tc>
      </w:tr>
      <w:tr w:rsidR="002844A6" w:rsidRPr="00D566CF" w14:paraId="1FA6A313" w14:textId="77777777" w:rsidTr="00CC7B89">
        <w:trPr>
          <w:trHeight w:val="397"/>
        </w:trPr>
        <w:tc>
          <w:tcPr>
            <w:tcW w:w="5421" w:type="dxa"/>
            <w:vAlign w:val="bottom"/>
          </w:tcPr>
          <w:p w14:paraId="6883574B" w14:textId="44635C10" w:rsidR="002844A6" w:rsidRPr="002844A6" w:rsidRDefault="00B60B6E" w:rsidP="00A2537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884" w:hanging="142"/>
              <w:rPr>
                <w:rFonts w:ascii="Angsana New" w:hAnsi="Angsana New"/>
                <w:sz w:val="28"/>
                <w:szCs w:val="28"/>
              </w:rPr>
            </w:pPr>
            <w:r w:rsidRPr="00B60B6E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รายได้ที่ได้รับการยกเว้นภาษีเงินได้หรือรายจ่ายที่มีสิทธิหักได้เพิ่มขึ้น</w:t>
            </w:r>
          </w:p>
        </w:tc>
        <w:tc>
          <w:tcPr>
            <w:tcW w:w="284" w:type="dxa"/>
            <w:tcBorders>
              <w:bottom w:val="nil"/>
            </w:tcBorders>
          </w:tcPr>
          <w:p w14:paraId="11B8DA2D" w14:textId="77777777" w:rsidR="002844A6" w:rsidRPr="00D566CF" w:rsidRDefault="002844A6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B96A279" w14:textId="3B0D3671" w:rsidR="002844A6" w:rsidRPr="00D566CF" w:rsidRDefault="00CC7B89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CC7B8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(17,686)</w:t>
            </w:r>
          </w:p>
        </w:tc>
        <w:tc>
          <w:tcPr>
            <w:tcW w:w="284" w:type="dxa"/>
            <w:vAlign w:val="bottom"/>
          </w:tcPr>
          <w:p w14:paraId="5CE3E9A7" w14:textId="77777777" w:rsidR="002844A6" w:rsidRPr="00D566CF" w:rsidRDefault="002844A6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2E878283" w14:textId="2943F1F1" w:rsidR="002844A6" w:rsidRPr="00D566CF" w:rsidRDefault="00F17FF4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(18,671)</w:t>
            </w:r>
          </w:p>
        </w:tc>
      </w:tr>
      <w:tr w:rsidR="008E7106" w:rsidRPr="00D566CF" w14:paraId="65196055" w14:textId="77777777" w:rsidTr="00B106B5">
        <w:trPr>
          <w:trHeight w:val="397"/>
        </w:trPr>
        <w:tc>
          <w:tcPr>
            <w:tcW w:w="5421" w:type="dxa"/>
            <w:vAlign w:val="bottom"/>
          </w:tcPr>
          <w:p w14:paraId="2CD19154" w14:textId="1A1D68DF" w:rsidR="008E7106" w:rsidRPr="002844A6" w:rsidRDefault="00B3148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4"/>
              </w:tabs>
              <w:spacing w:line="240" w:lineRule="auto"/>
              <w:ind w:left="884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F750A0">
              <w:rPr>
                <w:rFonts w:ascii="Angsana New" w:hAnsi="Angsana New"/>
                <w:sz w:val="28"/>
                <w:szCs w:val="28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284" w:type="dxa"/>
            <w:tcBorders>
              <w:bottom w:val="nil"/>
            </w:tcBorders>
          </w:tcPr>
          <w:p w14:paraId="7EC10CCB" w14:textId="77777777" w:rsidR="008E7106" w:rsidRPr="00D566CF" w:rsidRDefault="008E7106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F14BA50" w14:textId="29C91978" w:rsidR="008E7106" w:rsidRPr="00D566CF" w:rsidRDefault="00212F67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(2,040)</w:t>
            </w:r>
          </w:p>
        </w:tc>
        <w:tc>
          <w:tcPr>
            <w:tcW w:w="284" w:type="dxa"/>
            <w:vAlign w:val="bottom"/>
          </w:tcPr>
          <w:p w14:paraId="693C5E8F" w14:textId="77777777" w:rsidR="008E7106" w:rsidRPr="00D566CF" w:rsidRDefault="008E7106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4C048970" w14:textId="1DDCB5B6" w:rsidR="008E7106" w:rsidRPr="00D566CF" w:rsidRDefault="00AF0C56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(3,005)</w:t>
            </w:r>
          </w:p>
        </w:tc>
      </w:tr>
      <w:tr w:rsidR="002844A6" w:rsidRPr="00D566CF" w14:paraId="667AB0F4" w14:textId="77777777" w:rsidTr="00C71E26">
        <w:trPr>
          <w:trHeight w:val="397"/>
        </w:trPr>
        <w:tc>
          <w:tcPr>
            <w:tcW w:w="5421" w:type="dxa"/>
            <w:tcBorders>
              <w:bottom w:val="nil"/>
            </w:tcBorders>
            <w:vAlign w:val="bottom"/>
          </w:tcPr>
          <w:p w14:paraId="4D5302AF" w14:textId="5F646A56" w:rsidR="002844A6" w:rsidRPr="002844A6" w:rsidRDefault="002844A6" w:rsidP="00A25379">
            <w:pPr>
              <w:tabs>
                <w:tab w:val="clear" w:pos="227"/>
                <w:tab w:val="clear" w:pos="454"/>
                <w:tab w:val="clear" w:pos="680"/>
                <w:tab w:val="left" w:pos="568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2844A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bottom w:val="nil"/>
            </w:tcBorders>
          </w:tcPr>
          <w:p w14:paraId="049AD8BB" w14:textId="77777777" w:rsidR="002844A6" w:rsidRPr="00D566CF" w:rsidRDefault="002844A6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939A7" w14:textId="62D4D2F5" w:rsidR="002844A6" w:rsidRPr="00742A42" w:rsidRDefault="00C71E26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CA58C98" w14:textId="77777777" w:rsidR="002844A6" w:rsidRPr="00D566CF" w:rsidRDefault="002844A6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F5D4B" w14:textId="19ADF49F" w:rsidR="002844A6" w:rsidRPr="00D566CF" w:rsidRDefault="00C71E26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C71E26" w:rsidRPr="00D566CF" w14:paraId="75645652" w14:textId="77777777" w:rsidTr="00EB46C2">
        <w:trPr>
          <w:trHeight w:val="397"/>
        </w:trPr>
        <w:tc>
          <w:tcPr>
            <w:tcW w:w="5421" w:type="dxa"/>
            <w:vAlign w:val="bottom"/>
          </w:tcPr>
          <w:p w14:paraId="02297D7B" w14:textId="4E89E492" w:rsidR="00C71E26" w:rsidRPr="002844A6" w:rsidRDefault="00B76DE7" w:rsidP="00A25379">
            <w:pPr>
              <w:tabs>
                <w:tab w:val="clear" w:pos="227"/>
                <w:tab w:val="clear" w:pos="454"/>
              </w:tabs>
              <w:spacing w:line="240" w:lineRule="auto"/>
              <w:ind w:left="742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F807B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284" w:type="dxa"/>
          </w:tcPr>
          <w:p w14:paraId="0CBF8099" w14:textId="77777777" w:rsidR="00C71E26" w:rsidRPr="00D566CF" w:rsidRDefault="00C71E26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527CE" w14:textId="1EB3FCD1" w:rsidR="00C71E26" w:rsidRPr="0036170B" w:rsidRDefault="008556BB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36170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36170B" w:rsidRPr="0036170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826</w:t>
            </w:r>
            <w:r w:rsidRPr="0036170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25C4D97A" w14:textId="77777777" w:rsidR="00C71E26" w:rsidRPr="0036170B" w:rsidRDefault="00C71E26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7EB23" w14:textId="389B3381" w:rsidR="00C71E26" w:rsidRPr="0036170B" w:rsidRDefault="00C32F98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36170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1,764</w:t>
            </w:r>
          </w:p>
        </w:tc>
      </w:tr>
      <w:tr w:rsidR="006F0A7F" w:rsidRPr="00D566CF" w14:paraId="0D5C68FC" w14:textId="77777777" w:rsidTr="00EB46C2">
        <w:trPr>
          <w:trHeight w:val="397"/>
        </w:trPr>
        <w:tc>
          <w:tcPr>
            <w:tcW w:w="5421" w:type="dxa"/>
            <w:vAlign w:val="bottom"/>
          </w:tcPr>
          <w:p w14:paraId="0BE36F03" w14:textId="1E3968EE" w:rsidR="006F0A7F" w:rsidRPr="002844A6" w:rsidRDefault="006F0A7F" w:rsidP="00A25379">
            <w:pPr>
              <w:tabs>
                <w:tab w:val="clear" w:pos="227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2844A6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="00476CA0">
              <w:rPr>
                <w:rFonts w:ascii="Angsana New" w:hAnsi="Angsana New" w:hint="cs"/>
                <w:sz w:val="28"/>
                <w:szCs w:val="28"/>
                <w:cs/>
              </w:rPr>
              <w:t xml:space="preserve"> (รายได้) </w:t>
            </w:r>
            <w:r w:rsidRPr="002844A6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284" w:type="dxa"/>
          </w:tcPr>
          <w:p w14:paraId="2F268EEC" w14:textId="77777777" w:rsidR="006F0A7F" w:rsidRPr="00D566CF" w:rsidRDefault="006F0A7F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5BC7D" w14:textId="557CA7F6" w:rsidR="006F0A7F" w:rsidRPr="00742A42" w:rsidRDefault="006F0A7F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36170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826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0F5CEF90" w14:textId="77777777" w:rsidR="006F0A7F" w:rsidRPr="00D566CF" w:rsidRDefault="006F0A7F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F2D5E" w14:textId="07D5D7D5" w:rsidR="006F0A7F" w:rsidRPr="00D566CF" w:rsidRDefault="006F0A7F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  <w:t>1,764</w:t>
            </w:r>
          </w:p>
        </w:tc>
      </w:tr>
    </w:tbl>
    <w:p w14:paraId="66C05C64" w14:textId="77777777" w:rsidR="009C079A" w:rsidRDefault="009C079A" w:rsidP="00245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21"/>
        <w:gridCol w:w="284"/>
        <w:gridCol w:w="1984"/>
        <w:gridCol w:w="284"/>
        <w:gridCol w:w="1950"/>
      </w:tblGrid>
      <w:tr w:rsidR="009C6DA3" w:rsidRPr="00D566CF" w14:paraId="29D7192B" w14:textId="77777777" w:rsidTr="00797C5C">
        <w:trPr>
          <w:trHeight w:val="397"/>
        </w:trPr>
        <w:tc>
          <w:tcPr>
            <w:tcW w:w="5421" w:type="dxa"/>
          </w:tcPr>
          <w:p w14:paraId="05D5AD8C" w14:textId="77777777" w:rsidR="009C6DA3" w:rsidRPr="00D566CF" w:rsidRDefault="009C6DA3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16F75B9" w14:textId="77777777" w:rsidR="009C6DA3" w:rsidRPr="00D566CF" w:rsidRDefault="009C6DA3" w:rsidP="00A25379">
            <w:pPr>
              <w:spacing w:line="240" w:lineRule="auto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vAlign w:val="bottom"/>
          </w:tcPr>
          <w:p w14:paraId="5C043E4E" w14:textId="77777777" w:rsidR="009C6DA3" w:rsidRPr="00D566CF" w:rsidRDefault="009C6DA3" w:rsidP="00A25379">
            <w:pPr>
              <w:spacing w:line="240" w:lineRule="auto"/>
              <w:ind w:right="-59" w:firstLine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C6DA3" w:rsidRPr="00D566CF" w14:paraId="3FEF92B7" w14:textId="77777777" w:rsidTr="00797C5C">
        <w:trPr>
          <w:trHeight w:val="397"/>
        </w:trPr>
        <w:tc>
          <w:tcPr>
            <w:tcW w:w="5421" w:type="dxa"/>
          </w:tcPr>
          <w:p w14:paraId="3BED5080" w14:textId="77777777" w:rsidR="009C6DA3" w:rsidRPr="00D566CF" w:rsidRDefault="009C6DA3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A361C17" w14:textId="77777777" w:rsidR="009C6DA3" w:rsidRPr="00D566CF" w:rsidRDefault="009C6DA3" w:rsidP="00A25379">
            <w:pPr>
              <w:spacing w:line="240" w:lineRule="auto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04CD0" w14:textId="0C617046" w:rsidR="009C6DA3" w:rsidRPr="00742A42" w:rsidRDefault="009C6DA3" w:rsidP="00A25379">
            <w:pPr>
              <w:spacing w:line="240" w:lineRule="auto"/>
              <w:ind w:right="-59" w:firstLine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6DA3" w:rsidRPr="00D566CF" w14:paraId="4FFD5D08" w14:textId="77777777" w:rsidTr="00797C5C">
        <w:trPr>
          <w:trHeight w:val="397"/>
        </w:trPr>
        <w:tc>
          <w:tcPr>
            <w:tcW w:w="5421" w:type="dxa"/>
          </w:tcPr>
          <w:p w14:paraId="64DC5770" w14:textId="77777777" w:rsidR="009C6DA3" w:rsidRPr="00D566CF" w:rsidRDefault="009C6DA3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4133F2C" w14:textId="77777777" w:rsidR="009C6DA3" w:rsidRPr="00D566CF" w:rsidRDefault="009C6DA3" w:rsidP="00A25379">
            <w:pPr>
              <w:spacing w:line="240" w:lineRule="auto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B72DF" w14:textId="77777777" w:rsidR="009C6DA3" w:rsidRPr="00D566CF" w:rsidRDefault="009C6DA3" w:rsidP="00A25379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222A077" w14:textId="77777777" w:rsidR="009C6DA3" w:rsidRPr="00742A42" w:rsidRDefault="009C6DA3" w:rsidP="00A25379">
            <w:pPr>
              <w:spacing w:line="240" w:lineRule="auto"/>
              <w:ind w:right="-59" w:firstLine="14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2CBB2" w14:textId="77777777" w:rsidR="009C6DA3" w:rsidRPr="00742A42" w:rsidRDefault="009C6DA3" w:rsidP="00A25379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C6DA3" w:rsidRPr="00D566CF" w14:paraId="6BE69540" w14:textId="77777777" w:rsidTr="00797C5C">
        <w:trPr>
          <w:trHeight w:val="397"/>
        </w:trPr>
        <w:tc>
          <w:tcPr>
            <w:tcW w:w="5421" w:type="dxa"/>
            <w:vAlign w:val="bottom"/>
          </w:tcPr>
          <w:p w14:paraId="45E6CF00" w14:textId="77777777" w:rsidR="009C6DA3" w:rsidRPr="009D19BF" w:rsidRDefault="009C6DA3" w:rsidP="00A25379">
            <w:pPr>
              <w:spacing w:line="240" w:lineRule="auto"/>
              <w:ind w:firstLine="45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19B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284" w:type="dxa"/>
          </w:tcPr>
          <w:p w14:paraId="42A01DB3" w14:textId="77777777" w:rsidR="009C6DA3" w:rsidRPr="00D566CF" w:rsidRDefault="009C6DA3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028AF" w14:textId="77777777" w:rsidR="009C6DA3" w:rsidRDefault="009C6DA3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2456E16" w14:textId="77777777" w:rsidR="009C6DA3" w:rsidRPr="00D566CF" w:rsidRDefault="009C6DA3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CF16C" w14:textId="77777777" w:rsidR="009C6DA3" w:rsidRPr="00D566CF" w:rsidRDefault="009C6DA3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6DA3" w:rsidRPr="00D566CF" w14:paraId="4125C96B" w14:textId="77777777" w:rsidTr="00797C5C">
        <w:trPr>
          <w:trHeight w:val="397"/>
        </w:trPr>
        <w:tc>
          <w:tcPr>
            <w:tcW w:w="5421" w:type="dxa"/>
            <w:vAlign w:val="bottom"/>
          </w:tcPr>
          <w:p w14:paraId="07F8A101" w14:textId="77777777" w:rsidR="009C6DA3" w:rsidRPr="00742A42" w:rsidRDefault="009C6DA3" w:rsidP="00A25379">
            <w:pPr>
              <w:spacing w:line="240" w:lineRule="auto"/>
              <w:ind w:firstLine="459"/>
              <w:rPr>
                <w:rFonts w:ascii="Angsana New" w:hAnsi="Angsana New"/>
                <w:sz w:val="28"/>
                <w:szCs w:val="28"/>
                <w:cs/>
              </w:rPr>
            </w:pPr>
            <w:r w:rsidRPr="009D19B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284" w:type="dxa"/>
          </w:tcPr>
          <w:p w14:paraId="68455470" w14:textId="77777777" w:rsidR="009C6DA3" w:rsidRPr="00D566CF" w:rsidRDefault="009C6DA3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6C54BEA" w14:textId="77777777" w:rsidR="009C6DA3" w:rsidRDefault="009C6DA3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19FE3A2F" w14:textId="77777777" w:rsidR="009C6DA3" w:rsidRPr="00D566CF" w:rsidRDefault="009C6DA3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490ADF50" w14:textId="77777777" w:rsidR="009C6DA3" w:rsidRPr="00D566CF" w:rsidRDefault="009C6DA3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6DA3" w:rsidRPr="00D566CF" w14:paraId="4CBEDDD3" w14:textId="77777777" w:rsidTr="00797C5C">
        <w:trPr>
          <w:trHeight w:val="397"/>
        </w:trPr>
        <w:tc>
          <w:tcPr>
            <w:tcW w:w="5421" w:type="dxa"/>
            <w:vAlign w:val="bottom"/>
          </w:tcPr>
          <w:p w14:paraId="61ACE10A" w14:textId="77777777" w:rsidR="009C6DA3" w:rsidRPr="00F66989" w:rsidRDefault="009C6DA3" w:rsidP="00A25379">
            <w:pPr>
              <w:spacing w:line="240" w:lineRule="auto"/>
              <w:ind w:firstLine="45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69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84" w:type="dxa"/>
          </w:tcPr>
          <w:p w14:paraId="40422E4D" w14:textId="77777777" w:rsidR="009C6DA3" w:rsidRPr="00D566CF" w:rsidRDefault="009C6DA3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5F70881" w14:textId="77777777" w:rsidR="009C6DA3" w:rsidRDefault="009C6DA3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10E101C" w14:textId="77777777" w:rsidR="009C6DA3" w:rsidRPr="00D566CF" w:rsidRDefault="009C6DA3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038CD472" w14:textId="77777777" w:rsidR="009C6DA3" w:rsidRPr="00D566CF" w:rsidRDefault="009C6DA3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6DA3" w:rsidRPr="00D566CF" w14:paraId="7BB3ED6A" w14:textId="77777777" w:rsidTr="00797C5C">
        <w:trPr>
          <w:trHeight w:val="397"/>
        </w:trPr>
        <w:tc>
          <w:tcPr>
            <w:tcW w:w="5421" w:type="dxa"/>
            <w:vAlign w:val="bottom"/>
          </w:tcPr>
          <w:p w14:paraId="5150BB46" w14:textId="77777777" w:rsidR="009C6DA3" w:rsidRPr="00742A42" w:rsidRDefault="009C6DA3" w:rsidP="00A25379">
            <w:pPr>
              <w:spacing w:line="240" w:lineRule="auto"/>
              <w:ind w:firstLine="459"/>
              <w:rPr>
                <w:rFonts w:ascii="Angsana New" w:hAnsi="Angsana New"/>
                <w:sz w:val="28"/>
                <w:szCs w:val="28"/>
                <w:cs/>
              </w:rPr>
            </w:pPr>
            <w:r w:rsidRPr="00F6698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</w:t>
            </w:r>
          </w:p>
        </w:tc>
        <w:tc>
          <w:tcPr>
            <w:tcW w:w="284" w:type="dxa"/>
          </w:tcPr>
          <w:p w14:paraId="212D3B2E" w14:textId="77777777" w:rsidR="009C6DA3" w:rsidRPr="00D566CF" w:rsidRDefault="009C6DA3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F4429E0" w14:textId="77777777" w:rsidR="009C6DA3" w:rsidRDefault="009C6DA3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5507723B" w14:textId="77777777" w:rsidR="009C6DA3" w:rsidRPr="00D566CF" w:rsidRDefault="009C6DA3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19B624F1" w14:textId="77777777" w:rsidR="009C6DA3" w:rsidRPr="00D566CF" w:rsidRDefault="009C6DA3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6DA3" w:rsidRPr="00D566CF" w14:paraId="6172D5F7" w14:textId="77777777" w:rsidTr="00797C5C">
        <w:trPr>
          <w:trHeight w:val="397"/>
        </w:trPr>
        <w:tc>
          <w:tcPr>
            <w:tcW w:w="5421" w:type="dxa"/>
            <w:vAlign w:val="bottom"/>
          </w:tcPr>
          <w:p w14:paraId="40A800BB" w14:textId="77777777" w:rsidR="009C6DA3" w:rsidRPr="00742A42" w:rsidRDefault="009C6DA3" w:rsidP="00A25379">
            <w:pPr>
              <w:spacing w:line="240" w:lineRule="auto"/>
              <w:ind w:firstLine="601"/>
              <w:rPr>
                <w:rFonts w:ascii="Angsana New" w:hAnsi="Angsana New"/>
                <w:sz w:val="28"/>
                <w:szCs w:val="28"/>
                <w:cs/>
              </w:rPr>
            </w:pPr>
            <w:r w:rsidRPr="00F66989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284" w:type="dxa"/>
          </w:tcPr>
          <w:p w14:paraId="0830DE47" w14:textId="77777777" w:rsidR="009C6DA3" w:rsidRPr="00D566CF" w:rsidRDefault="009C6DA3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C0330" w14:textId="740D68A3" w:rsidR="009C6DA3" w:rsidRDefault="009C6DA3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41CF6">
              <w:rPr>
                <w:rFonts w:ascii="Angsana New" w:hAnsi="Angsana New"/>
                <w:sz w:val="28"/>
                <w:szCs w:val="28"/>
              </w:rPr>
              <w:t>1,089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0EA32786" w14:textId="77777777" w:rsidR="009C6DA3" w:rsidRPr="00D566CF" w:rsidRDefault="009C6DA3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0066A" w14:textId="3907FDF1" w:rsidR="009C6DA3" w:rsidRPr="00D566CF" w:rsidRDefault="009C6DA3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0BF4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51</w:t>
            </w:r>
            <w:r w:rsidR="00EB466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C6DA3" w:rsidRPr="00D566CF" w14:paraId="74A510EC" w14:textId="77777777" w:rsidTr="00797C5C">
        <w:trPr>
          <w:trHeight w:val="397"/>
        </w:trPr>
        <w:tc>
          <w:tcPr>
            <w:tcW w:w="5421" w:type="dxa"/>
            <w:vAlign w:val="bottom"/>
          </w:tcPr>
          <w:p w14:paraId="0D874D2F" w14:textId="77777777" w:rsidR="009C6DA3" w:rsidRPr="00742A42" w:rsidRDefault="009C6DA3" w:rsidP="00A25379">
            <w:pPr>
              <w:tabs>
                <w:tab w:val="clear" w:pos="227"/>
                <w:tab w:val="clear" w:pos="454"/>
                <w:tab w:val="clear" w:pos="680"/>
                <w:tab w:val="left" w:pos="426"/>
                <w:tab w:val="left" w:pos="568"/>
              </w:tabs>
              <w:spacing w:line="240" w:lineRule="auto"/>
              <w:ind w:left="459" w:right="26"/>
              <w:rPr>
                <w:rFonts w:ascii="Angsana New" w:hAnsi="Angsana New"/>
                <w:sz w:val="28"/>
                <w:szCs w:val="28"/>
                <w:cs/>
              </w:rPr>
            </w:pPr>
            <w:r w:rsidRPr="00F669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F6698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284" w:type="dxa"/>
          </w:tcPr>
          <w:p w14:paraId="1AA8BF7F" w14:textId="77777777" w:rsidR="009C6DA3" w:rsidRPr="00D566CF" w:rsidRDefault="009C6DA3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C7202F" w14:textId="1C583B24" w:rsidR="009C6DA3" w:rsidRPr="00742A42" w:rsidRDefault="009C6DA3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041CF6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1,089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302A9BFE" w14:textId="77777777" w:rsidR="009C6DA3" w:rsidRPr="00D566CF" w:rsidRDefault="009C6DA3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AF2ED8" w14:textId="2DCF8E55" w:rsidR="009C6DA3" w:rsidRPr="00D566CF" w:rsidRDefault="009C6DA3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1,51</w:t>
            </w:r>
            <w:r w:rsidR="00EB46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59523C23" w14:textId="66DA5F52" w:rsidR="00590FD1" w:rsidRDefault="00B35F65" w:rsidP="00C80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284"/>
        <w:jc w:val="thaiDistribute"/>
        <w:rPr>
          <w:rFonts w:ascii="Angsana New" w:hAnsi="Angsana New"/>
          <w:sz w:val="28"/>
          <w:szCs w:val="28"/>
        </w:rPr>
      </w:pPr>
      <w:r w:rsidRPr="0003330E">
        <w:rPr>
          <w:rFonts w:asciiTheme="majorBidi" w:hAnsiTheme="majorBidi"/>
          <w:sz w:val="28"/>
          <w:szCs w:val="28"/>
          <w:cs/>
        </w:rPr>
        <w:t>รายการกระทบยอดระหว่างกำไรทางบัญชีกับค่าใช้จ่าย</w:t>
      </w:r>
      <w:r w:rsidR="000F7DCE">
        <w:rPr>
          <w:rFonts w:asciiTheme="majorBidi" w:hAnsiTheme="majorBidi" w:hint="cs"/>
          <w:sz w:val="28"/>
          <w:szCs w:val="28"/>
          <w:cs/>
        </w:rPr>
        <w:t xml:space="preserve"> (รายได้) </w:t>
      </w:r>
      <w:r w:rsidRPr="0003330E">
        <w:rPr>
          <w:rFonts w:asciiTheme="majorBidi" w:hAnsiTheme="majorBidi"/>
          <w:sz w:val="28"/>
          <w:szCs w:val="28"/>
          <w:cs/>
        </w:rPr>
        <w:t>ภาษีเงินได้มีดังนี้</w:t>
      </w: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21"/>
        <w:gridCol w:w="284"/>
        <w:gridCol w:w="1984"/>
        <w:gridCol w:w="284"/>
        <w:gridCol w:w="1950"/>
      </w:tblGrid>
      <w:tr w:rsidR="009C079A" w:rsidRPr="00D566CF" w14:paraId="69BDCD63" w14:textId="77777777" w:rsidTr="00797C5C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7BECC8A0" w14:textId="77777777" w:rsidR="009C079A" w:rsidRPr="00742A42" w:rsidRDefault="009C079A" w:rsidP="00A25379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5D9ACD1" w14:textId="77777777" w:rsidR="009C079A" w:rsidRPr="00D566CF" w:rsidRDefault="009C079A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7B028" w14:textId="77777777" w:rsidR="009C079A" w:rsidRPr="00BE4508" w:rsidRDefault="009C079A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C079A" w:rsidRPr="00D566CF" w14:paraId="2F5B7AFB" w14:textId="77777777" w:rsidTr="00797C5C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317D4D85" w14:textId="77777777" w:rsidR="009C079A" w:rsidRPr="00742A42" w:rsidRDefault="009C079A" w:rsidP="00A25379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F13B924" w14:textId="77777777" w:rsidR="009C079A" w:rsidRPr="00D566CF" w:rsidRDefault="009C079A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25B0B" w14:textId="005544B8" w:rsidR="009C079A" w:rsidRPr="00BE4508" w:rsidRDefault="009C079A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079A" w:rsidRPr="00D566CF" w14:paraId="0484F238" w14:textId="77777777" w:rsidTr="00A25379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6389BBAF" w14:textId="77777777" w:rsidR="009C079A" w:rsidRPr="00742A42" w:rsidRDefault="009C079A" w:rsidP="00A25379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5F213DF" w14:textId="77777777" w:rsidR="009C079A" w:rsidRPr="00D566CF" w:rsidRDefault="009C079A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1300C" w14:textId="77777777" w:rsidR="009C079A" w:rsidRPr="00742A42" w:rsidRDefault="009C079A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D14A1" w14:textId="77777777" w:rsidR="009C079A" w:rsidRPr="00D566CF" w:rsidRDefault="009C079A" w:rsidP="00A25379">
            <w:pPr>
              <w:spacing w:line="240" w:lineRule="auto"/>
              <w:ind w:firstLine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D16EA" w14:textId="77777777" w:rsidR="009C079A" w:rsidRPr="00BE4508" w:rsidRDefault="009C079A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C079A" w:rsidRPr="00D566CF" w14:paraId="1E7B48E5" w14:textId="77777777" w:rsidTr="00A25379">
        <w:trPr>
          <w:trHeight w:val="397"/>
        </w:trPr>
        <w:tc>
          <w:tcPr>
            <w:tcW w:w="5421" w:type="dxa"/>
            <w:vAlign w:val="bottom"/>
          </w:tcPr>
          <w:p w14:paraId="7B4CEE56" w14:textId="77777777" w:rsidR="009C079A" w:rsidRPr="00742A42" w:rsidRDefault="009C079A" w:rsidP="00A25379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1604896" w14:textId="77777777" w:rsidR="009C079A" w:rsidRPr="00D566CF" w:rsidRDefault="009C079A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D7955" w14:textId="77777777" w:rsidR="009C079A" w:rsidRPr="00742A42" w:rsidRDefault="009C079A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66B49FB9" w14:textId="77777777" w:rsidR="009C079A" w:rsidRPr="00D566CF" w:rsidRDefault="009C079A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06123" w14:textId="77777777" w:rsidR="009C079A" w:rsidRPr="00BE4508" w:rsidRDefault="009C079A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9C079A" w:rsidRPr="00D566CF" w14:paraId="3574E903" w14:textId="77777777" w:rsidTr="007C7423">
        <w:trPr>
          <w:trHeight w:val="397"/>
        </w:trPr>
        <w:tc>
          <w:tcPr>
            <w:tcW w:w="5421" w:type="dxa"/>
            <w:vAlign w:val="bottom"/>
          </w:tcPr>
          <w:p w14:paraId="7AA8301C" w14:textId="77777777" w:rsidR="009C079A" w:rsidRPr="00D566CF" w:rsidRDefault="009C079A" w:rsidP="00A25379">
            <w:pPr>
              <w:tabs>
                <w:tab w:val="clear" w:pos="227"/>
              </w:tabs>
              <w:spacing w:line="240" w:lineRule="auto"/>
              <w:ind w:left="284" w:right="26" w:firstLine="17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3330E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284" w:type="dxa"/>
          </w:tcPr>
          <w:p w14:paraId="214AA7D9" w14:textId="77777777" w:rsidR="009C079A" w:rsidRPr="00D566CF" w:rsidRDefault="009C079A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15E51B" w14:textId="4F5E4AF8" w:rsidR="009C079A" w:rsidRPr="00742A42" w:rsidRDefault="00510C1B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510C1B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12,</w:t>
            </w:r>
            <w:r w:rsidR="007C7423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595</w:t>
            </w:r>
          </w:p>
        </w:tc>
        <w:tc>
          <w:tcPr>
            <w:tcW w:w="284" w:type="dxa"/>
            <w:vAlign w:val="bottom"/>
          </w:tcPr>
          <w:p w14:paraId="0B031C45" w14:textId="77777777" w:rsidR="009C079A" w:rsidRPr="00D566CF" w:rsidRDefault="009C079A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604648" w14:textId="4A9185FB" w:rsidR="009C079A" w:rsidRPr="00D566CF" w:rsidRDefault="005B7334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7334">
              <w:rPr>
                <w:rFonts w:ascii="Angsana New" w:hAnsi="Angsana New" w:cs="Angsana New"/>
                <w:sz w:val="28"/>
                <w:szCs w:val="28"/>
              </w:rPr>
              <w:t>22,013</w:t>
            </w:r>
          </w:p>
        </w:tc>
      </w:tr>
      <w:tr w:rsidR="009C079A" w:rsidRPr="00D566CF" w14:paraId="04D5AEE6" w14:textId="77777777" w:rsidTr="00797C5C">
        <w:trPr>
          <w:trHeight w:val="397"/>
        </w:trPr>
        <w:tc>
          <w:tcPr>
            <w:tcW w:w="9923" w:type="dxa"/>
            <w:gridSpan w:val="5"/>
            <w:shd w:val="clear" w:color="auto" w:fill="auto"/>
            <w:vAlign w:val="bottom"/>
          </w:tcPr>
          <w:p w14:paraId="611BDC0C" w14:textId="77777777" w:rsidR="009C079A" w:rsidRPr="00D566CF" w:rsidRDefault="009C079A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rPr>
                <w:rFonts w:ascii="Angsana New" w:hAnsi="Angsana New" w:cs="Angsana New"/>
                <w:color w:val="000000"/>
                <w:sz w:val="12"/>
                <w:szCs w:val="12"/>
                <w:lang w:val="en-US" w:bidi="th-TH"/>
              </w:rPr>
            </w:pPr>
          </w:p>
        </w:tc>
      </w:tr>
      <w:tr w:rsidR="009C079A" w:rsidRPr="00D566CF" w14:paraId="68023A62" w14:textId="77777777" w:rsidTr="00797C5C">
        <w:trPr>
          <w:trHeight w:val="397"/>
        </w:trPr>
        <w:tc>
          <w:tcPr>
            <w:tcW w:w="5421" w:type="dxa"/>
            <w:vAlign w:val="bottom"/>
          </w:tcPr>
          <w:p w14:paraId="14A36EAC" w14:textId="77777777" w:rsidR="009C079A" w:rsidRPr="00A67162" w:rsidRDefault="009C079A" w:rsidP="00A25379">
            <w:pPr>
              <w:spacing w:line="240" w:lineRule="auto"/>
              <w:ind w:left="284" w:right="-108" w:firstLine="175"/>
              <w:rPr>
                <w:rFonts w:ascii="Angsana New" w:hAnsi="Angsana New"/>
                <w:sz w:val="28"/>
                <w:szCs w:val="28"/>
              </w:rPr>
            </w:pPr>
            <w:r w:rsidRPr="00A67162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284" w:type="dxa"/>
          </w:tcPr>
          <w:p w14:paraId="5CD96A0A" w14:textId="77777777" w:rsidR="009C079A" w:rsidRPr="00D566CF" w:rsidRDefault="009C079A" w:rsidP="00A25379">
            <w:pPr>
              <w:spacing w:line="240" w:lineRule="auto"/>
              <w:ind w:right="-108"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BC5EC42" w14:textId="77777777" w:rsidR="009C079A" w:rsidRPr="00742A42" w:rsidRDefault="009C079A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E66D96">
              <w:rPr>
                <w:rFonts w:ascii="Angsana New" w:hAnsi="Angsana New"/>
                <w:spacing w:val="-4"/>
                <w:sz w:val="30"/>
                <w:szCs w:val="30"/>
              </w:rPr>
              <w:t>20%</w:t>
            </w:r>
          </w:p>
        </w:tc>
        <w:tc>
          <w:tcPr>
            <w:tcW w:w="284" w:type="dxa"/>
            <w:vAlign w:val="bottom"/>
          </w:tcPr>
          <w:p w14:paraId="130565AA" w14:textId="77777777" w:rsidR="009C079A" w:rsidRPr="00D566CF" w:rsidRDefault="009C079A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5119DB63" w14:textId="77777777" w:rsidR="009C079A" w:rsidRPr="00D566CF" w:rsidRDefault="009C079A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 w:rsidRPr="00E66D96">
              <w:rPr>
                <w:rFonts w:ascii="Angsana New" w:hAnsi="Angsana New"/>
                <w:spacing w:val="-4"/>
                <w:sz w:val="30"/>
                <w:szCs w:val="30"/>
              </w:rPr>
              <w:t>20%</w:t>
            </w:r>
          </w:p>
        </w:tc>
      </w:tr>
      <w:tr w:rsidR="009C079A" w:rsidRPr="00D566CF" w14:paraId="12504154" w14:textId="77777777" w:rsidTr="00B44BB9">
        <w:trPr>
          <w:trHeight w:val="397"/>
        </w:trPr>
        <w:tc>
          <w:tcPr>
            <w:tcW w:w="5421" w:type="dxa"/>
            <w:vAlign w:val="bottom"/>
          </w:tcPr>
          <w:p w14:paraId="38869E24" w14:textId="77777777" w:rsidR="009C079A" w:rsidRPr="00A67162" w:rsidRDefault="009C079A" w:rsidP="00A25379">
            <w:pPr>
              <w:tabs>
                <w:tab w:val="clear" w:pos="227"/>
              </w:tabs>
              <w:spacing w:line="240" w:lineRule="auto"/>
              <w:ind w:left="284" w:firstLine="175"/>
              <w:rPr>
                <w:rFonts w:ascii="Angsana New" w:hAnsi="Angsana New"/>
                <w:sz w:val="28"/>
                <w:szCs w:val="28"/>
              </w:rPr>
            </w:pPr>
            <w:r w:rsidRPr="00A67162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284" w:type="dxa"/>
          </w:tcPr>
          <w:p w14:paraId="1F6D8B12" w14:textId="77777777" w:rsidR="009C079A" w:rsidRPr="00D566CF" w:rsidRDefault="009C079A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87CE9A9" w14:textId="6B51B288" w:rsidR="009C079A" w:rsidRPr="00D566CF" w:rsidRDefault="000A3AF2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2,5</w:t>
            </w:r>
            <w:r w:rsidR="00B44BB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84" w:type="dxa"/>
            <w:vAlign w:val="bottom"/>
          </w:tcPr>
          <w:p w14:paraId="7B1CD41A" w14:textId="77777777" w:rsidR="009C079A" w:rsidRPr="00D566CF" w:rsidRDefault="009C079A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1C01F63D" w14:textId="0897790C" w:rsidR="009C079A" w:rsidRPr="00742A42" w:rsidRDefault="005B7334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 w:rsidRPr="005B7334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4,402</w:t>
            </w:r>
          </w:p>
        </w:tc>
      </w:tr>
      <w:tr w:rsidR="009C079A" w:rsidRPr="00D566CF" w14:paraId="6390CD42" w14:textId="77777777" w:rsidTr="00797C5C">
        <w:trPr>
          <w:trHeight w:val="397"/>
        </w:trPr>
        <w:tc>
          <w:tcPr>
            <w:tcW w:w="5421" w:type="dxa"/>
            <w:vAlign w:val="bottom"/>
          </w:tcPr>
          <w:p w14:paraId="2BE6EBB7" w14:textId="77777777" w:rsidR="009C079A" w:rsidRPr="00A67162" w:rsidRDefault="009C079A" w:rsidP="00A25379">
            <w:pPr>
              <w:tabs>
                <w:tab w:val="clear" w:pos="227"/>
              </w:tabs>
              <w:spacing w:line="240" w:lineRule="auto"/>
              <w:ind w:left="284" w:firstLine="175"/>
              <w:rPr>
                <w:rFonts w:ascii="Angsana New" w:hAnsi="Angsana New"/>
                <w:sz w:val="28"/>
                <w:szCs w:val="28"/>
              </w:rPr>
            </w:pPr>
            <w:r w:rsidRPr="00A67162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</w:p>
        </w:tc>
        <w:tc>
          <w:tcPr>
            <w:tcW w:w="284" w:type="dxa"/>
          </w:tcPr>
          <w:p w14:paraId="54ED87CC" w14:textId="77777777" w:rsidR="009C079A" w:rsidRPr="00D566CF" w:rsidRDefault="009C079A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77F7F6B" w14:textId="77777777" w:rsidR="009C079A" w:rsidRPr="00742A42" w:rsidRDefault="009C079A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147EB56" w14:textId="77777777" w:rsidR="009C079A" w:rsidRPr="00D566CF" w:rsidRDefault="009C079A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2F1C1650" w14:textId="77777777" w:rsidR="009C079A" w:rsidRPr="00D566CF" w:rsidRDefault="009C079A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9C079A" w:rsidRPr="00D566CF" w14:paraId="48205EAD" w14:textId="77777777" w:rsidTr="00797C5C">
        <w:trPr>
          <w:trHeight w:val="397"/>
        </w:trPr>
        <w:tc>
          <w:tcPr>
            <w:tcW w:w="5421" w:type="dxa"/>
            <w:vAlign w:val="bottom"/>
          </w:tcPr>
          <w:p w14:paraId="2F0C7117" w14:textId="683C140A" w:rsidR="009C079A" w:rsidRPr="002844A6" w:rsidRDefault="00486266" w:rsidP="00A25379">
            <w:pPr>
              <w:tabs>
                <w:tab w:val="clear" w:pos="227"/>
                <w:tab w:val="clear" w:pos="454"/>
                <w:tab w:val="clear" w:pos="680"/>
                <w:tab w:val="left" w:pos="742"/>
              </w:tabs>
              <w:spacing w:line="240" w:lineRule="auto"/>
              <w:ind w:left="742"/>
              <w:rPr>
                <w:rFonts w:ascii="Angsana New" w:hAnsi="Angsana New"/>
                <w:sz w:val="28"/>
                <w:szCs w:val="28"/>
              </w:rPr>
            </w:pPr>
            <w:r w:rsidRPr="00486266">
              <w:rPr>
                <w:rFonts w:ascii="Angsana New" w:hAnsi="Angsana New"/>
                <w:sz w:val="28"/>
                <w:szCs w:val="28"/>
                <w:cs/>
              </w:rPr>
              <w:t>รายจ่ายที่ไม่ได้ถือเป็นรายจ่ายตามประมวลรัษฎากร</w:t>
            </w:r>
          </w:p>
        </w:tc>
        <w:tc>
          <w:tcPr>
            <w:tcW w:w="284" w:type="dxa"/>
            <w:tcBorders>
              <w:bottom w:val="nil"/>
            </w:tcBorders>
          </w:tcPr>
          <w:p w14:paraId="0B5B5288" w14:textId="77777777" w:rsidR="009C079A" w:rsidRPr="00D566CF" w:rsidRDefault="009C079A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979D058" w14:textId="415252BE" w:rsidR="009C079A" w:rsidRPr="00D566CF" w:rsidRDefault="009C079A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17,</w:t>
            </w:r>
            <w:r w:rsidR="005C5FD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207</w:t>
            </w:r>
          </w:p>
        </w:tc>
        <w:tc>
          <w:tcPr>
            <w:tcW w:w="284" w:type="dxa"/>
            <w:vAlign w:val="bottom"/>
          </w:tcPr>
          <w:p w14:paraId="613AAEDC" w14:textId="77777777" w:rsidR="009C079A" w:rsidRPr="00D566CF" w:rsidRDefault="009C079A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23532788" w14:textId="78BCF016" w:rsidR="009C079A" w:rsidRPr="00D566CF" w:rsidRDefault="00B000D1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17,274</w:t>
            </w:r>
          </w:p>
        </w:tc>
      </w:tr>
      <w:tr w:rsidR="009C079A" w:rsidRPr="00D566CF" w14:paraId="4DA1248A" w14:textId="77777777" w:rsidTr="007C7423">
        <w:trPr>
          <w:trHeight w:val="397"/>
        </w:trPr>
        <w:tc>
          <w:tcPr>
            <w:tcW w:w="5421" w:type="dxa"/>
            <w:vAlign w:val="bottom"/>
          </w:tcPr>
          <w:p w14:paraId="1CDCFD9F" w14:textId="1A8B6BD8" w:rsidR="009C079A" w:rsidRPr="002844A6" w:rsidRDefault="00B44BB9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4"/>
              </w:tabs>
              <w:spacing w:line="240" w:lineRule="auto"/>
              <w:ind w:left="884" w:hanging="142"/>
              <w:rPr>
                <w:rFonts w:ascii="Angsana New" w:hAnsi="Angsana New"/>
                <w:sz w:val="28"/>
                <w:szCs w:val="28"/>
              </w:rPr>
            </w:pPr>
            <w:r w:rsidRPr="00B60B6E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รายได้ที่ได้รับการยกเว้นภาษีเงินได้หรือรายจ่ายที่มีสิทธิหักได้เพิ่มขึ้น</w:t>
            </w:r>
          </w:p>
        </w:tc>
        <w:tc>
          <w:tcPr>
            <w:tcW w:w="284" w:type="dxa"/>
            <w:tcBorders>
              <w:bottom w:val="nil"/>
            </w:tcBorders>
          </w:tcPr>
          <w:p w14:paraId="64FA9061" w14:textId="77777777" w:rsidR="009C079A" w:rsidRPr="00D566CF" w:rsidRDefault="009C079A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B81CE59" w14:textId="52427CBA" w:rsidR="009C079A" w:rsidRPr="00D566CF" w:rsidRDefault="00F40B6C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CC7B8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(17,686)</w:t>
            </w:r>
          </w:p>
        </w:tc>
        <w:tc>
          <w:tcPr>
            <w:tcW w:w="284" w:type="dxa"/>
            <w:vAlign w:val="bottom"/>
          </w:tcPr>
          <w:p w14:paraId="3DD628DD" w14:textId="77777777" w:rsidR="009C079A" w:rsidRPr="00D566CF" w:rsidRDefault="009C079A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5BEA7BED" w14:textId="4603B7C2" w:rsidR="009C079A" w:rsidRPr="00D566CF" w:rsidRDefault="007D3159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(18,671)</w:t>
            </w:r>
          </w:p>
        </w:tc>
      </w:tr>
      <w:tr w:rsidR="009C079A" w:rsidRPr="00D566CF" w14:paraId="4FB16BF9" w14:textId="77777777" w:rsidTr="007C7423">
        <w:trPr>
          <w:trHeight w:val="397"/>
        </w:trPr>
        <w:tc>
          <w:tcPr>
            <w:tcW w:w="5421" w:type="dxa"/>
            <w:vAlign w:val="bottom"/>
          </w:tcPr>
          <w:p w14:paraId="2F6E13DF" w14:textId="4AA6081D" w:rsidR="009C079A" w:rsidRPr="002844A6" w:rsidRDefault="00F750A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4"/>
              </w:tabs>
              <w:spacing w:line="240" w:lineRule="auto"/>
              <w:ind w:left="884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F750A0">
              <w:rPr>
                <w:rFonts w:ascii="Angsana New" w:hAnsi="Angsana New"/>
                <w:sz w:val="28"/>
                <w:szCs w:val="28"/>
                <w:cs/>
              </w:rPr>
              <w:t>ขาดทุนสุทธิที่มีสิทธินำมาหักตามกฎหมาย</w:t>
            </w:r>
          </w:p>
        </w:tc>
        <w:tc>
          <w:tcPr>
            <w:tcW w:w="284" w:type="dxa"/>
            <w:tcBorders>
              <w:bottom w:val="nil"/>
            </w:tcBorders>
          </w:tcPr>
          <w:p w14:paraId="2CFD29AE" w14:textId="77777777" w:rsidR="009C079A" w:rsidRPr="00D566CF" w:rsidRDefault="009C079A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734BF9F" w14:textId="35FEA303" w:rsidR="009C079A" w:rsidRPr="00D566CF" w:rsidRDefault="00FD0FEC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(</w:t>
            </w:r>
            <w:r w:rsidR="005C5FD6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2,040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0DA7EE36" w14:textId="77777777" w:rsidR="009C079A" w:rsidRPr="00D566CF" w:rsidRDefault="009C079A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7E6A50F9" w14:textId="41D367FA" w:rsidR="009C079A" w:rsidRPr="00D566CF" w:rsidRDefault="00876323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(3,005)</w:t>
            </w:r>
          </w:p>
        </w:tc>
      </w:tr>
      <w:tr w:rsidR="009C079A" w:rsidRPr="00D566CF" w14:paraId="7F07A2DE" w14:textId="77777777" w:rsidTr="002302F1">
        <w:trPr>
          <w:trHeight w:val="397"/>
        </w:trPr>
        <w:tc>
          <w:tcPr>
            <w:tcW w:w="5421" w:type="dxa"/>
            <w:tcBorders>
              <w:bottom w:val="nil"/>
            </w:tcBorders>
            <w:vAlign w:val="bottom"/>
          </w:tcPr>
          <w:p w14:paraId="4239C1F8" w14:textId="77777777" w:rsidR="009C079A" w:rsidRPr="002844A6" w:rsidRDefault="009C079A" w:rsidP="00A25379">
            <w:pPr>
              <w:tabs>
                <w:tab w:val="clear" w:pos="227"/>
                <w:tab w:val="clear" w:pos="454"/>
                <w:tab w:val="clear" w:pos="680"/>
                <w:tab w:val="left" w:pos="568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2844A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bottom w:val="nil"/>
            </w:tcBorders>
          </w:tcPr>
          <w:p w14:paraId="3CD30C07" w14:textId="77777777" w:rsidR="009C079A" w:rsidRPr="00D566CF" w:rsidRDefault="009C079A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14695" w14:textId="44C272D5" w:rsidR="009C079A" w:rsidRPr="00742A42" w:rsidRDefault="009F6D00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057D7409" w14:textId="77777777" w:rsidR="009C079A" w:rsidRPr="00D566CF" w:rsidRDefault="009C079A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92FB2" w14:textId="41B9301A" w:rsidR="009C079A" w:rsidRPr="00D566CF" w:rsidRDefault="00AB036C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9139F" w:rsidRPr="00D566CF" w14:paraId="2652DE1B" w14:textId="77777777" w:rsidTr="007C7423">
        <w:trPr>
          <w:trHeight w:val="397"/>
        </w:trPr>
        <w:tc>
          <w:tcPr>
            <w:tcW w:w="5421" w:type="dxa"/>
            <w:vAlign w:val="bottom"/>
          </w:tcPr>
          <w:p w14:paraId="5E1DA2EE" w14:textId="02CE61CB" w:rsidR="00E9139F" w:rsidRPr="002844A6" w:rsidRDefault="00F807B8" w:rsidP="00A25379">
            <w:pPr>
              <w:tabs>
                <w:tab w:val="clear" w:pos="227"/>
                <w:tab w:val="clear" w:pos="454"/>
              </w:tabs>
              <w:spacing w:line="240" w:lineRule="auto"/>
              <w:ind w:left="742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F807B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284" w:type="dxa"/>
          </w:tcPr>
          <w:p w14:paraId="32007527" w14:textId="77777777" w:rsidR="00E9139F" w:rsidRPr="00D566CF" w:rsidRDefault="00E9139F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B3A33" w14:textId="7678B23D" w:rsidR="00E9139F" w:rsidRPr="00947A22" w:rsidRDefault="009502E5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47A2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47A2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1,089</w:t>
            </w:r>
            <w:r w:rsidRPr="00947A2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1C1498FC" w14:textId="77777777" w:rsidR="00E9139F" w:rsidRPr="00947A22" w:rsidRDefault="00E9139F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DC8F2" w14:textId="649E81DD" w:rsidR="00E9139F" w:rsidRPr="00947A22" w:rsidRDefault="00AB036C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47A2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1,51</w:t>
            </w:r>
            <w:r w:rsidR="00EB466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9C079A" w:rsidRPr="00D566CF" w14:paraId="6C146063" w14:textId="77777777" w:rsidTr="007C7423">
        <w:trPr>
          <w:trHeight w:val="397"/>
        </w:trPr>
        <w:tc>
          <w:tcPr>
            <w:tcW w:w="5421" w:type="dxa"/>
            <w:vAlign w:val="bottom"/>
          </w:tcPr>
          <w:p w14:paraId="63000B5E" w14:textId="67564922" w:rsidR="009C079A" w:rsidRPr="002844A6" w:rsidRDefault="009C079A" w:rsidP="00A25379">
            <w:pPr>
              <w:tabs>
                <w:tab w:val="clear" w:pos="227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2844A6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="005E5CA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E5CA8">
              <w:rPr>
                <w:rFonts w:ascii="Angsana New" w:hAnsi="Angsana New" w:hint="cs"/>
                <w:sz w:val="28"/>
                <w:szCs w:val="28"/>
                <w:cs/>
              </w:rPr>
              <w:t xml:space="preserve">(รายได้) </w:t>
            </w:r>
            <w:r w:rsidRPr="002844A6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284" w:type="dxa"/>
          </w:tcPr>
          <w:p w14:paraId="13C10492" w14:textId="77777777" w:rsidR="009C079A" w:rsidRPr="00D566CF" w:rsidRDefault="009C079A" w:rsidP="00A25379">
            <w:pPr>
              <w:spacing w:line="240" w:lineRule="auto"/>
              <w:ind w:firstLine="14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90C55" w14:textId="7162DBBA" w:rsidR="009C079A" w:rsidRPr="00742A42" w:rsidRDefault="009C079A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947A2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1,089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17BB1B08" w14:textId="77777777" w:rsidR="009C079A" w:rsidRPr="00D566CF" w:rsidRDefault="009C079A" w:rsidP="00A25379">
            <w:pPr>
              <w:spacing w:line="240" w:lineRule="auto"/>
              <w:ind w:firstLine="1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08C904" w14:textId="1441C769" w:rsidR="009C079A" w:rsidRPr="00D566CF" w:rsidRDefault="009C079A" w:rsidP="00A25379">
            <w:pPr>
              <w:pStyle w:val="acctfourfigures"/>
              <w:tabs>
                <w:tab w:val="clear" w:pos="765"/>
              </w:tabs>
              <w:spacing w:line="240" w:lineRule="auto"/>
              <w:ind w:firstLine="142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1,51</w:t>
            </w:r>
            <w:r w:rsidR="00EB466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53348B4A" w14:textId="26732444" w:rsidR="00714728" w:rsidRDefault="00032A77" w:rsidP="00032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142"/>
        <w:jc w:val="thaiDistribute"/>
        <w:rPr>
          <w:rFonts w:ascii="Angsana New" w:hAnsi="Angsana New"/>
          <w:sz w:val="28"/>
          <w:szCs w:val="28"/>
        </w:rPr>
      </w:pPr>
      <w:r w:rsidRPr="00A377DF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566CF">
        <w:rPr>
          <w:rFonts w:ascii="Angsana New" w:hAnsi="Angsana New"/>
          <w:sz w:val="28"/>
          <w:szCs w:val="28"/>
        </w:rPr>
        <w:t>31</w:t>
      </w:r>
      <w:r w:rsidRPr="00A377DF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566CF">
        <w:rPr>
          <w:rFonts w:ascii="Angsana New" w:hAnsi="Angsana New"/>
          <w:sz w:val="28"/>
          <w:szCs w:val="28"/>
        </w:rPr>
        <w:t>256</w:t>
      </w:r>
      <w:r w:rsidR="00D5142F">
        <w:rPr>
          <w:rFonts w:ascii="Angsana New" w:hAnsi="Angsana New"/>
          <w:sz w:val="28"/>
          <w:szCs w:val="28"/>
        </w:rPr>
        <w:t>7</w:t>
      </w:r>
      <w:r w:rsidRPr="00A377DF">
        <w:rPr>
          <w:rFonts w:ascii="Angsana New" w:hAnsi="Angsana New"/>
          <w:sz w:val="28"/>
          <w:szCs w:val="28"/>
          <w:cs/>
        </w:rPr>
        <w:t xml:space="preserve"> งบการเงินที่แสดงเงินลงทุนตามวิธีส่วนได้เสียและงบการเงินเฉพาะกิจการไม่ได้บันทึกสินทรัพย์ภาษีเงินได้รอการตัดบัญชีสำหรับผลขาดทุนสะสมทางภาษียกมาไม่เกิน </w:t>
      </w:r>
      <w:r w:rsidRPr="00D566CF">
        <w:rPr>
          <w:rFonts w:ascii="Angsana New" w:hAnsi="Angsana New"/>
          <w:sz w:val="28"/>
          <w:szCs w:val="28"/>
        </w:rPr>
        <w:t>5</w:t>
      </w:r>
      <w:r w:rsidRPr="00A377DF">
        <w:rPr>
          <w:rFonts w:ascii="Angsana New" w:hAnsi="Angsana New"/>
          <w:sz w:val="28"/>
          <w:szCs w:val="28"/>
          <w:cs/>
        </w:rPr>
        <w:t xml:space="preserve"> ปี จำนวน </w:t>
      </w:r>
      <w:r w:rsidR="00A25379">
        <w:rPr>
          <w:rFonts w:ascii="Angsana New" w:hAnsi="Angsana New"/>
          <w:sz w:val="28"/>
          <w:szCs w:val="28"/>
        </w:rPr>
        <w:t>1.78</w:t>
      </w:r>
      <w:r w:rsidRPr="00A377DF">
        <w:rPr>
          <w:rFonts w:ascii="Angsana New" w:hAnsi="Angsana New"/>
          <w:sz w:val="28"/>
          <w:szCs w:val="28"/>
          <w:cs/>
        </w:rPr>
        <w:t xml:space="preserve"> ล้านบาท เนื่องจากฝ่ายบริหารของบริษัทพิจารณาแล้วว่ายังมีความไม่แน่นอนว่าบริษัทจะมีกำไรทางภาษีในอนาคตเพียงพอที่จะใช้ประโยชน์</w:t>
      </w:r>
    </w:p>
    <w:p w14:paraId="14A54CD7" w14:textId="77777777" w:rsidR="00714728" w:rsidRDefault="00714728" w:rsidP="00714728"/>
    <w:p w14:paraId="23587C62" w14:textId="77777777" w:rsidR="00714728" w:rsidRPr="00714728" w:rsidRDefault="00714728" w:rsidP="00714728"/>
    <w:p w14:paraId="4D69ECAB" w14:textId="67200A35" w:rsidR="00193D90" w:rsidRPr="00D566CF" w:rsidRDefault="00193D90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76AA0671" w14:textId="4998248F" w:rsidR="00BA340F" w:rsidRPr="00742A42" w:rsidRDefault="00BA340F" w:rsidP="00BA3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ab/>
      </w:r>
      <w:r w:rsidRPr="00742A4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horzAnchor="margin" w:tblpY="178"/>
        <w:tblW w:w="9747" w:type="dxa"/>
        <w:tblLayout w:type="fixed"/>
        <w:tblLook w:val="0000" w:firstRow="0" w:lastRow="0" w:firstColumn="0" w:lastColumn="0" w:noHBand="0" w:noVBand="0"/>
      </w:tblPr>
      <w:tblGrid>
        <w:gridCol w:w="5421"/>
        <w:gridCol w:w="1984"/>
        <w:gridCol w:w="284"/>
        <w:gridCol w:w="2058"/>
      </w:tblGrid>
      <w:tr w:rsidR="0069475D" w:rsidRPr="00D566CF" w14:paraId="28BB9DCB" w14:textId="77777777" w:rsidTr="0009045F">
        <w:trPr>
          <w:trHeight w:val="397"/>
        </w:trPr>
        <w:tc>
          <w:tcPr>
            <w:tcW w:w="5421" w:type="dxa"/>
          </w:tcPr>
          <w:p w14:paraId="09674E9C" w14:textId="77777777" w:rsidR="0069475D" w:rsidRPr="00D566CF" w:rsidRDefault="0069475D" w:rsidP="0009045F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5B3F5C0F" w14:textId="77777777" w:rsidR="0069475D" w:rsidRPr="00742A42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475D" w:rsidRPr="00D566CF" w14:paraId="2C71185A" w14:textId="77777777" w:rsidTr="0009045F">
        <w:trPr>
          <w:trHeight w:val="397"/>
        </w:trPr>
        <w:tc>
          <w:tcPr>
            <w:tcW w:w="5421" w:type="dxa"/>
          </w:tcPr>
          <w:p w14:paraId="40A12F44" w14:textId="77777777" w:rsidR="0069475D" w:rsidRPr="00D566CF" w:rsidRDefault="0069475D" w:rsidP="0009045F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top w:val="single" w:sz="4" w:space="0" w:color="auto"/>
            </w:tcBorders>
            <w:vAlign w:val="center"/>
          </w:tcPr>
          <w:p w14:paraId="029F183A" w14:textId="77777777" w:rsidR="0069475D" w:rsidRPr="00742A42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Pr="00D566CF">
              <w:rPr>
                <w:rFonts w:ascii="Angsana New" w:hAnsi="Angsana New"/>
                <w:sz w:val="28"/>
                <w:szCs w:val="28"/>
              </w:rPr>
              <w:t>/</w:t>
            </w:r>
          </w:p>
        </w:tc>
      </w:tr>
      <w:tr w:rsidR="0069475D" w:rsidRPr="00D566CF" w14:paraId="74D51746" w14:textId="77777777" w:rsidTr="0009045F">
        <w:trPr>
          <w:trHeight w:val="397"/>
        </w:trPr>
        <w:tc>
          <w:tcPr>
            <w:tcW w:w="5421" w:type="dxa"/>
          </w:tcPr>
          <w:p w14:paraId="09BFFFC8" w14:textId="77777777" w:rsidR="0069475D" w:rsidRPr="00D566CF" w:rsidRDefault="0069475D" w:rsidP="0009045F">
            <w:pPr>
              <w:pStyle w:val="Heading5"/>
              <w:tabs>
                <w:tab w:val="left" w:pos="557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bottom"/>
          </w:tcPr>
          <w:p w14:paraId="25C43FEC" w14:textId="77777777" w:rsidR="0069475D" w:rsidRPr="00742A42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475D" w:rsidRPr="00D566CF" w14:paraId="7E18A39D" w14:textId="77777777" w:rsidTr="0009045F">
        <w:trPr>
          <w:trHeight w:val="397"/>
        </w:trPr>
        <w:tc>
          <w:tcPr>
            <w:tcW w:w="5421" w:type="dxa"/>
          </w:tcPr>
          <w:p w14:paraId="2DEAD0C4" w14:textId="77777777" w:rsidR="0069475D" w:rsidRPr="00D566CF" w:rsidRDefault="0069475D" w:rsidP="000904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457BE41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vAlign w:val="bottom"/>
          </w:tcPr>
          <w:p w14:paraId="552A8F4A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vAlign w:val="bottom"/>
          </w:tcPr>
          <w:p w14:paraId="5CC7F541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9475D" w:rsidRPr="00D566CF" w14:paraId="63BF89A8" w14:textId="77777777" w:rsidTr="0009045F">
        <w:trPr>
          <w:trHeight w:val="397"/>
        </w:trPr>
        <w:tc>
          <w:tcPr>
            <w:tcW w:w="5421" w:type="dxa"/>
          </w:tcPr>
          <w:p w14:paraId="1249B88C" w14:textId="77777777" w:rsidR="0069475D" w:rsidRPr="00D566CF" w:rsidRDefault="0069475D" w:rsidP="000904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985BD" w14:textId="09052C4A" w:rsidR="0069475D" w:rsidRPr="00D566CF" w:rsidRDefault="00C54856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bottom"/>
          </w:tcPr>
          <w:p w14:paraId="06CC63F4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  <w:tcBorders>
              <w:bottom w:val="single" w:sz="4" w:space="0" w:color="auto"/>
            </w:tcBorders>
            <w:vAlign w:val="bottom"/>
          </w:tcPr>
          <w:p w14:paraId="6A233545" w14:textId="4A18B713" w:rsidR="0069475D" w:rsidRPr="00742A42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2363C3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9475D" w:rsidRPr="00D566CF" w14:paraId="478FA221" w14:textId="77777777" w:rsidTr="0009045F">
        <w:trPr>
          <w:trHeight w:val="397"/>
        </w:trPr>
        <w:tc>
          <w:tcPr>
            <w:tcW w:w="5421" w:type="dxa"/>
            <w:vAlign w:val="bottom"/>
          </w:tcPr>
          <w:p w14:paraId="4610D9F5" w14:textId="77777777" w:rsidR="0069475D" w:rsidRPr="00D566CF" w:rsidRDefault="0069475D" w:rsidP="0009045F">
            <w:pPr>
              <w:pStyle w:val="Heading5"/>
              <w:spacing w:line="240" w:lineRule="auto"/>
              <w:ind w:left="138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984" w:type="dxa"/>
          </w:tcPr>
          <w:p w14:paraId="0F866360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319F0569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3C9F5514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75D" w:rsidRPr="00D566CF" w14:paraId="7061C588" w14:textId="77777777" w:rsidTr="0009045F">
        <w:trPr>
          <w:trHeight w:val="397"/>
        </w:trPr>
        <w:tc>
          <w:tcPr>
            <w:tcW w:w="7405" w:type="dxa"/>
            <w:gridSpan w:val="2"/>
            <w:shd w:val="clear" w:color="auto" w:fill="auto"/>
            <w:vAlign w:val="bottom"/>
          </w:tcPr>
          <w:p w14:paraId="6C4B98DD" w14:textId="3446B49B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9" w:right="171" w:firstLine="132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(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548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54856" w:rsidRPr="00742A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54856">
              <w:rPr>
                <w:rFonts w:ascii="Angsana New" w:hAnsi="Angsana New"/>
                <w:sz w:val="28"/>
                <w:szCs w:val="28"/>
              </w:rPr>
              <w:t>2567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อัตราดอกเบี้ยร้อยละ </w:t>
            </w:r>
            <w:r w:rsidRPr="00502849">
              <w:rPr>
                <w:rFonts w:ascii="Angsana New" w:hAnsi="Angsana New"/>
                <w:sz w:val="28"/>
                <w:szCs w:val="28"/>
              </w:rPr>
              <w:t>6.87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502849">
              <w:rPr>
                <w:rFonts w:ascii="Angsana New" w:hAnsi="Angsana New"/>
                <w:sz w:val="28"/>
                <w:szCs w:val="28"/>
              </w:rPr>
              <w:t>7.75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ต่อปี </w:t>
            </w:r>
          </w:p>
        </w:tc>
        <w:tc>
          <w:tcPr>
            <w:tcW w:w="284" w:type="dxa"/>
          </w:tcPr>
          <w:p w14:paraId="2B343E10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8" w:type="dxa"/>
          </w:tcPr>
          <w:p w14:paraId="0E3DB552" w14:textId="77777777" w:rsidR="0069475D" w:rsidRPr="00D566CF" w:rsidRDefault="0069475D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475D" w:rsidRPr="00D566CF" w14:paraId="261D1DFA" w14:textId="77777777" w:rsidTr="007F7D9D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71E3DBD4" w14:textId="6D82728D" w:rsidR="0069475D" w:rsidRPr="00A276F6" w:rsidRDefault="0069475D" w:rsidP="0009045F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</w:pPr>
            <w:r w:rsidRPr="00742A42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และ ณ วันที่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3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lang w:val="en-ZW"/>
              </w:rPr>
              <w:t>1</w:t>
            </w:r>
            <w:r w:rsidRPr="00742A42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256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6</w:t>
            </w:r>
            <w:r w:rsidRPr="00742A42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 อัตราดอกเบี้ยร้อยละ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6.87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 xml:space="preserve"> </w:t>
            </w:r>
            <w:r w:rsidRPr="00742A42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  <w:cs/>
              </w:rPr>
              <w:t xml:space="preserve">ถึง 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7.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7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5</w:t>
            </w:r>
            <w:r w:rsidR="00A276F6"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 xml:space="preserve"> </w:t>
            </w:r>
            <w:r w:rsidR="00A276F6" w:rsidRPr="00742A42">
              <w:rPr>
                <w:rFonts w:ascii="Angsana New" w:hAnsi="Angsana New" w:hint="cs"/>
                <w:b w:val="0"/>
                <w:bCs w:val="0"/>
                <w:spacing w:val="-8"/>
                <w:sz w:val="28"/>
                <w:szCs w:val="28"/>
                <w:cs/>
              </w:rPr>
              <w:t>ต่อปี</w:t>
            </w:r>
            <w:r w:rsidRPr="00A276F6">
              <w:rPr>
                <w:rFonts w:ascii="Angsana New" w:hAnsi="Angsana New"/>
                <w:b w:val="0"/>
                <w:bCs w:val="0"/>
                <w:spacing w:val="-8"/>
                <w:sz w:val="28"/>
                <w:szCs w:val="28"/>
              </w:rPr>
              <w:t>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D7543BC" w14:textId="7E14DB77" w:rsidR="0069475D" w:rsidRPr="00D566CF" w:rsidRDefault="007F7D9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2,279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B4568B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6F68E4C4" w14:textId="5CB2E261" w:rsidR="0069475D" w:rsidRPr="00D566CF" w:rsidRDefault="00F15098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999</w:t>
            </w:r>
          </w:p>
        </w:tc>
      </w:tr>
      <w:tr w:rsidR="0069475D" w:rsidRPr="00D566CF" w14:paraId="15370FE1" w14:textId="77777777" w:rsidTr="0009045F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4613D384" w14:textId="77777777" w:rsidR="0069475D" w:rsidRPr="00D566CF" w:rsidRDefault="0069475D" w:rsidP="0009045F">
            <w:pPr>
              <w:pStyle w:val="Heading5"/>
              <w:spacing w:line="240" w:lineRule="auto"/>
              <w:ind w:left="460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1A644AD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2A54C87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7A75D346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475D" w:rsidRPr="00D566CF" w14:paraId="1B93F46B" w14:textId="77777777" w:rsidTr="0009045F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7C68F07E" w14:textId="77777777" w:rsidR="0069475D" w:rsidRPr="00742A42" w:rsidRDefault="0069475D" w:rsidP="0009045F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DF1618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95F8E87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11EBBBE5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475D" w:rsidRPr="00D566CF" w14:paraId="405073FE" w14:textId="77777777" w:rsidTr="0009045F">
        <w:trPr>
          <w:trHeight w:val="397"/>
        </w:trPr>
        <w:tc>
          <w:tcPr>
            <w:tcW w:w="7405" w:type="dxa"/>
            <w:gridSpan w:val="2"/>
            <w:shd w:val="clear" w:color="auto" w:fill="auto"/>
            <w:vAlign w:val="bottom"/>
          </w:tcPr>
          <w:p w14:paraId="16147781" w14:textId="576068CE" w:rsidR="0069475D" w:rsidRPr="00D566CF" w:rsidRDefault="0069475D" w:rsidP="0009045F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D566CF">
              <w:rPr>
                <w:rFonts w:ascii="Angsana New" w:hAnsi="Angsana New"/>
                <w:b w:val="0"/>
                <w:bCs w:val="0"/>
                <w:sz w:val="28"/>
                <w:szCs w:val="28"/>
              </w:rPr>
              <w:t>(</w:t>
            </w: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C54856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="00C54856"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="00C54856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2567</w:t>
            </w: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อัตราดอกเบี้ย ร้อยละ </w:t>
            </w:r>
            <w:r w:rsidR="00E71A8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3.</w:t>
            </w:r>
            <w:r w:rsidR="00743768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="00DE042B">
              <w:rPr>
                <w:rFonts w:ascii="Angsana New" w:hAnsi="Angsana New"/>
                <w:b w:val="0"/>
                <w:bCs w:val="0"/>
                <w:sz w:val="28"/>
                <w:szCs w:val="28"/>
              </w:rPr>
              <w:t>0</w:t>
            </w: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ถึง </w:t>
            </w:r>
            <w:r w:rsidRPr="00E71A8E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3.70</w:t>
            </w: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A39400B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715AB7F7" w14:textId="77777777" w:rsidR="0069475D" w:rsidRPr="00D566CF" w:rsidRDefault="0069475D" w:rsidP="0009045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F15098" w:rsidRPr="00D566CF" w14:paraId="36D9AB4C" w14:textId="77777777" w:rsidTr="007F7D9D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697EBB73" w14:textId="60A38A82" w:rsidR="00F15098" w:rsidRPr="00A276F6" w:rsidRDefault="00F15098" w:rsidP="00F15098">
            <w:pPr>
              <w:pStyle w:val="Heading5"/>
              <w:spacing w:line="240" w:lineRule="auto"/>
              <w:ind w:left="209" w:firstLine="132"/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</w:pPr>
            <w:r w:rsidRPr="00742A42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และ ณ วันที่ 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256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6</w:t>
            </w:r>
            <w:r w:rsidRPr="00742A42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</w:t>
            </w:r>
            <w:r w:rsidR="00A276F6" w:rsidRPr="00742A42">
              <w:rPr>
                <w:rFonts w:ascii="Angsana New" w:hAnsi="Angsana New" w:hint="cs"/>
                <w:b w:val="0"/>
                <w:bCs w:val="0"/>
                <w:spacing w:val="-10"/>
                <w:sz w:val="28"/>
                <w:szCs w:val="28"/>
                <w:cs/>
              </w:rPr>
              <w:t>อัตราดอกเบี้ย</w:t>
            </w:r>
            <w:r w:rsidRPr="00742A42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ร้อยละ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2.50</w:t>
            </w:r>
            <w:r w:rsidRPr="00742A42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ถึง </w:t>
            </w:r>
            <w:r w:rsidR="00E673D2" w:rsidRPr="00A276F6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</w:rPr>
              <w:t>3.70</w:t>
            </w:r>
            <w:r w:rsidRPr="00742A42">
              <w:rPr>
                <w:rFonts w:ascii="Angsana New" w:hAnsi="Angsana New"/>
                <w:b w:val="0"/>
                <w:bCs w:val="0"/>
                <w:spacing w:val="-10"/>
                <w:sz w:val="28"/>
                <w:szCs w:val="28"/>
                <w:cs/>
              </w:rPr>
              <w:t xml:space="preserve"> ต่อปี)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DEA255C" w14:textId="5921CA7D" w:rsidR="00F15098" w:rsidRPr="00D566CF" w:rsidRDefault="003C7B4C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C7B4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A81A8E" w14:textId="77777777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shd w:val="clear" w:color="auto" w:fill="auto"/>
            <w:vAlign w:val="bottom"/>
          </w:tcPr>
          <w:p w14:paraId="7E0F9525" w14:textId="394EDD05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169,000</w:t>
            </w:r>
          </w:p>
        </w:tc>
      </w:tr>
      <w:tr w:rsidR="00F15098" w:rsidRPr="00D566CF" w14:paraId="2C4018D0" w14:textId="77777777" w:rsidTr="007F7D9D">
        <w:trPr>
          <w:trHeight w:val="397"/>
        </w:trPr>
        <w:tc>
          <w:tcPr>
            <w:tcW w:w="5421" w:type="dxa"/>
            <w:shd w:val="clear" w:color="auto" w:fill="auto"/>
            <w:vAlign w:val="bottom"/>
          </w:tcPr>
          <w:p w14:paraId="578D4A04" w14:textId="77777777" w:rsidR="00F15098" w:rsidRPr="00D566CF" w:rsidRDefault="00F15098" w:rsidP="00F15098">
            <w:pPr>
              <w:pStyle w:val="Heading5"/>
              <w:spacing w:line="240" w:lineRule="auto"/>
              <w:ind w:left="209" w:firstLine="61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D5943" w14:textId="42454F76" w:rsidR="00F15098" w:rsidRPr="00FD45CA" w:rsidRDefault="00462A9F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2A9F">
              <w:rPr>
                <w:rFonts w:ascii="Angsana New" w:hAnsi="Angsana New"/>
                <w:sz w:val="28"/>
                <w:szCs w:val="28"/>
                <w:lang w:val="en-US"/>
              </w:rPr>
              <w:t>171,27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2364911" w14:textId="77777777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DCFF7" w14:textId="0F7C51B9" w:rsidR="00F15098" w:rsidRPr="00D566CF" w:rsidRDefault="00F15098" w:rsidP="00F15098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169,999</w:t>
            </w:r>
          </w:p>
        </w:tc>
      </w:tr>
    </w:tbl>
    <w:p w14:paraId="1F0A4273" w14:textId="38CA6667" w:rsidR="00CF5ACE" w:rsidRDefault="00CF5ACE" w:rsidP="00CF5ACE">
      <w:pPr>
        <w:spacing w:before="120" w:line="240" w:lineRule="auto"/>
        <w:ind w:left="272"/>
        <w:jc w:val="thaiDistribute"/>
        <w:rPr>
          <w:rFonts w:ascii="Angsana New" w:hAnsi="Angsana New"/>
          <w:spacing w:val="4"/>
          <w:sz w:val="28"/>
          <w:szCs w:val="28"/>
        </w:rPr>
      </w:pPr>
      <w:r w:rsidRPr="00742A42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C54856">
        <w:rPr>
          <w:rFonts w:ascii="Angsana New" w:hAnsi="Angsana New"/>
          <w:spacing w:val="4"/>
          <w:sz w:val="28"/>
          <w:szCs w:val="28"/>
        </w:rPr>
        <w:t xml:space="preserve">31 </w:t>
      </w:r>
      <w:r w:rsidR="00C54856" w:rsidRPr="00742A42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="00C54856">
        <w:rPr>
          <w:rFonts w:ascii="Angsana New" w:hAnsi="Angsana New"/>
          <w:spacing w:val="4"/>
          <w:sz w:val="28"/>
          <w:szCs w:val="28"/>
        </w:rPr>
        <w:t>2567</w:t>
      </w:r>
      <w:r w:rsidRPr="00742A4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42A42">
        <w:rPr>
          <w:rFonts w:ascii="Angsana New" w:hAnsi="Angsana New"/>
          <w:spacing w:val="4"/>
          <w:sz w:val="28"/>
          <w:szCs w:val="28"/>
          <w:cs/>
        </w:rPr>
        <w:t>และ</w:t>
      </w:r>
      <w:r w:rsidR="00890807">
        <w:rPr>
          <w:rFonts w:ascii="Angsana New" w:hAnsi="Angsana New"/>
          <w:spacing w:val="4"/>
          <w:sz w:val="28"/>
          <w:szCs w:val="28"/>
        </w:rPr>
        <w:t xml:space="preserve"> </w:t>
      </w:r>
      <w:r w:rsidRPr="00D566CF">
        <w:rPr>
          <w:rFonts w:ascii="Angsana New" w:hAnsi="Angsana New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6</w:t>
      </w:r>
      <w:r w:rsidRPr="00D566CF">
        <w:rPr>
          <w:rFonts w:ascii="Angsana New" w:hAnsi="Angsana New"/>
          <w:spacing w:val="-2"/>
          <w:sz w:val="28"/>
          <w:szCs w:val="28"/>
        </w:rPr>
        <w:t xml:space="preserve"> </w:t>
      </w:r>
      <w:r w:rsidRPr="00742A42">
        <w:rPr>
          <w:rFonts w:ascii="Angsana New" w:hAnsi="Angsana New"/>
          <w:spacing w:val="4"/>
          <w:sz w:val="28"/>
          <w:szCs w:val="28"/>
          <w:cs/>
        </w:rPr>
        <w:t xml:space="preserve">บริษัทมีวงเงินเบิกเกินบัญชีและเงินกู้ยืมระยะสั้นจากสถาบันการเงินคงเหลือ จำนวน </w:t>
      </w:r>
      <w:r w:rsidR="00125B60" w:rsidRPr="00DE4B37">
        <w:rPr>
          <w:rFonts w:ascii="Angsana New" w:hAnsi="Angsana New"/>
          <w:spacing w:val="4"/>
          <w:sz w:val="28"/>
          <w:szCs w:val="28"/>
        </w:rPr>
        <w:t>39</w:t>
      </w:r>
      <w:r w:rsidR="00DE4B37" w:rsidRPr="00DE4B37">
        <w:rPr>
          <w:rFonts w:ascii="Angsana New" w:hAnsi="Angsana New"/>
          <w:spacing w:val="4"/>
          <w:sz w:val="28"/>
          <w:szCs w:val="28"/>
        </w:rPr>
        <w:t>5</w:t>
      </w:r>
      <w:r w:rsidRPr="00742A42">
        <w:rPr>
          <w:rFonts w:ascii="Angsana New" w:hAnsi="Angsana New"/>
          <w:spacing w:val="4"/>
          <w:sz w:val="28"/>
          <w:szCs w:val="28"/>
          <w:cs/>
        </w:rPr>
        <w:t xml:space="preserve"> ล้านบาท และ </w:t>
      </w:r>
      <w:r>
        <w:rPr>
          <w:rFonts w:ascii="Angsana New" w:hAnsi="Angsana New"/>
          <w:spacing w:val="4"/>
          <w:sz w:val="28"/>
          <w:szCs w:val="28"/>
        </w:rPr>
        <w:t>42</w:t>
      </w:r>
      <w:r w:rsidRPr="00D566CF">
        <w:rPr>
          <w:rFonts w:ascii="Angsana New" w:hAnsi="Angsana New"/>
          <w:spacing w:val="4"/>
          <w:sz w:val="28"/>
          <w:szCs w:val="28"/>
        </w:rPr>
        <w:t>7</w:t>
      </w:r>
      <w:r w:rsidRPr="00742A42">
        <w:rPr>
          <w:rFonts w:ascii="Angsana New" w:hAnsi="Angsana New"/>
          <w:spacing w:val="4"/>
          <w:sz w:val="28"/>
          <w:szCs w:val="28"/>
          <w:cs/>
        </w:rPr>
        <w:t xml:space="preserve"> ล้านบาท ตามลำดับ</w:t>
      </w:r>
    </w:p>
    <w:p w14:paraId="67A3F311" w14:textId="732C5BFD" w:rsidR="00CF5ACE" w:rsidRDefault="00CF5ACE" w:rsidP="00CF5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pacing w:val="-2"/>
          <w:sz w:val="28"/>
          <w:szCs w:val="28"/>
          <w:cs/>
        </w:rPr>
        <w:t>รายการเคลื่อนไหวของเงินกู้ยืมระยะสั้นจากสถาบันการเงิน</w:t>
      </w:r>
      <w:r w:rsidR="00C54856">
        <w:rPr>
          <w:rFonts w:ascii="Angsana New" w:hAnsi="Angsana New"/>
          <w:sz w:val="28"/>
          <w:szCs w:val="28"/>
          <w:cs/>
        </w:rPr>
        <w:t>สำหรับปีสิ้นสุด</w:t>
      </w:r>
      <w:r w:rsidRPr="00D566CF">
        <w:rPr>
          <w:rFonts w:ascii="Angsana New" w:hAnsi="Angsana New"/>
          <w:sz w:val="28"/>
          <w:szCs w:val="28"/>
          <w:cs/>
        </w:rPr>
        <w:t>วันที่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C54856">
        <w:rPr>
          <w:rFonts w:ascii="Angsana New" w:hAnsi="Angsana New"/>
          <w:sz w:val="28"/>
          <w:szCs w:val="28"/>
        </w:rPr>
        <w:t xml:space="preserve">31 </w:t>
      </w:r>
      <w:r w:rsidR="00C54856" w:rsidRPr="00742A42">
        <w:rPr>
          <w:rFonts w:ascii="Angsana New" w:hAnsi="Angsana New"/>
          <w:sz w:val="28"/>
          <w:szCs w:val="28"/>
          <w:cs/>
        </w:rPr>
        <w:t xml:space="preserve">ธันวาคม </w:t>
      </w:r>
      <w:r w:rsidR="00C54856">
        <w:rPr>
          <w:rFonts w:ascii="Angsana New" w:hAnsi="Angsana New"/>
          <w:sz w:val="28"/>
          <w:szCs w:val="28"/>
        </w:rPr>
        <w:t>2567</w:t>
      </w:r>
      <w:r w:rsidR="00A25379">
        <w:rPr>
          <w:rFonts w:ascii="Angsana New" w:hAnsi="Angsana New"/>
          <w:sz w:val="28"/>
          <w:szCs w:val="28"/>
        </w:rPr>
        <w:t xml:space="preserve"> </w:t>
      </w:r>
      <w:r w:rsidR="00A25379">
        <w:rPr>
          <w:rFonts w:ascii="Angsana New" w:hAnsi="Angsana New" w:hint="cs"/>
          <w:sz w:val="28"/>
          <w:szCs w:val="28"/>
          <w:cs/>
        </w:rPr>
        <w:t xml:space="preserve">และ </w:t>
      </w:r>
      <w:r w:rsidR="00A25379">
        <w:rPr>
          <w:rFonts w:ascii="Angsana New" w:hAnsi="Angsana New"/>
          <w:sz w:val="28"/>
          <w:szCs w:val="28"/>
        </w:rPr>
        <w:t>2566</w:t>
      </w:r>
      <w:r w:rsidRPr="00742A42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4829" w:type="pct"/>
        <w:tblInd w:w="250" w:type="dxa"/>
        <w:tblLook w:val="0000" w:firstRow="0" w:lastRow="0" w:firstColumn="0" w:lastColumn="0" w:noHBand="0" w:noVBand="0"/>
      </w:tblPr>
      <w:tblGrid>
        <w:gridCol w:w="5382"/>
        <w:gridCol w:w="4116"/>
      </w:tblGrid>
      <w:tr w:rsidR="00FE64D4" w:rsidRPr="005764E7" w14:paraId="1D09434E" w14:textId="77777777" w:rsidTr="0009045F">
        <w:trPr>
          <w:trHeight w:hRule="exact" w:val="398"/>
        </w:trPr>
        <w:tc>
          <w:tcPr>
            <w:tcW w:w="2833" w:type="pct"/>
          </w:tcPr>
          <w:p w14:paraId="2952678D" w14:textId="77777777" w:rsidR="00FE64D4" w:rsidRPr="005764E7" w:rsidRDefault="00FE64D4" w:rsidP="000904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</w:tcPr>
          <w:p w14:paraId="595B423F" w14:textId="77777777" w:rsidR="00FE64D4" w:rsidRPr="005764E7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E64D4" w:rsidRPr="005764E7" w14:paraId="75DC4489" w14:textId="77777777" w:rsidTr="0009045F">
        <w:trPr>
          <w:trHeight w:hRule="exact" w:val="398"/>
        </w:trPr>
        <w:tc>
          <w:tcPr>
            <w:tcW w:w="2833" w:type="pct"/>
          </w:tcPr>
          <w:p w14:paraId="0767C7B4" w14:textId="77777777" w:rsidR="00FE64D4" w:rsidRPr="005764E7" w:rsidRDefault="00FE64D4" w:rsidP="0009045F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54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top w:val="single" w:sz="4" w:space="0" w:color="auto"/>
            </w:tcBorders>
            <w:vAlign w:val="bottom"/>
          </w:tcPr>
          <w:p w14:paraId="3364F8FE" w14:textId="77777777" w:rsidR="00FE64D4" w:rsidRPr="00EC5FC2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43B0EF61" w14:textId="77777777" w:rsidR="00FE64D4" w:rsidRPr="00742A42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E64D4" w:rsidRPr="005764E7" w14:paraId="2CC140FF" w14:textId="77777777" w:rsidTr="0009045F">
        <w:trPr>
          <w:trHeight w:hRule="exact" w:val="398"/>
        </w:trPr>
        <w:tc>
          <w:tcPr>
            <w:tcW w:w="2833" w:type="pct"/>
          </w:tcPr>
          <w:p w14:paraId="1E3E35FB" w14:textId="77777777" w:rsidR="00FE64D4" w:rsidRPr="005764E7" w:rsidRDefault="00FE64D4" w:rsidP="000904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7" w:type="pct"/>
            <w:tcBorders>
              <w:bottom w:val="single" w:sz="4" w:space="0" w:color="auto"/>
            </w:tcBorders>
            <w:vAlign w:val="bottom"/>
          </w:tcPr>
          <w:p w14:paraId="53A99B8D" w14:textId="77777777" w:rsidR="00FE64D4" w:rsidRPr="00742A42" w:rsidRDefault="00FE64D4" w:rsidP="00090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FEE" w:rsidRPr="005764E7" w14:paraId="4F679F2C" w14:textId="77777777" w:rsidTr="00346A35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44445E4F" w14:textId="12528C65" w:rsidR="00425FEE" w:rsidRPr="00742A42" w:rsidRDefault="00425FEE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D07E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31517D">
              <w:rPr>
                <w:rFonts w:ascii="Angsana New" w:hAnsi="Angsana New" w:hint="cs"/>
                <w:sz w:val="28"/>
                <w:szCs w:val="28"/>
                <w:cs/>
              </w:rPr>
              <w:t>มกร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9D07E5">
              <w:rPr>
                <w:rFonts w:ascii="Angsana New" w:hAnsi="Angsana New"/>
                <w:sz w:val="28"/>
                <w:szCs w:val="28"/>
              </w:rPr>
              <w:t>256</w:t>
            </w:r>
            <w:r w:rsidR="003151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1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2C336" w14:textId="5A934201" w:rsidR="00425FEE" w:rsidRDefault="00425FEE" w:rsidP="00425FEE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7E5">
              <w:rPr>
                <w:rFonts w:ascii="Angsana New" w:hAnsi="Angsana New"/>
                <w:sz w:val="28"/>
                <w:szCs w:val="28"/>
              </w:rPr>
              <w:t>205</w:t>
            </w:r>
            <w:r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25FEE" w:rsidRPr="005764E7" w14:paraId="12FDEE2A" w14:textId="77777777" w:rsidTr="00346A35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5552296F" w14:textId="12C018B5" w:rsidR="00425FEE" w:rsidRPr="00742A42" w:rsidRDefault="00425FEE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กู้เพิ่มระหว่างปี</w:t>
            </w:r>
          </w:p>
        </w:tc>
        <w:tc>
          <w:tcPr>
            <w:tcW w:w="2167" w:type="pct"/>
            <w:shd w:val="clear" w:color="auto" w:fill="auto"/>
            <w:vAlign w:val="bottom"/>
          </w:tcPr>
          <w:p w14:paraId="4C0C67FB" w14:textId="5E581613" w:rsidR="00425FEE" w:rsidRDefault="00425FEE" w:rsidP="00425FEE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3EA0">
              <w:rPr>
                <w:rFonts w:ascii="Angsana New" w:hAnsi="Angsana New"/>
                <w:sz w:val="28"/>
                <w:szCs w:val="28"/>
              </w:rPr>
              <w:t>1,178,000</w:t>
            </w:r>
          </w:p>
        </w:tc>
      </w:tr>
      <w:tr w:rsidR="00425FEE" w:rsidRPr="005764E7" w14:paraId="59604F5F" w14:textId="77777777" w:rsidTr="00671045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1D339C47" w14:textId="6E808ED3" w:rsidR="00425FEE" w:rsidRPr="00742A42" w:rsidRDefault="00425FEE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: จ่ายชำระระหว่างปี</w:t>
            </w:r>
          </w:p>
        </w:tc>
        <w:tc>
          <w:tcPr>
            <w:tcW w:w="21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F1F4A" w14:textId="7453BE73" w:rsidR="00425FEE" w:rsidRDefault="00425FEE" w:rsidP="00425FEE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3EA0">
              <w:rPr>
                <w:rFonts w:ascii="Angsana New" w:hAnsi="Angsana New"/>
                <w:sz w:val="28"/>
                <w:szCs w:val="28"/>
              </w:rPr>
              <w:t>(1,214,000)</w:t>
            </w:r>
          </w:p>
        </w:tc>
      </w:tr>
      <w:tr w:rsidR="00425FEE" w:rsidRPr="005764E7" w14:paraId="73EE4560" w14:textId="77777777" w:rsidTr="0009045F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0CE74923" w14:textId="3762FDE3" w:rsidR="00425FEE" w:rsidRPr="005764E7" w:rsidRDefault="00425FEE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1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D76AB" w14:textId="209E091B" w:rsidR="00425FEE" w:rsidRPr="00CF1A28" w:rsidRDefault="00425FEE" w:rsidP="00425FEE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  <w:r w:rsidRPr="006E1D03">
              <w:rPr>
                <w:rFonts w:ascii="Angsana New" w:hAnsi="Angsana New"/>
                <w:sz w:val="28"/>
                <w:szCs w:val="28"/>
              </w:rPr>
              <w:t>,</w:t>
            </w:r>
            <w:r w:rsidRPr="009D07E5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25FEE" w:rsidRPr="005764E7" w14:paraId="25CA48F5" w14:textId="77777777" w:rsidTr="00351E6F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16E86A1D" w14:textId="0EED5B1E" w:rsidR="00425FEE" w:rsidRPr="00F661B1" w:rsidRDefault="00425FEE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: กู้เพิ่มระหว่าง</w:t>
            </w:r>
            <w:r w:rsidR="000F28BF" w:rsidRPr="00742A4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  <w:p w14:paraId="6D3BA649" w14:textId="77777777" w:rsidR="00425FEE" w:rsidRPr="00742A42" w:rsidRDefault="00425FEE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หัก : จ่ายชำระระหว่างปี</w:t>
            </w:r>
          </w:p>
        </w:tc>
        <w:tc>
          <w:tcPr>
            <w:tcW w:w="2167" w:type="pct"/>
            <w:shd w:val="clear" w:color="auto" w:fill="auto"/>
            <w:vAlign w:val="bottom"/>
          </w:tcPr>
          <w:p w14:paraId="246730DD" w14:textId="4D8CC523" w:rsidR="00425FEE" w:rsidRPr="00CF1A28" w:rsidRDefault="00351E6F" w:rsidP="00425FEE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860,000</w:t>
            </w:r>
          </w:p>
        </w:tc>
      </w:tr>
      <w:tr w:rsidR="00425FEE" w:rsidRPr="005764E7" w14:paraId="2AD7EFE0" w14:textId="77777777" w:rsidTr="00351E6F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5C5D9B18" w14:textId="5793EE92" w:rsidR="00425FEE" w:rsidRPr="00742A42" w:rsidRDefault="00425FEE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: จ่ายชำระระหว่าง</w:t>
            </w:r>
            <w:r w:rsidR="000F28BF" w:rsidRPr="00742A42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1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3DB7D" w14:textId="1506F4F0" w:rsidR="00425FEE" w:rsidRPr="00742A42" w:rsidRDefault="00351E6F" w:rsidP="00425FEE">
            <w:pPr>
              <w:tabs>
                <w:tab w:val="clear" w:pos="3742"/>
                <w:tab w:val="left" w:pos="284"/>
                <w:tab w:val="left" w:pos="851"/>
                <w:tab w:val="left" w:pos="1418"/>
                <w:tab w:val="left" w:pos="1985"/>
                <w:tab w:val="left" w:pos="364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(860,000)</w:t>
            </w:r>
          </w:p>
        </w:tc>
      </w:tr>
      <w:tr w:rsidR="00425FEE" w:rsidRPr="005764E7" w14:paraId="73036354" w14:textId="77777777" w:rsidTr="00351E6F">
        <w:trPr>
          <w:trHeight w:hRule="exact" w:val="398"/>
        </w:trPr>
        <w:tc>
          <w:tcPr>
            <w:tcW w:w="2833" w:type="pct"/>
            <w:shd w:val="clear" w:color="auto" w:fill="auto"/>
            <w:vAlign w:val="bottom"/>
          </w:tcPr>
          <w:p w14:paraId="5D1D41F0" w14:textId="404FB949" w:rsidR="00425FEE" w:rsidRPr="00FD6FF5" w:rsidRDefault="00425FEE" w:rsidP="00425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78A59" w14:textId="65DA4EEA" w:rsidR="00425FEE" w:rsidRPr="00FD6FF5" w:rsidRDefault="00351E6F" w:rsidP="00425F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169,000</w:t>
            </w:r>
          </w:p>
        </w:tc>
      </w:tr>
    </w:tbl>
    <w:p w14:paraId="4CF2C817" w14:textId="77777777" w:rsidR="00C5198C" w:rsidRDefault="00C5198C" w:rsidP="00C5198C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sz w:val="28"/>
          <w:szCs w:val="28"/>
        </w:rPr>
      </w:pPr>
    </w:p>
    <w:p w14:paraId="3D15E240" w14:textId="77777777" w:rsidR="00C5198C" w:rsidRDefault="00C5198C" w:rsidP="00C5198C"/>
    <w:p w14:paraId="7F73AC26" w14:textId="77777777" w:rsidR="00C5198C" w:rsidRPr="00C5198C" w:rsidRDefault="00C5198C" w:rsidP="00C5198C"/>
    <w:p w14:paraId="4AC723B6" w14:textId="77777777" w:rsidR="00641863" w:rsidRPr="00D566CF" w:rsidRDefault="00641863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54B1E74A" w14:textId="77777777" w:rsidR="00641863" w:rsidRPr="00D566CF" w:rsidRDefault="00641863" w:rsidP="009977A2">
      <w:pPr>
        <w:tabs>
          <w:tab w:val="left" w:pos="540"/>
          <w:tab w:val="left" w:pos="1080"/>
        </w:tabs>
        <w:spacing w:before="120" w:after="120" w:line="240" w:lineRule="auto"/>
        <w:ind w:left="284" w:right="3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5137"/>
        <w:gridCol w:w="1984"/>
        <w:gridCol w:w="284"/>
        <w:gridCol w:w="1950"/>
      </w:tblGrid>
      <w:tr w:rsidR="009977A2" w:rsidRPr="00D566CF" w14:paraId="6F812982" w14:textId="77777777" w:rsidTr="000145D4">
        <w:trPr>
          <w:trHeight w:val="397"/>
        </w:trPr>
        <w:tc>
          <w:tcPr>
            <w:tcW w:w="5137" w:type="dxa"/>
            <w:shd w:val="clear" w:color="auto" w:fill="auto"/>
          </w:tcPr>
          <w:p w14:paraId="0534EE97" w14:textId="77777777" w:rsidR="009977A2" w:rsidRPr="00D566CF" w:rsidRDefault="009977A2" w:rsidP="00A25379">
            <w:pPr>
              <w:spacing w:line="240" w:lineRule="auto"/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B1BBDE" w14:textId="77777777" w:rsidR="009977A2" w:rsidRPr="00D566CF" w:rsidRDefault="009977A2" w:rsidP="00A25379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977A2" w:rsidRPr="00D566CF" w14:paraId="21C052E1" w14:textId="77777777" w:rsidTr="000145D4">
        <w:trPr>
          <w:trHeight w:val="397"/>
        </w:trPr>
        <w:tc>
          <w:tcPr>
            <w:tcW w:w="5137" w:type="dxa"/>
            <w:shd w:val="clear" w:color="auto" w:fill="auto"/>
          </w:tcPr>
          <w:p w14:paraId="492255B7" w14:textId="77777777" w:rsidR="009977A2" w:rsidRPr="00D566CF" w:rsidRDefault="009977A2" w:rsidP="00A25379">
            <w:pPr>
              <w:spacing w:line="240" w:lineRule="auto"/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53F2020" w14:textId="77777777" w:rsidR="009977A2" w:rsidRPr="00D566CF" w:rsidRDefault="009977A2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9977A2" w:rsidRPr="00D566CF" w14:paraId="58A4A338" w14:textId="77777777" w:rsidTr="000145D4">
        <w:trPr>
          <w:trHeight w:val="397"/>
        </w:trPr>
        <w:tc>
          <w:tcPr>
            <w:tcW w:w="5137" w:type="dxa"/>
            <w:shd w:val="clear" w:color="auto" w:fill="auto"/>
          </w:tcPr>
          <w:p w14:paraId="6A3840C0" w14:textId="77777777" w:rsidR="009977A2" w:rsidRPr="00D566CF" w:rsidRDefault="009977A2" w:rsidP="00A25379">
            <w:pPr>
              <w:spacing w:line="240" w:lineRule="auto"/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8FCBD" w14:textId="77777777" w:rsidR="009977A2" w:rsidRPr="00D566CF" w:rsidRDefault="009977A2" w:rsidP="00A25379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7A2" w:rsidRPr="00D566CF" w14:paraId="7AE68A12" w14:textId="77777777" w:rsidTr="000145D4">
        <w:trPr>
          <w:trHeight w:val="397"/>
        </w:trPr>
        <w:tc>
          <w:tcPr>
            <w:tcW w:w="5137" w:type="dxa"/>
            <w:shd w:val="clear" w:color="auto" w:fill="auto"/>
          </w:tcPr>
          <w:p w14:paraId="3F167CE7" w14:textId="77777777" w:rsidR="009977A2" w:rsidRPr="00D566CF" w:rsidRDefault="009977A2" w:rsidP="00A25379">
            <w:pPr>
              <w:spacing w:line="240" w:lineRule="auto"/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CC2706D" w14:textId="77777777" w:rsidR="009977A2" w:rsidRPr="00D566CF" w:rsidRDefault="009977A2" w:rsidP="00A25379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A5FDC84" w14:textId="77777777" w:rsidR="009977A2" w:rsidRPr="00D566CF" w:rsidRDefault="009977A2" w:rsidP="00A25379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14:paraId="3A9B8267" w14:textId="77777777" w:rsidR="009977A2" w:rsidRPr="00D566CF" w:rsidRDefault="009977A2" w:rsidP="00A25379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9977A2" w:rsidRPr="00D566CF" w14:paraId="13F3538F" w14:textId="77777777" w:rsidTr="000145D4">
        <w:trPr>
          <w:trHeight w:val="397"/>
        </w:trPr>
        <w:tc>
          <w:tcPr>
            <w:tcW w:w="5137" w:type="dxa"/>
            <w:shd w:val="clear" w:color="auto" w:fill="auto"/>
          </w:tcPr>
          <w:p w14:paraId="794BE0E0" w14:textId="77777777" w:rsidR="009977A2" w:rsidRPr="00D566CF" w:rsidRDefault="009977A2" w:rsidP="00A25379">
            <w:pPr>
              <w:spacing w:line="240" w:lineRule="auto"/>
              <w:ind w:left="-108"/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EFEF9D1" w14:textId="5905FB12" w:rsidR="009977A2" w:rsidRPr="00742A42" w:rsidRDefault="009977A2" w:rsidP="00A25379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79054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46C2BE49" w14:textId="77777777" w:rsidR="009977A2" w:rsidRPr="00D566CF" w:rsidRDefault="009977A2" w:rsidP="00A25379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</w:tcPr>
          <w:p w14:paraId="380ADDFF" w14:textId="5672C86A" w:rsidR="009977A2" w:rsidRPr="00D566CF" w:rsidRDefault="009977A2" w:rsidP="00A25379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79054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9054F" w:rsidRPr="00D566CF" w14:paraId="5B45911F" w14:textId="77777777" w:rsidTr="005F1AE1">
        <w:trPr>
          <w:trHeight w:val="397"/>
        </w:trPr>
        <w:tc>
          <w:tcPr>
            <w:tcW w:w="5137" w:type="dxa"/>
            <w:shd w:val="clear" w:color="auto" w:fill="auto"/>
            <w:vAlign w:val="bottom"/>
          </w:tcPr>
          <w:p w14:paraId="78D95935" w14:textId="77777777" w:rsidR="0079054F" w:rsidRPr="00742A42" w:rsidRDefault="0079054F" w:rsidP="00A25379">
            <w:pPr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0324D" w14:textId="3EAAF859" w:rsidR="0079054F" w:rsidRPr="00D566CF" w:rsidRDefault="005F1AE1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1AE1">
              <w:rPr>
                <w:rFonts w:ascii="Angsana New" w:hAnsi="Angsana New"/>
                <w:sz w:val="28"/>
                <w:szCs w:val="28"/>
              </w:rPr>
              <w:t>67,267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D68B1D" w14:textId="77777777" w:rsidR="0079054F" w:rsidRPr="00D566CF" w:rsidRDefault="0079054F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3BAE4" w14:textId="4404B8FA" w:rsidR="0079054F" w:rsidRPr="00D566CF" w:rsidRDefault="0079054F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7">
              <w:rPr>
                <w:rFonts w:ascii="Angsana New" w:hAnsi="Angsana New"/>
                <w:sz w:val="28"/>
                <w:szCs w:val="28"/>
              </w:rPr>
              <w:t>61,845</w:t>
            </w:r>
          </w:p>
        </w:tc>
      </w:tr>
      <w:tr w:rsidR="0079054F" w:rsidRPr="00D566CF" w14:paraId="5D18AE3C" w14:textId="77777777" w:rsidTr="005F1AE1">
        <w:trPr>
          <w:trHeight w:val="397"/>
        </w:trPr>
        <w:tc>
          <w:tcPr>
            <w:tcW w:w="5137" w:type="dxa"/>
            <w:shd w:val="clear" w:color="auto" w:fill="auto"/>
            <w:vAlign w:val="bottom"/>
          </w:tcPr>
          <w:p w14:paraId="16DD395E" w14:textId="77777777" w:rsidR="0079054F" w:rsidRPr="00742A42" w:rsidRDefault="0079054F" w:rsidP="00A25379">
            <w:pPr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FEE7C3A" w14:textId="7774B153" w:rsidR="0079054F" w:rsidRPr="00D566CF" w:rsidRDefault="005F1AE1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1AE1">
              <w:rPr>
                <w:rFonts w:ascii="Angsana New" w:hAnsi="Angsana New"/>
                <w:sz w:val="28"/>
                <w:szCs w:val="28"/>
              </w:rPr>
              <w:t>2,039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2095F0" w14:textId="77777777" w:rsidR="0079054F" w:rsidRPr="00D566CF" w:rsidRDefault="0079054F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6C24DBFF" w14:textId="1E69BD9F" w:rsidR="0079054F" w:rsidRPr="00D566CF" w:rsidRDefault="0079054F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</w:tr>
      <w:tr w:rsidR="0079054F" w:rsidRPr="00D566CF" w14:paraId="37E2AD85" w14:textId="77777777" w:rsidTr="005F1AE1">
        <w:trPr>
          <w:trHeight w:val="397"/>
        </w:trPr>
        <w:tc>
          <w:tcPr>
            <w:tcW w:w="5137" w:type="dxa"/>
            <w:shd w:val="clear" w:color="auto" w:fill="auto"/>
            <w:vAlign w:val="bottom"/>
          </w:tcPr>
          <w:p w14:paraId="16E12385" w14:textId="77777777" w:rsidR="0079054F" w:rsidRPr="00742A42" w:rsidRDefault="0079054F" w:rsidP="00A25379">
            <w:pPr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61C521F" w14:textId="037C8688" w:rsidR="0079054F" w:rsidRPr="00742A42" w:rsidRDefault="005F1AE1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F1AE1">
              <w:rPr>
                <w:rFonts w:ascii="Angsana New" w:hAnsi="Angsana New"/>
                <w:sz w:val="28"/>
                <w:szCs w:val="28"/>
              </w:rPr>
              <w:t>12,57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8760EE" w14:textId="77777777" w:rsidR="0079054F" w:rsidRPr="00D566CF" w:rsidRDefault="0079054F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3F9E52FE" w14:textId="5C31F4F2" w:rsidR="0079054F" w:rsidRPr="00D566CF" w:rsidRDefault="0079054F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14,771</w:t>
            </w:r>
          </w:p>
        </w:tc>
      </w:tr>
      <w:tr w:rsidR="0079054F" w:rsidRPr="00D566CF" w14:paraId="7C110015" w14:textId="77777777" w:rsidTr="005F1AE1">
        <w:trPr>
          <w:trHeight w:val="397"/>
        </w:trPr>
        <w:tc>
          <w:tcPr>
            <w:tcW w:w="5137" w:type="dxa"/>
            <w:shd w:val="clear" w:color="auto" w:fill="auto"/>
            <w:vAlign w:val="bottom"/>
          </w:tcPr>
          <w:p w14:paraId="0E279997" w14:textId="77777777" w:rsidR="0079054F" w:rsidRPr="00742A42" w:rsidRDefault="0079054F" w:rsidP="00A25379">
            <w:pPr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BFA44" w14:textId="6C5211BA" w:rsidR="0079054F" w:rsidRPr="00D566CF" w:rsidRDefault="005F1AE1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1AE1">
              <w:rPr>
                <w:rFonts w:ascii="Angsana New" w:hAnsi="Angsana New"/>
                <w:sz w:val="28"/>
                <w:szCs w:val="28"/>
              </w:rPr>
              <w:t>3,</w:t>
            </w:r>
            <w:r w:rsidR="002C16E1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7FCD653" w14:textId="77777777" w:rsidR="0079054F" w:rsidRPr="00D566CF" w:rsidRDefault="0079054F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6FCE6" w14:textId="18DF4171" w:rsidR="0079054F" w:rsidRPr="00D566CF" w:rsidRDefault="0079054F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3,263</w:t>
            </w:r>
          </w:p>
        </w:tc>
      </w:tr>
      <w:tr w:rsidR="0079054F" w:rsidRPr="00D566CF" w14:paraId="3CB61835" w14:textId="77777777" w:rsidTr="005F1AE1">
        <w:trPr>
          <w:trHeight w:val="397"/>
        </w:trPr>
        <w:tc>
          <w:tcPr>
            <w:tcW w:w="5137" w:type="dxa"/>
            <w:shd w:val="clear" w:color="auto" w:fill="auto"/>
            <w:vAlign w:val="bottom"/>
          </w:tcPr>
          <w:p w14:paraId="333D21A3" w14:textId="77777777" w:rsidR="0079054F" w:rsidRPr="00D566CF" w:rsidRDefault="0079054F" w:rsidP="00A25379">
            <w:pPr>
              <w:spacing w:line="240" w:lineRule="auto"/>
              <w:ind w:left="-108" w:righ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0355E" w14:textId="5DE1D0A4" w:rsidR="0079054F" w:rsidRPr="00742A42" w:rsidRDefault="001F738F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738F">
              <w:rPr>
                <w:rFonts w:ascii="Angsana New" w:hAnsi="Angsana New"/>
                <w:sz w:val="28"/>
                <w:szCs w:val="28"/>
              </w:rPr>
              <w:t>85,2</w:t>
            </w:r>
            <w:r w:rsidR="002C16E1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4C381A" w14:textId="77777777" w:rsidR="0079054F" w:rsidRPr="00D566CF" w:rsidRDefault="0079054F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13F4B" w14:textId="33D6341D" w:rsidR="0079054F" w:rsidRPr="00D566CF" w:rsidRDefault="0079054F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2847">
              <w:rPr>
                <w:rFonts w:ascii="Angsana New" w:hAnsi="Angsana New"/>
                <w:sz w:val="28"/>
                <w:szCs w:val="28"/>
              </w:rPr>
              <w:t>81,87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6084333F" w14:textId="77777777" w:rsidR="001F35F0" w:rsidRPr="00D566CF" w:rsidRDefault="001F35F0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หนี้สินตามสัญญาเช่า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003"/>
        <w:gridCol w:w="1714"/>
        <w:gridCol w:w="1796"/>
        <w:gridCol w:w="1842"/>
      </w:tblGrid>
      <w:tr w:rsidR="001F35F0" w:rsidRPr="00D566CF" w14:paraId="25EFAB60" w14:textId="77777777" w:rsidTr="000145D4">
        <w:trPr>
          <w:trHeight w:hRule="exact" w:val="431"/>
          <w:tblHeader/>
        </w:trPr>
        <w:tc>
          <w:tcPr>
            <w:tcW w:w="4003" w:type="dxa"/>
          </w:tcPr>
          <w:p w14:paraId="5B3BEC37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" w:name="_Hlk53134481"/>
          </w:p>
          <w:p w14:paraId="24E1DFBC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vAlign w:val="bottom"/>
          </w:tcPr>
          <w:p w14:paraId="0850FC67" w14:textId="77777777" w:rsidR="001F35F0" w:rsidRPr="00D566CF" w:rsidRDefault="001F35F0" w:rsidP="00A2537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F35F0" w:rsidRPr="00D566CF" w14:paraId="1C3AD4B2" w14:textId="77777777" w:rsidTr="000145D4">
        <w:trPr>
          <w:trHeight w:hRule="exact" w:val="431"/>
          <w:tblHeader/>
        </w:trPr>
        <w:tc>
          <w:tcPr>
            <w:tcW w:w="4003" w:type="dxa"/>
          </w:tcPr>
          <w:p w14:paraId="768E3EF0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vAlign w:val="bottom"/>
          </w:tcPr>
          <w:p w14:paraId="4A117ED0" w14:textId="77777777" w:rsidR="001F35F0" w:rsidRPr="00742A42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1F35F0" w:rsidRPr="00D566CF" w14:paraId="651785C1" w14:textId="77777777" w:rsidTr="000145D4">
        <w:trPr>
          <w:trHeight w:hRule="exact" w:val="431"/>
          <w:tblHeader/>
        </w:trPr>
        <w:tc>
          <w:tcPr>
            <w:tcW w:w="4003" w:type="dxa"/>
          </w:tcPr>
          <w:p w14:paraId="17FE700E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vAlign w:val="bottom"/>
          </w:tcPr>
          <w:p w14:paraId="171D9631" w14:textId="77777777" w:rsidR="001F35F0" w:rsidRPr="00742A42" w:rsidRDefault="001F35F0" w:rsidP="00A2537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35F0" w:rsidRPr="00D566CF" w14:paraId="4771E722" w14:textId="77777777" w:rsidTr="00DC4E89">
        <w:trPr>
          <w:trHeight w:hRule="exact" w:val="431"/>
          <w:tblHeader/>
        </w:trPr>
        <w:tc>
          <w:tcPr>
            <w:tcW w:w="4003" w:type="dxa"/>
          </w:tcPr>
          <w:p w14:paraId="5273208B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vAlign w:val="bottom"/>
          </w:tcPr>
          <w:p w14:paraId="25B44FC3" w14:textId="77777777" w:rsidR="001F35F0" w:rsidRPr="00D566CF" w:rsidRDefault="001F35F0" w:rsidP="00A253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96" w:type="dxa"/>
            <w:vAlign w:val="bottom"/>
          </w:tcPr>
          <w:p w14:paraId="1164A876" w14:textId="77777777" w:rsidR="001F35F0" w:rsidRPr="00D566CF" w:rsidRDefault="001F35F0" w:rsidP="00A253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842" w:type="dxa"/>
            <w:vAlign w:val="bottom"/>
          </w:tcPr>
          <w:p w14:paraId="5D9F6852" w14:textId="77777777" w:rsidR="001F35F0" w:rsidRPr="00742A42" w:rsidRDefault="001F35F0" w:rsidP="00A253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F35F0" w:rsidRPr="00D566CF" w14:paraId="299A1090" w14:textId="77777777" w:rsidTr="00DC4E89">
        <w:trPr>
          <w:trHeight w:hRule="exact" w:val="431"/>
        </w:trPr>
        <w:tc>
          <w:tcPr>
            <w:tcW w:w="4003" w:type="dxa"/>
            <w:vAlign w:val="bottom"/>
          </w:tcPr>
          <w:p w14:paraId="77BCD8EB" w14:textId="12AB0861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</w:t>
            </w:r>
            <w:r w:rsidRPr="00D566CF">
              <w:rPr>
                <w:rFonts w:ascii="Angsana New" w:hAnsi="Angsana New"/>
                <w:sz w:val="28"/>
                <w:szCs w:val="28"/>
                <w:lang w:val="en-ZW"/>
              </w:rPr>
              <w:t>1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4" w:type="dxa"/>
            <w:vAlign w:val="bottom"/>
          </w:tcPr>
          <w:p w14:paraId="22DA99D9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6" w:type="dxa"/>
            <w:vAlign w:val="bottom"/>
          </w:tcPr>
          <w:p w14:paraId="374CD1A8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1913D9DF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5F0" w:rsidRPr="00D566CF" w14:paraId="66A59380" w14:textId="77777777" w:rsidTr="00D51C5E">
        <w:trPr>
          <w:trHeight w:hRule="exact" w:val="431"/>
        </w:trPr>
        <w:tc>
          <w:tcPr>
            <w:tcW w:w="4003" w:type="dxa"/>
            <w:vAlign w:val="bottom"/>
          </w:tcPr>
          <w:p w14:paraId="167A21E8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38098" w14:textId="7E07202B" w:rsidR="001F35F0" w:rsidRPr="00D566CF" w:rsidRDefault="00B862D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933B6" w14:textId="080A959D" w:rsidR="001F35F0" w:rsidRPr="00742A42" w:rsidRDefault="00B862D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1CDEA" w14:textId="22F758C7" w:rsidR="001F35F0" w:rsidRPr="00D566CF" w:rsidRDefault="00F273C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73C0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1F35F0" w:rsidRPr="00D566CF" w14:paraId="1186A48D" w14:textId="77777777" w:rsidTr="00D51C5E">
        <w:trPr>
          <w:trHeight w:hRule="exact" w:val="431"/>
        </w:trPr>
        <w:tc>
          <w:tcPr>
            <w:tcW w:w="4003" w:type="dxa"/>
            <w:vAlign w:val="bottom"/>
          </w:tcPr>
          <w:p w14:paraId="79187B53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ถึงกำหนดชำระเกินหนึ่งปีแต่ไม่เกินห้าปี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01996" w14:textId="307A83E2" w:rsidR="001F35F0" w:rsidRPr="00D566CF" w:rsidRDefault="00B862D0" w:rsidP="00A253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261D7" w14:textId="38AEE7FF" w:rsidR="001F35F0" w:rsidRPr="00742A42" w:rsidRDefault="00B862D0" w:rsidP="00A253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0407C" w14:textId="1648B106" w:rsidR="001F35F0" w:rsidRPr="00742A42" w:rsidRDefault="00F273C0" w:rsidP="00A253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273C0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F35F0" w:rsidRPr="00D566CF" w14:paraId="67EAF798" w14:textId="77777777" w:rsidTr="00D51C5E">
        <w:trPr>
          <w:trHeight w:hRule="exact" w:val="431"/>
        </w:trPr>
        <w:tc>
          <w:tcPr>
            <w:tcW w:w="4003" w:type="dxa"/>
            <w:vAlign w:val="bottom"/>
          </w:tcPr>
          <w:p w14:paraId="75635DFB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195F32" w14:textId="69C134D4" w:rsidR="001F35F0" w:rsidRPr="00D566CF" w:rsidRDefault="00B862D0" w:rsidP="00A253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220</w:t>
            </w:r>
          </w:p>
        </w:tc>
        <w:tc>
          <w:tcPr>
            <w:tcW w:w="17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5C220" w14:textId="599CC72B" w:rsidR="001F35F0" w:rsidRPr="00D566CF" w:rsidRDefault="00B862D0" w:rsidP="00A253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(11)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531FA" w14:textId="5C2C5BC2" w:rsidR="001F35F0" w:rsidRPr="00D566CF" w:rsidRDefault="00F273C0" w:rsidP="00A253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73C0">
              <w:rPr>
                <w:rFonts w:ascii="Angsana New" w:hAnsi="Angsana New"/>
                <w:b/>
                <w:bCs/>
                <w:sz w:val="28"/>
                <w:szCs w:val="28"/>
              </w:rPr>
              <w:t>209</w:t>
            </w:r>
          </w:p>
        </w:tc>
      </w:tr>
      <w:tr w:rsidR="001F35F0" w:rsidRPr="00D566CF" w14:paraId="22BFC1FE" w14:textId="77777777" w:rsidTr="00DC4E89">
        <w:trPr>
          <w:trHeight w:hRule="exact" w:val="431"/>
        </w:trPr>
        <w:tc>
          <w:tcPr>
            <w:tcW w:w="4003" w:type="dxa"/>
            <w:vAlign w:val="bottom"/>
          </w:tcPr>
          <w:p w14:paraId="3C296FC4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1CB17B1C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5FCCB0E5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4AAB2538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5F0" w:rsidRPr="00D566CF" w14:paraId="4AAD4108" w14:textId="77777777" w:rsidTr="00DC4E89">
        <w:trPr>
          <w:trHeight w:hRule="exact" w:val="431"/>
        </w:trPr>
        <w:tc>
          <w:tcPr>
            <w:tcW w:w="4003" w:type="dxa"/>
            <w:vAlign w:val="bottom"/>
          </w:tcPr>
          <w:p w14:paraId="3181EF49" w14:textId="080F0531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0C59E55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1858026A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36166B1" w14:textId="77777777" w:rsidR="001F35F0" w:rsidRPr="00742A42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35F0" w:rsidRPr="00D566CF" w14:paraId="0B1270B3" w14:textId="77777777" w:rsidTr="00DC4E89">
        <w:trPr>
          <w:trHeight w:hRule="exact" w:val="431"/>
        </w:trPr>
        <w:tc>
          <w:tcPr>
            <w:tcW w:w="4003" w:type="dxa"/>
            <w:vAlign w:val="bottom"/>
          </w:tcPr>
          <w:p w14:paraId="73A4BA9A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119798F7" w14:textId="218BAB05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7FD3E84F" w14:textId="7B0B69D7" w:rsidR="001F35F0" w:rsidRPr="00742A42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F8421D2" w14:textId="0FA9B8F3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643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F35F0" w:rsidRPr="00D566CF" w14:paraId="726F6002" w14:textId="77777777" w:rsidTr="00DC4E89">
        <w:trPr>
          <w:trHeight w:hRule="exact" w:val="431"/>
        </w:trPr>
        <w:tc>
          <w:tcPr>
            <w:tcW w:w="4003" w:type="dxa"/>
            <w:vAlign w:val="bottom"/>
          </w:tcPr>
          <w:p w14:paraId="5D7A3CCC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ถึงกำหนดชำระเกินหนึ่งปีแต่ไม่เกินห้าปี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57B39AC" w14:textId="29B8E425" w:rsidR="001F35F0" w:rsidRPr="00D566CF" w:rsidRDefault="001F35F0" w:rsidP="00A253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536053F9" w14:textId="09745A25" w:rsidR="001F35F0" w:rsidRPr="00742A42" w:rsidRDefault="001F35F0" w:rsidP="00A253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(47)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1826527" w14:textId="1D390B69" w:rsidR="001F35F0" w:rsidRPr="00D566CF" w:rsidRDefault="001F35F0" w:rsidP="00A253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643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F35F0" w:rsidRPr="00D566CF" w14:paraId="1F2A4202" w14:textId="77777777" w:rsidTr="00DC4E89">
        <w:trPr>
          <w:trHeight w:hRule="exact" w:val="431"/>
        </w:trPr>
        <w:tc>
          <w:tcPr>
            <w:tcW w:w="4003" w:type="dxa"/>
            <w:vAlign w:val="bottom"/>
          </w:tcPr>
          <w:p w14:paraId="35C31A93" w14:textId="77777777" w:rsidR="001F35F0" w:rsidRPr="00D566CF" w:rsidRDefault="001F35F0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18DF37F8" w14:textId="72400B65" w:rsidR="001F35F0" w:rsidRPr="00D566CF" w:rsidRDefault="001F35F0" w:rsidP="00A253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307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4672F245" w14:textId="50F275EC" w:rsidR="001F35F0" w:rsidRPr="00742A42" w:rsidRDefault="001F35F0" w:rsidP="00A253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(58)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2C51E5A" w14:textId="000AF47F" w:rsidR="001F35F0" w:rsidRPr="00D566CF" w:rsidRDefault="001F35F0" w:rsidP="00A253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4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249</w:t>
            </w:r>
          </w:p>
        </w:tc>
      </w:tr>
      <w:bookmarkEnd w:id="1"/>
    </w:tbl>
    <w:p w14:paraId="03EC4AA6" w14:textId="77777777" w:rsidR="00C5198C" w:rsidRDefault="00C5198C" w:rsidP="00C5198C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sz w:val="28"/>
          <w:szCs w:val="28"/>
        </w:rPr>
      </w:pPr>
    </w:p>
    <w:p w14:paraId="48D3EAF1" w14:textId="77777777" w:rsidR="00C5198C" w:rsidRDefault="00C5198C" w:rsidP="00C5198C"/>
    <w:p w14:paraId="76C8B91D" w14:textId="77777777" w:rsidR="00C5198C" w:rsidRDefault="00C5198C" w:rsidP="00C5198C"/>
    <w:p w14:paraId="737AA0C2" w14:textId="77777777" w:rsidR="000D6962" w:rsidRDefault="000D6962" w:rsidP="00C5198C"/>
    <w:p w14:paraId="471C41A7" w14:textId="77777777" w:rsidR="000D6962" w:rsidRDefault="000D6962" w:rsidP="00C5198C"/>
    <w:p w14:paraId="3EC42090" w14:textId="77777777" w:rsidR="000D6962" w:rsidRPr="00D566CF" w:rsidRDefault="000D6962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lastRenderedPageBreak/>
        <w:t>ประมาณการหนี้สินสำหรับผลประโยชน์พนักงาน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5137"/>
        <w:gridCol w:w="1984"/>
        <w:gridCol w:w="284"/>
        <w:gridCol w:w="1950"/>
      </w:tblGrid>
      <w:tr w:rsidR="000D6962" w:rsidRPr="00D566CF" w14:paraId="306C0E10" w14:textId="77777777" w:rsidTr="000145D4">
        <w:trPr>
          <w:trHeight w:val="397"/>
        </w:trPr>
        <w:tc>
          <w:tcPr>
            <w:tcW w:w="5137" w:type="dxa"/>
            <w:shd w:val="clear" w:color="auto" w:fill="auto"/>
          </w:tcPr>
          <w:p w14:paraId="0522180C" w14:textId="77777777" w:rsidR="000D6962" w:rsidRPr="00D566CF" w:rsidRDefault="000D6962" w:rsidP="00A25379">
            <w:pPr>
              <w:spacing w:line="240" w:lineRule="auto"/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012EC6" w14:textId="77777777" w:rsidR="000D6962" w:rsidRPr="00D566CF" w:rsidRDefault="000D6962" w:rsidP="00A25379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D6962" w:rsidRPr="00D566CF" w14:paraId="7A8432C2" w14:textId="77777777" w:rsidTr="000145D4">
        <w:trPr>
          <w:trHeight w:val="397"/>
        </w:trPr>
        <w:tc>
          <w:tcPr>
            <w:tcW w:w="5137" w:type="dxa"/>
            <w:shd w:val="clear" w:color="auto" w:fill="auto"/>
          </w:tcPr>
          <w:p w14:paraId="3C645521" w14:textId="77777777" w:rsidR="000D6962" w:rsidRPr="00D566CF" w:rsidRDefault="000D6962" w:rsidP="00A25379">
            <w:pPr>
              <w:spacing w:line="240" w:lineRule="auto"/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0229A3E" w14:textId="77777777" w:rsidR="000D6962" w:rsidRPr="00D566CF" w:rsidRDefault="000D6962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0D6962" w:rsidRPr="00D566CF" w14:paraId="756BC3EA" w14:textId="77777777" w:rsidTr="000145D4">
        <w:trPr>
          <w:trHeight w:val="397"/>
        </w:trPr>
        <w:tc>
          <w:tcPr>
            <w:tcW w:w="5137" w:type="dxa"/>
            <w:shd w:val="clear" w:color="auto" w:fill="auto"/>
          </w:tcPr>
          <w:p w14:paraId="3C9C2E98" w14:textId="77777777" w:rsidR="000D6962" w:rsidRPr="00D566CF" w:rsidRDefault="000D6962" w:rsidP="00A25379">
            <w:pPr>
              <w:spacing w:line="240" w:lineRule="auto"/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44945" w14:textId="77777777" w:rsidR="000D6962" w:rsidRPr="00D566CF" w:rsidRDefault="000D6962" w:rsidP="00A25379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6962" w:rsidRPr="00D566CF" w14:paraId="1D58EC92" w14:textId="77777777" w:rsidTr="000145D4">
        <w:trPr>
          <w:trHeight w:val="397"/>
        </w:trPr>
        <w:tc>
          <w:tcPr>
            <w:tcW w:w="5137" w:type="dxa"/>
            <w:shd w:val="clear" w:color="auto" w:fill="auto"/>
          </w:tcPr>
          <w:p w14:paraId="4247DEC5" w14:textId="77777777" w:rsidR="000D6962" w:rsidRPr="00D566CF" w:rsidRDefault="000D6962" w:rsidP="00A25379">
            <w:pPr>
              <w:spacing w:line="240" w:lineRule="auto"/>
              <w:ind w:right="27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A3A01A8" w14:textId="77777777" w:rsidR="000D6962" w:rsidRPr="00D566CF" w:rsidRDefault="000D6962" w:rsidP="00A25379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E5E7EEA" w14:textId="77777777" w:rsidR="000D6962" w:rsidRPr="00D566CF" w:rsidRDefault="000D6962" w:rsidP="00A25379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14:paraId="0A37E500" w14:textId="77777777" w:rsidR="000D6962" w:rsidRPr="00D566CF" w:rsidRDefault="000D6962" w:rsidP="00A25379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D6962" w:rsidRPr="00D566CF" w14:paraId="0EC7B5BD" w14:textId="77777777" w:rsidTr="000145D4">
        <w:trPr>
          <w:trHeight w:val="397"/>
        </w:trPr>
        <w:tc>
          <w:tcPr>
            <w:tcW w:w="5137" w:type="dxa"/>
            <w:shd w:val="clear" w:color="auto" w:fill="auto"/>
          </w:tcPr>
          <w:p w14:paraId="77786006" w14:textId="77777777" w:rsidR="000D6962" w:rsidRPr="00D566CF" w:rsidRDefault="000D6962" w:rsidP="00A25379">
            <w:pPr>
              <w:spacing w:line="240" w:lineRule="auto"/>
              <w:ind w:left="-108"/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008AEDA" w14:textId="49A352F6" w:rsidR="000D6962" w:rsidRPr="00742A42" w:rsidRDefault="000D6962" w:rsidP="00A25379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4828D7F5" w14:textId="77777777" w:rsidR="000D6962" w:rsidRPr="00D566CF" w:rsidRDefault="000D6962" w:rsidP="00A25379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</w:tcPr>
          <w:p w14:paraId="61F1A805" w14:textId="70F6B5B5" w:rsidR="000D6962" w:rsidRPr="00D566CF" w:rsidRDefault="000D6962" w:rsidP="00A25379">
            <w:pPr>
              <w:spacing w:line="240" w:lineRule="auto"/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D6962" w:rsidRPr="00D566CF" w14:paraId="7A220875" w14:textId="77777777" w:rsidTr="003E3336">
        <w:trPr>
          <w:trHeight w:val="3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3D90C" w14:textId="77777777" w:rsidR="000D6962" w:rsidRPr="00742A42" w:rsidRDefault="000D6962" w:rsidP="00A25379">
            <w:pPr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FA5C7B" w14:textId="0EB2F9F6" w:rsidR="000D6962" w:rsidRPr="00D566CF" w:rsidRDefault="003E3336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336">
              <w:rPr>
                <w:rFonts w:ascii="Angsana New" w:hAnsi="Angsana New"/>
                <w:sz w:val="28"/>
                <w:szCs w:val="28"/>
              </w:rPr>
              <w:t>25,921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BA9A39" w14:textId="77777777" w:rsidR="000D6962" w:rsidRPr="00D566CF" w:rsidRDefault="000D6962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B57BF" w14:textId="4638136D" w:rsidR="000D6962" w:rsidRPr="00D566CF" w:rsidRDefault="000D6962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E50">
              <w:rPr>
                <w:rFonts w:ascii="Angsana New" w:hAnsi="Angsana New"/>
                <w:sz w:val="28"/>
                <w:szCs w:val="28"/>
              </w:rPr>
              <w:t>2,50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D6962" w:rsidRPr="00D566CF" w14:paraId="0BC48E98" w14:textId="77777777" w:rsidTr="003E3336">
        <w:trPr>
          <w:trHeight w:val="3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B7B0D" w14:textId="77777777" w:rsidR="000D6962" w:rsidRPr="00742A42" w:rsidRDefault="000D6962" w:rsidP="00A25379">
            <w:pPr>
              <w:spacing w:line="240" w:lineRule="auto"/>
              <w:ind w:left="-108" w:right="32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ประมาณการหนี้สินไม่หมุนเวียนสำหรับผลประโยชน์พนักงาน    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C4FA7" w14:textId="4A6DC6AE" w:rsidR="000D6962" w:rsidRPr="00D566CF" w:rsidRDefault="003E3336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3336">
              <w:rPr>
                <w:rFonts w:ascii="Angsana New" w:hAnsi="Angsana New"/>
                <w:sz w:val="28"/>
                <w:szCs w:val="28"/>
              </w:rPr>
              <w:t>1,902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A8A0C5" w14:textId="77777777" w:rsidR="000D6962" w:rsidRPr="00D566CF" w:rsidRDefault="000D6962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C7D01" w14:textId="00D36070" w:rsidR="000D6962" w:rsidRPr="00D566CF" w:rsidRDefault="000D6962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E50">
              <w:rPr>
                <w:rFonts w:ascii="Angsana New" w:hAnsi="Angsana New"/>
                <w:sz w:val="28"/>
                <w:szCs w:val="28"/>
              </w:rPr>
              <w:t>27,415</w:t>
            </w:r>
          </w:p>
        </w:tc>
      </w:tr>
      <w:tr w:rsidR="000D6962" w:rsidRPr="00D566CF" w14:paraId="6161A332" w14:textId="77777777" w:rsidTr="003E3336">
        <w:trPr>
          <w:trHeight w:val="397"/>
        </w:trPr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F212F" w14:textId="77777777" w:rsidR="000D6962" w:rsidRPr="00D566CF" w:rsidRDefault="000D6962" w:rsidP="00A25379">
            <w:pPr>
              <w:spacing w:line="240" w:lineRule="auto"/>
              <w:ind w:left="-108" w:righ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รวมประมาณการหนี้สินสำหรับผลประโยชน์พนักงาน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C8B1E3" w14:textId="3C4C7A49" w:rsidR="000D6962" w:rsidRPr="007F2A49" w:rsidRDefault="003E3336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E3336">
              <w:rPr>
                <w:rFonts w:ascii="Angsana New" w:hAnsi="Angsana New"/>
                <w:b/>
                <w:bCs/>
                <w:sz w:val="28"/>
                <w:szCs w:val="28"/>
              </w:rPr>
              <w:t>27,823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5D1293" w14:textId="77777777" w:rsidR="000D6962" w:rsidRPr="00D566CF" w:rsidRDefault="000D6962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9E8BAF" w14:textId="29B4012C" w:rsidR="000D6962" w:rsidRPr="00D566CF" w:rsidRDefault="000D6962" w:rsidP="00A25379">
            <w:pPr>
              <w:spacing w:line="240" w:lineRule="auto"/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F2A49">
              <w:rPr>
                <w:rFonts w:ascii="Angsana New" w:hAnsi="Angsana New"/>
                <w:b/>
                <w:bCs/>
                <w:sz w:val="28"/>
                <w:szCs w:val="28"/>
              </w:rPr>
              <w:t>29,919</w:t>
            </w:r>
          </w:p>
        </w:tc>
      </w:tr>
    </w:tbl>
    <w:p w14:paraId="79BEA135" w14:textId="77777777" w:rsidR="000D6962" w:rsidRPr="00D566CF" w:rsidRDefault="000D6962" w:rsidP="00A25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การเปลี่ยนแปลงในมูลค่าปัจจุบันของภาระผูกพัน มีดังนี้</w:t>
      </w: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5563"/>
        <w:gridCol w:w="1984"/>
        <w:gridCol w:w="284"/>
        <w:gridCol w:w="1950"/>
      </w:tblGrid>
      <w:tr w:rsidR="000D6962" w:rsidRPr="00D566CF" w14:paraId="21E4CFC4" w14:textId="77777777" w:rsidTr="000145D4">
        <w:trPr>
          <w:trHeight w:val="397"/>
        </w:trPr>
        <w:tc>
          <w:tcPr>
            <w:tcW w:w="5563" w:type="dxa"/>
          </w:tcPr>
          <w:p w14:paraId="213B6B9C" w14:textId="77777777" w:rsidR="000D6962" w:rsidRPr="00D566CF" w:rsidRDefault="000D6962" w:rsidP="00A2537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</w:tcPr>
          <w:p w14:paraId="7F9C1529" w14:textId="77777777" w:rsidR="000D6962" w:rsidRPr="00742A42" w:rsidRDefault="000D6962" w:rsidP="00A2537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D6962" w:rsidRPr="00D566CF" w14:paraId="39276D15" w14:textId="77777777" w:rsidTr="000145D4">
        <w:trPr>
          <w:trHeight w:val="397"/>
        </w:trPr>
        <w:tc>
          <w:tcPr>
            <w:tcW w:w="5563" w:type="dxa"/>
          </w:tcPr>
          <w:p w14:paraId="62034E12" w14:textId="77777777" w:rsidR="000D6962" w:rsidRPr="00D566CF" w:rsidRDefault="000D6962" w:rsidP="00A2537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3D6E766" w14:textId="4AD6E9A7" w:rsidR="000D6962" w:rsidRPr="00D566CF" w:rsidRDefault="000D6962" w:rsidP="00A2537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56780C3F" w14:textId="77777777" w:rsidR="000D6962" w:rsidRPr="00D566CF" w:rsidRDefault="000D6962" w:rsidP="00A2537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vAlign w:val="bottom"/>
          </w:tcPr>
          <w:p w14:paraId="567A9EB5" w14:textId="5D1524AE" w:rsidR="000D6962" w:rsidRPr="00D566CF" w:rsidRDefault="000D6962" w:rsidP="00A25379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D6962" w:rsidRPr="00D566CF" w14:paraId="2A3A1FF6" w14:textId="77777777" w:rsidTr="000145D4">
        <w:trPr>
          <w:trHeight w:val="397"/>
        </w:trPr>
        <w:tc>
          <w:tcPr>
            <w:tcW w:w="5563" w:type="dxa"/>
          </w:tcPr>
          <w:p w14:paraId="3890849D" w14:textId="77777777" w:rsidR="000D6962" w:rsidRPr="00D566CF" w:rsidRDefault="000D6962" w:rsidP="00A25379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B3C478A" w14:textId="77777777" w:rsidR="000D6962" w:rsidRPr="00D566CF" w:rsidRDefault="000D6962" w:rsidP="00A25379">
            <w:pPr>
              <w:spacing w:line="240" w:lineRule="auto"/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72913E10" w14:textId="77777777" w:rsidR="000D6962" w:rsidRPr="00D566CF" w:rsidRDefault="000D6962" w:rsidP="00A25379">
            <w:pPr>
              <w:spacing w:line="240" w:lineRule="auto"/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vAlign w:val="bottom"/>
          </w:tcPr>
          <w:p w14:paraId="4906F036" w14:textId="77777777" w:rsidR="000D6962" w:rsidRPr="00742A42" w:rsidRDefault="000D6962" w:rsidP="00A25379">
            <w:pPr>
              <w:spacing w:line="240" w:lineRule="auto"/>
              <w:ind w:hanging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6962" w:rsidRPr="00D566CF" w14:paraId="7047A031" w14:textId="77777777" w:rsidTr="00804AB4">
        <w:trPr>
          <w:trHeight w:val="397"/>
        </w:trPr>
        <w:tc>
          <w:tcPr>
            <w:tcW w:w="5563" w:type="dxa"/>
            <w:vAlign w:val="bottom"/>
          </w:tcPr>
          <w:p w14:paraId="12E8D9C4" w14:textId="77777777" w:rsidR="000D6962" w:rsidRPr="00742A42" w:rsidRDefault="000D6962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1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6ECED" w14:textId="6291E2A6" w:rsidR="000D6962" w:rsidRPr="00D566CF" w:rsidRDefault="00804AB4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29,919</w:t>
            </w:r>
          </w:p>
        </w:tc>
        <w:tc>
          <w:tcPr>
            <w:tcW w:w="284" w:type="dxa"/>
            <w:vAlign w:val="bottom"/>
          </w:tcPr>
          <w:p w14:paraId="60EC06D4" w14:textId="77777777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DED6" w14:textId="0F6AA8CA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566C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34,342</w:t>
            </w:r>
          </w:p>
        </w:tc>
      </w:tr>
      <w:tr w:rsidR="000D6962" w:rsidRPr="00D566CF" w14:paraId="4FFE6EFB" w14:textId="77777777" w:rsidTr="00BA5123">
        <w:trPr>
          <w:trHeight w:val="397"/>
        </w:trPr>
        <w:tc>
          <w:tcPr>
            <w:tcW w:w="5563" w:type="dxa"/>
            <w:vAlign w:val="bottom"/>
          </w:tcPr>
          <w:p w14:paraId="06D95996" w14:textId="77777777" w:rsidR="000D6962" w:rsidRPr="00D566CF" w:rsidRDefault="000D6962" w:rsidP="00A25379">
            <w:pPr>
              <w:spacing w:line="240" w:lineRule="auto"/>
              <w:ind w:left="351" w:firstLine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E849D" w14:textId="77777777" w:rsidR="000D6962" w:rsidRPr="00742A42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6E4272EB" w14:textId="77777777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F9331" w14:textId="77777777" w:rsidR="000D6962" w:rsidRPr="00742A42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0D6962" w:rsidRPr="00D566CF" w14:paraId="77CCCEBD" w14:textId="77777777" w:rsidTr="00BA5123">
        <w:trPr>
          <w:trHeight w:val="397"/>
        </w:trPr>
        <w:tc>
          <w:tcPr>
            <w:tcW w:w="5563" w:type="dxa"/>
            <w:vAlign w:val="bottom"/>
          </w:tcPr>
          <w:p w14:paraId="6EF46527" w14:textId="77777777" w:rsidR="000D6962" w:rsidRPr="00742A42" w:rsidRDefault="000D6962" w:rsidP="00A25379">
            <w:pPr>
              <w:tabs>
                <w:tab w:val="clear" w:pos="227"/>
                <w:tab w:val="clear" w:pos="680"/>
                <w:tab w:val="left" w:pos="351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ภาระผูกพันในช่วงการเปลี่ยนแปลงที่รับรู้ในระหว่างปี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0D97E6F" w14:textId="77777777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22D42624" w14:textId="77777777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3FC8074C" w14:textId="77777777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0D6962" w:rsidRPr="00D566CF" w14:paraId="62769004" w14:textId="77777777" w:rsidTr="00BA5123">
        <w:trPr>
          <w:trHeight w:val="397"/>
        </w:trPr>
        <w:tc>
          <w:tcPr>
            <w:tcW w:w="5563" w:type="dxa"/>
            <w:vAlign w:val="bottom"/>
          </w:tcPr>
          <w:p w14:paraId="07242A97" w14:textId="77777777" w:rsidR="000D6962" w:rsidRPr="00D566CF" w:rsidRDefault="000D6962" w:rsidP="00A25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634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1829523" w14:textId="77777777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59A00E9E" w14:textId="77777777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6C5DB85C" w14:textId="77777777" w:rsidR="000D6962" w:rsidRPr="00D566CF" w:rsidRDefault="000D6962" w:rsidP="00A25379">
            <w:pPr>
              <w:pStyle w:val="acctfourfigures"/>
              <w:tabs>
                <w:tab w:val="clear" w:pos="765"/>
                <w:tab w:val="left" w:pos="1422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0D6962" w:rsidRPr="00D566CF" w14:paraId="054E7EE7" w14:textId="77777777" w:rsidTr="00601303">
        <w:trPr>
          <w:trHeight w:val="397"/>
        </w:trPr>
        <w:tc>
          <w:tcPr>
            <w:tcW w:w="5563" w:type="dxa"/>
            <w:vAlign w:val="bottom"/>
          </w:tcPr>
          <w:p w14:paraId="797FC72F" w14:textId="77777777" w:rsidR="000D6962" w:rsidRPr="00742A42" w:rsidRDefault="000D6962" w:rsidP="00A25379">
            <w:pPr>
              <w:tabs>
                <w:tab w:val="clear" w:pos="227"/>
                <w:tab w:val="clear" w:pos="454"/>
                <w:tab w:val="clear" w:pos="680"/>
                <w:tab w:val="left" w:pos="351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6095F32" w14:textId="5EA1C179" w:rsidR="000D6962" w:rsidRPr="00D566CF" w:rsidRDefault="00CF24C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24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1,64</w:t>
            </w:r>
            <w:r w:rsidR="0060130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84" w:type="dxa"/>
            <w:vAlign w:val="bottom"/>
          </w:tcPr>
          <w:p w14:paraId="2095C43A" w14:textId="77777777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2C95AE5A" w14:textId="4FD9882E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70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970E0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763</w:t>
            </w:r>
          </w:p>
        </w:tc>
      </w:tr>
      <w:tr w:rsidR="000D6962" w:rsidRPr="00D566CF" w14:paraId="4BB31ADD" w14:textId="77777777" w:rsidTr="00601303">
        <w:trPr>
          <w:trHeight w:val="397"/>
        </w:trPr>
        <w:tc>
          <w:tcPr>
            <w:tcW w:w="5563" w:type="dxa"/>
            <w:vAlign w:val="bottom"/>
          </w:tcPr>
          <w:p w14:paraId="2F670CFB" w14:textId="77777777" w:rsidR="000D6962" w:rsidRPr="00742A42" w:rsidRDefault="000D6962" w:rsidP="00A25379">
            <w:pPr>
              <w:tabs>
                <w:tab w:val="clear" w:pos="227"/>
                <w:tab w:val="clear" w:pos="454"/>
                <w:tab w:val="clear" w:pos="680"/>
                <w:tab w:val="left" w:pos="351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F69C158" w14:textId="6A172EE9" w:rsidR="000D6962" w:rsidRPr="00D566CF" w:rsidRDefault="00CF24C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24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708</w:t>
            </w:r>
          </w:p>
        </w:tc>
        <w:tc>
          <w:tcPr>
            <w:tcW w:w="284" w:type="dxa"/>
            <w:vAlign w:val="bottom"/>
          </w:tcPr>
          <w:p w14:paraId="372AFD60" w14:textId="77777777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07470C64" w14:textId="23B2B584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731</w:t>
            </w:r>
          </w:p>
        </w:tc>
      </w:tr>
      <w:tr w:rsidR="000D6962" w:rsidRPr="00D566CF" w14:paraId="1B17B2EA" w14:textId="77777777" w:rsidTr="00601303">
        <w:trPr>
          <w:trHeight w:val="397"/>
        </w:trPr>
        <w:tc>
          <w:tcPr>
            <w:tcW w:w="5563" w:type="dxa"/>
            <w:vAlign w:val="bottom"/>
          </w:tcPr>
          <w:p w14:paraId="311A7584" w14:textId="28AA3F17" w:rsidR="000D6962" w:rsidRPr="00742A42" w:rsidRDefault="000D6962" w:rsidP="00A25379">
            <w:pPr>
              <w:tabs>
                <w:tab w:val="clear" w:pos="227"/>
                <w:tab w:val="clear" w:pos="454"/>
                <w:tab w:val="clear" w:pos="680"/>
                <w:tab w:val="left" w:pos="351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CF24C2" w:rsidRPr="00742A42">
              <w:rPr>
                <w:rFonts w:ascii="Angsana New" w:hAnsi="Angsana New" w:hint="cs"/>
                <w:sz w:val="28"/>
                <w:szCs w:val="28"/>
                <w:cs/>
              </w:rPr>
              <w:t xml:space="preserve"> (กำไร)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F1B0BA3" w14:textId="3F6F7DA9" w:rsidR="000D6962" w:rsidRPr="00D566CF" w:rsidRDefault="00CF24C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24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(1,946)</w:t>
            </w:r>
          </w:p>
        </w:tc>
        <w:tc>
          <w:tcPr>
            <w:tcW w:w="284" w:type="dxa"/>
            <w:vAlign w:val="bottom"/>
          </w:tcPr>
          <w:p w14:paraId="2B9A5F62" w14:textId="77777777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5C49ED0B" w14:textId="4D30B632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2A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</w:t>
            </w:r>
            <w:r w:rsidRPr="009622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553</w:t>
            </w:r>
            <w:r w:rsidRPr="00AA2AC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0D6962" w:rsidRPr="00D566CF" w14:paraId="572EF874" w14:textId="77777777" w:rsidTr="00601303">
        <w:trPr>
          <w:trHeight w:val="397"/>
        </w:trPr>
        <w:tc>
          <w:tcPr>
            <w:tcW w:w="5563" w:type="dxa"/>
            <w:vAlign w:val="bottom"/>
          </w:tcPr>
          <w:p w14:paraId="77376E68" w14:textId="77777777" w:rsidR="000D6962" w:rsidRPr="00742A42" w:rsidRDefault="000D6962" w:rsidP="00A25379">
            <w:pPr>
              <w:tabs>
                <w:tab w:val="clear" w:pos="227"/>
                <w:tab w:val="clear" w:pos="454"/>
                <w:tab w:val="clear" w:pos="680"/>
                <w:tab w:val="left" w:pos="351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จ่ายชำระผลประโยชน์พนักงาน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4937CDA" w14:textId="76B7E362" w:rsidR="000D6962" w:rsidRPr="00D566CF" w:rsidRDefault="00CF24C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24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(2,504)</w:t>
            </w:r>
          </w:p>
        </w:tc>
        <w:tc>
          <w:tcPr>
            <w:tcW w:w="284" w:type="dxa"/>
            <w:vAlign w:val="bottom"/>
          </w:tcPr>
          <w:p w14:paraId="49296E6B" w14:textId="77777777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557DD3B0" w14:textId="554E314E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E9782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(2,364)</w:t>
            </w:r>
          </w:p>
        </w:tc>
      </w:tr>
      <w:tr w:rsidR="000D6962" w:rsidRPr="00D566CF" w14:paraId="2D50C7AC" w14:textId="77777777" w:rsidTr="00601303">
        <w:trPr>
          <w:trHeight w:val="397"/>
        </w:trPr>
        <w:tc>
          <w:tcPr>
            <w:tcW w:w="5563" w:type="dxa"/>
            <w:vAlign w:val="bottom"/>
          </w:tcPr>
          <w:p w14:paraId="3FFE5B19" w14:textId="77777777" w:rsidR="000D6962" w:rsidRPr="00742A42" w:rsidRDefault="000D6962" w:rsidP="00A25379">
            <w:pPr>
              <w:tabs>
                <w:tab w:val="clear" w:pos="227"/>
                <w:tab w:val="left" w:pos="351"/>
              </w:tabs>
              <w:spacing w:line="240" w:lineRule="auto"/>
              <w:ind w:left="351" w:firstLine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9A992" w14:textId="2537F9E0" w:rsidR="000D6962" w:rsidRPr="00D566CF" w:rsidRDefault="00CF24C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(2,096)</w:t>
            </w:r>
          </w:p>
        </w:tc>
        <w:tc>
          <w:tcPr>
            <w:tcW w:w="284" w:type="dxa"/>
            <w:vAlign w:val="bottom"/>
          </w:tcPr>
          <w:p w14:paraId="53EB178F" w14:textId="77777777" w:rsidR="000D6962" w:rsidRPr="00742A42" w:rsidRDefault="000D6962" w:rsidP="00A25379">
            <w:pPr>
              <w:pStyle w:val="Heading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3BAC3" w14:textId="5DCE4B34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(4,423)</w:t>
            </w:r>
          </w:p>
        </w:tc>
      </w:tr>
      <w:tr w:rsidR="000D6962" w:rsidRPr="00D566CF" w14:paraId="4605EE23" w14:textId="77777777" w:rsidTr="00601303">
        <w:trPr>
          <w:trHeight w:val="397"/>
        </w:trPr>
        <w:tc>
          <w:tcPr>
            <w:tcW w:w="5563" w:type="dxa"/>
            <w:vAlign w:val="bottom"/>
          </w:tcPr>
          <w:p w14:paraId="0F08DCA4" w14:textId="77777777" w:rsidR="000D6962" w:rsidRPr="00742A42" w:rsidRDefault="000D6962" w:rsidP="00A25379">
            <w:pPr>
              <w:tabs>
                <w:tab w:val="clear" w:pos="227"/>
                <w:tab w:val="clear" w:pos="454"/>
                <w:tab w:val="clear" w:pos="680"/>
                <w:tab w:val="left" w:pos="351"/>
              </w:tabs>
              <w:spacing w:line="240" w:lineRule="auto"/>
              <w:ind w:left="31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 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53A2C" w14:textId="13F09E4C" w:rsidR="000D6962" w:rsidRPr="00D566CF" w:rsidRDefault="00CF24C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F24C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27,823</w:t>
            </w:r>
          </w:p>
        </w:tc>
        <w:tc>
          <w:tcPr>
            <w:tcW w:w="284" w:type="dxa"/>
            <w:vAlign w:val="bottom"/>
          </w:tcPr>
          <w:p w14:paraId="7D958578" w14:textId="77777777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2E447A" w14:textId="6E94295B" w:rsidR="000D6962" w:rsidRPr="00D566CF" w:rsidRDefault="000D6962" w:rsidP="00A25379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29,919</w:t>
            </w:r>
          </w:p>
        </w:tc>
      </w:tr>
    </w:tbl>
    <w:p w14:paraId="48B19CEA" w14:textId="77777777" w:rsidR="00BA5123" w:rsidRDefault="00BA5123" w:rsidP="00A25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2F473C23" w14:textId="77777777" w:rsidR="00BA5123" w:rsidRDefault="00BA5123" w:rsidP="00A25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169F39E1" w14:textId="77777777" w:rsidR="00BA5123" w:rsidRDefault="00BA5123" w:rsidP="00A25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36348C6C" w14:textId="77777777" w:rsidR="00BA5123" w:rsidRDefault="00BA5123" w:rsidP="00BA5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0E90899E" w14:textId="77777777" w:rsidR="00BA5123" w:rsidRDefault="00BA5123" w:rsidP="00BA5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3A9904C9" w14:textId="77777777" w:rsidR="00BA5123" w:rsidRDefault="00BA5123" w:rsidP="00BA5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2C399AB9" w14:textId="59FC2EB7" w:rsidR="00BA5123" w:rsidRPr="00D566CF" w:rsidRDefault="00BA5123" w:rsidP="00BA5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lastRenderedPageBreak/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949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245"/>
        <w:gridCol w:w="1984"/>
        <w:gridCol w:w="284"/>
        <w:gridCol w:w="1984"/>
      </w:tblGrid>
      <w:tr w:rsidR="00BA5123" w:rsidRPr="00D566CF" w14:paraId="3125C226" w14:textId="77777777" w:rsidTr="000145D4">
        <w:trPr>
          <w:trHeight w:val="397"/>
        </w:trPr>
        <w:tc>
          <w:tcPr>
            <w:tcW w:w="5245" w:type="dxa"/>
          </w:tcPr>
          <w:p w14:paraId="1ECC6FF4" w14:textId="77777777" w:rsidR="00BA5123" w:rsidRPr="00D566CF" w:rsidRDefault="00BA5123" w:rsidP="000145D4">
            <w:pPr>
              <w:spacing w:line="240" w:lineRule="auto"/>
              <w:ind w:left="34" w:firstLine="142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23EF995E" w14:textId="77777777" w:rsidR="00BA5123" w:rsidRPr="00D566CF" w:rsidRDefault="00BA5123" w:rsidP="000145D4">
            <w:pPr>
              <w:spacing w:line="240" w:lineRule="auto"/>
              <w:ind w:right="-108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ได้เสีย/</w:t>
            </w:r>
          </w:p>
          <w:p w14:paraId="39DB67B1" w14:textId="77777777" w:rsidR="00BA5123" w:rsidRPr="00742A42" w:rsidRDefault="00BA5123" w:rsidP="000145D4">
            <w:pPr>
              <w:spacing w:line="240" w:lineRule="auto"/>
              <w:ind w:right="-108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123" w:rsidRPr="00D566CF" w14:paraId="6510188F" w14:textId="77777777" w:rsidTr="000145D4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45" w:type="dxa"/>
            <w:vAlign w:val="bottom"/>
          </w:tcPr>
          <w:p w14:paraId="10960546" w14:textId="77777777" w:rsidR="00BA5123" w:rsidRPr="00742A42" w:rsidRDefault="00BA5123" w:rsidP="000145D4">
            <w:pPr>
              <w:tabs>
                <w:tab w:val="clear" w:pos="227"/>
                <w:tab w:val="left" w:pos="3390"/>
              </w:tabs>
              <w:spacing w:line="240" w:lineRule="auto"/>
              <w:ind w:left="185" w:firstLine="1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654FD42" w14:textId="687A23C5" w:rsidR="00BA5123" w:rsidRPr="00D566CF" w:rsidRDefault="00BA5123" w:rsidP="000145D4">
            <w:pPr>
              <w:tabs>
                <w:tab w:val="clear" w:pos="227"/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4" w:type="dxa"/>
            <w:vAlign w:val="bottom"/>
          </w:tcPr>
          <w:p w14:paraId="6584BAF8" w14:textId="77777777" w:rsidR="00BA5123" w:rsidRPr="00D566CF" w:rsidRDefault="00BA5123" w:rsidP="000145D4">
            <w:pPr>
              <w:tabs>
                <w:tab w:val="clear" w:pos="227"/>
                <w:tab w:val="left" w:pos="3390"/>
              </w:tabs>
              <w:spacing w:line="240" w:lineRule="auto"/>
              <w:ind w:left="185" w:firstLine="14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005AECF" w14:textId="37BCF143" w:rsidR="00BA5123" w:rsidRPr="00D566CF" w:rsidRDefault="00BA5123" w:rsidP="000145D4">
            <w:pPr>
              <w:tabs>
                <w:tab w:val="clear" w:pos="227"/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BA5123" w:rsidRPr="00D566CF" w14:paraId="5E450FDD" w14:textId="77777777" w:rsidTr="00AC62AD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45" w:type="dxa"/>
            <w:vAlign w:val="bottom"/>
          </w:tcPr>
          <w:p w14:paraId="358B0C3A" w14:textId="77777777" w:rsidR="00BA5123" w:rsidRPr="00742A42" w:rsidRDefault="00BA5123" w:rsidP="00BA5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อัตราคิดลด (ร้อยละต่อปี)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260E496" w14:textId="358BD121" w:rsidR="00BA5123" w:rsidRPr="00D566CF" w:rsidRDefault="000F5F95" w:rsidP="00BA5123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3.04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2E2E53" w14:textId="77777777" w:rsidR="00BA5123" w:rsidRPr="00D566CF" w:rsidRDefault="00BA5123" w:rsidP="00BA5123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8B40C34" w14:textId="0F37C69C" w:rsidR="00BA5123" w:rsidRPr="00D566CF" w:rsidRDefault="00BA5123" w:rsidP="00BA512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2.8</w:t>
            </w:r>
            <w:r w:rsidR="000F5F95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BA5123" w:rsidRPr="00D566CF" w14:paraId="6A91CCBA" w14:textId="77777777" w:rsidTr="00AC62AD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45" w:type="dxa"/>
            <w:vAlign w:val="bottom"/>
          </w:tcPr>
          <w:p w14:paraId="1A7E7D7C" w14:textId="77777777" w:rsidR="00BA5123" w:rsidRPr="00742A42" w:rsidRDefault="00BA5123" w:rsidP="00BA5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อัตราการขึ้นเงินเดือนโดยเฉลี่ย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1A0BC9E" w14:textId="4FE2B694" w:rsidR="00BA5123" w:rsidRPr="00D566CF" w:rsidRDefault="000F5F95" w:rsidP="00BA5123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70A037" w14:textId="77777777" w:rsidR="00BA5123" w:rsidRPr="00D566CF" w:rsidRDefault="00BA5123" w:rsidP="00BA5123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1BF14E8" w14:textId="47833291" w:rsidR="00BA5123" w:rsidRPr="00D566CF" w:rsidRDefault="00BA5123" w:rsidP="00BA5123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  <w:r w:rsidR="000F5F95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</w:tr>
      <w:tr w:rsidR="000F5F95" w:rsidRPr="00D566CF" w14:paraId="3C259A04" w14:textId="77777777" w:rsidTr="00AC62AD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45" w:type="dxa"/>
          </w:tcPr>
          <w:p w14:paraId="7667E5DA" w14:textId="77777777" w:rsidR="000F5F95" w:rsidRPr="00D566CF" w:rsidRDefault="000F5F95" w:rsidP="000F5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AE9E278" w14:textId="756B1341" w:rsidR="000F5F95" w:rsidRPr="00742A42" w:rsidRDefault="000F5F95" w:rsidP="000F5F95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A1DC40" w14:textId="77777777" w:rsidR="000F5F95" w:rsidRPr="00D566CF" w:rsidRDefault="000F5F95" w:rsidP="000F5F95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18B681A" w14:textId="679AC59C" w:rsidR="000F5F95" w:rsidRPr="00D566CF" w:rsidRDefault="000F5F95" w:rsidP="000F5F95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ตามช่วงอายุของพนักงาน</w:t>
            </w:r>
          </w:p>
        </w:tc>
      </w:tr>
      <w:tr w:rsidR="000F5F95" w:rsidRPr="00D566CF" w14:paraId="4BEF2645" w14:textId="77777777" w:rsidTr="00AC62AD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245" w:type="dxa"/>
            <w:vAlign w:val="bottom"/>
          </w:tcPr>
          <w:p w14:paraId="09926CDD" w14:textId="77777777" w:rsidR="000F5F95" w:rsidRPr="00D566CF" w:rsidRDefault="000F5F95" w:rsidP="000F5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เกษียณอายุ (ปี)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16712DB" w14:textId="27CE8B1E" w:rsidR="000F5F95" w:rsidRPr="00D566CF" w:rsidRDefault="000F5F95" w:rsidP="000F5F95">
            <w:pPr>
              <w:tabs>
                <w:tab w:val="left" w:pos="33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4B3AB7" w14:textId="77777777" w:rsidR="000F5F95" w:rsidRPr="00D566CF" w:rsidRDefault="000F5F95" w:rsidP="000F5F95">
            <w:pPr>
              <w:tabs>
                <w:tab w:val="left" w:pos="3390"/>
              </w:tabs>
              <w:spacing w:line="240" w:lineRule="auto"/>
              <w:ind w:left="74" w:firstLine="14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318728C" w14:textId="7330C057" w:rsidR="000F5F95" w:rsidRPr="00D566CF" w:rsidRDefault="000F5F95" w:rsidP="000F5F95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</w:tbl>
    <w:p w14:paraId="53238EF9" w14:textId="01F69276" w:rsidR="005E66E4" w:rsidRPr="00D566CF" w:rsidRDefault="005E66E4" w:rsidP="005E6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การวิเคราะห์ความอ่อนไหวของข้อสมมติฐานหลักตามหลักคณิตศาสตร์ประกันภัยซึ่งมีผลกระทบเพิ่มขึ้น (ลดลง) ต่อภาระผูกพันผลประโยชน์พนักงาน ณ วันที่</w:t>
      </w:r>
      <w:r w:rsidRPr="00D566CF">
        <w:rPr>
          <w:rFonts w:ascii="Angsana New" w:hAnsi="Angsana New"/>
          <w:sz w:val="28"/>
          <w:szCs w:val="28"/>
        </w:rPr>
        <w:t xml:space="preserve"> 31 </w:t>
      </w:r>
      <w:r w:rsidRPr="00742A4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66C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 xml:space="preserve">และ </w:t>
      </w:r>
      <w:r w:rsidRPr="00D566C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1" w:type="dxa"/>
        <w:tblInd w:w="-80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1414"/>
        <w:gridCol w:w="145"/>
        <w:gridCol w:w="1412"/>
        <w:gridCol w:w="148"/>
        <w:gridCol w:w="1417"/>
        <w:gridCol w:w="144"/>
        <w:gridCol w:w="1355"/>
      </w:tblGrid>
      <w:tr w:rsidR="003C6405" w:rsidRPr="00D566CF" w14:paraId="7831E42A" w14:textId="77777777" w:rsidTr="000145D4">
        <w:trPr>
          <w:cantSplit/>
          <w:trHeight w:val="397"/>
          <w:tblHeader/>
        </w:trPr>
        <w:tc>
          <w:tcPr>
            <w:tcW w:w="3686" w:type="dxa"/>
          </w:tcPr>
          <w:p w14:paraId="0FF5A776" w14:textId="77777777" w:rsidR="003C6405" w:rsidRPr="00D566CF" w:rsidRDefault="003C6405" w:rsidP="00A25379">
            <w:pPr>
              <w:spacing w:line="240" w:lineRule="auto"/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5" w:type="dxa"/>
            <w:gridSpan w:val="7"/>
            <w:tcBorders>
              <w:bottom w:val="single" w:sz="4" w:space="0" w:color="auto"/>
            </w:tcBorders>
          </w:tcPr>
          <w:p w14:paraId="5E2623A2" w14:textId="77777777" w:rsidR="003C6405" w:rsidRPr="00D566CF" w:rsidRDefault="003C6405" w:rsidP="00A25379">
            <w:pPr>
              <w:spacing w:line="240" w:lineRule="auto"/>
              <w:ind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42A4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3C6405" w:rsidRPr="00D566CF" w14:paraId="60906E9D" w14:textId="77777777" w:rsidTr="000145D4">
        <w:trPr>
          <w:cantSplit/>
          <w:trHeight w:val="397"/>
          <w:tblHeader/>
        </w:trPr>
        <w:tc>
          <w:tcPr>
            <w:tcW w:w="3686" w:type="dxa"/>
          </w:tcPr>
          <w:p w14:paraId="2D0B0D67" w14:textId="77777777" w:rsidR="003C6405" w:rsidRPr="00D566CF" w:rsidRDefault="003C6405" w:rsidP="00A25379">
            <w:pPr>
              <w:spacing w:line="240" w:lineRule="auto"/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5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14:paraId="1C0E02DC" w14:textId="77777777" w:rsidR="003C6405" w:rsidRPr="005B3C7B" w:rsidRDefault="003C6405" w:rsidP="00A25379">
            <w:pPr>
              <w:spacing w:line="240" w:lineRule="auto"/>
              <w:ind w:left="-60" w:right="-78"/>
              <w:jc w:val="center"/>
              <w:rPr>
                <w:rFonts w:ascii="Angsana New" w:hAnsi="Angsana New"/>
                <w:snapToGrid w:val="0"/>
                <w:spacing w:val="-4"/>
                <w:sz w:val="28"/>
                <w:szCs w:val="28"/>
                <w:lang w:eastAsia="th-TH"/>
              </w:rPr>
            </w:pPr>
            <w:r w:rsidRPr="00742A4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 (ลดลง)</w:t>
            </w:r>
          </w:p>
        </w:tc>
      </w:tr>
      <w:tr w:rsidR="003C6405" w:rsidRPr="00D566CF" w14:paraId="78F36F88" w14:textId="77777777" w:rsidTr="000145D4">
        <w:trPr>
          <w:cantSplit/>
          <w:trHeight w:val="397"/>
          <w:tblHeader/>
        </w:trPr>
        <w:tc>
          <w:tcPr>
            <w:tcW w:w="3686" w:type="dxa"/>
          </w:tcPr>
          <w:p w14:paraId="1FF05BD2" w14:textId="77777777" w:rsidR="003C6405" w:rsidRPr="00D566CF" w:rsidRDefault="003C6405" w:rsidP="00A25379">
            <w:pPr>
              <w:spacing w:line="240" w:lineRule="auto"/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2FF5882" w14:textId="77777777" w:rsidR="003C6405" w:rsidRPr="00D566CF" w:rsidRDefault="003C6405" w:rsidP="00A25379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ได้เสีย/งบการเงินเฉพาะกิจการ</w:t>
            </w:r>
          </w:p>
        </w:tc>
      </w:tr>
      <w:tr w:rsidR="003C6405" w:rsidRPr="00D566CF" w14:paraId="5419A31C" w14:textId="77777777" w:rsidTr="00ED2B00">
        <w:trPr>
          <w:cantSplit/>
          <w:trHeight w:val="397"/>
          <w:tblHeader/>
        </w:trPr>
        <w:tc>
          <w:tcPr>
            <w:tcW w:w="3686" w:type="dxa"/>
          </w:tcPr>
          <w:p w14:paraId="2E0A9B5C" w14:textId="77777777" w:rsidR="003C6405" w:rsidRPr="00D566CF" w:rsidRDefault="003C6405" w:rsidP="00A25379">
            <w:pPr>
              <w:spacing w:line="240" w:lineRule="auto"/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F6E213" w14:textId="00F5EA75" w:rsidR="003C6405" w:rsidRPr="00D566CF" w:rsidRDefault="003C6405" w:rsidP="00A2537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ED2B0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" w:type="dxa"/>
            <w:tcBorders>
              <w:top w:val="single" w:sz="4" w:space="0" w:color="auto"/>
            </w:tcBorders>
          </w:tcPr>
          <w:p w14:paraId="054BE1F3" w14:textId="77777777" w:rsidR="003C6405" w:rsidRPr="00D566CF" w:rsidRDefault="003C6405" w:rsidP="00A2537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27E218" w14:textId="56EED60C" w:rsidR="003C6405" w:rsidRPr="00D566CF" w:rsidRDefault="003C6405" w:rsidP="00A2537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ED2B0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C6405" w:rsidRPr="00D566CF" w14:paraId="560AC9E8" w14:textId="77777777" w:rsidTr="00ED2B00">
        <w:trPr>
          <w:cantSplit/>
          <w:trHeight w:val="397"/>
          <w:tblHeader/>
        </w:trPr>
        <w:tc>
          <w:tcPr>
            <w:tcW w:w="3686" w:type="dxa"/>
          </w:tcPr>
          <w:p w14:paraId="769354B1" w14:textId="77777777" w:rsidR="003C6405" w:rsidRPr="00D566CF" w:rsidRDefault="003C6405" w:rsidP="00A25379">
            <w:pPr>
              <w:spacing w:line="240" w:lineRule="auto"/>
              <w:ind w:right="-1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D24FD3F" w14:textId="77777777" w:rsidR="003C6405" w:rsidRPr="00742A42" w:rsidRDefault="003C6405" w:rsidP="00A2537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45" w:type="dxa"/>
          </w:tcPr>
          <w:p w14:paraId="5F13FF93" w14:textId="77777777" w:rsidR="003C6405" w:rsidRPr="00D566CF" w:rsidRDefault="003C6405" w:rsidP="00A2537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409241" w14:textId="77777777" w:rsidR="003C6405" w:rsidRPr="00742A42" w:rsidRDefault="003C6405" w:rsidP="00A2537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  <w:tc>
          <w:tcPr>
            <w:tcW w:w="148" w:type="dxa"/>
          </w:tcPr>
          <w:p w14:paraId="51379803" w14:textId="77777777" w:rsidR="003C6405" w:rsidRPr="00D566CF" w:rsidRDefault="003C6405" w:rsidP="00A25379">
            <w:pPr>
              <w:spacing w:line="240" w:lineRule="auto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CF811B" w14:textId="77777777" w:rsidR="003C6405" w:rsidRPr="00742A42" w:rsidRDefault="003C6405" w:rsidP="00A2537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กรณีอัตราเพิ่มขึ้น</w:t>
            </w:r>
          </w:p>
        </w:tc>
        <w:tc>
          <w:tcPr>
            <w:tcW w:w="144" w:type="dxa"/>
          </w:tcPr>
          <w:p w14:paraId="1F98D6BB" w14:textId="77777777" w:rsidR="003C6405" w:rsidRPr="00D566CF" w:rsidRDefault="003C6405" w:rsidP="00A2537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</w:tcBorders>
          </w:tcPr>
          <w:p w14:paraId="45728951" w14:textId="77777777" w:rsidR="003C6405" w:rsidRPr="00742A42" w:rsidRDefault="003C6405" w:rsidP="00A2537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กรณีอัตราลดลง</w:t>
            </w:r>
          </w:p>
        </w:tc>
      </w:tr>
      <w:tr w:rsidR="003E559B" w:rsidRPr="00D566CF" w14:paraId="2F42A849" w14:textId="77777777" w:rsidTr="00DF00E2">
        <w:trPr>
          <w:cantSplit/>
          <w:trHeight w:val="397"/>
        </w:trPr>
        <w:tc>
          <w:tcPr>
            <w:tcW w:w="3686" w:type="dxa"/>
            <w:vAlign w:val="bottom"/>
          </w:tcPr>
          <w:p w14:paraId="7FFAC553" w14:textId="0C717FF5" w:rsidR="003E559B" w:rsidRPr="00742A42" w:rsidRDefault="003E559B" w:rsidP="00A25379">
            <w:pPr>
              <w:tabs>
                <w:tab w:val="clear" w:pos="227"/>
                <w:tab w:val="left" w:pos="368"/>
                <w:tab w:val="left" w:pos="3390"/>
              </w:tabs>
              <w:spacing w:line="240" w:lineRule="auto"/>
              <w:ind w:left="142" w:firstLine="22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อัตราคิดลด (ร้อยละ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4B3EAF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10EC4" w14:textId="083F03F4" w:rsidR="003E559B" w:rsidRPr="00D566CF" w:rsidRDefault="003E559B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59B">
              <w:rPr>
                <w:rFonts w:ascii="Angsana New" w:hAnsi="Angsana New"/>
                <w:sz w:val="28"/>
                <w:szCs w:val="28"/>
              </w:rPr>
              <w:t xml:space="preserve">               (1,919)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56505ABB" w14:textId="77777777" w:rsidR="003E559B" w:rsidRPr="00D566CF" w:rsidRDefault="003E559B" w:rsidP="00A25379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5967E" w14:textId="541C5B65" w:rsidR="003E559B" w:rsidRPr="00D566CF" w:rsidRDefault="003E559B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59B">
              <w:rPr>
                <w:rFonts w:ascii="Angsana New" w:hAnsi="Angsana New"/>
                <w:sz w:val="28"/>
                <w:szCs w:val="28"/>
              </w:rPr>
              <w:t xml:space="preserve">                  2,192 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485B4274" w14:textId="77777777" w:rsidR="003E559B" w:rsidRPr="00D566CF" w:rsidRDefault="003E559B" w:rsidP="00A25379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13E72" w14:textId="4942B253" w:rsidR="003E559B" w:rsidRPr="00D566CF" w:rsidRDefault="003E559B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(2,133)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095813D" w14:textId="77777777" w:rsidR="003E559B" w:rsidRPr="00D566CF" w:rsidRDefault="003E559B" w:rsidP="00A25379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</w:tcBorders>
            <w:shd w:val="clear" w:color="auto" w:fill="auto"/>
            <w:vAlign w:val="bottom"/>
          </w:tcPr>
          <w:p w14:paraId="628BFBAB" w14:textId="4445515A" w:rsidR="003E559B" w:rsidRPr="00D566CF" w:rsidRDefault="003E559B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2,450</w:t>
            </w:r>
          </w:p>
        </w:tc>
      </w:tr>
      <w:tr w:rsidR="003E559B" w:rsidRPr="00D566CF" w14:paraId="6496635E" w14:textId="77777777" w:rsidTr="00DF00E2">
        <w:trPr>
          <w:cantSplit/>
          <w:trHeight w:val="397"/>
        </w:trPr>
        <w:tc>
          <w:tcPr>
            <w:tcW w:w="3686" w:type="dxa"/>
            <w:vAlign w:val="bottom"/>
          </w:tcPr>
          <w:p w14:paraId="573ED00D" w14:textId="2274FBF2" w:rsidR="003E559B" w:rsidRPr="00742A42" w:rsidRDefault="003E559B" w:rsidP="00A25379">
            <w:pPr>
              <w:tabs>
                <w:tab w:val="clear" w:pos="227"/>
                <w:tab w:val="left" w:pos="368"/>
                <w:tab w:val="left" w:pos="3390"/>
              </w:tabs>
              <w:spacing w:line="240" w:lineRule="auto"/>
              <w:ind w:left="142" w:firstLine="222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อัตราการขึ้นเงินเดือนในอนาคต </w:t>
            </w:r>
            <w:r w:rsidRPr="005B3C7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Pr="00742A4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1</w:t>
            </w:r>
            <w:r w:rsidRPr="005B3C7B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5598" w14:textId="773997E7" w:rsidR="003E559B" w:rsidRPr="00D566CF" w:rsidRDefault="003E559B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59B">
              <w:rPr>
                <w:rFonts w:ascii="Angsana New" w:hAnsi="Angsana New"/>
                <w:sz w:val="28"/>
                <w:szCs w:val="28"/>
              </w:rPr>
              <w:t xml:space="preserve">                 2,098 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30A07E03" w14:textId="77777777" w:rsidR="003E559B" w:rsidRPr="00D566CF" w:rsidRDefault="003E559B" w:rsidP="00A25379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F121B" w14:textId="76676357" w:rsidR="003E559B" w:rsidRPr="00D566CF" w:rsidRDefault="003E559B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59B">
              <w:rPr>
                <w:rFonts w:ascii="Angsana New" w:hAnsi="Angsana New"/>
                <w:sz w:val="28"/>
                <w:szCs w:val="28"/>
              </w:rPr>
              <w:t xml:space="preserve">          (1,875)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1536678F" w14:textId="77777777" w:rsidR="003E559B" w:rsidRPr="00D566CF" w:rsidRDefault="003E559B" w:rsidP="00A25379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2F92F1" w14:textId="12851262" w:rsidR="003E559B" w:rsidRPr="00D566CF" w:rsidRDefault="003E559B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2,324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3251805" w14:textId="77777777" w:rsidR="003E559B" w:rsidRPr="00D566CF" w:rsidRDefault="003E559B" w:rsidP="00A25379">
            <w:pPr>
              <w:spacing w:line="240" w:lineRule="auto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</w:tcBorders>
            <w:shd w:val="clear" w:color="auto" w:fill="auto"/>
            <w:vAlign w:val="bottom"/>
          </w:tcPr>
          <w:p w14:paraId="311743F2" w14:textId="3EEC623C" w:rsidR="003E559B" w:rsidRPr="00D566CF" w:rsidRDefault="003E559B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(2,065)</w:t>
            </w:r>
          </w:p>
        </w:tc>
      </w:tr>
      <w:tr w:rsidR="003E559B" w:rsidRPr="00D566CF" w14:paraId="71BA7AE8" w14:textId="77777777" w:rsidTr="00DF00E2">
        <w:trPr>
          <w:cantSplit/>
          <w:trHeight w:val="397"/>
        </w:trPr>
        <w:tc>
          <w:tcPr>
            <w:tcW w:w="3686" w:type="dxa"/>
            <w:vAlign w:val="bottom"/>
          </w:tcPr>
          <w:p w14:paraId="7D4B647E" w14:textId="77777777" w:rsidR="003E559B" w:rsidRPr="00742A42" w:rsidRDefault="003E559B" w:rsidP="00A25379">
            <w:pPr>
              <w:tabs>
                <w:tab w:val="left" w:pos="3390"/>
              </w:tabs>
              <w:spacing w:line="240" w:lineRule="auto"/>
              <w:ind w:left="142" w:firstLine="2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อัตราการหมุนเวียนพนักงาน </w:t>
            </w:r>
            <w:r w:rsidRPr="004B3EAF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4B3EAF">
              <w:rPr>
                <w:rFonts w:ascii="Angsana New" w:hAnsi="Angsana New"/>
                <w:color w:val="000000"/>
                <w:sz w:val="28"/>
                <w:szCs w:val="28"/>
              </w:rPr>
              <w:t>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B2A70" w14:textId="60D915F0" w:rsidR="003E559B" w:rsidRPr="00D566CF" w:rsidRDefault="003E559B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59B">
              <w:rPr>
                <w:rFonts w:ascii="Angsana New" w:hAnsi="Angsana New"/>
                <w:sz w:val="28"/>
                <w:szCs w:val="28"/>
              </w:rPr>
              <w:t xml:space="preserve">             (820)</w:t>
            </w:r>
          </w:p>
        </w:tc>
        <w:tc>
          <w:tcPr>
            <w:tcW w:w="145" w:type="dxa"/>
            <w:shd w:val="clear" w:color="auto" w:fill="auto"/>
            <w:vAlign w:val="bottom"/>
          </w:tcPr>
          <w:p w14:paraId="5477DD7B" w14:textId="77777777" w:rsidR="003E559B" w:rsidRPr="00D566CF" w:rsidRDefault="003E559B" w:rsidP="00A25379">
            <w:pPr>
              <w:spacing w:line="240" w:lineRule="auto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8ACE0" w14:textId="4ECACB2F" w:rsidR="003E559B" w:rsidRPr="00D566CF" w:rsidRDefault="003E559B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E559B">
              <w:rPr>
                <w:rFonts w:ascii="Angsana New" w:hAnsi="Angsana New"/>
                <w:sz w:val="28"/>
                <w:szCs w:val="28"/>
              </w:rPr>
              <w:t xml:space="preserve">                   898 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518CC426" w14:textId="77777777" w:rsidR="003E559B" w:rsidRPr="00D566CF" w:rsidRDefault="003E559B" w:rsidP="00A25379">
            <w:pPr>
              <w:spacing w:line="240" w:lineRule="auto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4DB72E" w14:textId="39FFAB3E" w:rsidR="003E559B" w:rsidRPr="00D566CF" w:rsidRDefault="003E559B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(950)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0791D3A" w14:textId="77777777" w:rsidR="003E559B" w:rsidRPr="00D566CF" w:rsidRDefault="003E559B" w:rsidP="00A25379">
            <w:pPr>
              <w:spacing w:line="240" w:lineRule="auto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</w:tcBorders>
            <w:shd w:val="clear" w:color="auto" w:fill="auto"/>
            <w:vAlign w:val="bottom"/>
          </w:tcPr>
          <w:p w14:paraId="216318C8" w14:textId="18525CCD" w:rsidR="003E559B" w:rsidRPr="00D566CF" w:rsidRDefault="003E559B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1,051</w:t>
            </w:r>
          </w:p>
        </w:tc>
      </w:tr>
    </w:tbl>
    <w:p w14:paraId="48B20584" w14:textId="3366808C" w:rsidR="003C6405" w:rsidRPr="005A4DE0" w:rsidRDefault="003779FA" w:rsidP="00ED2B00">
      <w:pPr>
        <w:spacing w:before="120" w:after="120" w:line="240" w:lineRule="auto"/>
        <w:ind w:left="284"/>
        <w:jc w:val="thaiDistribute"/>
        <w:rPr>
          <w:rFonts w:asciiTheme="majorBidi" w:hAnsiTheme="majorBidi" w:cstheme="majorBidi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0600DF7C" w14:textId="28A7AD9A" w:rsidR="00ED2B00" w:rsidRPr="00D566CF" w:rsidRDefault="00ED2B00" w:rsidP="00ED2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D566CF">
        <w:rPr>
          <w:rFonts w:ascii="Angsana New" w:hAnsi="Angsana New"/>
          <w:sz w:val="28"/>
          <w:szCs w:val="28"/>
        </w:rPr>
        <w:t xml:space="preserve">31 </w:t>
      </w:r>
      <w:r w:rsidRPr="00742A4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66CF">
        <w:rPr>
          <w:rFonts w:ascii="Angsana New" w:hAnsi="Angsana New"/>
          <w:sz w:val="28"/>
          <w:szCs w:val="28"/>
        </w:rPr>
        <w:t>256</w:t>
      </w:r>
      <w:r w:rsidR="00377F5F">
        <w:rPr>
          <w:rFonts w:ascii="Angsana New" w:hAnsi="Angsana New"/>
          <w:sz w:val="28"/>
          <w:szCs w:val="28"/>
        </w:rPr>
        <w:t>7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 xml:space="preserve">และ </w:t>
      </w:r>
      <w:r w:rsidRPr="00D566CF">
        <w:rPr>
          <w:rFonts w:ascii="Angsana New" w:hAnsi="Angsana New"/>
          <w:sz w:val="28"/>
          <w:szCs w:val="28"/>
        </w:rPr>
        <w:t>256</w:t>
      </w:r>
      <w:r w:rsidR="00377F5F">
        <w:rPr>
          <w:rFonts w:ascii="Angsana New" w:hAnsi="Angsana New"/>
          <w:sz w:val="28"/>
          <w:szCs w:val="28"/>
        </w:rPr>
        <w:t>6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938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103"/>
        <w:gridCol w:w="1984"/>
        <w:gridCol w:w="281"/>
        <w:gridCol w:w="2021"/>
      </w:tblGrid>
      <w:tr w:rsidR="00ED2B00" w:rsidRPr="00D566CF" w14:paraId="4290C3A0" w14:textId="77777777" w:rsidTr="000145D4">
        <w:trPr>
          <w:trHeight w:val="397"/>
        </w:trPr>
        <w:tc>
          <w:tcPr>
            <w:tcW w:w="5103" w:type="dxa"/>
          </w:tcPr>
          <w:p w14:paraId="6A8A418E" w14:textId="77777777" w:rsidR="00ED2B00" w:rsidRPr="00D566CF" w:rsidRDefault="00ED2B00" w:rsidP="000145D4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86" w:type="dxa"/>
            <w:gridSpan w:val="3"/>
            <w:tcBorders>
              <w:bottom w:val="single" w:sz="4" w:space="0" w:color="auto"/>
            </w:tcBorders>
          </w:tcPr>
          <w:p w14:paraId="5501D68D" w14:textId="77777777" w:rsidR="00ED2B00" w:rsidRPr="00742A42" w:rsidRDefault="00ED2B00" w:rsidP="000145D4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D2B00" w:rsidRPr="00D566CF" w14:paraId="4CCD8581" w14:textId="77777777" w:rsidTr="000145D4">
        <w:trPr>
          <w:trHeight w:val="397"/>
        </w:trPr>
        <w:tc>
          <w:tcPr>
            <w:tcW w:w="5103" w:type="dxa"/>
          </w:tcPr>
          <w:p w14:paraId="46ADBA40" w14:textId="77777777" w:rsidR="00ED2B00" w:rsidRPr="00D566CF" w:rsidRDefault="00ED2B00" w:rsidP="000145D4">
            <w:pPr>
              <w:spacing w:line="240" w:lineRule="auto"/>
              <w:ind w:left="34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4286" w:type="dxa"/>
            <w:gridSpan w:val="3"/>
            <w:tcBorders>
              <w:top w:val="single" w:sz="4" w:space="0" w:color="auto"/>
            </w:tcBorders>
          </w:tcPr>
          <w:p w14:paraId="11CEFD06" w14:textId="77777777" w:rsidR="00ED2B00" w:rsidRPr="00742A42" w:rsidRDefault="00ED2B00" w:rsidP="000145D4">
            <w:pPr>
              <w:spacing w:line="240" w:lineRule="auto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ได้เสีย/</w:t>
            </w:r>
          </w:p>
        </w:tc>
      </w:tr>
      <w:tr w:rsidR="00ED2B00" w:rsidRPr="00D566CF" w14:paraId="720FF095" w14:textId="77777777" w:rsidTr="000145D4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103" w:type="dxa"/>
            <w:vAlign w:val="bottom"/>
          </w:tcPr>
          <w:p w14:paraId="038773CB" w14:textId="77777777" w:rsidR="00ED2B00" w:rsidRPr="00D566CF" w:rsidRDefault="00ED2B00" w:rsidP="000145D4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286" w:type="dxa"/>
            <w:gridSpan w:val="3"/>
            <w:shd w:val="clear" w:color="auto" w:fill="auto"/>
            <w:vAlign w:val="center"/>
          </w:tcPr>
          <w:p w14:paraId="7E71E29F" w14:textId="77777777" w:rsidR="00ED2B00" w:rsidRPr="00D566CF" w:rsidRDefault="00ED2B00" w:rsidP="000145D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2B00" w:rsidRPr="00D566CF" w14:paraId="1447CB57" w14:textId="77777777" w:rsidTr="000145D4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103" w:type="dxa"/>
            <w:vAlign w:val="bottom"/>
          </w:tcPr>
          <w:p w14:paraId="688D8A06" w14:textId="77777777" w:rsidR="00ED2B00" w:rsidRPr="00742A42" w:rsidRDefault="00ED2B00" w:rsidP="000145D4">
            <w:pPr>
              <w:tabs>
                <w:tab w:val="clear" w:pos="227"/>
                <w:tab w:val="left" w:pos="3390"/>
              </w:tabs>
              <w:spacing w:line="240" w:lineRule="auto"/>
              <w:ind w:left="18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4F8CD" w14:textId="148F6CA9" w:rsidR="00ED2B00" w:rsidRPr="00D566CF" w:rsidRDefault="00ED2B00" w:rsidP="000145D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77F5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08F9842D" w14:textId="77777777" w:rsidR="00ED2B00" w:rsidRPr="00D566CF" w:rsidRDefault="00ED2B00" w:rsidP="000145D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0728F" w14:textId="3B9E4FA1" w:rsidR="00ED2B00" w:rsidRPr="00D566CF" w:rsidRDefault="00ED2B00" w:rsidP="000145D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77F5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481C34" w:rsidRPr="00D566CF" w14:paraId="5BCF041B" w14:textId="77777777" w:rsidTr="00B9495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103" w:type="dxa"/>
            <w:vAlign w:val="bottom"/>
          </w:tcPr>
          <w:p w14:paraId="215097F5" w14:textId="77777777" w:rsidR="00481C34" w:rsidRPr="00742A42" w:rsidRDefault="00481C34" w:rsidP="00481C34">
            <w:pPr>
              <w:tabs>
                <w:tab w:val="clear" w:pos="227"/>
                <w:tab w:val="left" w:pos="3390"/>
              </w:tabs>
              <w:spacing w:line="240" w:lineRule="auto"/>
              <w:ind w:left="-11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25331" w14:textId="534DD5A5" w:rsidR="00481C34" w:rsidRPr="00D566CF" w:rsidRDefault="00481C34" w:rsidP="00481C34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5,444</w:t>
            </w:r>
          </w:p>
        </w:tc>
        <w:tc>
          <w:tcPr>
            <w:tcW w:w="281" w:type="dxa"/>
            <w:shd w:val="clear" w:color="auto" w:fill="auto"/>
          </w:tcPr>
          <w:p w14:paraId="249E59B1" w14:textId="77777777" w:rsidR="00481C34" w:rsidRPr="00D566CF" w:rsidRDefault="00481C34" w:rsidP="00481C3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14:paraId="69E39B70" w14:textId="41465F49" w:rsidR="00481C34" w:rsidRPr="00D566CF" w:rsidRDefault="00481C34" w:rsidP="00481C34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  <w:t>5,291</w:t>
            </w:r>
          </w:p>
        </w:tc>
      </w:tr>
      <w:tr w:rsidR="00481C34" w:rsidRPr="00D566CF" w14:paraId="692383C8" w14:textId="77777777" w:rsidTr="00B9495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103" w:type="dxa"/>
            <w:vAlign w:val="bottom"/>
          </w:tcPr>
          <w:p w14:paraId="2FDD79A5" w14:textId="77777777" w:rsidR="00481C34" w:rsidRPr="00742A42" w:rsidRDefault="00481C34" w:rsidP="00481C34">
            <w:pPr>
              <w:tabs>
                <w:tab w:val="clear" w:pos="227"/>
                <w:tab w:val="left" w:pos="3390"/>
              </w:tabs>
              <w:spacing w:line="240" w:lineRule="auto"/>
              <w:ind w:left="-1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 ไม่เกิน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06FC1" w14:textId="041C7224" w:rsidR="00481C34" w:rsidRPr="00D566CF" w:rsidRDefault="00481C34" w:rsidP="00481C34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6,082</w:t>
            </w:r>
          </w:p>
        </w:tc>
        <w:tc>
          <w:tcPr>
            <w:tcW w:w="281" w:type="dxa"/>
            <w:shd w:val="clear" w:color="auto" w:fill="auto"/>
          </w:tcPr>
          <w:p w14:paraId="661C1D85" w14:textId="77777777" w:rsidR="00481C34" w:rsidRPr="00D566CF" w:rsidRDefault="00481C34" w:rsidP="00481C3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14:paraId="5FA5726C" w14:textId="0E2A6A9A" w:rsidR="00481C34" w:rsidRPr="00D566CF" w:rsidRDefault="00481C34" w:rsidP="00481C34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af-ZA"/>
              </w:rPr>
              <w:t>7,047</w:t>
            </w:r>
          </w:p>
        </w:tc>
      </w:tr>
      <w:tr w:rsidR="00481C34" w:rsidRPr="00D566CF" w14:paraId="56ADB9BB" w14:textId="77777777" w:rsidTr="00B9495A">
        <w:tblPrEx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5103" w:type="dxa"/>
            <w:vAlign w:val="bottom"/>
          </w:tcPr>
          <w:p w14:paraId="128374BD" w14:textId="77777777" w:rsidR="00481C34" w:rsidRPr="00D566CF" w:rsidRDefault="00481C34" w:rsidP="00481C34">
            <w:pPr>
              <w:tabs>
                <w:tab w:val="clear" w:pos="227"/>
                <w:tab w:val="left" w:pos="3390"/>
              </w:tabs>
              <w:spacing w:line="240" w:lineRule="auto"/>
              <w:ind w:left="-1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22B69" w14:textId="1FEF1A15" w:rsidR="00481C34" w:rsidRPr="00D566CF" w:rsidRDefault="00481C34" w:rsidP="00481C34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24,182</w:t>
            </w:r>
          </w:p>
        </w:tc>
        <w:tc>
          <w:tcPr>
            <w:tcW w:w="281" w:type="dxa"/>
            <w:shd w:val="clear" w:color="auto" w:fill="auto"/>
          </w:tcPr>
          <w:p w14:paraId="31E83030" w14:textId="77777777" w:rsidR="00481C34" w:rsidRPr="00D566CF" w:rsidRDefault="00481C34" w:rsidP="00481C34">
            <w:pPr>
              <w:tabs>
                <w:tab w:val="left" w:pos="3390"/>
              </w:tabs>
              <w:spacing w:line="240" w:lineRule="auto"/>
              <w:ind w:left="7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21" w:type="dxa"/>
            <w:shd w:val="clear" w:color="auto" w:fill="auto"/>
            <w:vAlign w:val="center"/>
          </w:tcPr>
          <w:p w14:paraId="338D817F" w14:textId="4A5E1B1E" w:rsidR="00481C34" w:rsidRPr="00D566CF" w:rsidRDefault="00481C34" w:rsidP="00481C34">
            <w:pPr>
              <w:tabs>
                <w:tab w:val="left" w:pos="3390"/>
              </w:tabs>
              <w:spacing w:line="240" w:lineRule="auto"/>
              <w:ind w:lef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25,687</w:t>
            </w:r>
          </w:p>
        </w:tc>
      </w:tr>
    </w:tbl>
    <w:p w14:paraId="095A3352" w14:textId="77777777" w:rsidR="003C6405" w:rsidRDefault="003C6405" w:rsidP="00C5198C"/>
    <w:p w14:paraId="52C5B34E" w14:textId="77777777" w:rsidR="002A4990" w:rsidRPr="006E1A58" w:rsidRDefault="002A4990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lastRenderedPageBreak/>
        <w:t>ทุนเรือนหุ้น</w:t>
      </w:r>
    </w:p>
    <w:tbl>
      <w:tblPr>
        <w:tblW w:w="9359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94"/>
        <w:gridCol w:w="1015"/>
        <w:gridCol w:w="181"/>
        <w:gridCol w:w="1350"/>
        <w:gridCol w:w="179"/>
        <w:gridCol w:w="1378"/>
        <w:gridCol w:w="182"/>
        <w:gridCol w:w="1383"/>
        <w:gridCol w:w="178"/>
        <w:gridCol w:w="1419"/>
      </w:tblGrid>
      <w:tr w:rsidR="002A4990" w:rsidRPr="00D566CF" w14:paraId="58FF8BBA" w14:textId="77777777" w:rsidTr="000145D4">
        <w:trPr>
          <w:cantSplit/>
          <w:trHeight w:val="397"/>
          <w:tblHeader/>
        </w:trPr>
        <w:tc>
          <w:tcPr>
            <w:tcW w:w="2094" w:type="dxa"/>
            <w:vAlign w:val="bottom"/>
          </w:tcPr>
          <w:p w14:paraId="2633DD3E" w14:textId="77777777" w:rsidR="002A4990" w:rsidRPr="00D566CF" w:rsidRDefault="002A4990" w:rsidP="000145D4">
            <w:pPr>
              <w:ind w:right="-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2EBB6DAA" w14:textId="77777777" w:rsidR="002A4990" w:rsidRPr="00742A42" w:rsidRDefault="002A4990" w:rsidP="000145D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81" w:type="dxa"/>
            <w:vAlign w:val="bottom"/>
          </w:tcPr>
          <w:p w14:paraId="676AD9F0" w14:textId="77777777" w:rsidR="002A4990" w:rsidRPr="00D566CF" w:rsidRDefault="002A4990" w:rsidP="000145D4">
            <w:pPr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7" w:type="dxa"/>
            <w:gridSpan w:val="3"/>
            <w:tcBorders>
              <w:bottom w:val="single" w:sz="4" w:space="0" w:color="auto"/>
            </w:tcBorders>
            <w:vAlign w:val="bottom"/>
          </w:tcPr>
          <w:p w14:paraId="0937BB76" w14:textId="7D8C1E12" w:rsidR="002A4990" w:rsidRPr="00D566CF" w:rsidRDefault="002A4990" w:rsidP="000145D4">
            <w:pPr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2" w:type="dxa"/>
            <w:vAlign w:val="bottom"/>
          </w:tcPr>
          <w:p w14:paraId="3A1F473A" w14:textId="77777777" w:rsidR="002A4990" w:rsidRPr="00D566CF" w:rsidRDefault="002A4990" w:rsidP="00014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  <w:vAlign w:val="bottom"/>
          </w:tcPr>
          <w:p w14:paraId="5CFC6019" w14:textId="2BFC7C90" w:rsidR="002A4990" w:rsidRPr="00D566CF" w:rsidRDefault="002A4990" w:rsidP="000145D4">
            <w:pPr>
              <w:ind w:left="-18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A4990" w:rsidRPr="00D566CF" w14:paraId="07799C0B" w14:textId="77777777" w:rsidTr="000145D4">
        <w:trPr>
          <w:cantSplit/>
          <w:trHeight w:val="397"/>
          <w:tblHeader/>
        </w:trPr>
        <w:tc>
          <w:tcPr>
            <w:tcW w:w="2094" w:type="dxa"/>
            <w:vAlign w:val="bottom"/>
          </w:tcPr>
          <w:p w14:paraId="5EA046F2" w14:textId="77777777" w:rsidR="002A4990" w:rsidRPr="00D566CF" w:rsidRDefault="002A4990" w:rsidP="000145D4">
            <w:pPr>
              <w:tabs>
                <w:tab w:val="left" w:pos="-180"/>
              </w:tabs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45CE8CBA" w14:textId="77777777" w:rsidR="002A4990" w:rsidRPr="00D566CF" w:rsidRDefault="002A4990" w:rsidP="00014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81" w:type="dxa"/>
            <w:vAlign w:val="bottom"/>
          </w:tcPr>
          <w:p w14:paraId="1FF99B1B" w14:textId="77777777" w:rsidR="002A4990" w:rsidRPr="00D566CF" w:rsidRDefault="002A4990" w:rsidP="000145D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024FD" w14:textId="77777777" w:rsidR="002A4990" w:rsidRPr="00D566CF" w:rsidRDefault="002A4990" w:rsidP="00014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9" w:type="dxa"/>
            <w:tcBorders>
              <w:top w:val="single" w:sz="4" w:space="0" w:color="auto"/>
            </w:tcBorders>
            <w:vAlign w:val="bottom"/>
          </w:tcPr>
          <w:p w14:paraId="7757D101" w14:textId="77777777" w:rsidR="002A4990" w:rsidRPr="00D566CF" w:rsidRDefault="002A4990" w:rsidP="000145D4">
            <w:pPr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9FE0F" w14:textId="77777777" w:rsidR="002A4990" w:rsidRPr="00742A42" w:rsidRDefault="002A4990" w:rsidP="000145D4">
            <w:pPr>
              <w:ind w:right="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82" w:type="dxa"/>
            <w:vAlign w:val="bottom"/>
          </w:tcPr>
          <w:p w14:paraId="57947877" w14:textId="77777777" w:rsidR="002A4990" w:rsidRPr="00D566CF" w:rsidRDefault="002A4990" w:rsidP="00014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E402C" w14:textId="77777777" w:rsidR="002A4990" w:rsidRPr="00D566CF" w:rsidRDefault="002A4990" w:rsidP="000145D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6A50DB1B" w14:textId="77777777" w:rsidR="002A4990" w:rsidRPr="00D566CF" w:rsidRDefault="002A4990" w:rsidP="000145D4">
            <w:pPr>
              <w:ind w:left="-9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29637" w14:textId="77777777" w:rsidR="002A4990" w:rsidRPr="00742A42" w:rsidRDefault="002A4990" w:rsidP="000145D4">
            <w:pPr>
              <w:ind w:right="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2A4990" w:rsidRPr="00D566CF" w14:paraId="74A90E08" w14:textId="77777777" w:rsidTr="000145D4">
        <w:trPr>
          <w:cantSplit/>
          <w:trHeight w:val="397"/>
        </w:trPr>
        <w:tc>
          <w:tcPr>
            <w:tcW w:w="2094" w:type="dxa"/>
            <w:vAlign w:val="bottom"/>
          </w:tcPr>
          <w:p w14:paraId="5F64003A" w14:textId="77777777" w:rsidR="002A4990" w:rsidRPr="00A377DF" w:rsidRDefault="002A4990" w:rsidP="000145D4">
            <w:pPr>
              <w:ind w:left="180" w:hanging="2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dxa"/>
            <w:vAlign w:val="bottom"/>
          </w:tcPr>
          <w:p w14:paraId="1A698DAF" w14:textId="77777777" w:rsidR="002A4990" w:rsidRPr="00D566CF" w:rsidRDefault="002A4990" w:rsidP="000145D4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42A42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81" w:type="dxa"/>
            <w:vAlign w:val="bottom"/>
          </w:tcPr>
          <w:p w14:paraId="5E6D3988" w14:textId="77777777" w:rsidR="002A4990" w:rsidRPr="00D566CF" w:rsidRDefault="002A4990" w:rsidP="000145D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44F0C6" w14:textId="77777777" w:rsidR="002A4990" w:rsidRPr="00D566CF" w:rsidRDefault="002A4990" w:rsidP="000145D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  <w:r w:rsidRPr="00742A42">
              <w:rPr>
                <w:rFonts w:ascii="Angsana New" w:eastAsia="PMingLiU" w:hAnsi="Angsana New" w:hint="cs"/>
                <w:sz w:val="28"/>
                <w:szCs w:val="28"/>
              </w:rPr>
              <w:t>(</w:t>
            </w:r>
            <w:r w:rsidRPr="00742A42">
              <w:rPr>
                <w:rFonts w:ascii="Angsana New" w:eastAsia="PMingLiU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79" w:type="dxa"/>
            <w:vAlign w:val="bottom"/>
          </w:tcPr>
          <w:p w14:paraId="32D591A8" w14:textId="77777777" w:rsidR="002A4990" w:rsidRPr="00D566CF" w:rsidRDefault="002A4990" w:rsidP="000145D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vAlign w:val="bottom"/>
          </w:tcPr>
          <w:p w14:paraId="46419693" w14:textId="77777777" w:rsidR="002A4990" w:rsidRPr="00D566CF" w:rsidRDefault="002A4990" w:rsidP="000145D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bidi="ar-SA"/>
              </w:rPr>
            </w:pP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  <w:lang w:bidi="ar-SA"/>
              </w:rPr>
              <w:t>(</w:t>
            </w: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</w:rPr>
              <w:t>บาท</w:t>
            </w: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  <w:lang w:bidi="ar-SA"/>
              </w:rPr>
              <w:t>)</w:t>
            </w:r>
          </w:p>
        </w:tc>
        <w:tc>
          <w:tcPr>
            <w:tcW w:w="182" w:type="dxa"/>
            <w:vAlign w:val="bottom"/>
          </w:tcPr>
          <w:p w14:paraId="5D3A5640" w14:textId="77777777" w:rsidR="002A4990" w:rsidRPr="00D566CF" w:rsidRDefault="002A4990" w:rsidP="000145D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3" w:type="dxa"/>
            <w:vAlign w:val="bottom"/>
          </w:tcPr>
          <w:p w14:paraId="220BAEB7" w14:textId="77777777" w:rsidR="002A4990" w:rsidRPr="00D566CF" w:rsidRDefault="002A4990" w:rsidP="000145D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</w:rPr>
            </w:pPr>
            <w:r w:rsidRPr="00742A42">
              <w:rPr>
                <w:rFonts w:ascii="Angsana New" w:eastAsia="PMingLiU" w:hAnsi="Angsana New" w:hint="cs"/>
                <w:sz w:val="28"/>
                <w:szCs w:val="28"/>
              </w:rPr>
              <w:t>(</w:t>
            </w:r>
            <w:r w:rsidRPr="00742A42">
              <w:rPr>
                <w:rFonts w:ascii="Angsana New" w:eastAsia="PMingLiU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78" w:type="dxa"/>
            <w:vAlign w:val="bottom"/>
          </w:tcPr>
          <w:p w14:paraId="353A77AD" w14:textId="77777777" w:rsidR="002A4990" w:rsidRPr="00D566CF" w:rsidRDefault="002A4990" w:rsidP="000145D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9" w:type="dxa"/>
            <w:vAlign w:val="bottom"/>
          </w:tcPr>
          <w:p w14:paraId="1F0DEF7B" w14:textId="77777777" w:rsidR="002A4990" w:rsidRPr="00D566CF" w:rsidRDefault="002A4990" w:rsidP="000145D4">
            <w:pPr>
              <w:tabs>
                <w:tab w:val="decimal" w:pos="1001"/>
              </w:tabs>
              <w:ind w:left="-79" w:right="-61"/>
              <w:jc w:val="center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  <w:lang w:bidi="ar-SA"/>
              </w:rPr>
              <w:t>(</w:t>
            </w: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</w:rPr>
              <w:t>บาท</w:t>
            </w:r>
            <w:r>
              <w:rPr>
                <w:rFonts w:ascii="Angsana New" w:eastAsia="PMingLiU" w:hAnsi="Angsana New" w:hint="cs"/>
                <w:sz w:val="28"/>
                <w:szCs w:val="28"/>
                <w:rtl/>
                <w:cs/>
                <w:lang w:bidi="ar-SA"/>
              </w:rPr>
              <w:t>)</w:t>
            </w:r>
          </w:p>
        </w:tc>
      </w:tr>
      <w:tr w:rsidR="002A4990" w:rsidRPr="00D566CF" w14:paraId="5A57CB8F" w14:textId="77777777" w:rsidTr="000145D4">
        <w:trPr>
          <w:cantSplit/>
          <w:trHeight w:val="397"/>
        </w:trPr>
        <w:tc>
          <w:tcPr>
            <w:tcW w:w="2094" w:type="dxa"/>
            <w:vAlign w:val="bottom"/>
          </w:tcPr>
          <w:p w14:paraId="148C4CA2" w14:textId="77777777" w:rsidR="002A4990" w:rsidRPr="00D566CF" w:rsidRDefault="002A4990" w:rsidP="000145D4">
            <w:pPr>
              <w:ind w:left="180" w:hanging="2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015" w:type="dxa"/>
          </w:tcPr>
          <w:p w14:paraId="6564A2EA" w14:textId="77777777" w:rsidR="002A4990" w:rsidRPr="00D566CF" w:rsidRDefault="002A4990" w:rsidP="000145D4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60CAD076" w14:textId="77777777" w:rsidR="002A4990" w:rsidRPr="00D566CF" w:rsidRDefault="002A4990" w:rsidP="000145D4">
            <w:pPr>
              <w:tabs>
                <w:tab w:val="decimal" w:pos="1001"/>
              </w:tabs>
              <w:ind w:left="-79" w:right="-61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AC1675" w14:textId="77777777" w:rsidR="002A4990" w:rsidRPr="00D566CF" w:rsidRDefault="002A4990" w:rsidP="000145D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67E66D4E" w14:textId="77777777" w:rsidR="002A4990" w:rsidRPr="00D566CF" w:rsidRDefault="002A4990" w:rsidP="000145D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vAlign w:val="bottom"/>
          </w:tcPr>
          <w:p w14:paraId="0DFC2B45" w14:textId="77777777" w:rsidR="002A4990" w:rsidRPr="00D566CF" w:rsidRDefault="002A4990" w:rsidP="000145D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bidi="ar-SA"/>
              </w:rPr>
            </w:pPr>
          </w:p>
        </w:tc>
        <w:tc>
          <w:tcPr>
            <w:tcW w:w="182" w:type="dxa"/>
            <w:vAlign w:val="bottom"/>
          </w:tcPr>
          <w:p w14:paraId="1E14B90E" w14:textId="77777777" w:rsidR="002A4990" w:rsidRPr="00D566CF" w:rsidRDefault="002A4990" w:rsidP="000145D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3" w:type="dxa"/>
            <w:vAlign w:val="bottom"/>
          </w:tcPr>
          <w:p w14:paraId="1C0C1066" w14:textId="77777777" w:rsidR="002A4990" w:rsidRPr="00D566CF" w:rsidRDefault="002A4990" w:rsidP="000145D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5DDE961" w14:textId="77777777" w:rsidR="002A4990" w:rsidRPr="00D566CF" w:rsidRDefault="002A4990" w:rsidP="000145D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9" w:type="dxa"/>
            <w:vAlign w:val="bottom"/>
          </w:tcPr>
          <w:p w14:paraId="7D4EFD49" w14:textId="77777777" w:rsidR="002A4990" w:rsidRPr="00D566CF" w:rsidRDefault="002A4990" w:rsidP="000145D4">
            <w:pPr>
              <w:tabs>
                <w:tab w:val="decimal" w:pos="1001"/>
              </w:tabs>
              <w:ind w:left="-79" w:right="-61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</w:tr>
      <w:tr w:rsidR="002A4990" w:rsidRPr="00D566CF" w14:paraId="40D397AC" w14:textId="77777777" w:rsidTr="00943211">
        <w:trPr>
          <w:cantSplit/>
          <w:trHeight w:val="397"/>
        </w:trPr>
        <w:tc>
          <w:tcPr>
            <w:tcW w:w="2094" w:type="dxa"/>
            <w:shd w:val="clear" w:color="auto" w:fill="auto"/>
            <w:vAlign w:val="bottom"/>
          </w:tcPr>
          <w:p w14:paraId="08891C86" w14:textId="77777777" w:rsidR="002A4990" w:rsidRPr="00D566CF" w:rsidRDefault="002A4990" w:rsidP="002A4990">
            <w:pPr>
              <w:ind w:left="180" w:hanging="262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0F17EF5D" w14:textId="77777777" w:rsidR="002A4990" w:rsidRPr="00D566CF" w:rsidRDefault="002A4990" w:rsidP="002A4990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24467C7B" w14:textId="77777777" w:rsidR="002A4990" w:rsidRPr="00D566CF" w:rsidRDefault="002A4990" w:rsidP="002A4990">
            <w:pPr>
              <w:tabs>
                <w:tab w:val="clear" w:pos="680"/>
                <w:tab w:val="decimal" w:pos="684"/>
              </w:tabs>
              <w:ind w:left="-79" w:right="-79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224F47" w14:textId="77777777" w:rsidR="002A4990" w:rsidRPr="00D566CF" w:rsidRDefault="002A4990" w:rsidP="002A4990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2483368" w14:textId="77777777" w:rsidR="002A4990" w:rsidRPr="00D566CF" w:rsidRDefault="002A4990" w:rsidP="002A4990">
            <w:pPr>
              <w:tabs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6E8E3BD" w14:textId="77777777" w:rsidR="002A4990" w:rsidRPr="00D566CF" w:rsidRDefault="002A4990" w:rsidP="002A4990">
            <w:pPr>
              <w:tabs>
                <w:tab w:val="decimal" w:pos="793"/>
                <w:tab w:val="decimal" w:pos="1024"/>
              </w:tabs>
              <w:ind w:left="-79" w:right="23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F75A405" w14:textId="77777777" w:rsidR="002A4990" w:rsidRPr="00D566CF" w:rsidRDefault="002A4990" w:rsidP="002A4990">
            <w:pPr>
              <w:tabs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0F225645" w14:textId="79D1EEB7" w:rsidR="002A4990" w:rsidRPr="00D566CF" w:rsidRDefault="002A4990" w:rsidP="002A4990">
            <w:pPr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5451AF" w14:textId="77777777" w:rsidR="002A4990" w:rsidRPr="00D566CF" w:rsidRDefault="002A4990" w:rsidP="002A4990">
            <w:pPr>
              <w:tabs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4CE7E64" w14:textId="2F289126" w:rsidR="002A4990" w:rsidRPr="00D566CF" w:rsidRDefault="002A4990" w:rsidP="002A4990">
            <w:pPr>
              <w:tabs>
                <w:tab w:val="decimal" w:pos="793"/>
                <w:tab w:val="decimal" w:pos="1024"/>
              </w:tabs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</w:tr>
      <w:tr w:rsidR="002A4990" w:rsidRPr="00D566CF" w14:paraId="4CDCD79B" w14:textId="77777777" w:rsidTr="000145D4">
        <w:trPr>
          <w:cantSplit/>
          <w:trHeight w:val="397"/>
        </w:trPr>
        <w:tc>
          <w:tcPr>
            <w:tcW w:w="2094" w:type="dxa"/>
            <w:vAlign w:val="bottom"/>
          </w:tcPr>
          <w:p w14:paraId="106E770E" w14:textId="77777777" w:rsidR="002A4990" w:rsidRPr="00D566CF" w:rsidRDefault="002A4990" w:rsidP="000145D4">
            <w:pPr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015" w:type="dxa"/>
            <w:vAlign w:val="bottom"/>
          </w:tcPr>
          <w:p w14:paraId="78DA1831" w14:textId="77777777" w:rsidR="002A4990" w:rsidRPr="00742A42" w:rsidRDefault="002A4990" w:rsidP="000145D4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61DF1446" w14:textId="77777777" w:rsidR="002A4990" w:rsidRPr="00D566CF" w:rsidRDefault="002A4990" w:rsidP="000145D4">
            <w:pPr>
              <w:tabs>
                <w:tab w:val="clear" w:pos="680"/>
                <w:tab w:val="decimal" w:pos="704"/>
              </w:tabs>
              <w:ind w:left="-79" w:right="-79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19A0AA" w14:textId="77777777" w:rsidR="002A4990" w:rsidRPr="00D566CF" w:rsidRDefault="002A4990" w:rsidP="000145D4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0356E6D" w14:textId="77777777" w:rsidR="002A4990" w:rsidRPr="00D566CF" w:rsidRDefault="002A4990" w:rsidP="000145D4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7CDA2F2D" w14:textId="77777777" w:rsidR="002A4990" w:rsidRPr="00D566CF" w:rsidRDefault="002A4990" w:rsidP="000145D4">
            <w:pPr>
              <w:tabs>
                <w:tab w:val="decimal" w:pos="793"/>
                <w:tab w:val="decimal" w:pos="1024"/>
              </w:tabs>
              <w:ind w:left="-79" w:right="23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950BA8C" w14:textId="77777777" w:rsidR="002A4990" w:rsidRPr="00D566CF" w:rsidRDefault="002A4990" w:rsidP="000145D4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83" w:type="dxa"/>
            <w:vAlign w:val="bottom"/>
          </w:tcPr>
          <w:p w14:paraId="0911679A" w14:textId="77777777" w:rsidR="002A4990" w:rsidRPr="00D566CF" w:rsidRDefault="002A4990" w:rsidP="000145D4">
            <w:pPr>
              <w:tabs>
                <w:tab w:val="decimal" w:pos="793"/>
                <w:tab w:val="decimal" w:pos="105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BC03125" w14:textId="77777777" w:rsidR="002A4990" w:rsidRPr="00D566CF" w:rsidRDefault="002A4990" w:rsidP="000145D4">
            <w:pPr>
              <w:tabs>
                <w:tab w:val="decimal" w:pos="793"/>
                <w:tab w:val="decimal" w:pos="102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172A4D1C" w14:textId="77777777" w:rsidR="002A4990" w:rsidRPr="00D566CF" w:rsidRDefault="002A4990" w:rsidP="000145D4">
            <w:pPr>
              <w:tabs>
                <w:tab w:val="decimal" w:pos="793"/>
                <w:tab w:val="decimal" w:pos="1024"/>
              </w:tabs>
              <w:ind w:lef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</w:tr>
      <w:tr w:rsidR="002A4990" w:rsidRPr="00D566CF" w14:paraId="072857AE" w14:textId="77777777" w:rsidTr="000145D4">
        <w:trPr>
          <w:cantSplit/>
          <w:trHeight w:val="397"/>
        </w:trPr>
        <w:tc>
          <w:tcPr>
            <w:tcW w:w="2094" w:type="dxa"/>
            <w:vAlign w:val="bottom"/>
          </w:tcPr>
          <w:p w14:paraId="4F482422" w14:textId="77777777" w:rsidR="002A4990" w:rsidRPr="00D566CF" w:rsidRDefault="002A4990" w:rsidP="000145D4">
            <w:pPr>
              <w:ind w:left="-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15" w:type="dxa"/>
            <w:vAlign w:val="bottom"/>
          </w:tcPr>
          <w:p w14:paraId="1D9F097D" w14:textId="77777777" w:rsidR="002A4990" w:rsidRPr="00742A42" w:rsidRDefault="002A4990" w:rsidP="000145D4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793BD1C7" w14:textId="77777777" w:rsidR="002A4990" w:rsidRPr="00D566CF" w:rsidRDefault="002A4990" w:rsidP="000145D4">
            <w:pPr>
              <w:tabs>
                <w:tab w:val="clear" w:pos="680"/>
                <w:tab w:val="decimal" w:pos="704"/>
              </w:tabs>
              <w:ind w:left="-79" w:right="-79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EBC98A" w14:textId="77777777" w:rsidR="002A4990" w:rsidRPr="00D566CF" w:rsidRDefault="002A4990" w:rsidP="000145D4">
            <w:pPr>
              <w:tabs>
                <w:tab w:val="clear" w:pos="680"/>
                <w:tab w:val="decimal" w:pos="704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E9F6B8E" w14:textId="77777777" w:rsidR="002A4990" w:rsidRPr="00D566CF" w:rsidRDefault="002A4990" w:rsidP="000145D4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4EDF7CE" w14:textId="77777777" w:rsidR="002A4990" w:rsidRPr="00D566CF" w:rsidRDefault="002A4990" w:rsidP="000145D4">
            <w:pPr>
              <w:tabs>
                <w:tab w:val="decimal" w:pos="793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8489625" w14:textId="77777777" w:rsidR="002A4990" w:rsidRPr="00D566CF" w:rsidRDefault="002A4990" w:rsidP="000145D4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83" w:type="dxa"/>
            <w:vAlign w:val="bottom"/>
          </w:tcPr>
          <w:p w14:paraId="33B4CA08" w14:textId="77777777" w:rsidR="002A4990" w:rsidRPr="00D566CF" w:rsidRDefault="002A4990" w:rsidP="000145D4">
            <w:pPr>
              <w:tabs>
                <w:tab w:val="decimal" w:pos="793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9B75E69" w14:textId="77777777" w:rsidR="002A4990" w:rsidRPr="00D566CF" w:rsidRDefault="002A4990" w:rsidP="000145D4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eastAsia="PMingLiU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19" w:type="dxa"/>
            <w:vAlign w:val="bottom"/>
          </w:tcPr>
          <w:p w14:paraId="4AADC340" w14:textId="77777777" w:rsidR="002A4990" w:rsidRPr="00D566CF" w:rsidRDefault="002A4990" w:rsidP="000145D4">
            <w:pPr>
              <w:tabs>
                <w:tab w:val="decimal" w:pos="793"/>
              </w:tabs>
              <w:ind w:left="-79" w:right="-160"/>
              <w:jc w:val="right"/>
              <w:rPr>
                <w:rFonts w:ascii="Angsana New" w:eastAsia="PMingLiU" w:hAnsi="Angsana New"/>
                <w:sz w:val="28"/>
                <w:szCs w:val="28"/>
              </w:rPr>
            </w:pPr>
          </w:p>
        </w:tc>
      </w:tr>
      <w:tr w:rsidR="002A4990" w:rsidRPr="00D566CF" w14:paraId="641C56BA" w14:textId="77777777" w:rsidTr="00943211">
        <w:trPr>
          <w:cantSplit/>
          <w:trHeight w:val="397"/>
        </w:trPr>
        <w:tc>
          <w:tcPr>
            <w:tcW w:w="2094" w:type="dxa"/>
            <w:shd w:val="clear" w:color="auto" w:fill="auto"/>
            <w:vAlign w:val="bottom"/>
          </w:tcPr>
          <w:p w14:paraId="395F8EAC" w14:textId="77777777" w:rsidR="002A4990" w:rsidRPr="00D566CF" w:rsidRDefault="002A4990" w:rsidP="002A4990">
            <w:pPr>
              <w:ind w:left="-82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1F13640" w14:textId="77777777" w:rsidR="002A4990" w:rsidRPr="00742A42" w:rsidRDefault="002A4990" w:rsidP="002A4990">
            <w:pPr>
              <w:ind w:left="180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1" w:type="dxa"/>
            <w:shd w:val="clear" w:color="auto" w:fill="auto"/>
          </w:tcPr>
          <w:p w14:paraId="3DBAFFF4" w14:textId="77777777" w:rsidR="002A4990" w:rsidRPr="00D566CF" w:rsidRDefault="002A4990" w:rsidP="002A4990">
            <w:pPr>
              <w:tabs>
                <w:tab w:val="clear" w:pos="680"/>
                <w:tab w:val="decimal" w:pos="704"/>
              </w:tabs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FA1127" w14:textId="77777777" w:rsidR="002A4990" w:rsidRPr="00D566CF" w:rsidRDefault="002A4990" w:rsidP="002A4990">
            <w:pPr>
              <w:tabs>
                <w:tab w:val="clear" w:pos="680"/>
                <w:tab w:val="decimal" w:pos="704"/>
              </w:tabs>
              <w:ind w:left="-7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970D305" w14:textId="77777777" w:rsidR="002A4990" w:rsidRPr="00D566CF" w:rsidRDefault="002A4990" w:rsidP="002A4990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185C3618" w14:textId="77777777" w:rsidR="002A4990" w:rsidRPr="00D566CF" w:rsidRDefault="002A4990" w:rsidP="002A4990">
            <w:pPr>
              <w:tabs>
                <w:tab w:val="decimal" w:pos="793"/>
              </w:tabs>
              <w:ind w:left="-79" w:right="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eastAsia="PMingLiU" w:hAnsi="Angsana New"/>
                <w:sz w:val="28"/>
                <w:szCs w:val="28"/>
              </w:rPr>
              <w:t>149,510,000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493F0F1" w14:textId="77777777" w:rsidR="002A4990" w:rsidRPr="00D566CF" w:rsidRDefault="002A4990" w:rsidP="002A4990">
            <w:pPr>
              <w:tabs>
                <w:tab w:val="decimal" w:pos="1049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14:paraId="5A8F0632" w14:textId="228C11CB" w:rsidR="002A4990" w:rsidRPr="00D566CF" w:rsidRDefault="002A4990" w:rsidP="002A4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990">
              <w:rPr>
                <w:rFonts w:ascii="Angsana New" w:hAnsi="Angsana New"/>
                <w:sz w:val="28"/>
                <w:szCs w:val="28"/>
              </w:rPr>
              <w:t>149,510,000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ED924B" w14:textId="77777777" w:rsidR="002A4990" w:rsidRPr="00D566CF" w:rsidRDefault="002A4990" w:rsidP="002A4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ind w:left="-79"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41210D4" w14:textId="195B6750" w:rsidR="002A4990" w:rsidRPr="00D566CF" w:rsidRDefault="002A4990" w:rsidP="002A4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4990">
              <w:rPr>
                <w:rFonts w:ascii="Angsana New" w:hAnsi="Angsana New"/>
                <w:sz w:val="28"/>
                <w:szCs w:val="28"/>
              </w:rPr>
              <w:t>149,510,000</w:t>
            </w:r>
          </w:p>
        </w:tc>
      </w:tr>
    </w:tbl>
    <w:p w14:paraId="1D41EDF3" w14:textId="77777777" w:rsidR="002C38EA" w:rsidRPr="00D566CF" w:rsidRDefault="002C38EA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ทุนสำรองตามกฎหมาย</w:t>
      </w:r>
    </w:p>
    <w:p w14:paraId="05523EED" w14:textId="77777777" w:rsidR="002C38EA" w:rsidRDefault="002C38EA" w:rsidP="002C3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ตามบทบัญญัติแห่งพระราชบัญญัติบริษัทมหาชนจำกัด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พ.ศ.</w:t>
      </w:r>
      <w:r w:rsidRPr="00D566CF">
        <w:rPr>
          <w:rFonts w:ascii="Angsana New" w:hAnsi="Angsana New"/>
          <w:sz w:val="28"/>
          <w:szCs w:val="28"/>
        </w:rPr>
        <w:t xml:space="preserve"> 2535 </w:t>
      </w:r>
      <w:r w:rsidRPr="00742A42">
        <w:rPr>
          <w:rFonts w:ascii="Angsana New" w:hAnsi="Angsana New"/>
          <w:sz w:val="28"/>
          <w:szCs w:val="28"/>
          <w:cs/>
        </w:rPr>
        <w:t>มาตรา</w:t>
      </w:r>
      <w:r w:rsidRPr="00D566CF">
        <w:rPr>
          <w:rFonts w:ascii="Angsana New" w:hAnsi="Angsana New"/>
          <w:sz w:val="28"/>
          <w:szCs w:val="28"/>
        </w:rPr>
        <w:t xml:space="preserve"> 116 </w:t>
      </w:r>
      <w:r w:rsidRPr="00742A42">
        <w:rPr>
          <w:rFonts w:ascii="Angsana New" w:hAnsi="Angsana New"/>
          <w:sz w:val="28"/>
          <w:szCs w:val="28"/>
          <w:cs/>
        </w:rPr>
        <w:t xml:space="preserve">บริษัทจะต้องจัดสรรทุนสำรอง  (“ทุนสำรองตามกฎหมาย”) อย่างน้อยร้อยละ </w:t>
      </w:r>
      <w:r w:rsidRPr="00D566CF">
        <w:rPr>
          <w:rFonts w:ascii="Angsana New" w:hAnsi="Angsana New"/>
          <w:sz w:val="28"/>
          <w:szCs w:val="28"/>
        </w:rPr>
        <w:t xml:space="preserve">5 </w:t>
      </w:r>
      <w:r w:rsidRPr="00742A42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จนกว่าทุนสำรองดังกล่าวมีจำนวนไม่น้อยกว่าร้อยละ </w:t>
      </w:r>
      <w:r w:rsidRPr="00D566CF">
        <w:rPr>
          <w:rFonts w:ascii="Angsana New" w:hAnsi="Angsana New"/>
          <w:sz w:val="28"/>
          <w:szCs w:val="28"/>
        </w:rPr>
        <w:t xml:space="preserve">10 </w:t>
      </w:r>
      <w:r w:rsidRPr="00742A42">
        <w:rPr>
          <w:rFonts w:ascii="Angsana New" w:hAnsi="Angsana New"/>
          <w:sz w:val="28"/>
          <w:szCs w:val="28"/>
          <w:cs/>
        </w:rPr>
        <w:t>ของทุนจดทะเบียน ทุนสำรองนี้จะนำไปจ่ายเป็นเงินปันผลไม่ได้</w:t>
      </w:r>
    </w:p>
    <w:p w14:paraId="42AB6AE7" w14:textId="77777777" w:rsidR="00774FEE" w:rsidRPr="00D566CF" w:rsidRDefault="00774FEE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เงินปันผลจ่าย</w:t>
      </w:r>
    </w:p>
    <w:p w14:paraId="4530E9B9" w14:textId="77777777" w:rsidR="00774FEE" w:rsidRDefault="00774FEE" w:rsidP="000B2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 xml:space="preserve">ในการประชุมผู้ถือหุ้น เมื่อวันที่ </w:t>
      </w:r>
      <w:r w:rsidRPr="00D566CF">
        <w:rPr>
          <w:rFonts w:ascii="Angsana New" w:hAnsi="Angsana New"/>
          <w:sz w:val="28"/>
          <w:szCs w:val="28"/>
        </w:rPr>
        <w:t xml:space="preserve">25 </w:t>
      </w:r>
      <w:r w:rsidRPr="00742A42">
        <w:rPr>
          <w:rFonts w:ascii="Angsana New" w:hAnsi="Angsana New"/>
          <w:sz w:val="28"/>
          <w:szCs w:val="28"/>
          <w:cs/>
        </w:rPr>
        <w:t xml:space="preserve">เมษายน </w:t>
      </w:r>
      <w:r w:rsidRPr="00D566CF">
        <w:rPr>
          <w:rFonts w:ascii="Angsana New" w:hAnsi="Angsana New"/>
          <w:sz w:val="28"/>
          <w:szCs w:val="28"/>
        </w:rPr>
        <w:t xml:space="preserve">2566 </w:t>
      </w:r>
      <w:r w:rsidRPr="00742A42">
        <w:rPr>
          <w:rFonts w:ascii="Angsana New" w:hAnsi="Angsana New"/>
          <w:sz w:val="28"/>
          <w:szCs w:val="28"/>
          <w:cs/>
        </w:rPr>
        <w:t xml:space="preserve">ผู้ถือหุ้นมีมติอนุมัติการจัดสรรกำไรสะสม ณ วันที่ </w:t>
      </w:r>
      <w:r w:rsidRPr="00D566CF">
        <w:rPr>
          <w:rFonts w:ascii="Angsana New" w:hAnsi="Angsana New"/>
          <w:sz w:val="28"/>
          <w:szCs w:val="28"/>
        </w:rPr>
        <w:t xml:space="preserve">31 </w:t>
      </w:r>
      <w:r w:rsidRPr="00742A4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566CF">
        <w:rPr>
          <w:rFonts w:ascii="Angsana New" w:hAnsi="Angsana New"/>
          <w:sz w:val="28"/>
          <w:szCs w:val="28"/>
        </w:rPr>
        <w:t xml:space="preserve">2565 </w:t>
      </w:r>
      <w:r w:rsidRPr="00742A42">
        <w:rPr>
          <w:rFonts w:ascii="Angsana New" w:hAnsi="Angsana New"/>
          <w:sz w:val="28"/>
          <w:szCs w:val="28"/>
          <w:cs/>
        </w:rPr>
        <w:t xml:space="preserve">เป็นเงินปันผลในอัตราหุ้นละ </w:t>
      </w:r>
      <w:r w:rsidRPr="00D566CF">
        <w:rPr>
          <w:rFonts w:ascii="Angsana New" w:hAnsi="Angsana New"/>
          <w:sz w:val="28"/>
          <w:szCs w:val="28"/>
        </w:rPr>
        <w:t xml:space="preserve">0.14 </w:t>
      </w:r>
      <w:r w:rsidRPr="00742A42">
        <w:rPr>
          <w:rFonts w:ascii="Angsana New" w:hAnsi="Angsana New"/>
          <w:sz w:val="28"/>
          <w:szCs w:val="28"/>
          <w:cs/>
        </w:rPr>
        <w:t xml:space="preserve">จำนวน </w:t>
      </w:r>
      <w:r w:rsidRPr="00D566CF">
        <w:rPr>
          <w:rFonts w:ascii="Angsana New" w:hAnsi="Angsana New"/>
          <w:sz w:val="28"/>
          <w:szCs w:val="28"/>
        </w:rPr>
        <w:t xml:space="preserve">14,951,000 </w:t>
      </w:r>
      <w:r w:rsidRPr="00742A42">
        <w:rPr>
          <w:rFonts w:ascii="Angsana New" w:hAnsi="Angsana New"/>
          <w:sz w:val="28"/>
          <w:szCs w:val="28"/>
          <w:cs/>
        </w:rPr>
        <w:t xml:space="preserve">หุ้น เป็นจำนวนเงิน </w:t>
      </w:r>
      <w:r w:rsidRPr="00D566CF">
        <w:rPr>
          <w:rFonts w:ascii="Angsana New" w:hAnsi="Angsana New"/>
          <w:sz w:val="28"/>
          <w:szCs w:val="28"/>
        </w:rPr>
        <w:t xml:space="preserve">2.09 </w:t>
      </w:r>
      <w:r w:rsidRPr="00742A42">
        <w:rPr>
          <w:rFonts w:ascii="Angsana New" w:hAnsi="Angsana New"/>
          <w:sz w:val="28"/>
          <w:szCs w:val="28"/>
          <w:cs/>
        </w:rPr>
        <w:t xml:space="preserve">ล้านบาท และกำหนดจ่ายเงินปันผลในวันที่ </w:t>
      </w:r>
      <w:r w:rsidRPr="00D566CF">
        <w:rPr>
          <w:rFonts w:ascii="Angsana New" w:hAnsi="Angsana New"/>
          <w:sz w:val="28"/>
          <w:szCs w:val="28"/>
        </w:rPr>
        <w:t xml:space="preserve">24 </w:t>
      </w:r>
      <w:r w:rsidRPr="00742A42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D566CF">
        <w:rPr>
          <w:rFonts w:ascii="Angsana New" w:hAnsi="Angsana New"/>
          <w:sz w:val="28"/>
          <w:szCs w:val="28"/>
        </w:rPr>
        <w:t>2566</w:t>
      </w:r>
    </w:p>
    <w:p w14:paraId="59F4286B" w14:textId="77777777" w:rsidR="000B26AF" w:rsidRDefault="000B26AF" w:rsidP="000B26AF">
      <w:pPr>
        <w:ind w:left="284"/>
        <w:jc w:val="thaiDistribute"/>
        <w:rPr>
          <w:rFonts w:asciiTheme="majorBidi" w:hAnsiTheme="majorBidi" w:cstheme="majorBidi"/>
          <w:sz w:val="28"/>
          <w:szCs w:val="28"/>
        </w:rPr>
      </w:pPr>
      <w:r w:rsidRPr="00742A42">
        <w:rPr>
          <w:rFonts w:asciiTheme="majorBidi" w:hAnsiTheme="majorBidi"/>
          <w:sz w:val="28"/>
          <w:szCs w:val="28"/>
          <w:cs/>
        </w:rPr>
        <w:t xml:space="preserve">ในการประชุมผู้ถือหุ้น เมื่อวันที่ </w:t>
      </w:r>
      <w:r w:rsidRPr="00C5722B">
        <w:rPr>
          <w:rFonts w:asciiTheme="majorBidi" w:hAnsiTheme="majorBidi" w:cstheme="majorBidi"/>
          <w:sz w:val="28"/>
          <w:szCs w:val="28"/>
        </w:rPr>
        <w:t xml:space="preserve">23 </w:t>
      </w:r>
      <w:r w:rsidRPr="00742A42">
        <w:rPr>
          <w:rFonts w:asciiTheme="majorBidi" w:hAnsiTheme="majorBidi"/>
          <w:sz w:val="28"/>
          <w:szCs w:val="28"/>
          <w:cs/>
        </w:rPr>
        <w:t xml:space="preserve">เมษายน </w:t>
      </w:r>
      <w:r w:rsidRPr="00C5722B">
        <w:rPr>
          <w:rFonts w:asciiTheme="majorBidi" w:hAnsiTheme="majorBidi" w:cstheme="majorBidi"/>
          <w:sz w:val="28"/>
          <w:szCs w:val="28"/>
        </w:rPr>
        <w:t xml:space="preserve">2567 </w:t>
      </w:r>
      <w:r w:rsidRPr="00742A42">
        <w:rPr>
          <w:rFonts w:asciiTheme="majorBidi" w:hAnsiTheme="majorBidi"/>
          <w:sz w:val="28"/>
          <w:szCs w:val="28"/>
          <w:cs/>
        </w:rPr>
        <w:t xml:space="preserve">ผู้ถือหุ้นมีมติอนุมัติการจัดสรรกำไรสะสม ณ วันที่ </w:t>
      </w:r>
      <w:r w:rsidRPr="00C5722B">
        <w:rPr>
          <w:rFonts w:asciiTheme="majorBidi" w:hAnsiTheme="majorBidi" w:cstheme="majorBidi"/>
          <w:sz w:val="28"/>
          <w:szCs w:val="28"/>
        </w:rPr>
        <w:t xml:space="preserve">31 </w:t>
      </w:r>
      <w:r w:rsidRPr="00742A42">
        <w:rPr>
          <w:rFonts w:asciiTheme="majorBidi" w:hAnsiTheme="majorBidi"/>
          <w:sz w:val="28"/>
          <w:szCs w:val="28"/>
          <w:cs/>
        </w:rPr>
        <w:t xml:space="preserve">ธันวาคม </w:t>
      </w:r>
      <w:r w:rsidRPr="00C5722B">
        <w:rPr>
          <w:rFonts w:asciiTheme="majorBidi" w:hAnsiTheme="majorBidi" w:cstheme="majorBidi"/>
          <w:sz w:val="28"/>
          <w:szCs w:val="28"/>
        </w:rPr>
        <w:t xml:space="preserve">2566 </w:t>
      </w:r>
      <w:r w:rsidRPr="00742A42">
        <w:rPr>
          <w:rFonts w:asciiTheme="majorBidi" w:hAnsiTheme="majorBidi"/>
          <w:sz w:val="28"/>
          <w:szCs w:val="28"/>
          <w:cs/>
        </w:rPr>
        <w:t xml:space="preserve">เป็นเงินปันผลในอัตราหุ้นละ </w:t>
      </w:r>
      <w:r w:rsidRPr="00C5722B">
        <w:rPr>
          <w:rFonts w:asciiTheme="majorBidi" w:hAnsiTheme="majorBidi" w:cstheme="majorBidi"/>
          <w:sz w:val="28"/>
          <w:szCs w:val="28"/>
        </w:rPr>
        <w:t xml:space="preserve">0.02 </w:t>
      </w:r>
      <w:r w:rsidRPr="00742A42">
        <w:rPr>
          <w:rFonts w:asciiTheme="majorBidi" w:hAnsiTheme="majorBidi"/>
          <w:sz w:val="28"/>
          <w:szCs w:val="28"/>
          <w:cs/>
        </w:rPr>
        <w:t xml:space="preserve">จำนวน </w:t>
      </w:r>
      <w:r w:rsidRPr="00C5722B">
        <w:rPr>
          <w:rFonts w:asciiTheme="majorBidi" w:hAnsiTheme="majorBidi" w:cstheme="majorBidi"/>
          <w:sz w:val="28"/>
          <w:szCs w:val="28"/>
        </w:rPr>
        <w:t xml:space="preserve">149,510,000 </w:t>
      </w:r>
      <w:r w:rsidRPr="00742A42">
        <w:rPr>
          <w:rFonts w:asciiTheme="majorBidi" w:hAnsiTheme="majorBidi"/>
          <w:sz w:val="28"/>
          <w:szCs w:val="28"/>
          <w:cs/>
        </w:rPr>
        <w:t xml:space="preserve">หุ้น เป็นจำนวนเงิน </w:t>
      </w:r>
      <w:r w:rsidRPr="00C5722B">
        <w:rPr>
          <w:rFonts w:asciiTheme="majorBidi" w:hAnsiTheme="majorBidi" w:cstheme="majorBidi"/>
          <w:sz w:val="28"/>
          <w:szCs w:val="28"/>
        </w:rPr>
        <w:t xml:space="preserve">2.99 </w:t>
      </w:r>
      <w:r w:rsidRPr="00742A42">
        <w:rPr>
          <w:rFonts w:asciiTheme="majorBidi" w:hAnsiTheme="majorBidi"/>
          <w:sz w:val="28"/>
          <w:szCs w:val="28"/>
          <w:cs/>
        </w:rPr>
        <w:t xml:space="preserve">ล้านบาท และกำหนดจ่ายเงินปันผลในวันที่ </w:t>
      </w:r>
      <w:r w:rsidRPr="00C5722B">
        <w:rPr>
          <w:rFonts w:asciiTheme="majorBidi" w:hAnsiTheme="majorBidi" w:cstheme="majorBidi"/>
          <w:sz w:val="28"/>
          <w:szCs w:val="28"/>
        </w:rPr>
        <w:t xml:space="preserve">21 </w:t>
      </w:r>
      <w:r w:rsidRPr="00742A42">
        <w:rPr>
          <w:rFonts w:asciiTheme="majorBidi" w:hAnsiTheme="majorBidi"/>
          <w:sz w:val="28"/>
          <w:szCs w:val="28"/>
          <w:cs/>
        </w:rPr>
        <w:t xml:space="preserve">พฤษภาคม </w:t>
      </w:r>
      <w:r w:rsidRPr="00C5722B">
        <w:rPr>
          <w:rFonts w:asciiTheme="majorBidi" w:hAnsiTheme="majorBidi" w:cstheme="majorBidi"/>
          <w:sz w:val="28"/>
          <w:szCs w:val="28"/>
        </w:rPr>
        <w:t>2567</w:t>
      </w:r>
    </w:p>
    <w:p w14:paraId="493F3C9D" w14:textId="77777777" w:rsidR="00E32E6F" w:rsidRDefault="00E32E6F" w:rsidP="000B26AF">
      <w:pPr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549173CB" w14:textId="77777777" w:rsidR="00E32E6F" w:rsidRDefault="00E32E6F" w:rsidP="000B26AF">
      <w:pPr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7EE55D9D" w14:textId="77777777" w:rsidR="00E32E6F" w:rsidRDefault="00E32E6F" w:rsidP="000B26AF">
      <w:pPr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3C1E9D30" w14:textId="77777777" w:rsidR="00E32E6F" w:rsidRDefault="00E32E6F" w:rsidP="000B26AF">
      <w:pPr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591C7A2F" w14:textId="77777777" w:rsidR="00E32E6F" w:rsidRDefault="00E32E6F" w:rsidP="000B26AF">
      <w:pPr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69A6B58E" w14:textId="77777777" w:rsidR="00E32E6F" w:rsidRDefault="00E32E6F" w:rsidP="000B26AF">
      <w:pPr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1E3E0F9C" w14:textId="77777777" w:rsidR="00E32E6F" w:rsidRDefault="00E32E6F" w:rsidP="000B26AF">
      <w:pPr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0DB293AB" w14:textId="77777777" w:rsidR="00E32E6F" w:rsidRDefault="00E32E6F" w:rsidP="000B26AF">
      <w:pPr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7312E" w14:textId="77777777" w:rsidR="00E32E6F" w:rsidRDefault="00E32E6F" w:rsidP="000B26AF">
      <w:pPr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7C341AF2" w14:textId="77777777" w:rsidR="00E32E6F" w:rsidRDefault="00E32E6F" w:rsidP="000B26AF">
      <w:pPr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2E714B57" w14:textId="77777777" w:rsidR="00E32E6F" w:rsidRDefault="00E32E6F" w:rsidP="000B26AF">
      <w:pPr>
        <w:ind w:left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1DB109CB" w14:textId="5D457347" w:rsidR="002725A7" w:rsidRPr="00D566CF" w:rsidRDefault="002725A7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lastRenderedPageBreak/>
        <w:t>ค่าใช้จ่ายตาม</w:t>
      </w:r>
      <w:r w:rsidR="00450B58" w:rsidRPr="00742A42">
        <w:rPr>
          <w:rFonts w:ascii="Angsana New" w:hAnsi="Angsana New" w:hint="cs"/>
          <w:sz w:val="28"/>
          <w:szCs w:val="28"/>
          <w:cs/>
        </w:rPr>
        <w:t>ธรรมชาติ</w:t>
      </w:r>
    </w:p>
    <w:p w14:paraId="0905673F" w14:textId="5DA187A3" w:rsidR="00450B58" w:rsidRPr="00450B58" w:rsidRDefault="00450B58" w:rsidP="00450B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ab/>
      </w:r>
      <w:r w:rsidRPr="00742A42">
        <w:rPr>
          <w:rFonts w:ascii="Angsana New" w:hAnsi="Angsana New"/>
          <w:sz w:val="28"/>
          <w:szCs w:val="28"/>
          <w:cs/>
        </w:rPr>
        <w:t>ค่าใช้จ่ายตาม</w:t>
      </w:r>
      <w:r w:rsidRPr="00742A42">
        <w:rPr>
          <w:rFonts w:ascii="Angsana New" w:hAnsi="Angsana New" w:hint="cs"/>
          <w:sz w:val="28"/>
          <w:szCs w:val="28"/>
          <w:cs/>
        </w:rPr>
        <w:t>ธรรมชาติ</w:t>
      </w:r>
      <w:r w:rsidRPr="00742A42">
        <w:rPr>
          <w:rFonts w:ascii="Angsana New" w:hAnsi="Angsana New"/>
          <w:sz w:val="28"/>
          <w:szCs w:val="28"/>
          <w:cs/>
        </w:rPr>
        <w:t>ที่สำคัญสำหรับปีสิ้นสุดวันที่</w:t>
      </w:r>
      <w:r w:rsidRPr="00742A42">
        <w:rPr>
          <w:rFonts w:ascii="Angsana New" w:hAnsi="Angsana New"/>
          <w:sz w:val="28"/>
          <w:szCs w:val="28"/>
        </w:rPr>
        <w:t xml:space="preserve"> </w:t>
      </w:r>
      <w:r w:rsidRPr="00450B58">
        <w:rPr>
          <w:rFonts w:ascii="Angsana New" w:hAnsi="Angsana New"/>
          <w:sz w:val="28"/>
          <w:szCs w:val="28"/>
        </w:rPr>
        <w:t xml:space="preserve">31 </w:t>
      </w:r>
      <w:r w:rsidRPr="00742A4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50B58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450B58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 xml:space="preserve">และ </w:t>
      </w:r>
      <w:r w:rsidRPr="00450B58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450B58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053"/>
        <w:gridCol w:w="1084"/>
        <w:gridCol w:w="1984"/>
        <w:gridCol w:w="284"/>
        <w:gridCol w:w="1950"/>
      </w:tblGrid>
      <w:tr w:rsidR="00E32E6F" w:rsidRPr="00D566CF" w14:paraId="727501A6" w14:textId="77777777" w:rsidTr="00B065A0">
        <w:trPr>
          <w:trHeight w:val="397"/>
        </w:trPr>
        <w:tc>
          <w:tcPr>
            <w:tcW w:w="4053" w:type="dxa"/>
          </w:tcPr>
          <w:p w14:paraId="4F3AA355" w14:textId="77777777" w:rsidR="00E32E6F" w:rsidRPr="00D566CF" w:rsidRDefault="00E32E6F" w:rsidP="00B065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798C33B" w14:textId="77777777" w:rsidR="00E32E6F" w:rsidRPr="00D566CF" w:rsidRDefault="00E32E6F" w:rsidP="00B065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</w:tcPr>
          <w:p w14:paraId="5A866F9F" w14:textId="77777777" w:rsidR="00E32E6F" w:rsidRPr="00742A42" w:rsidRDefault="00E32E6F" w:rsidP="00B065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32E6F" w:rsidRPr="00D566CF" w14:paraId="38624444" w14:textId="77777777" w:rsidTr="00B065A0">
        <w:trPr>
          <w:trHeight w:val="397"/>
        </w:trPr>
        <w:tc>
          <w:tcPr>
            <w:tcW w:w="4053" w:type="dxa"/>
          </w:tcPr>
          <w:p w14:paraId="0DCD23CF" w14:textId="77777777" w:rsidR="00E32E6F" w:rsidRPr="00D566CF" w:rsidRDefault="00E32E6F" w:rsidP="00B065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1E38243" w14:textId="77777777" w:rsidR="00E32E6F" w:rsidRPr="00D566CF" w:rsidRDefault="00E32E6F" w:rsidP="00B065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18" w:type="dxa"/>
            <w:gridSpan w:val="3"/>
            <w:tcBorders>
              <w:bottom w:val="single" w:sz="4" w:space="0" w:color="auto"/>
            </w:tcBorders>
          </w:tcPr>
          <w:p w14:paraId="6008F172" w14:textId="77777777" w:rsidR="00E32E6F" w:rsidRPr="00D566CF" w:rsidRDefault="00E32E6F" w:rsidP="00B065A0">
            <w:pPr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  <w:p w14:paraId="52238997" w14:textId="77777777" w:rsidR="00E32E6F" w:rsidRPr="00742A42" w:rsidRDefault="00E32E6F" w:rsidP="00B065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2E6F" w:rsidRPr="00D566CF" w14:paraId="4497AA0D" w14:textId="77777777" w:rsidTr="00B065A0">
        <w:trPr>
          <w:trHeight w:val="397"/>
        </w:trPr>
        <w:tc>
          <w:tcPr>
            <w:tcW w:w="4053" w:type="dxa"/>
          </w:tcPr>
          <w:p w14:paraId="2CE1B973" w14:textId="77777777" w:rsidR="00E32E6F" w:rsidRPr="00D566CF" w:rsidRDefault="00E32E6F" w:rsidP="00B065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A9434F6" w14:textId="77777777" w:rsidR="00E32E6F" w:rsidRPr="00742A42" w:rsidRDefault="00E32E6F" w:rsidP="00B065A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52C0A672" w14:textId="7638E1B7" w:rsidR="00E32E6F" w:rsidRPr="00D566CF" w:rsidRDefault="00E32E6F" w:rsidP="00B065A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BE3E87" w14:textId="77777777" w:rsidR="00E32E6F" w:rsidRPr="00D566CF" w:rsidRDefault="00E32E6F" w:rsidP="00B065A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</w:tcPr>
          <w:p w14:paraId="74719615" w14:textId="2514B965" w:rsidR="00E32E6F" w:rsidRPr="00D566CF" w:rsidRDefault="00E32E6F" w:rsidP="00B065A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32E6F" w:rsidRPr="00D566CF" w14:paraId="65EEEAAD" w14:textId="77777777" w:rsidTr="00A12E31">
        <w:trPr>
          <w:trHeight w:val="397"/>
        </w:trPr>
        <w:tc>
          <w:tcPr>
            <w:tcW w:w="4053" w:type="dxa"/>
            <w:vAlign w:val="bottom"/>
          </w:tcPr>
          <w:p w14:paraId="09638978" w14:textId="77777777" w:rsidR="00E32E6F" w:rsidRPr="00742A42" w:rsidRDefault="00E32E6F" w:rsidP="00A25379">
            <w:pPr>
              <w:tabs>
                <w:tab w:val="clear" w:pos="227"/>
                <w:tab w:val="clear" w:pos="454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084" w:type="dxa"/>
          </w:tcPr>
          <w:p w14:paraId="4A9D84C7" w14:textId="77777777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7FBAB60" w14:textId="7AB1BFEC" w:rsidR="00E32E6F" w:rsidRPr="00D566CF" w:rsidRDefault="00D27551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13,34</w:t>
            </w:r>
            <w:r w:rsidR="00C70B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2CEA36A0" w14:textId="77777777" w:rsidR="00E32E6F" w:rsidRPr="00D566CF" w:rsidRDefault="00E32E6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303E6D2B" w14:textId="0B05BAE6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(7,036)</w:t>
            </w:r>
          </w:p>
        </w:tc>
      </w:tr>
      <w:tr w:rsidR="00E32E6F" w:rsidRPr="00D566CF" w14:paraId="5ACF84AA" w14:textId="77777777" w:rsidTr="00A12E31">
        <w:trPr>
          <w:trHeight w:val="397"/>
        </w:trPr>
        <w:tc>
          <w:tcPr>
            <w:tcW w:w="4053" w:type="dxa"/>
            <w:vAlign w:val="bottom"/>
          </w:tcPr>
          <w:p w14:paraId="19ADE9CF" w14:textId="77777777" w:rsidR="00E32E6F" w:rsidRPr="00742A42" w:rsidRDefault="00E32E6F" w:rsidP="00A25379">
            <w:pPr>
              <w:tabs>
                <w:tab w:val="clear" w:pos="227"/>
                <w:tab w:val="clear" w:pos="454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</w:p>
        </w:tc>
        <w:tc>
          <w:tcPr>
            <w:tcW w:w="1084" w:type="dxa"/>
          </w:tcPr>
          <w:p w14:paraId="3FEF6073" w14:textId="77777777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D53E2BC" w14:textId="7AC0C56F" w:rsidR="00E32E6F" w:rsidRPr="00D566CF" w:rsidRDefault="00D27551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321,108</w:t>
            </w:r>
          </w:p>
        </w:tc>
        <w:tc>
          <w:tcPr>
            <w:tcW w:w="284" w:type="dxa"/>
            <w:vAlign w:val="bottom"/>
          </w:tcPr>
          <w:p w14:paraId="762E20A8" w14:textId="77777777" w:rsidR="00E32E6F" w:rsidRPr="00D566CF" w:rsidRDefault="00E32E6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62A7CF7B" w14:textId="26352D1F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327,951</w:t>
            </w:r>
          </w:p>
        </w:tc>
      </w:tr>
      <w:tr w:rsidR="00E32E6F" w:rsidRPr="00D566CF" w14:paraId="3AF48B2D" w14:textId="77777777" w:rsidTr="00A12E31">
        <w:trPr>
          <w:trHeight w:val="397"/>
        </w:trPr>
        <w:tc>
          <w:tcPr>
            <w:tcW w:w="4053" w:type="dxa"/>
            <w:vAlign w:val="bottom"/>
          </w:tcPr>
          <w:p w14:paraId="66214592" w14:textId="77777777" w:rsidR="00E32E6F" w:rsidRPr="00D566CF" w:rsidRDefault="00E32E6F" w:rsidP="00A25379">
            <w:pPr>
              <w:tabs>
                <w:tab w:val="clear" w:pos="227"/>
                <w:tab w:val="clear" w:pos="454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084" w:type="dxa"/>
          </w:tcPr>
          <w:p w14:paraId="2576EDBF" w14:textId="77777777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E8B8DF4" w14:textId="715D8F32" w:rsidR="00E32E6F" w:rsidRPr="00D566CF" w:rsidRDefault="00D27551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100,58</w:t>
            </w:r>
            <w:r w:rsidR="00C70B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84" w:type="dxa"/>
            <w:vAlign w:val="bottom"/>
          </w:tcPr>
          <w:p w14:paraId="2AD1B41E" w14:textId="77777777" w:rsidR="00E32E6F" w:rsidRPr="00D566CF" w:rsidRDefault="00E32E6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49F79AA5" w14:textId="58A7AF85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103,708</w:t>
            </w:r>
          </w:p>
        </w:tc>
      </w:tr>
      <w:tr w:rsidR="00E32E6F" w:rsidRPr="00D566CF" w14:paraId="1924A3E7" w14:textId="77777777" w:rsidTr="00A12E31">
        <w:trPr>
          <w:trHeight w:val="397"/>
        </w:trPr>
        <w:tc>
          <w:tcPr>
            <w:tcW w:w="4053" w:type="dxa"/>
            <w:vAlign w:val="bottom"/>
          </w:tcPr>
          <w:p w14:paraId="528C1204" w14:textId="77777777" w:rsidR="00E32E6F" w:rsidRPr="00742A42" w:rsidRDefault="00E32E6F" w:rsidP="00A25379">
            <w:pPr>
              <w:tabs>
                <w:tab w:val="clear" w:pos="227"/>
                <w:tab w:val="clear" w:pos="454"/>
              </w:tabs>
              <w:spacing w:line="240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ค่าโฆษณาและค่าส่งเสริมการขาย</w:t>
            </w:r>
          </w:p>
        </w:tc>
        <w:tc>
          <w:tcPr>
            <w:tcW w:w="1084" w:type="dxa"/>
          </w:tcPr>
          <w:p w14:paraId="629C0708" w14:textId="77777777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16C6A71C" w14:textId="62E7E6D4" w:rsidR="00E32E6F" w:rsidRPr="00D566CF" w:rsidRDefault="00D27551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18,130</w:t>
            </w:r>
          </w:p>
        </w:tc>
        <w:tc>
          <w:tcPr>
            <w:tcW w:w="284" w:type="dxa"/>
            <w:vAlign w:val="bottom"/>
          </w:tcPr>
          <w:p w14:paraId="5E05918C" w14:textId="77777777" w:rsidR="00E32E6F" w:rsidRPr="00D566CF" w:rsidRDefault="00E32E6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16AD806D" w14:textId="4F4FBF21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16,257</w:t>
            </w:r>
          </w:p>
        </w:tc>
      </w:tr>
      <w:tr w:rsidR="00E32E6F" w:rsidRPr="00D566CF" w14:paraId="49A79265" w14:textId="77777777" w:rsidTr="00A12E31">
        <w:trPr>
          <w:trHeight w:val="397"/>
        </w:trPr>
        <w:tc>
          <w:tcPr>
            <w:tcW w:w="4053" w:type="dxa"/>
            <w:vAlign w:val="bottom"/>
          </w:tcPr>
          <w:p w14:paraId="2DB08147" w14:textId="77777777" w:rsidR="00E32E6F" w:rsidRPr="00742A42" w:rsidRDefault="00E32E6F" w:rsidP="00A25379">
            <w:pPr>
              <w:tabs>
                <w:tab w:val="clear" w:pos="227"/>
                <w:tab w:val="clear" w:pos="454"/>
              </w:tabs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 w:hint="cs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084" w:type="dxa"/>
          </w:tcPr>
          <w:p w14:paraId="675C48A6" w14:textId="77777777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A5BE98F" w14:textId="689EB6A6" w:rsidR="00E32E6F" w:rsidRDefault="00D27551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13,611</w:t>
            </w:r>
          </w:p>
        </w:tc>
        <w:tc>
          <w:tcPr>
            <w:tcW w:w="284" w:type="dxa"/>
            <w:vAlign w:val="bottom"/>
          </w:tcPr>
          <w:p w14:paraId="131C0A50" w14:textId="77777777" w:rsidR="00E32E6F" w:rsidRPr="00D566CF" w:rsidRDefault="00E32E6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35C4601A" w14:textId="3D64F5AB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17,211</w:t>
            </w:r>
          </w:p>
        </w:tc>
      </w:tr>
      <w:tr w:rsidR="00E32E6F" w:rsidRPr="00D566CF" w14:paraId="4998CBCF" w14:textId="77777777" w:rsidTr="00A12E31">
        <w:trPr>
          <w:trHeight w:val="397"/>
        </w:trPr>
        <w:tc>
          <w:tcPr>
            <w:tcW w:w="4053" w:type="dxa"/>
            <w:vAlign w:val="bottom"/>
          </w:tcPr>
          <w:p w14:paraId="3CA81B70" w14:textId="77777777" w:rsidR="00E32E6F" w:rsidRPr="00742A42" w:rsidRDefault="00E32E6F" w:rsidP="00A25379">
            <w:pPr>
              <w:tabs>
                <w:tab w:val="clear" w:pos="227"/>
                <w:tab w:val="clear" w:pos="454"/>
              </w:tabs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84" w:type="dxa"/>
          </w:tcPr>
          <w:p w14:paraId="18315D00" w14:textId="77777777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8C97D27" w14:textId="71ACEA9D" w:rsidR="00E32E6F" w:rsidRDefault="00D27551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4,602</w:t>
            </w:r>
          </w:p>
        </w:tc>
        <w:tc>
          <w:tcPr>
            <w:tcW w:w="284" w:type="dxa"/>
            <w:vAlign w:val="bottom"/>
          </w:tcPr>
          <w:p w14:paraId="24D304D5" w14:textId="77777777" w:rsidR="00E32E6F" w:rsidRPr="00D566CF" w:rsidRDefault="00E32E6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4E6D13AE" w14:textId="358389D6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4,222</w:t>
            </w:r>
          </w:p>
        </w:tc>
      </w:tr>
      <w:tr w:rsidR="00E32E6F" w:rsidRPr="00D566CF" w14:paraId="2BE0BC87" w14:textId="77777777" w:rsidTr="00A12E31">
        <w:trPr>
          <w:trHeight w:val="397"/>
        </w:trPr>
        <w:tc>
          <w:tcPr>
            <w:tcW w:w="4053" w:type="dxa"/>
            <w:vAlign w:val="bottom"/>
          </w:tcPr>
          <w:p w14:paraId="05CF96A0" w14:textId="77777777" w:rsidR="00E32E6F" w:rsidRPr="00D566CF" w:rsidRDefault="00E32E6F" w:rsidP="00A25379">
            <w:pPr>
              <w:tabs>
                <w:tab w:val="clear" w:pos="227"/>
                <w:tab w:val="clear" w:pos="454"/>
              </w:tabs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4" w:type="dxa"/>
          </w:tcPr>
          <w:p w14:paraId="07D2241D" w14:textId="77777777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3C0118D" w14:textId="3CA61279" w:rsidR="00E32E6F" w:rsidRPr="00D566CF" w:rsidRDefault="00D27551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3,7</w:t>
            </w:r>
            <w:r w:rsidR="00C70B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84" w:type="dxa"/>
            <w:vAlign w:val="bottom"/>
          </w:tcPr>
          <w:p w14:paraId="1A6E1DB9" w14:textId="77777777" w:rsidR="00E32E6F" w:rsidRPr="00D566CF" w:rsidRDefault="00E32E6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0D771156" w14:textId="78B1849D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4,984</w:t>
            </w:r>
          </w:p>
        </w:tc>
      </w:tr>
      <w:tr w:rsidR="00E32E6F" w:rsidRPr="00D566CF" w14:paraId="3A9E7655" w14:textId="77777777" w:rsidTr="00A12E31">
        <w:trPr>
          <w:trHeight w:val="397"/>
        </w:trPr>
        <w:tc>
          <w:tcPr>
            <w:tcW w:w="4053" w:type="dxa"/>
            <w:vAlign w:val="bottom"/>
          </w:tcPr>
          <w:p w14:paraId="67AD47EE" w14:textId="77777777" w:rsidR="00E32E6F" w:rsidRPr="00742A42" w:rsidRDefault="00E32E6F" w:rsidP="00A25379">
            <w:pPr>
              <w:tabs>
                <w:tab w:val="clear" w:pos="227"/>
                <w:tab w:val="clear" w:pos="454"/>
              </w:tabs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084" w:type="dxa"/>
          </w:tcPr>
          <w:p w14:paraId="7DAD5AD6" w14:textId="77777777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E82BABA" w14:textId="08A68085" w:rsidR="00E32E6F" w:rsidRPr="00D566CF" w:rsidRDefault="00D27551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3,23</w:t>
            </w:r>
            <w:r w:rsidR="00C70B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84" w:type="dxa"/>
            <w:vAlign w:val="bottom"/>
          </w:tcPr>
          <w:p w14:paraId="78425C7D" w14:textId="77777777" w:rsidR="00E32E6F" w:rsidRPr="00D566CF" w:rsidRDefault="00E32E6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24E32F68" w14:textId="3081AD2F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3,293</w:t>
            </w:r>
          </w:p>
        </w:tc>
      </w:tr>
      <w:tr w:rsidR="00E32E6F" w:rsidRPr="00D566CF" w14:paraId="6A0B30A4" w14:textId="77777777" w:rsidTr="00A12E31">
        <w:trPr>
          <w:trHeight w:val="397"/>
        </w:trPr>
        <w:tc>
          <w:tcPr>
            <w:tcW w:w="4053" w:type="dxa"/>
            <w:vAlign w:val="bottom"/>
          </w:tcPr>
          <w:p w14:paraId="6C2E74A4" w14:textId="77777777" w:rsidR="00E32E6F" w:rsidRPr="00742A42" w:rsidRDefault="00E32E6F" w:rsidP="00A25379">
            <w:pPr>
              <w:tabs>
                <w:tab w:val="clear" w:pos="227"/>
                <w:tab w:val="clear" w:pos="454"/>
              </w:tabs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084" w:type="dxa"/>
          </w:tcPr>
          <w:p w14:paraId="4D3DA8A5" w14:textId="77777777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17B9F87" w14:textId="2F797B7A" w:rsidR="00E32E6F" w:rsidRPr="00D566CF" w:rsidRDefault="00D27551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2755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2,67</w:t>
            </w:r>
            <w:r w:rsidR="00C70BF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84" w:type="dxa"/>
            <w:vAlign w:val="bottom"/>
          </w:tcPr>
          <w:p w14:paraId="0EA3D2DD" w14:textId="77777777" w:rsidR="00E32E6F" w:rsidRPr="00D566CF" w:rsidRDefault="00E32E6F" w:rsidP="00A25379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shd w:val="clear" w:color="auto" w:fill="auto"/>
            <w:vAlign w:val="bottom"/>
          </w:tcPr>
          <w:p w14:paraId="3DDD3370" w14:textId="4B0DA8B4" w:rsidR="00E32E6F" w:rsidRPr="00D566CF" w:rsidRDefault="00E32E6F" w:rsidP="00A253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3,033</w:t>
            </w:r>
          </w:p>
        </w:tc>
      </w:tr>
    </w:tbl>
    <w:p w14:paraId="52623DB9" w14:textId="77777777" w:rsidR="00ED446A" w:rsidRPr="00D566CF" w:rsidRDefault="00ED446A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กำไร (ขาดทุน) ต่อหุ้นขั้นพื้นฐาน</w:t>
      </w:r>
    </w:p>
    <w:p w14:paraId="1DE6B827" w14:textId="77777777" w:rsidR="00ED446A" w:rsidRPr="00D566CF" w:rsidRDefault="00ED446A" w:rsidP="00ED4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กำไร (ขาดทุน) ต่อหุ้นขั้นพื้นฐานคำนวณจากกำไร (ขาดทุน) สำหรับปีที่เป็นส่วนของผู้ถือหุ้นสามัญของบริษัทหารด้วยจำนวนหุ้นสามัญที่ออกจำหน่ายแล้วระหว่างปีในแต่ละปี โดยวิธีถัวเฉลี่ยถ่วงน้ำหนักแสดงการคำนวณดังนี้</w:t>
      </w:r>
    </w:p>
    <w:tbl>
      <w:tblPr>
        <w:tblW w:w="946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11"/>
        <w:gridCol w:w="1984"/>
        <w:gridCol w:w="284"/>
        <w:gridCol w:w="1984"/>
      </w:tblGrid>
      <w:tr w:rsidR="00ED446A" w:rsidRPr="00D566CF" w14:paraId="07B45A26" w14:textId="77777777" w:rsidTr="006A0E89">
        <w:trPr>
          <w:trHeight w:val="397"/>
        </w:trPr>
        <w:tc>
          <w:tcPr>
            <w:tcW w:w="5211" w:type="dxa"/>
          </w:tcPr>
          <w:p w14:paraId="295AE4B3" w14:textId="77777777" w:rsidR="00ED446A" w:rsidRPr="00D566CF" w:rsidRDefault="00ED446A" w:rsidP="00B065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1F046C1D" w14:textId="77777777" w:rsidR="00ED446A" w:rsidRPr="00742A42" w:rsidRDefault="00ED446A" w:rsidP="00B065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ED446A" w:rsidRPr="00D566CF" w14:paraId="7191CCBA" w14:textId="77777777" w:rsidTr="006A0E89">
        <w:trPr>
          <w:trHeight w:val="397"/>
        </w:trPr>
        <w:tc>
          <w:tcPr>
            <w:tcW w:w="5211" w:type="dxa"/>
          </w:tcPr>
          <w:p w14:paraId="2CF30D77" w14:textId="77777777" w:rsidR="00ED446A" w:rsidRPr="00D566CF" w:rsidRDefault="00ED446A" w:rsidP="00B065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5867C6" w14:textId="77777777" w:rsidR="00ED446A" w:rsidRPr="00742A42" w:rsidRDefault="00ED446A" w:rsidP="00B065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D446A" w:rsidRPr="00D566CF" w14:paraId="0E2005CB" w14:textId="77777777" w:rsidTr="006A0E89">
        <w:trPr>
          <w:trHeight w:val="397"/>
        </w:trPr>
        <w:tc>
          <w:tcPr>
            <w:tcW w:w="5211" w:type="dxa"/>
          </w:tcPr>
          <w:p w14:paraId="0167E573" w14:textId="77777777" w:rsidR="00ED446A" w:rsidRPr="00D566CF" w:rsidRDefault="00ED446A" w:rsidP="00B065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A1338" w14:textId="77777777" w:rsidR="00ED446A" w:rsidRPr="00742A42" w:rsidRDefault="00ED446A" w:rsidP="00B065A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D446A" w:rsidRPr="00D566CF" w14:paraId="7293BBCD" w14:textId="77777777" w:rsidTr="006A0E89">
        <w:trPr>
          <w:trHeight w:val="397"/>
        </w:trPr>
        <w:tc>
          <w:tcPr>
            <w:tcW w:w="5211" w:type="dxa"/>
          </w:tcPr>
          <w:p w14:paraId="7D8AEF6F" w14:textId="77777777" w:rsidR="00ED446A" w:rsidRPr="00D566CF" w:rsidRDefault="00ED446A" w:rsidP="00B065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05DBC" w14:textId="4F976821" w:rsidR="00ED446A" w:rsidRPr="00D566CF" w:rsidRDefault="00ED446A" w:rsidP="00B065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CE8E6D0" w14:textId="77777777" w:rsidR="00ED446A" w:rsidRPr="00742A42" w:rsidRDefault="00ED446A" w:rsidP="00B065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B9A86" w14:textId="724E5F1B" w:rsidR="00ED446A" w:rsidRPr="00742A42" w:rsidRDefault="00ED446A" w:rsidP="00B065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D446A" w:rsidRPr="00D566CF" w14:paraId="54CE82FB" w14:textId="77777777" w:rsidTr="006A0E89">
        <w:trPr>
          <w:trHeight w:val="397"/>
        </w:trPr>
        <w:tc>
          <w:tcPr>
            <w:tcW w:w="5211" w:type="dxa"/>
          </w:tcPr>
          <w:p w14:paraId="28989F5C" w14:textId="77777777" w:rsidR="00ED446A" w:rsidRPr="00D566CF" w:rsidRDefault="00ED446A" w:rsidP="00B065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22657E1" w14:textId="77777777" w:rsidR="00ED446A" w:rsidRPr="00D566CF" w:rsidRDefault="00ED446A" w:rsidP="00B065A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140602D8" w14:textId="77777777" w:rsidR="00ED446A" w:rsidRPr="00D566CF" w:rsidRDefault="00ED446A" w:rsidP="00B065A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A7E379" w14:textId="77777777" w:rsidR="00ED446A" w:rsidRPr="00D566CF" w:rsidRDefault="00ED446A" w:rsidP="00B065A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446A" w:rsidRPr="00D566CF" w14:paraId="65BA7FA7" w14:textId="77777777" w:rsidTr="00977E00">
        <w:trPr>
          <w:trHeight w:val="397"/>
        </w:trPr>
        <w:tc>
          <w:tcPr>
            <w:tcW w:w="5211" w:type="dxa"/>
            <w:vAlign w:val="bottom"/>
          </w:tcPr>
          <w:p w14:paraId="1183B1DA" w14:textId="77777777" w:rsidR="00ED446A" w:rsidRPr="00D566CF" w:rsidRDefault="00ED446A" w:rsidP="00ED446A">
            <w:pPr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eastAsia="Calibri" w:hAnsi="Angsan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4AA36F" w14:textId="19D2FFFB" w:rsidR="00ED446A" w:rsidRPr="00D566CF" w:rsidRDefault="00542F1B" w:rsidP="00ED44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</w:t>
            </w:r>
            <w:r w:rsidR="00977E0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6C8562" w14:textId="77777777" w:rsidR="00ED446A" w:rsidRPr="00D566CF" w:rsidRDefault="00ED446A" w:rsidP="00ED446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45D2F2" w14:textId="2C95A56F" w:rsidR="00ED446A" w:rsidRPr="00D566CF" w:rsidRDefault="00ED446A" w:rsidP="00ED44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20,754</w:t>
            </w:r>
          </w:p>
        </w:tc>
      </w:tr>
      <w:tr w:rsidR="00ED446A" w:rsidRPr="00D566CF" w14:paraId="2CBDFDB5" w14:textId="77777777" w:rsidTr="006A0E89">
        <w:trPr>
          <w:trHeight w:val="397"/>
        </w:trPr>
        <w:tc>
          <w:tcPr>
            <w:tcW w:w="5211" w:type="dxa"/>
            <w:vAlign w:val="bottom"/>
          </w:tcPr>
          <w:p w14:paraId="3EC01F88" w14:textId="77777777" w:rsidR="00ED446A" w:rsidRPr="00D566CF" w:rsidRDefault="00ED446A" w:rsidP="00ED446A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867387" w14:textId="77777777" w:rsidR="00ED446A" w:rsidRPr="00D566CF" w:rsidRDefault="00ED446A" w:rsidP="00ED44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0AFB0E" w14:textId="77777777" w:rsidR="00ED446A" w:rsidRPr="00742A42" w:rsidRDefault="00ED446A" w:rsidP="00ED44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4E090C" w14:textId="77777777" w:rsidR="00ED446A" w:rsidRPr="00D566CF" w:rsidRDefault="00ED446A" w:rsidP="00ED44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ED446A" w:rsidRPr="00D566CF" w14:paraId="6C3CB51C" w14:textId="77777777" w:rsidTr="00542F1B">
        <w:trPr>
          <w:trHeight w:val="397"/>
        </w:trPr>
        <w:tc>
          <w:tcPr>
            <w:tcW w:w="5211" w:type="dxa"/>
            <w:vAlign w:val="bottom"/>
          </w:tcPr>
          <w:p w14:paraId="0FBAD542" w14:textId="77777777" w:rsidR="00ED446A" w:rsidRPr="00742A42" w:rsidRDefault="00ED446A" w:rsidP="00ED446A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409EA" w14:textId="5B184A7A" w:rsidR="00ED446A" w:rsidRPr="00D566CF" w:rsidRDefault="00542F1B" w:rsidP="00ED44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149,510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4D0DAF" w14:textId="77777777" w:rsidR="00ED446A" w:rsidRPr="00D566CF" w:rsidRDefault="00ED446A" w:rsidP="00ED44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2A47A" w14:textId="68EE9F0E" w:rsidR="00ED446A" w:rsidRPr="00D566CF" w:rsidRDefault="00ED446A" w:rsidP="00ED44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149,510</w:t>
            </w:r>
          </w:p>
        </w:tc>
      </w:tr>
      <w:tr w:rsidR="00ED446A" w:rsidRPr="00D566CF" w14:paraId="4F120CA6" w14:textId="77777777" w:rsidTr="00977E00">
        <w:trPr>
          <w:trHeight w:val="397"/>
        </w:trPr>
        <w:tc>
          <w:tcPr>
            <w:tcW w:w="5211" w:type="dxa"/>
            <w:vAlign w:val="bottom"/>
          </w:tcPr>
          <w:p w14:paraId="6FFCED61" w14:textId="77777777" w:rsidR="00ED446A" w:rsidRPr="00D566CF" w:rsidRDefault="00ED446A" w:rsidP="00ED446A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eastAsia="Calibri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2B85F8" w14:textId="41FE0EC8" w:rsidR="00ED446A" w:rsidRPr="00D566CF" w:rsidRDefault="00542F1B" w:rsidP="00ED44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0.0</w:t>
            </w:r>
            <w:r w:rsidR="00977E0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BF4BF2" w14:textId="77777777" w:rsidR="00ED446A" w:rsidRPr="00D566CF" w:rsidRDefault="00ED446A" w:rsidP="00ED44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13604" w14:textId="58228CF1" w:rsidR="00ED446A" w:rsidRPr="00D566CF" w:rsidRDefault="00ED446A" w:rsidP="00ED446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0.14</w:t>
            </w:r>
          </w:p>
        </w:tc>
      </w:tr>
    </w:tbl>
    <w:p w14:paraId="0D32E638" w14:textId="77777777" w:rsidR="00ED446A" w:rsidRDefault="00ED446A" w:rsidP="00C5198C"/>
    <w:p w14:paraId="71099E53" w14:textId="77777777" w:rsidR="008F22E4" w:rsidRDefault="008F22E4" w:rsidP="00C5198C"/>
    <w:p w14:paraId="76FFE93B" w14:textId="77777777" w:rsidR="008F22E4" w:rsidRDefault="008F22E4" w:rsidP="00C5198C"/>
    <w:p w14:paraId="66361C45" w14:textId="77777777" w:rsidR="008F22E4" w:rsidRDefault="008F22E4" w:rsidP="00C5198C"/>
    <w:p w14:paraId="7FC669B1" w14:textId="77777777" w:rsidR="008F22E4" w:rsidRDefault="008F22E4" w:rsidP="00C5198C"/>
    <w:p w14:paraId="1C60A4D7" w14:textId="77777777" w:rsidR="00ED446A" w:rsidRDefault="00ED446A" w:rsidP="00C5198C"/>
    <w:tbl>
      <w:tblPr>
        <w:tblW w:w="9463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11"/>
        <w:gridCol w:w="1984"/>
        <w:gridCol w:w="284"/>
        <w:gridCol w:w="1984"/>
      </w:tblGrid>
      <w:tr w:rsidR="006A0E89" w:rsidRPr="00D566CF" w14:paraId="7D6E5621" w14:textId="77777777" w:rsidTr="008F22E4">
        <w:trPr>
          <w:trHeight w:val="397"/>
        </w:trPr>
        <w:tc>
          <w:tcPr>
            <w:tcW w:w="5211" w:type="dxa"/>
          </w:tcPr>
          <w:p w14:paraId="47B43C2D" w14:textId="77777777" w:rsidR="006A0E89" w:rsidRPr="00D566CF" w:rsidRDefault="006A0E89" w:rsidP="00B065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</w:tcPr>
          <w:p w14:paraId="6875774B" w14:textId="77777777" w:rsidR="006A0E89" w:rsidRPr="00742A42" w:rsidRDefault="006A0E89" w:rsidP="00B065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6A0E89" w:rsidRPr="00D566CF" w14:paraId="5BB0F0FA" w14:textId="77777777" w:rsidTr="008F22E4">
        <w:trPr>
          <w:trHeight w:val="397"/>
        </w:trPr>
        <w:tc>
          <w:tcPr>
            <w:tcW w:w="5211" w:type="dxa"/>
          </w:tcPr>
          <w:p w14:paraId="0CEB20AF" w14:textId="77777777" w:rsidR="006A0E89" w:rsidRPr="00D566CF" w:rsidRDefault="006A0E89" w:rsidP="00B065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51943F" w14:textId="77777777" w:rsidR="006A0E89" w:rsidRPr="00742A42" w:rsidRDefault="006A0E89" w:rsidP="00B065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0E89" w:rsidRPr="00D566CF" w14:paraId="321974BC" w14:textId="77777777" w:rsidTr="008F22E4">
        <w:trPr>
          <w:trHeight w:val="397"/>
        </w:trPr>
        <w:tc>
          <w:tcPr>
            <w:tcW w:w="5211" w:type="dxa"/>
          </w:tcPr>
          <w:p w14:paraId="2E199A96" w14:textId="77777777" w:rsidR="006A0E89" w:rsidRPr="00D566CF" w:rsidRDefault="006A0E89" w:rsidP="00B065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C3852" w14:textId="77777777" w:rsidR="006A0E89" w:rsidRPr="00742A42" w:rsidRDefault="006A0E89" w:rsidP="00B065A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>31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A0E89" w:rsidRPr="00D566CF" w14:paraId="596B99BD" w14:textId="77777777" w:rsidTr="008F22E4">
        <w:trPr>
          <w:trHeight w:val="397"/>
        </w:trPr>
        <w:tc>
          <w:tcPr>
            <w:tcW w:w="5211" w:type="dxa"/>
          </w:tcPr>
          <w:p w14:paraId="15A02D10" w14:textId="77777777" w:rsidR="006A0E89" w:rsidRPr="00D566CF" w:rsidRDefault="006A0E89" w:rsidP="00B065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D6D58" w14:textId="5BF69CE9" w:rsidR="006A0E89" w:rsidRPr="00D566CF" w:rsidRDefault="006A0E89" w:rsidP="00B065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8F22E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7B889B16" w14:textId="77777777" w:rsidR="006A0E89" w:rsidRPr="00742A42" w:rsidRDefault="006A0E89" w:rsidP="00B065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29E31" w14:textId="409CA5D5" w:rsidR="006A0E89" w:rsidRPr="00742A42" w:rsidRDefault="006A0E89" w:rsidP="00B065A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8F22E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A0E89" w:rsidRPr="00D566CF" w14:paraId="49FB1936" w14:textId="77777777" w:rsidTr="008F22E4">
        <w:trPr>
          <w:trHeight w:val="397"/>
        </w:trPr>
        <w:tc>
          <w:tcPr>
            <w:tcW w:w="5211" w:type="dxa"/>
          </w:tcPr>
          <w:p w14:paraId="0FF5BCA2" w14:textId="77777777" w:rsidR="006A0E89" w:rsidRPr="00D566CF" w:rsidRDefault="006A0E89" w:rsidP="00B065A0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1524594" w14:textId="77777777" w:rsidR="006A0E89" w:rsidRPr="00D566CF" w:rsidRDefault="006A0E89" w:rsidP="00B065A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C44177B" w14:textId="77777777" w:rsidR="006A0E89" w:rsidRPr="00D566CF" w:rsidRDefault="006A0E89" w:rsidP="00B065A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B45A5EC" w14:textId="77777777" w:rsidR="006A0E89" w:rsidRPr="00D566CF" w:rsidRDefault="006A0E89" w:rsidP="00B065A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2E4" w:rsidRPr="00D566CF" w14:paraId="39B2E546" w14:textId="77777777" w:rsidTr="000E0421">
        <w:trPr>
          <w:trHeight w:val="397"/>
        </w:trPr>
        <w:tc>
          <w:tcPr>
            <w:tcW w:w="5211" w:type="dxa"/>
            <w:vAlign w:val="bottom"/>
          </w:tcPr>
          <w:p w14:paraId="41031B96" w14:textId="77777777" w:rsidR="008F22E4" w:rsidRPr="00D566CF" w:rsidRDefault="008F22E4" w:rsidP="008F22E4">
            <w:pPr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eastAsia="Calibri" w:hAnsi="Angsana New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4623B5" w14:textId="2016D49B" w:rsidR="008F22E4" w:rsidRPr="00D566CF" w:rsidRDefault="006D41F2" w:rsidP="008F22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</w:t>
            </w:r>
            <w:r w:rsidR="000E042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D4A4E8" w14:textId="77777777" w:rsidR="008F22E4" w:rsidRPr="00D566CF" w:rsidRDefault="008F22E4" w:rsidP="008F22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C71D10" w14:textId="377E40C1" w:rsidR="008F22E4" w:rsidRPr="00D566CF" w:rsidRDefault="008F22E4" w:rsidP="008F22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ZW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20,500</w:t>
            </w:r>
          </w:p>
        </w:tc>
      </w:tr>
      <w:tr w:rsidR="008F22E4" w:rsidRPr="00D566CF" w14:paraId="645431DE" w14:textId="77777777" w:rsidTr="008F22E4">
        <w:trPr>
          <w:trHeight w:val="397"/>
        </w:trPr>
        <w:tc>
          <w:tcPr>
            <w:tcW w:w="5211" w:type="dxa"/>
            <w:vAlign w:val="bottom"/>
          </w:tcPr>
          <w:p w14:paraId="1F128EF1" w14:textId="77777777" w:rsidR="008F22E4" w:rsidRPr="00D566CF" w:rsidRDefault="008F22E4" w:rsidP="008F22E4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02653B" w14:textId="77777777" w:rsidR="008F22E4" w:rsidRPr="00D566CF" w:rsidRDefault="008F22E4" w:rsidP="008F22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F24C52" w14:textId="77777777" w:rsidR="008F22E4" w:rsidRPr="00742A42" w:rsidRDefault="008F22E4" w:rsidP="008F22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66AEFF" w14:textId="77777777" w:rsidR="008F22E4" w:rsidRPr="00D566CF" w:rsidRDefault="008F22E4" w:rsidP="008F22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8F22E4" w:rsidRPr="00D566CF" w14:paraId="3E34ECAE" w14:textId="77777777" w:rsidTr="006D41F2">
        <w:trPr>
          <w:trHeight w:val="397"/>
        </w:trPr>
        <w:tc>
          <w:tcPr>
            <w:tcW w:w="5211" w:type="dxa"/>
            <w:vAlign w:val="bottom"/>
          </w:tcPr>
          <w:p w14:paraId="0D0A0B8F" w14:textId="77777777" w:rsidR="008F22E4" w:rsidRPr="00742A42" w:rsidRDefault="008F22E4" w:rsidP="008F22E4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eastAsia="Calibri" w:hAnsi="Angsana New"/>
                <w:sz w:val="28"/>
                <w:szCs w:val="28"/>
                <w:cs/>
              </w:rPr>
              <w:t>จำนวนหุ้นถัวเฉลี่ยถ่วงน้ำหนัก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A34BB" w14:textId="6C125F9E" w:rsidR="008F22E4" w:rsidRPr="00D566CF" w:rsidRDefault="006D41F2" w:rsidP="008F22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149,510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75C438" w14:textId="77777777" w:rsidR="008F22E4" w:rsidRPr="00D566CF" w:rsidRDefault="008F22E4" w:rsidP="008F22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593D3" w14:textId="34413036" w:rsidR="008F22E4" w:rsidRPr="00D566CF" w:rsidRDefault="008F22E4" w:rsidP="008F22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149,510</w:t>
            </w:r>
          </w:p>
        </w:tc>
      </w:tr>
      <w:tr w:rsidR="008F22E4" w:rsidRPr="00D566CF" w14:paraId="7461642F" w14:textId="77777777" w:rsidTr="000E0421">
        <w:trPr>
          <w:trHeight w:val="397"/>
        </w:trPr>
        <w:tc>
          <w:tcPr>
            <w:tcW w:w="5211" w:type="dxa"/>
            <w:vAlign w:val="bottom"/>
          </w:tcPr>
          <w:p w14:paraId="0F689FB0" w14:textId="77777777" w:rsidR="008F22E4" w:rsidRPr="00D566CF" w:rsidRDefault="008F22E4" w:rsidP="008F22E4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eastAsia="Calibri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C2D990" w14:textId="4F5772EC" w:rsidR="008F22E4" w:rsidRPr="00D566CF" w:rsidRDefault="006D41F2" w:rsidP="008F22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D212CC0" w14:textId="77777777" w:rsidR="008F22E4" w:rsidRPr="00D566CF" w:rsidRDefault="008F22E4" w:rsidP="008F22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BE8782" w14:textId="01BA89BD" w:rsidR="008F22E4" w:rsidRPr="00D566CF" w:rsidRDefault="008F22E4" w:rsidP="008F22E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0.14</w:t>
            </w:r>
          </w:p>
        </w:tc>
      </w:tr>
    </w:tbl>
    <w:p w14:paraId="31D92199" w14:textId="13A033B4" w:rsidR="000E2BB4" w:rsidRPr="00FB4103" w:rsidRDefault="000E2BB4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กำไร (ขาดทุน) เบ็ดเสร็จอื่น</w:t>
      </w: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386"/>
        <w:gridCol w:w="1276"/>
        <w:gridCol w:w="283"/>
        <w:gridCol w:w="1145"/>
        <w:gridCol w:w="283"/>
        <w:gridCol w:w="1264"/>
      </w:tblGrid>
      <w:tr w:rsidR="00B637ED" w:rsidRPr="00D566CF" w14:paraId="52578105" w14:textId="77777777" w:rsidTr="00A15D9E">
        <w:trPr>
          <w:trHeight w:val="397"/>
          <w:tblHeader/>
        </w:trPr>
        <w:tc>
          <w:tcPr>
            <w:tcW w:w="2794" w:type="pct"/>
            <w:shd w:val="clear" w:color="auto" w:fill="auto"/>
          </w:tcPr>
          <w:p w14:paraId="2F2AD076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06" w:type="pct"/>
            <w:gridSpan w:val="5"/>
            <w:shd w:val="clear" w:color="auto" w:fill="auto"/>
            <w:vAlign w:val="bottom"/>
          </w:tcPr>
          <w:p w14:paraId="188C1D94" w14:textId="77777777" w:rsidR="00B637ED" w:rsidRPr="00742A42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B637ED" w:rsidRPr="00D566CF" w14:paraId="209BFC75" w14:textId="77777777" w:rsidTr="00A15D9E">
        <w:trPr>
          <w:trHeight w:val="397"/>
          <w:tblHeader/>
        </w:trPr>
        <w:tc>
          <w:tcPr>
            <w:tcW w:w="2794" w:type="pct"/>
            <w:shd w:val="clear" w:color="auto" w:fill="auto"/>
          </w:tcPr>
          <w:p w14:paraId="01FD76E2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06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67C50" w14:textId="33B4A587" w:rsidR="00B637ED" w:rsidRPr="00D566CF" w:rsidRDefault="00C54856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สำหรับปีสิ้นสุด</w:t>
            </w:r>
            <w:r w:rsidR="006D5140"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B637ED" w:rsidRPr="00D566CF" w14:paraId="251799B5" w14:textId="77777777" w:rsidTr="00A15D9E">
        <w:trPr>
          <w:trHeight w:val="397"/>
          <w:tblHeader/>
        </w:trPr>
        <w:tc>
          <w:tcPr>
            <w:tcW w:w="2794" w:type="pct"/>
            <w:shd w:val="clear" w:color="auto" w:fill="auto"/>
          </w:tcPr>
          <w:p w14:paraId="1B30D492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7A421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05D95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2DD91" w14:textId="77777777" w:rsidR="00B637ED" w:rsidRPr="00742A42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AE59B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754A9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B9F8B5D" w14:textId="77777777" w:rsidTr="00A15D9E">
        <w:trPr>
          <w:trHeight w:val="397"/>
          <w:tblHeader/>
        </w:trPr>
        <w:tc>
          <w:tcPr>
            <w:tcW w:w="2794" w:type="pct"/>
            <w:shd w:val="clear" w:color="auto" w:fill="auto"/>
            <w:vAlign w:val="bottom"/>
          </w:tcPr>
          <w:p w14:paraId="15708514" w14:textId="77777777" w:rsidR="00B637ED" w:rsidRPr="00D566CF" w:rsidRDefault="00B637ED" w:rsidP="00DF65B1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E1F51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AF4321A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2FAD2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FCD0900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4679" w14:textId="77777777" w:rsidR="00B637ED" w:rsidRPr="00D566CF" w:rsidRDefault="00B637ED" w:rsidP="00DF65B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B637ED" w:rsidRPr="00D566CF" w14:paraId="282D2CD9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42B24EEB" w14:textId="77777777" w:rsidR="00B637ED" w:rsidRPr="00742A42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4D8A68EF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1E87150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5D4FF7C2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FE0A451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480CA545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04A3CCB2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681E4012" w14:textId="77777777" w:rsidR="00B637ED" w:rsidRPr="00D566C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62" w:type="pct"/>
            <w:shd w:val="clear" w:color="auto" w:fill="auto"/>
          </w:tcPr>
          <w:p w14:paraId="6B8CD811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1549E2BD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4E8C2920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212A0DD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4FB2423C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9D0619D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1AF0746D" w14:textId="77777777" w:rsidR="00B637ED" w:rsidRPr="00742A42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62" w:type="pct"/>
            <w:shd w:val="clear" w:color="auto" w:fill="auto"/>
          </w:tcPr>
          <w:p w14:paraId="15AF3013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7CD3FE66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6BD3836A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C657D29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14:paraId="4C7F46EA" w14:textId="77777777" w:rsidR="00B637ED" w:rsidRPr="00D566CF" w:rsidRDefault="00B637ED" w:rsidP="00DF65B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2F1C7636" w14:textId="77777777" w:rsidTr="00846528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5A3D9F5F" w14:textId="77777777" w:rsidR="00B637ED" w:rsidRPr="00D566CF" w:rsidRDefault="00B637ED" w:rsidP="00EB3984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 (ขาดทุน) เบ็ดเสร็จอื่นจากบริษัทร่วม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917E977" w14:textId="2324D13F" w:rsidR="00B637ED" w:rsidRPr="00D566CF" w:rsidRDefault="00C63117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46528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  <w:r w:rsidR="002B592E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564278F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1E4E9508" w14:textId="4B31E46D" w:rsidR="00B637ED" w:rsidRPr="00D566CF" w:rsidRDefault="00846528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7B825F4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7E94D781" w14:textId="6AACFC93" w:rsidR="00B637ED" w:rsidRPr="00742A42" w:rsidRDefault="00C63117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574AE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2B592E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637ED" w:rsidRPr="00D566CF" w14:paraId="4574C1A6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71EFC351" w14:textId="77777777" w:rsidR="00B637ED" w:rsidRPr="00742A42" w:rsidRDefault="00B637ED" w:rsidP="00DF65B1">
            <w:pPr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624E22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003CE74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4D13F009" w14:textId="77777777" w:rsidR="00B637ED" w:rsidRPr="00742A42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0EC767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5A88997A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431B6C01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2B35DF76" w14:textId="77777777" w:rsidR="00B637ED" w:rsidRPr="00D566C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CCA89C2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113B3CB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3BE51DD5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FB638DD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CB050DF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637ED" w:rsidRPr="00D566CF" w14:paraId="3B4922AE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0E0B38E9" w14:textId="77777777" w:rsidR="00B637ED" w:rsidRPr="00D566CF" w:rsidRDefault="00B637ED" w:rsidP="00DF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F92EE40" w14:textId="77777777" w:rsidR="00B637ED" w:rsidRPr="00742A42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22CB0284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12C3FB1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9945CE9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BBD6143" w14:textId="77777777" w:rsidR="00B637ED" w:rsidRPr="00D566CF" w:rsidRDefault="00B637ED" w:rsidP="00DF65B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F7629" w:rsidRPr="00D566CF" w14:paraId="21077203" w14:textId="77777777" w:rsidTr="006F7629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7FC430CB" w14:textId="77777777" w:rsidR="006F7629" w:rsidRPr="00742A42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490D5CE" w14:textId="4000BF66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(7,205)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36715A1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4B59A82" w14:textId="77BB81FF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1,441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5F5189C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6BDF907" w14:textId="42783C83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(5,764)</w:t>
            </w:r>
          </w:p>
        </w:tc>
      </w:tr>
      <w:tr w:rsidR="006F7629" w:rsidRPr="00D566CF" w14:paraId="15C9BE8A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6527F16A" w14:textId="3452E97E" w:rsidR="006F7629" w:rsidRPr="00D566CF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</w:t>
            </w:r>
            <w:r w:rsidRPr="00742A4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จากการวัดมูลค่ายุติธรรม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หลักทรัพย์</w:t>
            </w:r>
            <w:r w:rsidRPr="00742A4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ที่ไม่อยู่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865612D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44DC3E0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66061FB" w14:textId="77777777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A9BD2E5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6F66691" w14:textId="77777777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F7629" w:rsidRPr="00D566CF" w14:paraId="7228B6D7" w14:textId="77777777" w:rsidTr="006F7629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779F8341" w14:textId="6BD449C2" w:rsidR="006F7629" w:rsidRPr="00D566CF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</w:t>
            </w:r>
            <w:r w:rsidRPr="00742A4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ความต้องการ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D7B4D9F" w14:textId="19B63659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E5DB417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2BD29C57" w14:textId="7E4FB61E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(120)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9C4821B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12C0311C" w14:textId="563D2297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480</w:t>
            </w:r>
          </w:p>
        </w:tc>
      </w:tr>
      <w:tr w:rsidR="006F7629" w:rsidRPr="00D566CF" w14:paraId="2E144094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185817D3" w14:textId="77777777" w:rsidR="006F7629" w:rsidRPr="00742A42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696C123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07C1A21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14034998" w14:textId="77777777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5D2B0B62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7608D29" w14:textId="77777777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F7629" w:rsidRPr="00D566CF" w14:paraId="720578C0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59FE29B5" w14:textId="77777777" w:rsidR="006F7629" w:rsidRPr="00742A42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692EA96" w14:textId="4FD3C724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D3E2A33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4E5B8B9" w14:textId="57C0F4FB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BEC7503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1951CBD5" w14:textId="4087617E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B1749"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</w:tr>
      <w:tr w:rsidR="006F7629" w:rsidRPr="00D566CF" w14:paraId="69F103E2" w14:textId="77777777" w:rsidTr="006F7629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56F65DCD" w14:textId="07241B6C" w:rsidR="006F7629" w:rsidRPr="00D566CF" w:rsidRDefault="006F7629" w:rsidP="006F7629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F5E0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(</w:t>
            </w:r>
            <w:r w:rsidRPr="00742A4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ขาดทุน) </w:t>
            </w:r>
            <w:r w:rsidRPr="00742A4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เบ็ดเสร็จอื่นสำหรับ</w:t>
            </w:r>
            <w:r w:rsidRPr="00742A4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796BA5" w14:textId="69DBC53E" w:rsidR="006F7629" w:rsidRPr="00742A42" w:rsidRDefault="00846528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(4,</w:t>
            </w:r>
            <w:r w:rsidR="002B59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943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0123818C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2D7ADA" w14:textId="714A55A1" w:rsidR="006F7629" w:rsidRPr="00742A42" w:rsidRDefault="00846528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</w:t>
            </w:r>
            <w:r w:rsidR="002B59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378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4DCED05E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1C7CEB" w14:textId="06728722" w:rsidR="006F7629" w:rsidRPr="00742A42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(3,</w:t>
            </w:r>
            <w:r w:rsidR="002B59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565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6F7629" w:rsidRPr="00D566CF" w14:paraId="1908ECE7" w14:textId="77777777" w:rsidTr="00A15D9E">
        <w:trPr>
          <w:trHeight w:val="397"/>
        </w:trPr>
        <w:tc>
          <w:tcPr>
            <w:tcW w:w="2794" w:type="pct"/>
            <w:shd w:val="clear" w:color="auto" w:fill="auto"/>
          </w:tcPr>
          <w:p w14:paraId="5E2EDE00" w14:textId="77777777" w:rsidR="006F7629" w:rsidRPr="00742A42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078B3A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7751920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18710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CB7519E" w14:textId="77777777" w:rsidR="006F7629" w:rsidRPr="00D566CF" w:rsidRDefault="006F7629" w:rsidP="006F762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C30E51" w14:textId="77777777" w:rsidR="006F7629" w:rsidRPr="00D566CF" w:rsidRDefault="006F7629" w:rsidP="006F7629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7629" w:rsidRPr="00D566CF" w14:paraId="1B46E55C" w14:textId="77777777" w:rsidTr="00A15D9E">
        <w:trPr>
          <w:trHeight w:val="397"/>
        </w:trPr>
        <w:tc>
          <w:tcPr>
            <w:tcW w:w="2794" w:type="pct"/>
            <w:shd w:val="clear" w:color="auto" w:fill="auto"/>
          </w:tcPr>
          <w:p w14:paraId="06752B98" w14:textId="77777777" w:rsidR="006F7629" w:rsidRPr="00742A42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5816193E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2D3541C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604EA849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449AEADC" w14:textId="77777777" w:rsidR="006F7629" w:rsidRPr="00D566CF" w:rsidRDefault="006F7629" w:rsidP="006F762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630DACF" w14:textId="77777777" w:rsidR="006F7629" w:rsidRPr="00D566CF" w:rsidRDefault="006F7629" w:rsidP="006F7629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7629" w:rsidRPr="00D566CF" w14:paraId="36A02B43" w14:textId="77777777" w:rsidTr="00A15D9E">
        <w:trPr>
          <w:trHeight w:val="397"/>
        </w:trPr>
        <w:tc>
          <w:tcPr>
            <w:tcW w:w="2794" w:type="pct"/>
            <w:shd w:val="clear" w:color="auto" w:fill="auto"/>
          </w:tcPr>
          <w:p w14:paraId="09D9A9B5" w14:textId="77777777" w:rsidR="006F7629" w:rsidRPr="00742A42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7E502977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453BA95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B29C5CF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C9694AE" w14:textId="77777777" w:rsidR="006F7629" w:rsidRPr="00D566CF" w:rsidRDefault="006F7629" w:rsidP="006F762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7D2A211" w14:textId="77777777" w:rsidR="006F7629" w:rsidRPr="00D566CF" w:rsidRDefault="006F7629" w:rsidP="006F7629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7629" w:rsidRPr="00D566CF" w14:paraId="3E3A2B85" w14:textId="77777777" w:rsidTr="00A15D9E">
        <w:trPr>
          <w:trHeight w:val="397"/>
        </w:trPr>
        <w:tc>
          <w:tcPr>
            <w:tcW w:w="2794" w:type="pct"/>
            <w:shd w:val="clear" w:color="auto" w:fill="auto"/>
          </w:tcPr>
          <w:p w14:paraId="3C9487A7" w14:textId="77777777" w:rsidR="006F7629" w:rsidRPr="00742A42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2924EE95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8E1869A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4EF56576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37423D74" w14:textId="77777777" w:rsidR="006F7629" w:rsidRPr="00D566CF" w:rsidRDefault="006F7629" w:rsidP="006F762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33C5FF7" w14:textId="77777777" w:rsidR="006F7629" w:rsidRPr="00D566CF" w:rsidRDefault="006F7629" w:rsidP="006F7629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7629" w:rsidRPr="00D566CF" w14:paraId="5E7CF43F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664E616B" w14:textId="77777777" w:rsidR="006F7629" w:rsidRPr="00742A42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7FC458C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404F97B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5DE3B38E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36C408E" w14:textId="77777777" w:rsidR="006F7629" w:rsidRPr="00D566CF" w:rsidRDefault="006F7629" w:rsidP="006F7629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6AF545A0" w14:textId="77777777" w:rsidR="006F7629" w:rsidRPr="00D566CF" w:rsidRDefault="006F7629" w:rsidP="006F7629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7629" w:rsidRPr="00D566CF" w14:paraId="082B69E0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7AB30F17" w14:textId="77777777" w:rsidR="006F7629" w:rsidRPr="00742A42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256EF60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C29FFD5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12484C93" w14:textId="77777777" w:rsidR="006F7629" w:rsidRPr="00742A42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7AAE4DBC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BE91731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7629" w:rsidRPr="00D566CF" w14:paraId="7F7FE69C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04897D43" w14:textId="77777777" w:rsidR="006F7629" w:rsidRPr="00742A42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9972060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5C1BCB9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1471C161" w14:textId="77777777" w:rsidR="006F7629" w:rsidRPr="00742A42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B14543E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5F0BC99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7629" w:rsidRPr="00D566CF" w14:paraId="68E77285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68BEF53E" w14:textId="77777777" w:rsidR="006F7629" w:rsidRPr="00D566CF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0D32E0F" w14:textId="77777777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09AA375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77D8737" w14:textId="77777777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5B90166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5779DA4" w14:textId="77777777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F7629" w:rsidRPr="00D566CF" w14:paraId="7BC8C92E" w14:textId="77777777" w:rsidTr="009A7719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12213F45" w14:textId="77777777" w:rsidR="006F7629" w:rsidRPr="00742A42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0850393" w14:textId="393A390E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(7,205)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9E6D926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182549DE" w14:textId="40659494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1,441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98F92ED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40480AA" w14:textId="430B7FD2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(5,764)</w:t>
            </w:r>
          </w:p>
        </w:tc>
      </w:tr>
      <w:tr w:rsidR="006F7629" w:rsidRPr="00D566CF" w14:paraId="17653D66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0EC5C027" w14:textId="05005E64" w:rsidR="006F7629" w:rsidRPr="00D566CF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</w:t>
            </w:r>
            <w:r w:rsidRPr="00742A4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จากการวัดมูลค่ายุติธรรม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หลักทรัพย์</w:t>
            </w:r>
            <w:r w:rsidRPr="00742A4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ที่ไม่อยู่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36943ED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85FB7F0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B2027AF" w14:textId="77777777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B9F58EF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2B23CC66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F7629" w:rsidRPr="00D566CF" w14:paraId="45ED7EBB" w14:textId="77777777" w:rsidTr="009A7719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21F12B74" w14:textId="7A31E8AF" w:rsidR="006F7629" w:rsidRPr="00D566CF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</w:t>
            </w:r>
            <w:r w:rsidRPr="00742A4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ความต้องการ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C1CB9DD" w14:textId="2CC30C70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5131A05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8D9F747" w14:textId="6FA743D5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(120)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CF020E2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32A3985" w14:textId="2B336DF0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480</w:t>
            </w:r>
          </w:p>
        </w:tc>
      </w:tr>
      <w:tr w:rsidR="006F7629" w:rsidRPr="00D566CF" w14:paraId="3A8FF304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11CC4E94" w14:textId="77777777" w:rsidR="006F7629" w:rsidRPr="00742A42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5EF32BE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247A9EF5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F30E11E" w14:textId="77777777" w:rsidR="006F7629" w:rsidRPr="00742A42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138F3A5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0E7E02C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F7629" w:rsidRPr="00D566CF" w14:paraId="25690DDB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3F6AC408" w14:textId="77777777" w:rsidR="006F7629" w:rsidRPr="00742A42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DEF501A" w14:textId="72AB522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0E0F68C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15F3180" w14:textId="317BA60B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BFAD0C5" w14:textId="77777777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027E42A" w14:textId="6F9DC1D8" w:rsidR="006F7629" w:rsidRPr="00D566CF" w:rsidRDefault="006F7629" w:rsidP="006F762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B1749">
              <w:rPr>
                <w:rFonts w:ascii="Angsana New" w:hAnsi="Angsana New"/>
                <w:color w:val="000000"/>
                <w:sz w:val="28"/>
                <w:szCs w:val="28"/>
              </w:rPr>
              <w:t>1,946</w:t>
            </w:r>
          </w:p>
        </w:tc>
      </w:tr>
      <w:tr w:rsidR="006F7629" w:rsidRPr="00D566CF" w14:paraId="15E16F29" w14:textId="77777777" w:rsidTr="009A7719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4A4541EE" w14:textId="27775969" w:rsidR="006F7629" w:rsidRPr="00742A42" w:rsidRDefault="006F7629" w:rsidP="006F7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F5E0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(</w:t>
            </w:r>
            <w:r w:rsidRPr="00742A4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ขาดทุน) </w:t>
            </w:r>
            <w:r w:rsidRPr="00742A4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เบ็ดเสร็จอื่นสำหรั</w:t>
            </w:r>
            <w:r w:rsidRPr="00742A4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บปี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FF2A37" w14:textId="0976A7BE" w:rsidR="006F7629" w:rsidRPr="00742A42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(4,659)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21036942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E9C453" w14:textId="73B2A64B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1,321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51D523C" w14:textId="77777777" w:rsidR="006F7629" w:rsidRPr="00D566CF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E89679" w14:textId="4A89890B" w:rsidR="006F7629" w:rsidRPr="00742A42" w:rsidRDefault="006F7629" w:rsidP="006F762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(3,338)</w:t>
            </w:r>
          </w:p>
        </w:tc>
      </w:tr>
    </w:tbl>
    <w:p w14:paraId="534DD9A2" w14:textId="77777777" w:rsidR="000E2BB4" w:rsidRPr="00B637ED" w:rsidRDefault="000E2BB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900" w:type="pct"/>
        <w:tblInd w:w="109" w:type="dxa"/>
        <w:tblLayout w:type="fixed"/>
        <w:tblLook w:val="04A0" w:firstRow="1" w:lastRow="0" w:firstColumn="1" w:lastColumn="0" w:noHBand="0" w:noVBand="1"/>
      </w:tblPr>
      <w:tblGrid>
        <w:gridCol w:w="5386"/>
        <w:gridCol w:w="1276"/>
        <w:gridCol w:w="283"/>
        <w:gridCol w:w="1145"/>
        <w:gridCol w:w="283"/>
        <w:gridCol w:w="1264"/>
      </w:tblGrid>
      <w:tr w:rsidR="00A15D9E" w:rsidRPr="00D566CF" w14:paraId="65D39CC6" w14:textId="77777777" w:rsidTr="00A15D9E">
        <w:trPr>
          <w:trHeight w:val="397"/>
          <w:tblHeader/>
        </w:trPr>
        <w:tc>
          <w:tcPr>
            <w:tcW w:w="2794" w:type="pct"/>
            <w:shd w:val="clear" w:color="auto" w:fill="auto"/>
          </w:tcPr>
          <w:p w14:paraId="0582B46E" w14:textId="77777777" w:rsidR="00A15D9E" w:rsidRPr="00D566CF" w:rsidRDefault="00A15D9E" w:rsidP="00B065A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06" w:type="pct"/>
            <w:gridSpan w:val="5"/>
            <w:shd w:val="clear" w:color="auto" w:fill="auto"/>
            <w:vAlign w:val="bottom"/>
          </w:tcPr>
          <w:p w14:paraId="0250838E" w14:textId="77777777" w:rsidR="00A15D9E" w:rsidRPr="00742A42" w:rsidRDefault="00A15D9E" w:rsidP="00B065A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15D9E" w:rsidRPr="00D566CF" w14:paraId="1BAEDB36" w14:textId="77777777" w:rsidTr="00A15D9E">
        <w:trPr>
          <w:trHeight w:val="397"/>
          <w:tblHeader/>
        </w:trPr>
        <w:tc>
          <w:tcPr>
            <w:tcW w:w="2794" w:type="pct"/>
            <w:shd w:val="clear" w:color="auto" w:fill="auto"/>
          </w:tcPr>
          <w:p w14:paraId="02324EFF" w14:textId="77777777" w:rsidR="00A15D9E" w:rsidRPr="00D566CF" w:rsidRDefault="00A15D9E" w:rsidP="00B065A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06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D48CD" w14:textId="77777777" w:rsidR="00A15D9E" w:rsidRPr="00D566CF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566C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A15D9E" w:rsidRPr="00D566CF" w14:paraId="54881EA1" w14:textId="77777777" w:rsidTr="00A15D9E">
        <w:trPr>
          <w:trHeight w:val="397"/>
          <w:tblHeader/>
        </w:trPr>
        <w:tc>
          <w:tcPr>
            <w:tcW w:w="2794" w:type="pct"/>
            <w:shd w:val="clear" w:color="auto" w:fill="auto"/>
          </w:tcPr>
          <w:p w14:paraId="1E1C5EF7" w14:textId="77777777" w:rsidR="00A15D9E" w:rsidRPr="00D566CF" w:rsidRDefault="00A15D9E" w:rsidP="00B065A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3F3FC" w14:textId="77777777" w:rsidR="00A15D9E" w:rsidRPr="00D566CF" w:rsidRDefault="00A15D9E" w:rsidP="00B065A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3E49D" w14:textId="77777777" w:rsidR="00A15D9E" w:rsidRPr="00D566CF" w:rsidRDefault="00A15D9E" w:rsidP="00B065A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61B40" w14:textId="77777777" w:rsidR="00A15D9E" w:rsidRPr="00742A42" w:rsidRDefault="00A15D9E" w:rsidP="00B065A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3346" w14:textId="77777777" w:rsidR="00A15D9E" w:rsidRPr="00D566CF" w:rsidRDefault="00A15D9E" w:rsidP="00B065A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BFA24" w14:textId="77777777" w:rsidR="00A15D9E" w:rsidRPr="00D566CF" w:rsidRDefault="00A15D9E" w:rsidP="00B065A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0706B29D" w14:textId="77777777" w:rsidTr="00A15D9E">
        <w:trPr>
          <w:trHeight w:val="397"/>
          <w:tblHeader/>
        </w:trPr>
        <w:tc>
          <w:tcPr>
            <w:tcW w:w="2794" w:type="pct"/>
            <w:shd w:val="clear" w:color="auto" w:fill="auto"/>
            <w:vAlign w:val="bottom"/>
          </w:tcPr>
          <w:p w14:paraId="050BE161" w14:textId="77777777" w:rsidR="00A15D9E" w:rsidRPr="00D566CF" w:rsidRDefault="00A15D9E" w:rsidP="00B065A0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20661" w14:textId="77777777" w:rsidR="00A15D9E" w:rsidRPr="00D566CF" w:rsidRDefault="00A15D9E" w:rsidP="00B065A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B4B7D4C" w14:textId="77777777" w:rsidR="00A15D9E" w:rsidRPr="00D566CF" w:rsidRDefault="00A15D9E" w:rsidP="00B065A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2A015" w14:textId="77777777" w:rsidR="00A15D9E" w:rsidRPr="00D566CF" w:rsidRDefault="00A15D9E" w:rsidP="00B065A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7940670" w14:textId="77777777" w:rsidR="00A15D9E" w:rsidRPr="00D566CF" w:rsidRDefault="00A15D9E" w:rsidP="00B065A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7FB77" w14:textId="77777777" w:rsidR="00A15D9E" w:rsidRPr="00D566CF" w:rsidRDefault="00A15D9E" w:rsidP="00B065A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15D9E" w:rsidRPr="00D566CF" w14:paraId="67842B7B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26FEF539" w14:textId="77777777" w:rsidR="00A15D9E" w:rsidRPr="00742A42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right="-36" w:firstLine="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1E124A6D" w14:textId="77777777" w:rsidR="00A15D9E" w:rsidRPr="00D566CF" w:rsidRDefault="00A15D9E" w:rsidP="00B065A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EBDEC59" w14:textId="77777777" w:rsidR="00A15D9E" w:rsidRPr="00D566CF" w:rsidRDefault="00A15D9E" w:rsidP="00B065A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1720E761" w14:textId="77777777" w:rsidR="00A15D9E" w:rsidRPr="00D566CF" w:rsidRDefault="00A15D9E" w:rsidP="00B065A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4592DEE" w14:textId="77777777" w:rsidR="00A15D9E" w:rsidRPr="00D566CF" w:rsidRDefault="00A15D9E" w:rsidP="00B065A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4C43FE6B" w14:textId="77777777" w:rsidR="00A15D9E" w:rsidRPr="00D566CF" w:rsidRDefault="00A15D9E" w:rsidP="00B065A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7A9BAC7D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5484FB01" w14:textId="77777777" w:rsidR="00A15D9E" w:rsidRPr="00D566CF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C9E2FBB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2B99CEA9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699E5F0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916F90A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215CA7BC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7313A11E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41352568" w14:textId="77777777" w:rsidR="00A15D9E" w:rsidRPr="00742A42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EE8D322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4F89CB7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0A0D865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59A7234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11C3B16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0A690B90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5318EBD7" w14:textId="3AD1DC46" w:rsidR="00A15D9E" w:rsidRPr="00D566CF" w:rsidRDefault="00A15D9E" w:rsidP="00EB3984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="00080E1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E1C7F54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64DACC2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CE9500B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DB066FF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236C3CE6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A15D9E" w:rsidRPr="00D566CF" w14:paraId="457C25A4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7AED5C24" w14:textId="77777777" w:rsidR="00A15D9E" w:rsidRPr="00742A42" w:rsidRDefault="00A15D9E" w:rsidP="00B065A0">
            <w:pPr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EF4C031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E7E2665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18939748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11F6D89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5DBA0C71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411E5157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46BCCF35" w14:textId="77777777" w:rsidR="00A15D9E" w:rsidRPr="00D566CF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เข้าในกำไรหรือขาดทุนในภายหลัง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465FACC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7533614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7E4E9286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27582926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7C2F640D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2C7B8678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432351F1" w14:textId="77777777" w:rsidR="00A15D9E" w:rsidRPr="00D566CF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D0B7480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B812631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24A321E2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2157AD26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3B9A60AC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1C30B4E9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19E27739" w14:textId="77777777" w:rsidR="00A15D9E" w:rsidRPr="00742A42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1" w:firstLine="20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0048014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(8,967)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7B245D9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D2E73B8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1,793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A1A242C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17EA8D05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151E">
              <w:rPr>
                <w:rFonts w:ascii="Angsana New" w:hAnsi="Angsana New"/>
                <w:color w:val="000000"/>
                <w:sz w:val="28"/>
                <w:szCs w:val="28"/>
              </w:rPr>
              <w:t>(7,174)</w:t>
            </w:r>
          </w:p>
        </w:tc>
      </w:tr>
      <w:tr w:rsidR="00A15D9E" w:rsidRPr="00D566CF" w14:paraId="0136DCD0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13991C0C" w14:textId="77777777" w:rsidR="00A15D9E" w:rsidRPr="00D566CF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</w:t>
            </w:r>
            <w:r w:rsidRPr="00742A4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จากการวัดมูลค่ายุติธรรม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หลักทรัพย์</w:t>
            </w:r>
            <w:r w:rsidRPr="00742A4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ที่ไม่อยู่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3D5C42F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AD43861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A83E46F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0DF789F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78236717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15D9E" w:rsidRPr="00D566CF" w14:paraId="5F156854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30C1C9FE" w14:textId="77777777" w:rsidR="00A15D9E" w:rsidRPr="00D566CF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</w:t>
            </w:r>
            <w:r w:rsidRPr="00742A4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ความต้องการ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56ED21F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2,301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77F9AC2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560DC1B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(460)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FE8CEDF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215543C4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7151E">
              <w:rPr>
                <w:rFonts w:ascii="Angsana New" w:hAnsi="Angsana New"/>
                <w:color w:val="000000"/>
                <w:sz w:val="28"/>
                <w:szCs w:val="28"/>
              </w:rPr>
              <w:t>1,841</w:t>
            </w:r>
          </w:p>
        </w:tc>
      </w:tr>
      <w:tr w:rsidR="00A15D9E" w:rsidRPr="00D566CF" w14:paraId="1E7ACBF5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53504C36" w14:textId="77777777" w:rsidR="00A15D9E" w:rsidRPr="00742A42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A888A75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3349859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3C5731C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08DDDEDA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42BB1754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15D9E" w:rsidRPr="00D566CF" w14:paraId="57C15841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67EF32B2" w14:textId="77777777" w:rsidR="00A15D9E" w:rsidRPr="00742A42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E78B572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4,323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7D5CE00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04CABF1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86D2380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DF7D55E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4,323</w:t>
            </w:r>
          </w:p>
        </w:tc>
      </w:tr>
      <w:tr w:rsidR="00A15D9E" w:rsidRPr="00D566CF" w14:paraId="293A6AB4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2F639F0A" w14:textId="77777777" w:rsidR="00A15D9E" w:rsidRPr="00D566CF" w:rsidRDefault="00A15D9E" w:rsidP="00B065A0">
            <w:pPr>
              <w:tabs>
                <w:tab w:val="clear" w:pos="454"/>
                <w:tab w:val="left" w:pos="567"/>
                <w:tab w:val="left" w:pos="601"/>
              </w:tabs>
              <w:ind w:left="118" w:firstLine="4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742A4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ขาดทุน) เบ็ดเสร็จอื่นสำหรับปี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D90BEA" w14:textId="77777777" w:rsidR="00A15D9E" w:rsidRPr="00742A42" w:rsidRDefault="00A15D9E" w:rsidP="0071388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(2,339)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0AADC35" w14:textId="77777777" w:rsidR="00A15D9E" w:rsidRPr="00D566CF" w:rsidRDefault="00A15D9E" w:rsidP="0071388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CED30A" w14:textId="77777777" w:rsidR="00A15D9E" w:rsidRPr="00742A42" w:rsidRDefault="00A15D9E" w:rsidP="0071388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1,332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A831527" w14:textId="77777777" w:rsidR="00A15D9E" w:rsidRPr="00D566CF" w:rsidRDefault="00A15D9E" w:rsidP="0071388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CF4FF0" w14:textId="77777777" w:rsidR="00A15D9E" w:rsidRPr="00742A42" w:rsidRDefault="00A15D9E" w:rsidP="0071388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(1,007)</w:t>
            </w:r>
          </w:p>
        </w:tc>
      </w:tr>
      <w:tr w:rsidR="00A15D9E" w:rsidRPr="00D566CF" w14:paraId="654DB21E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37FF98D0" w14:textId="77777777" w:rsidR="00A15D9E" w:rsidRPr="00742A42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39627F8" w14:textId="77777777" w:rsidR="00A15D9E" w:rsidRPr="00D566CF" w:rsidRDefault="00A15D9E" w:rsidP="00B065A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12884F15" w14:textId="77777777" w:rsidR="00A15D9E" w:rsidRPr="00D566CF" w:rsidRDefault="00A15D9E" w:rsidP="00B065A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124E8105" w14:textId="77777777" w:rsidR="00A15D9E" w:rsidRPr="00D566CF" w:rsidRDefault="00A15D9E" w:rsidP="00B065A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8B84C9E" w14:textId="77777777" w:rsidR="00A15D9E" w:rsidRPr="00D566CF" w:rsidRDefault="00A15D9E" w:rsidP="00B065A0">
            <w:pPr>
              <w:tabs>
                <w:tab w:val="clear" w:pos="454"/>
                <w:tab w:val="clear" w:pos="680"/>
                <w:tab w:val="clear" w:pos="907"/>
                <w:tab w:val="clear" w:pos="1871"/>
                <w:tab w:val="left" w:pos="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01604542" w14:textId="77777777" w:rsidR="00A15D9E" w:rsidRPr="00D566CF" w:rsidRDefault="00A15D9E" w:rsidP="00B065A0">
            <w:pPr>
              <w:tabs>
                <w:tab w:val="clear" w:pos="1644"/>
                <w:tab w:val="left" w:pos="972"/>
              </w:tabs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15D9E" w:rsidRPr="00D566CF" w14:paraId="697F75B5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70B70B21" w14:textId="77777777" w:rsidR="00A15D9E" w:rsidRPr="00742A42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9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932DB50" w14:textId="77777777" w:rsidR="00A15D9E" w:rsidRPr="00D566CF" w:rsidRDefault="00A15D9E" w:rsidP="00B065A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6F145C4F" w14:textId="77777777" w:rsidR="00A15D9E" w:rsidRPr="00D566CF" w:rsidRDefault="00A15D9E" w:rsidP="00B065A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7B263124" w14:textId="77777777" w:rsidR="00A15D9E" w:rsidRPr="00742A42" w:rsidRDefault="00A15D9E" w:rsidP="00B065A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3382865" w14:textId="77777777" w:rsidR="00A15D9E" w:rsidRPr="00D566CF" w:rsidRDefault="00A15D9E" w:rsidP="00B065A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C7256FA" w14:textId="77777777" w:rsidR="00A15D9E" w:rsidRPr="00D566CF" w:rsidRDefault="00A15D9E" w:rsidP="00B065A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15D9E" w:rsidRPr="00D566CF" w14:paraId="3DE0E076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59D39D22" w14:textId="77777777" w:rsidR="00A15D9E" w:rsidRPr="00742A42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6400F46" w14:textId="77777777" w:rsidR="00A15D9E" w:rsidRPr="00D566CF" w:rsidRDefault="00A15D9E" w:rsidP="00B065A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296B5D1" w14:textId="77777777" w:rsidR="00A15D9E" w:rsidRPr="00D566CF" w:rsidRDefault="00A15D9E" w:rsidP="00B065A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6AC9CE0B" w14:textId="77777777" w:rsidR="00A15D9E" w:rsidRPr="00742A42" w:rsidRDefault="00A15D9E" w:rsidP="00B065A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5AF261E6" w14:textId="77777777" w:rsidR="00A15D9E" w:rsidRPr="00D566CF" w:rsidRDefault="00A15D9E" w:rsidP="00B065A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center"/>
          </w:tcPr>
          <w:p w14:paraId="1FA2A6AC" w14:textId="77777777" w:rsidR="00A15D9E" w:rsidRPr="00D566CF" w:rsidRDefault="00A15D9E" w:rsidP="00B065A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15D9E" w:rsidRPr="00D566CF" w14:paraId="0D1B6072" w14:textId="77777777" w:rsidTr="00A15D9E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770FEFBF" w14:textId="77777777" w:rsidR="00A15D9E" w:rsidRPr="00D566CF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 (ขาดทุน) จากการวัดมูลค่ายุติธรรม - หลักทรัพย์จด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96D6D45" w14:textId="77777777" w:rsidR="00A15D9E" w:rsidRPr="00742A42" w:rsidRDefault="00A15D9E" w:rsidP="00B065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605C5B6" w14:textId="77777777" w:rsidR="00A15D9E" w:rsidRPr="00D566CF" w:rsidRDefault="00A15D9E" w:rsidP="00B065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167EA233" w14:textId="77777777" w:rsidR="00A15D9E" w:rsidRPr="00742A42" w:rsidRDefault="00A15D9E" w:rsidP="00B065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13213228" w14:textId="77777777" w:rsidR="00A15D9E" w:rsidRPr="00D566CF" w:rsidRDefault="00A15D9E" w:rsidP="00B065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7B8DE1C6" w14:textId="77777777" w:rsidR="00A15D9E" w:rsidRPr="00742A42" w:rsidRDefault="00A15D9E" w:rsidP="00B065A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15D9E" w:rsidRPr="00D566CF" w14:paraId="6E29AF35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6E4F9E19" w14:textId="77777777" w:rsidR="00A15D9E" w:rsidRPr="00742A42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ทะเบียนในตลาดหลักทรัพย์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F71171F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(8,967)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090EBC9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42B24AAC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1,793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CE77B5B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77427D9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151E">
              <w:rPr>
                <w:rFonts w:ascii="Angsana New" w:hAnsi="Angsana New"/>
                <w:color w:val="000000"/>
                <w:sz w:val="28"/>
                <w:szCs w:val="28"/>
              </w:rPr>
              <w:t>(7,174)</w:t>
            </w:r>
          </w:p>
        </w:tc>
      </w:tr>
      <w:tr w:rsidR="00A15D9E" w:rsidRPr="00D566CF" w14:paraId="332EA3CA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50337C5D" w14:textId="77777777" w:rsidR="00A15D9E" w:rsidRPr="00D566CF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</w:t>
            </w:r>
            <w:r w:rsidRPr="00742A4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จากการวัดมูลค่ายุติธรรม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หลักทรัพย์</w:t>
            </w:r>
            <w:r w:rsidRPr="00742A4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ที่ไม่อยู่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236DC37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DAB216A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92DCDE0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4D3FF9A5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2A58FEAB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1BFCDB80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1F4E42AB" w14:textId="77777777" w:rsidR="00A15D9E" w:rsidRPr="00D566CF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</w:t>
            </w:r>
            <w:r w:rsidRPr="00742A4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ความต้องการ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8605C23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2,301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3BB5F2A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63EADCC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(460)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D9E0EED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23AF6D32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151E">
              <w:rPr>
                <w:rFonts w:ascii="Angsana New" w:hAnsi="Angsana New"/>
                <w:color w:val="000000"/>
                <w:sz w:val="28"/>
                <w:szCs w:val="28"/>
              </w:rPr>
              <w:t>1,841</w:t>
            </w:r>
          </w:p>
        </w:tc>
      </w:tr>
      <w:tr w:rsidR="00A15D9E" w:rsidRPr="00D566CF" w14:paraId="36FC64B5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4E7D8A27" w14:textId="77777777" w:rsidR="00A15D9E" w:rsidRPr="00742A42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color w:val="000000"/>
                <w:sz w:val="28"/>
                <w:szCs w:val="28"/>
              </w:rPr>
              <w:t xml:space="preserve">-  </w:t>
            </w: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ผลกำไรจากการวัดมูลค่าใหม่ของผลประโยชน์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129CD0A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7BABCE6C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91B049E" w14:textId="77777777" w:rsidR="00A15D9E" w:rsidRPr="00742A42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C8CCCC8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7098F503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5D9E" w:rsidRPr="00D566CF" w14:paraId="6B63FCA7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0BB04DE5" w14:textId="77777777" w:rsidR="00A15D9E" w:rsidRPr="00742A42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พนักงานที่กำหนดไว้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5A91161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4,323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20C58C8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EB6C061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3FF2D44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1F78766D" w14:textId="77777777" w:rsidR="00A15D9E" w:rsidRPr="00D566CF" w:rsidRDefault="00A15D9E" w:rsidP="0071388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4,323</w:t>
            </w:r>
          </w:p>
        </w:tc>
      </w:tr>
      <w:tr w:rsidR="00A15D9E" w:rsidRPr="00D566CF" w14:paraId="1B00E601" w14:textId="77777777" w:rsidTr="00713885">
        <w:trPr>
          <w:trHeight w:val="397"/>
        </w:trPr>
        <w:tc>
          <w:tcPr>
            <w:tcW w:w="2794" w:type="pct"/>
            <w:shd w:val="clear" w:color="auto" w:fill="auto"/>
            <w:vAlign w:val="bottom"/>
          </w:tcPr>
          <w:p w14:paraId="75E07053" w14:textId="77777777" w:rsidR="00A15D9E" w:rsidRPr="00742A42" w:rsidRDefault="00A15D9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8" w:firstLine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742A4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ขาดทุน) เบ็ดเสร็จอื่นสำหรับปี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422274" w14:textId="77777777" w:rsidR="00A15D9E" w:rsidRPr="00742A42" w:rsidRDefault="00A15D9E" w:rsidP="0071388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(2,343)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A309130" w14:textId="77777777" w:rsidR="00A15D9E" w:rsidRPr="00D566CF" w:rsidRDefault="00A15D9E" w:rsidP="0071388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3E9823" w14:textId="77777777" w:rsidR="00A15D9E" w:rsidRPr="00D566CF" w:rsidRDefault="00A15D9E" w:rsidP="0071388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1,333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05F24F1" w14:textId="77777777" w:rsidR="00A15D9E" w:rsidRPr="00D566CF" w:rsidRDefault="00A15D9E" w:rsidP="0071388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193487" w14:textId="77777777" w:rsidR="00A15D9E" w:rsidRPr="00742A42" w:rsidRDefault="00A15D9E" w:rsidP="0071388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(1,010)</w:t>
            </w:r>
          </w:p>
        </w:tc>
      </w:tr>
    </w:tbl>
    <w:p w14:paraId="6ACDFAFF" w14:textId="77777777" w:rsidR="00F42EA5" w:rsidRPr="00D566CF" w:rsidRDefault="00F42EA5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</w:t>
      </w:r>
    </w:p>
    <w:p w14:paraId="15BF7237" w14:textId="3CBAF4AD" w:rsidR="00E25521" w:rsidRDefault="00F42EA5" w:rsidP="00865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right="-22" w:hanging="141"/>
        <w:jc w:val="thaiDistribute"/>
        <w:rPr>
          <w:rFonts w:ascii="Angsana New" w:hAnsi="Angsana New"/>
          <w:sz w:val="28"/>
          <w:szCs w:val="28"/>
        </w:rPr>
      </w:pPr>
      <w:r w:rsidRPr="00D35C26">
        <w:rPr>
          <w:rFonts w:ascii="Angsana New" w:hAnsi="Angsana New"/>
          <w:sz w:val="28"/>
          <w:szCs w:val="28"/>
          <w:cs/>
        </w:rPr>
        <w:t>ข้อมูลทางการเงินจำแนกตามส่วนงานธุรกิจของบริษัท</w:t>
      </w:r>
      <w:r w:rsidR="00C54856">
        <w:rPr>
          <w:rFonts w:ascii="Angsana New" w:hAnsi="Angsana New"/>
          <w:sz w:val="28"/>
          <w:szCs w:val="28"/>
          <w:cs/>
        </w:rPr>
        <w:t>สำหรับปีสิ้นสุด</w:t>
      </w:r>
      <w:r w:rsidRPr="00D35C26">
        <w:rPr>
          <w:rFonts w:ascii="Angsana New" w:hAnsi="Angsana New"/>
          <w:sz w:val="28"/>
          <w:szCs w:val="28"/>
          <w:cs/>
        </w:rPr>
        <w:t>วันที่</w:t>
      </w:r>
      <w:r w:rsidRPr="00D35C26">
        <w:rPr>
          <w:rFonts w:ascii="Angsana New" w:hAnsi="Angsana New"/>
          <w:sz w:val="28"/>
          <w:szCs w:val="28"/>
        </w:rPr>
        <w:t xml:space="preserve"> </w:t>
      </w:r>
      <w:r w:rsidR="00C54856">
        <w:rPr>
          <w:rFonts w:ascii="Angsana New" w:hAnsi="Angsana New"/>
          <w:sz w:val="28"/>
          <w:szCs w:val="28"/>
        </w:rPr>
        <w:t xml:space="preserve">31 </w:t>
      </w:r>
      <w:r w:rsidR="00C54856" w:rsidRPr="00742A42">
        <w:rPr>
          <w:rFonts w:ascii="Angsana New" w:hAnsi="Angsana New"/>
          <w:sz w:val="28"/>
          <w:szCs w:val="28"/>
          <w:cs/>
        </w:rPr>
        <w:t xml:space="preserve">ธันวาคม </w:t>
      </w:r>
      <w:r w:rsidR="00C54856">
        <w:rPr>
          <w:rFonts w:ascii="Angsana New" w:hAnsi="Angsana New"/>
          <w:sz w:val="28"/>
          <w:szCs w:val="28"/>
        </w:rPr>
        <w:t>2567</w:t>
      </w:r>
      <w:r w:rsidRPr="002A0572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 xml:space="preserve">และ </w:t>
      </w:r>
      <w:r w:rsidRPr="002A057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6</w:t>
      </w:r>
      <w:r w:rsidRPr="002A0572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เป็นดังนี้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865D02" w:rsidRPr="00D566CF" w14:paraId="3D36C045" w14:textId="77777777" w:rsidTr="00C62148">
        <w:trPr>
          <w:trHeight w:val="369"/>
        </w:trPr>
        <w:tc>
          <w:tcPr>
            <w:tcW w:w="4111" w:type="dxa"/>
          </w:tcPr>
          <w:p w14:paraId="6C8D656B" w14:textId="77777777" w:rsidR="00865D02" w:rsidRPr="00D566CF" w:rsidRDefault="00865D02" w:rsidP="00DF65B1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0778B7FB" w14:textId="77777777" w:rsidR="00865D02" w:rsidRPr="00742A42" w:rsidRDefault="00865D02" w:rsidP="00DF65B1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 (พันบาท)</w:t>
            </w:r>
          </w:p>
        </w:tc>
      </w:tr>
      <w:tr w:rsidR="00865D02" w:rsidRPr="00D566CF" w14:paraId="6B627616" w14:textId="77777777" w:rsidTr="00C62148">
        <w:trPr>
          <w:trHeight w:val="369"/>
        </w:trPr>
        <w:tc>
          <w:tcPr>
            <w:tcW w:w="4111" w:type="dxa"/>
          </w:tcPr>
          <w:p w14:paraId="787AF7B9" w14:textId="77777777" w:rsidR="00865D02" w:rsidRPr="00D566CF" w:rsidRDefault="00865D02" w:rsidP="00DF65B1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07E5A30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42A42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2A569F28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8249274" w14:textId="77777777" w:rsidR="00865D02" w:rsidRPr="00742A42" w:rsidRDefault="00865D02" w:rsidP="00DF65B1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E134C94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56D747A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42A42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231A3454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564359" w14:textId="77777777" w:rsidR="00865D02" w:rsidRPr="00D566CF" w:rsidRDefault="00865D02" w:rsidP="00DF65B1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42A4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865D02" w:rsidRPr="00D566CF" w14:paraId="2E73D341" w14:textId="77777777" w:rsidTr="00C62148">
        <w:trPr>
          <w:trHeight w:val="369"/>
        </w:trPr>
        <w:tc>
          <w:tcPr>
            <w:tcW w:w="4111" w:type="dxa"/>
            <w:shd w:val="clear" w:color="auto" w:fill="auto"/>
          </w:tcPr>
          <w:p w14:paraId="3B591225" w14:textId="7BBF65E6" w:rsidR="00865D02" w:rsidRPr="00742A42" w:rsidRDefault="00C54856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742A42">
              <w:rPr>
                <w:rFonts w:ascii="Angsana New" w:hAnsi="Angsana New" w:cs="Angsana New"/>
                <w:u w:val="single"/>
                <w:cs/>
              </w:rPr>
              <w:t>สำหรับปีสิ้นสุด</w:t>
            </w:r>
            <w:r w:rsidR="00865D02" w:rsidRPr="00742A42">
              <w:rPr>
                <w:rFonts w:ascii="Angsana New" w:hAnsi="Angsana New" w:cs="Angsana New"/>
                <w:u w:val="single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u w:val="single"/>
              </w:rPr>
              <w:t xml:space="preserve">31 </w:t>
            </w:r>
            <w:r w:rsidRPr="00742A42">
              <w:rPr>
                <w:rFonts w:ascii="Angsana New" w:hAnsi="Angsana New" w:cs="Angsana New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1007" w:type="dxa"/>
            <w:shd w:val="clear" w:color="auto" w:fill="auto"/>
          </w:tcPr>
          <w:p w14:paraId="6319DB7F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720690F8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0F46146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44728D" w14:textId="77777777" w:rsidR="00865D02" w:rsidRPr="00D566CF" w:rsidRDefault="00865D02" w:rsidP="00DF65B1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EEB66EF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7D8D0B7" w14:textId="77777777" w:rsidR="00865D02" w:rsidRPr="00D566CF" w:rsidRDefault="00865D02" w:rsidP="00DF65B1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3CBD9EB" w14:textId="77777777" w:rsidR="00865D02" w:rsidRPr="00D566CF" w:rsidRDefault="00865D02" w:rsidP="00DF65B1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4FFEB8EA" w14:textId="77777777" w:rsidTr="00074B13">
        <w:trPr>
          <w:trHeight w:val="369"/>
        </w:trPr>
        <w:tc>
          <w:tcPr>
            <w:tcW w:w="4111" w:type="dxa"/>
            <w:shd w:val="clear" w:color="auto" w:fill="auto"/>
          </w:tcPr>
          <w:p w14:paraId="2C7C3803" w14:textId="77777777" w:rsidR="00865D02" w:rsidRPr="00742A42" w:rsidRDefault="00865D02" w:rsidP="00DF65B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7D84EF" w14:textId="4C8FFA64" w:rsidR="00865D02" w:rsidRPr="00742A42" w:rsidRDefault="009B474E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345,18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E61A75B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5E226E" w14:textId="6E0DFF59" w:rsidR="00865D02" w:rsidRPr="00D566CF" w:rsidRDefault="009B474E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97,7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5B9DAB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BC7C71" w14:textId="179D3D1C" w:rsidR="00865D02" w:rsidRPr="00D566CF" w:rsidRDefault="009B474E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60,02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FED449" w14:textId="77777777" w:rsidR="00865D02" w:rsidRPr="00D566CF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230188" w14:textId="1DF6106E" w:rsidR="00865D02" w:rsidRPr="00D566CF" w:rsidRDefault="00CC2795" w:rsidP="00C62148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795">
              <w:rPr>
                <w:rFonts w:ascii="Angsana New" w:hAnsi="Angsana New"/>
                <w:sz w:val="28"/>
                <w:szCs w:val="28"/>
              </w:rPr>
              <w:t>502,931</w:t>
            </w:r>
          </w:p>
        </w:tc>
      </w:tr>
      <w:tr w:rsidR="00865D02" w:rsidRPr="00D566CF" w14:paraId="49A7B8D3" w14:textId="77777777" w:rsidTr="00074B13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7A08C23F" w14:textId="77777777" w:rsidR="00865D02" w:rsidRPr="00D566CF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742A42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10D18A" w14:textId="286B308A" w:rsidR="00865D02" w:rsidRPr="00D566CF" w:rsidRDefault="009B474E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136,126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9436F47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10CFF5" w14:textId="7A16CF5F" w:rsidR="00865D02" w:rsidRPr="00D566CF" w:rsidRDefault="009B474E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12,47</w:t>
            </w:r>
            <w:r w:rsidR="00074B1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6C9B1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743D0E" w14:textId="3475ABA7" w:rsidR="00865D02" w:rsidRPr="00D566CF" w:rsidRDefault="009B474E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19,874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570CF1" w14:textId="77777777" w:rsidR="00865D02" w:rsidRPr="00D566CF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983EA2" w14:textId="64B0A77F" w:rsidR="00865D02" w:rsidRPr="00742A42" w:rsidRDefault="00CC2795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2795">
              <w:rPr>
                <w:rFonts w:ascii="Angsana New" w:hAnsi="Angsana New"/>
                <w:sz w:val="28"/>
                <w:szCs w:val="28"/>
              </w:rPr>
              <w:t>168,477</w:t>
            </w:r>
          </w:p>
        </w:tc>
      </w:tr>
      <w:tr w:rsidR="00865D02" w:rsidRPr="00D566CF" w14:paraId="3EF61FC0" w14:textId="77777777" w:rsidTr="00191F43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426A46C0" w14:textId="77777777" w:rsidR="00865D02" w:rsidRPr="00742A42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291443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CFB0004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3C83B4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9570AC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105FFB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F3F16CB" w14:textId="77777777" w:rsidR="00865D02" w:rsidRPr="00D566CF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5A5830" w14:textId="6C2FD6F2" w:rsidR="00865D02" w:rsidRPr="00D566CF" w:rsidRDefault="00191F43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91F43">
              <w:rPr>
                <w:rFonts w:ascii="Angsana New" w:hAnsi="Angsana New"/>
                <w:sz w:val="28"/>
                <w:szCs w:val="28"/>
              </w:rPr>
              <w:t>9,</w:t>
            </w:r>
            <w:r w:rsidR="00222852">
              <w:rPr>
                <w:rFonts w:ascii="Angsana New" w:hAnsi="Angsana New"/>
                <w:sz w:val="28"/>
                <w:szCs w:val="28"/>
              </w:rPr>
              <w:t>629</w:t>
            </w:r>
          </w:p>
        </w:tc>
      </w:tr>
      <w:tr w:rsidR="00865D02" w:rsidRPr="00D566CF" w14:paraId="3BC91A2F" w14:textId="77777777" w:rsidTr="00607ECC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032CDB53" w14:textId="77777777" w:rsidR="00865D02" w:rsidRPr="00742A42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AE6B912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056D10B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D9E53F6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07CA5B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BEAAB32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B68876" w14:textId="77777777" w:rsidR="00865D02" w:rsidRPr="00D566CF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9DF4E6" w14:textId="2C988C0F" w:rsidR="00865D02" w:rsidRPr="00742A42" w:rsidRDefault="00607ECC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607ECC">
              <w:rPr>
                <w:rFonts w:ascii="Angsana New" w:hAnsi="Angsana New"/>
                <w:sz w:val="28"/>
                <w:szCs w:val="28"/>
              </w:rPr>
              <w:t>15</w:t>
            </w:r>
            <w:r w:rsidR="00DC1C1F">
              <w:rPr>
                <w:rFonts w:ascii="Angsana New" w:hAnsi="Angsana New"/>
                <w:sz w:val="28"/>
                <w:szCs w:val="28"/>
              </w:rPr>
              <w:t>8</w:t>
            </w:r>
            <w:r w:rsidRPr="00607ECC">
              <w:rPr>
                <w:rFonts w:ascii="Angsana New" w:hAnsi="Angsana New"/>
                <w:sz w:val="28"/>
                <w:szCs w:val="28"/>
              </w:rPr>
              <w:t>,3</w:t>
            </w:r>
            <w:r w:rsidR="00DC1C1F">
              <w:rPr>
                <w:rFonts w:ascii="Angsana New" w:hAnsi="Angsana New"/>
                <w:sz w:val="28"/>
                <w:szCs w:val="28"/>
              </w:rPr>
              <w:t>68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5D02" w:rsidRPr="00D566CF" w14:paraId="3C541804" w14:textId="77777777" w:rsidTr="00B221C3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2CFE5604" w14:textId="77777777" w:rsidR="00865D02" w:rsidRPr="00742A42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436A23C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EFA95EA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E55FBBC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A75150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4E720C2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1E0A33F" w14:textId="77777777" w:rsidR="00865D02" w:rsidRPr="00D566CF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E36985" w14:textId="6DFFCAE6" w:rsidR="00865D02" w:rsidRPr="00742A42" w:rsidRDefault="00B221C3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(5,827)</w:t>
            </w:r>
          </w:p>
        </w:tc>
      </w:tr>
      <w:tr w:rsidR="00865D02" w:rsidRPr="00D566CF" w14:paraId="597F0D84" w14:textId="77777777" w:rsidTr="00B221C3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012A1F4F" w14:textId="77777777" w:rsidR="00865D02" w:rsidRPr="00742A42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ส่วนแบ่ง (ขาดทุน) จากเงินลงทุนในบริษัทร่วม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7FFC29C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9D9BB42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0F19715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3E0519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5695AF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9B908F4" w14:textId="77777777" w:rsidR="00865D02" w:rsidRPr="00D566CF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996331" w14:textId="5CE7EC26" w:rsidR="00865D02" w:rsidRPr="00D566CF" w:rsidRDefault="00B221C3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A7C68">
              <w:rPr>
                <w:rFonts w:ascii="Angsana New" w:hAnsi="Angsana New"/>
                <w:sz w:val="28"/>
                <w:szCs w:val="28"/>
              </w:rPr>
              <w:t>2,392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65D02" w:rsidRPr="00D566CF" w14:paraId="4F798B33" w14:textId="77777777" w:rsidTr="00B221C3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7A365C10" w14:textId="76E5425B" w:rsidR="00865D02" w:rsidRPr="00742A42" w:rsidRDefault="002619CD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865D02" w:rsidRPr="00742A42">
              <w:rPr>
                <w:rFonts w:ascii="Angsana New" w:hAnsi="Angsana New" w:cs="Angsana New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cs/>
              </w:rPr>
              <w:t>)</w:t>
            </w:r>
            <w:r w:rsidR="00DC1C1F">
              <w:rPr>
                <w:rFonts w:ascii="Angsana New" w:hAnsi="Angsana New" w:cs="Angsana New"/>
              </w:rPr>
              <w:t xml:space="preserve"> </w:t>
            </w:r>
            <w:r w:rsidR="00DC1C1F" w:rsidRPr="00742A42">
              <w:rPr>
                <w:rFonts w:ascii="Angsana New" w:hAnsi="Angsana New" w:cs="Angsana New" w:hint="cs"/>
                <w:cs/>
              </w:rPr>
              <w:t>รายได้</w:t>
            </w:r>
            <w:r w:rsidR="00865D02" w:rsidRPr="00742A42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276CD39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2ABBD79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190CCE2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10D2BD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F71984A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EC43FF" w14:textId="77777777" w:rsidR="00865D02" w:rsidRPr="00D566CF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963E1" w14:textId="13918677" w:rsidR="00865D02" w:rsidRPr="00D566CF" w:rsidRDefault="002619CD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</w:t>
            </w:r>
          </w:p>
        </w:tc>
      </w:tr>
      <w:tr w:rsidR="00865D02" w:rsidRPr="00D566CF" w14:paraId="4DF6D995" w14:textId="77777777" w:rsidTr="00B221C3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04DE02EA" w14:textId="23255CA5" w:rsidR="00865D02" w:rsidRPr="00742A42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กำไรสำหรับ</w:t>
            </w:r>
            <w:r w:rsidR="000F28BF" w:rsidRPr="00742A42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4228740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BAB7D96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CFDCD72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BF3BBE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663E41A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32B1DB" w14:textId="77777777" w:rsidR="00865D02" w:rsidRPr="00D566CF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DF46D" w14:textId="21E36814" w:rsidR="00865D02" w:rsidRPr="00D566CF" w:rsidRDefault="00B221C3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</w:t>
            </w:r>
            <w:r w:rsidR="0083327C">
              <w:rPr>
                <w:rFonts w:ascii="Angsana New" w:hAnsi="Angsana New"/>
                <w:sz w:val="28"/>
                <w:szCs w:val="28"/>
              </w:rPr>
              <w:t>345</w:t>
            </w:r>
          </w:p>
        </w:tc>
      </w:tr>
      <w:tr w:rsidR="00865D02" w:rsidRPr="00D566CF" w14:paraId="63659158" w14:textId="77777777" w:rsidTr="00F325D7">
        <w:trPr>
          <w:trHeight w:val="340"/>
        </w:trPr>
        <w:tc>
          <w:tcPr>
            <w:tcW w:w="4111" w:type="dxa"/>
            <w:shd w:val="clear" w:color="auto" w:fill="auto"/>
          </w:tcPr>
          <w:p w14:paraId="1205F6C2" w14:textId="77777777" w:rsidR="00865D02" w:rsidRPr="00742A42" w:rsidRDefault="00865D02" w:rsidP="00DF65B1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9D82AD9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4F08D6A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B6DF964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056206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A8E3AD9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74794A" w14:textId="77777777" w:rsidR="00865D02" w:rsidRPr="00D566CF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5DD949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35C167B2" w14:textId="77777777" w:rsidTr="00C62148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4A85D647" w14:textId="77777777" w:rsidR="00865D02" w:rsidRPr="00742A42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B7A3E8F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BBEA27A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B6C1ACF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4D2DAC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DDFB59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005354" w14:textId="77777777" w:rsidR="00865D02" w:rsidRPr="00D566CF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89C116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5D02" w:rsidRPr="00D566CF" w14:paraId="1BDB4E62" w14:textId="77777777" w:rsidTr="00C36213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57B3F77F" w14:textId="6E665E40" w:rsidR="00865D02" w:rsidRPr="00742A42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742A42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="00C54856">
              <w:rPr>
                <w:rFonts w:ascii="Angsana New" w:hAnsi="Angsana New" w:cs="Angsana New"/>
              </w:rPr>
              <w:t xml:space="preserve">31 </w:t>
            </w:r>
            <w:r w:rsidR="00C54856" w:rsidRPr="00742A4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C54856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E2AA931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A97F6A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289CB57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4AAD89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AF02DF2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1F7A34" w14:textId="77777777" w:rsidR="00865D02" w:rsidRPr="00D566CF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9FD5D5" w14:textId="22C37262" w:rsidR="00865D02" w:rsidRPr="00742A42" w:rsidRDefault="00C36213" w:rsidP="00C62148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80</w:t>
            </w:r>
            <w:r w:rsidR="00517C8C">
              <w:rPr>
                <w:rFonts w:ascii="Angsana New" w:hAnsi="Angsana New"/>
                <w:color w:val="000000" w:themeColor="text1"/>
                <w:sz w:val="28"/>
                <w:szCs w:val="28"/>
              </w:rPr>
              <w:t>3,587</w:t>
            </w:r>
          </w:p>
        </w:tc>
      </w:tr>
      <w:tr w:rsidR="00865D02" w:rsidRPr="00D566CF" w14:paraId="2230859F" w14:textId="77777777" w:rsidTr="00D734F7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475ABEC6" w14:textId="77777777" w:rsidR="00865D02" w:rsidRPr="00742A42" w:rsidRDefault="00865D02" w:rsidP="00DF65B1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742A42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F557C1B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D871145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1AE487B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1F43F0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87E434D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E8B723" w14:textId="77777777" w:rsidR="00865D02" w:rsidRPr="00D566CF" w:rsidRDefault="00865D02" w:rsidP="00C62148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C6B592" w14:textId="77777777" w:rsidR="00865D02" w:rsidRPr="00D566CF" w:rsidRDefault="00865D02" w:rsidP="00C62148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74B13" w:rsidRPr="00D566CF" w14:paraId="33613F58" w14:textId="77777777" w:rsidTr="00D734F7">
        <w:trPr>
          <w:trHeight w:val="369"/>
        </w:trPr>
        <w:tc>
          <w:tcPr>
            <w:tcW w:w="4111" w:type="dxa"/>
            <w:shd w:val="clear" w:color="auto" w:fill="auto"/>
            <w:vAlign w:val="bottom"/>
          </w:tcPr>
          <w:p w14:paraId="3A82E799" w14:textId="77777777" w:rsidR="00074B13" w:rsidRPr="00742A42" w:rsidRDefault="00074B13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742A42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FBB352" w14:textId="7B247742" w:rsidR="00074B13" w:rsidRPr="00742A42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345,18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1B295B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0E565B" w14:textId="41000F72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97,7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13DA25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A4854D" w14:textId="3A5D549E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60,02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9A95DE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7436A6" w14:textId="298400D3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795">
              <w:rPr>
                <w:rFonts w:ascii="Angsana New" w:hAnsi="Angsana New"/>
                <w:sz w:val="28"/>
                <w:szCs w:val="28"/>
              </w:rPr>
              <w:t>502,931</w:t>
            </w:r>
          </w:p>
        </w:tc>
      </w:tr>
      <w:tr w:rsidR="00074B13" w:rsidRPr="00D566CF" w14:paraId="1218CAB7" w14:textId="77777777" w:rsidTr="00074B13">
        <w:trPr>
          <w:trHeight w:val="397"/>
        </w:trPr>
        <w:tc>
          <w:tcPr>
            <w:tcW w:w="4111" w:type="dxa"/>
          </w:tcPr>
          <w:p w14:paraId="20B6E534" w14:textId="77777777" w:rsidR="00074B13" w:rsidRPr="00D566CF" w:rsidRDefault="00074B13" w:rsidP="00074B13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2383CB3E" w14:textId="77777777" w:rsidR="00074B13" w:rsidRPr="00742A42" w:rsidRDefault="00074B13" w:rsidP="00074B13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 (พันบาท)</w:t>
            </w:r>
          </w:p>
        </w:tc>
      </w:tr>
      <w:tr w:rsidR="00074B13" w:rsidRPr="00D566CF" w14:paraId="37B1AFD9" w14:textId="77777777" w:rsidTr="00B065A0">
        <w:trPr>
          <w:trHeight w:val="397"/>
        </w:trPr>
        <w:tc>
          <w:tcPr>
            <w:tcW w:w="4111" w:type="dxa"/>
          </w:tcPr>
          <w:p w14:paraId="5C258301" w14:textId="77777777" w:rsidR="00074B13" w:rsidRPr="00D566CF" w:rsidRDefault="00074B13" w:rsidP="00074B13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61FA3DE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42A42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26DE41B5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78B903A" w14:textId="77777777" w:rsidR="00074B13" w:rsidRPr="00742A42" w:rsidRDefault="00074B13" w:rsidP="00074B13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0028C1E3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6A2D983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42A42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207F4B56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79F4D0" w14:textId="77777777" w:rsidR="00074B13" w:rsidRPr="00D566CF" w:rsidRDefault="00074B13" w:rsidP="00074B13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42A4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074B13" w:rsidRPr="00D566CF" w14:paraId="2F695D27" w14:textId="77777777" w:rsidTr="00B065A0">
        <w:trPr>
          <w:trHeight w:val="397"/>
        </w:trPr>
        <w:tc>
          <w:tcPr>
            <w:tcW w:w="4111" w:type="dxa"/>
            <w:shd w:val="clear" w:color="auto" w:fill="auto"/>
          </w:tcPr>
          <w:p w14:paraId="36B3DAF8" w14:textId="77777777" w:rsidR="00074B13" w:rsidRPr="00742A42" w:rsidRDefault="00074B13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u w:val="single"/>
                <w:cs/>
              </w:rPr>
            </w:pPr>
            <w:r w:rsidRPr="00742A42">
              <w:rPr>
                <w:rFonts w:ascii="Angsana New" w:hAnsi="Angsana New" w:cs="Angsana New"/>
                <w:u w:val="single"/>
                <w:cs/>
              </w:rPr>
              <w:t xml:space="preserve">สำหรับปีสิ้นสุดวันที่ </w:t>
            </w:r>
            <w:r w:rsidRPr="00D566CF">
              <w:rPr>
                <w:rFonts w:ascii="Angsana New" w:hAnsi="Angsana New" w:cs="Angsana New"/>
                <w:u w:val="single"/>
              </w:rPr>
              <w:t xml:space="preserve">31 </w:t>
            </w:r>
            <w:r w:rsidRPr="00742A42">
              <w:rPr>
                <w:rFonts w:ascii="Angsana New" w:hAnsi="Angsana New" w:cs="Angsana New"/>
                <w:u w:val="single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007" w:type="dxa"/>
            <w:shd w:val="clear" w:color="auto" w:fill="auto"/>
          </w:tcPr>
          <w:p w14:paraId="2CE42C58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</w:tcPr>
          <w:p w14:paraId="4885F40D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5F06685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99E751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54BD096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88DF33F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8B97FD1" w14:textId="77777777" w:rsidR="00074B13" w:rsidRPr="00D566CF" w:rsidRDefault="00074B13" w:rsidP="00074B13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B13" w:rsidRPr="00D566CF" w14:paraId="54A845D0" w14:textId="77777777" w:rsidTr="00B065A0">
        <w:trPr>
          <w:trHeight w:val="397"/>
        </w:trPr>
        <w:tc>
          <w:tcPr>
            <w:tcW w:w="4111" w:type="dxa"/>
            <w:shd w:val="clear" w:color="auto" w:fill="auto"/>
          </w:tcPr>
          <w:p w14:paraId="78276E0B" w14:textId="77777777" w:rsidR="00074B13" w:rsidRPr="00742A42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B583C6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1679">
              <w:rPr>
                <w:rFonts w:ascii="Angsana New" w:hAnsi="Angsana New"/>
                <w:sz w:val="28"/>
                <w:szCs w:val="28"/>
              </w:rPr>
              <w:t>380,556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D8D0C70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22DF6E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1679">
              <w:rPr>
                <w:rFonts w:ascii="Angsana New" w:hAnsi="Angsana New"/>
                <w:sz w:val="28"/>
                <w:szCs w:val="28"/>
              </w:rPr>
              <w:t>97,48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26863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CB673F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A4F">
              <w:rPr>
                <w:rFonts w:ascii="Angsana New" w:hAnsi="Angsana New"/>
                <w:sz w:val="28"/>
                <w:szCs w:val="28"/>
              </w:rPr>
              <w:t>47,20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44A816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F149C8" w14:textId="77777777" w:rsidR="00074B13" w:rsidRPr="00D566CF" w:rsidRDefault="00074B13" w:rsidP="00074B13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525,244</w:t>
            </w:r>
          </w:p>
        </w:tc>
      </w:tr>
      <w:tr w:rsidR="00074B13" w:rsidRPr="00D566CF" w14:paraId="18F195E6" w14:textId="77777777" w:rsidTr="00B065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568B1354" w14:textId="77777777" w:rsidR="00074B13" w:rsidRPr="00D566CF" w:rsidRDefault="00074B13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</w:rPr>
            </w:pPr>
            <w:r w:rsidRPr="00742A42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716465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7576">
              <w:rPr>
                <w:rFonts w:ascii="Angsana New" w:hAnsi="Angsana New"/>
                <w:sz w:val="28"/>
                <w:szCs w:val="28"/>
              </w:rPr>
              <w:t>157,68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925393B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114B4C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7576">
              <w:rPr>
                <w:rFonts w:ascii="Angsana New" w:hAnsi="Angsana New"/>
                <w:sz w:val="28"/>
                <w:szCs w:val="28"/>
              </w:rPr>
              <w:t>10,68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828BA8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349F58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7576">
              <w:rPr>
                <w:rFonts w:ascii="Angsana New" w:hAnsi="Angsana New"/>
                <w:sz w:val="28"/>
                <w:szCs w:val="28"/>
              </w:rPr>
              <w:t>21,99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D1E1B7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CCEEC9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190,370</w:t>
            </w:r>
          </w:p>
        </w:tc>
      </w:tr>
      <w:tr w:rsidR="00074B13" w:rsidRPr="00D566CF" w14:paraId="149B39CA" w14:textId="77777777" w:rsidTr="00B065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7105C38" w14:textId="77777777" w:rsidR="00074B13" w:rsidRPr="00742A42" w:rsidRDefault="00074B13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AE84A5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7237F8A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E0A38F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EF50EE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00AC34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DB1663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F6C975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6,596</w:t>
            </w:r>
          </w:p>
        </w:tc>
      </w:tr>
      <w:tr w:rsidR="00074B13" w:rsidRPr="00D566CF" w14:paraId="641E69AB" w14:textId="77777777" w:rsidTr="00B065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2204BB46" w14:textId="77777777" w:rsidR="00074B13" w:rsidRPr="00742A42" w:rsidRDefault="00074B13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A912B72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E3C850A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2C89532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105A5C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26741ED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591E60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EF3DB0" w14:textId="77777777" w:rsidR="00074B13" w:rsidRPr="00742A42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(168,046)</w:t>
            </w:r>
          </w:p>
        </w:tc>
      </w:tr>
      <w:tr w:rsidR="00074B13" w:rsidRPr="00D566CF" w14:paraId="7906C784" w14:textId="77777777" w:rsidTr="00B065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7DC8B210" w14:textId="77777777" w:rsidR="00074B13" w:rsidRPr="00742A42" w:rsidRDefault="00074B13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7641410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5627437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D1149FB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500084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730BC18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ACAD2D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7C63A1" w14:textId="77777777" w:rsidR="00074B13" w:rsidRPr="00742A42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(5,650)</w:t>
            </w:r>
          </w:p>
        </w:tc>
      </w:tr>
      <w:tr w:rsidR="00074B13" w:rsidRPr="00D566CF" w14:paraId="1D2C65BB" w14:textId="77777777" w:rsidTr="00B065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1420FD5B" w14:textId="77777777" w:rsidR="00074B13" w:rsidRPr="00742A42" w:rsidRDefault="00074B13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ส่วนแบ่ง (ขาดทุน) จากเงินลงทุนในบริษัทร่วม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0A453EA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4B341944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8BA16B4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05B86F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8120EA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8D87964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5B6A2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(752)</w:t>
            </w:r>
          </w:p>
        </w:tc>
      </w:tr>
      <w:tr w:rsidR="00074B13" w:rsidRPr="00D566CF" w14:paraId="0A11293A" w14:textId="77777777" w:rsidTr="00B065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B477A98" w14:textId="52281410" w:rsidR="00074B13" w:rsidRPr="00742A42" w:rsidRDefault="0032424F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074B13" w:rsidRPr="00742A42">
              <w:rPr>
                <w:rFonts w:ascii="Angsana New" w:hAnsi="Angsana New" w:cs="Angsana New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cs/>
              </w:rPr>
              <w:t xml:space="preserve">) </w:t>
            </w:r>
            <w:r w:rsidR="00074B13" w:rsidRPr="00742A42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036F3E3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736F6B3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2A30374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C82520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3450802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50F4DD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EAEB4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(1,764)</w:t>
            </w:r>
          </w:p>
        </w:tc>
      </w:tr>
      <w:tr w:rsidR="00074B13" w:rsidRPr="00D566CF" w14:paraId="2B0BB915" w14:textId="77777777" w:rsidTr="00B065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4F675708" w14:textId="77777777" w:rsidR="00074B13" w:rsidRPr="00742A42" w:rsidRDefault="00074B13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A82BA41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4301C1E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4B36FD6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D61C6A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B0CE6C6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FE12B9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21000D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20,754</w:t>
            </w:r>
          </w:p>
        </w:tc>
      </w:tr>
      <w:tr w:rsidR="00074B13" w:rsidRPr="00D566CF" w14:paraId="0A62AB69" w14:textId="77777777" w:rsidTr="00B065A0">
        <w:trPr>
          <w:trHeight w:val="397"/>
        </w:trPr>
        <w:tc>
          <w:tcPr>
            <w:tcW w:w="4111" w:type="dxa"/>
            <w:shd w:val="clear" w:color="auto" w:fill="auto"/>
          </w:tcPr>
          <w:p w14:paraId="7BC8239B" w14:textId="77777777" w:rsidR="00074B13" w:rsidRPr="00742A42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80AEE5D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66745C4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2EC6432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CC8C88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F382A59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BD9C95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2CCA89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B13" w:rsidRPr="00D566CF" w14:paraId="7EDD7A49" w14:textId="77777777" w:rsidTr="00B065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656931F" w14:textId="77777777" w:rsidR="00074B13" w:rsidRPr="00742A42" w:rsidRDefault="00074B13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256B3AD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337BC28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C3A08DF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7331A6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3447098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A02F0A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3978D5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B13" w:rsidRPr="00D566CF" w14:paraId="2F849433" w14:textId="77777777" w:rsidTr="00B065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11A94CEA" w14:textId="77777777" w:rsidR="00074B13" w:rsidRPr="00742A42" w:rsidRDefault="00074B13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742A42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</w:rPr>
              <w:t xml:space="preserve">31 </w:t>
            </w:r>
            <w:r w:rsidRPr="00742A4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6F8735E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46EA621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3E816AE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BAF11F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3C0F8EB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1A343A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525B47" w14:textId="77777777" w:rsidR="00074B13" w:rsidRPr="00742A42" w:rsidRDefault="00074B13" w:rsidP="00074B13">
            <w:pPr>
              <w:pStyle w:val="BodyText"/>
              <w:tabs>
                <w:tab w:val="clear" w:pos="907"/>
                <w:tab w:val="left" w:pos="916"/>
              </w:tabs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796,578</w:t>
            </w:r>
          </w:p>
        </w:tc>
      </w:tr>
      <w:tr w:rsidR="00074B13" w:rsidRPr="00D566CF" w14:paraId="431795E3" w14:textId="77777777" w:rsidTr="00B065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0C364777" w14:textId="77777777" w:rsidR="00074B13" w:rsidRPr="00742A42" w:rsidRDefault="00074B13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</w:pPr>
            <w:r w:rsidRPr="00742A42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9605907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0442F3F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2D54539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CD8487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96233BE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67CDE1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51D9A6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74B13" w:rsidRPr="00D566CF" w14:paraId="509091CF" w14:textId="77777777" w:rsidTr="00B065A0">
        <w:trPr>
          <w:trHeight w:val="397"/>
        </w:trPr>
        <w:tc>
          <w:tcPr>
            <w:tcW w:w="4111" w:type="dxa"/>
            <w:shd w:val="clear" w:color="auto" w:fill="auto"/>
            <w:vAlign w:val="bottom"/>
          </w:tcPr>
          <w:p w14:paraId="7ADE0478" w14:textId="77777777" w:rsidR="00074B13" w:rsidRPr="00742A42" w:rsidRDefault="00074B13" w:rsidP="00074B13">
            <w:pPr>
              <w:pStyle w:val="a4"/>
              <w:widowControl/>
              <w:ind w:left="38" w:right="0" w:hanging="116"/>
              <w:rPr>
                <w:rFonts w:ascii="Angsana New" w:hAnsi="Angsana New" w:cs="Angsana New"/>
                <w:color w:val="000000" w:themeColor="text1"/>
                <w:cs/>
              </w:rPr>
            </w:pPr>
            <w:r w:rsidRPr="00742A42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5E7C16" w14:textId="77777777" w:rsidR="00074B13" w:rsidRPr="00742A42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1679">
              <w:rPr>
                <w:rFonts w:ascii="Angsana New" w:hAnsi="Angsana New"/>
                <w:sz w:val="28"/>
                <w:szCs w:val="28"/>
              </w:rPr>
              <w:t>380,556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DCB21A5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D6A5FD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1679">
              <w:rPr>
                <w:rFonts w:ascii="Angsana New" w:hAnsi="Angsana New"/>
                <w:sz w:val="28"/>
                <w:szCs w:val="28"/>
              </w:rPr>
              <w:t>97,48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AA95E1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44B0B5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A4F">
              <w:rPr>
                <w:rFonts w:ascii="Angsana New" w:hAnsi="Angsana New"/>
                <w:sz w:val="28"/>
                <w:szCs w:val="28"/>
              </w:rPr>
              <w:t>47,20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3BCCAB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27AFD0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525,244</w:t>
            </w:r>
          </w:p>
        </w:tc>
      </w:tr>
    </w:tbl>
    <w:p w14:paraId="77396A0E" w14:textId="77777777" w:rsidR="00C62148" w:rsidRPr="00E56ED5" w:rsidRDefault="00C6214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1007"/>
        <w:gridCol w:w="264"/>
        <w:gridCol w:w="1154"/>
        <w:gridCol w:w="236"/>
        <w:gridCol w:w="1166"/>
        <w:gridCol w:w="283"/>
        <w:gridCol w:w="1134"/>
      </w:tblGrid>
      <w:tr w:rsidR="004C417D" w:rsidRPr="00D566CF" w14:paraId="23024E9D" w14:textId="77777777" w:rsidTr="00EF773C">
        <w:trPr>
          <w:trHeight w:val="397"/>
        </w:trPr>
        <w:tc>
          <w:tcPr>
            <w:tcW w:w="4111" w:type="dxa"/>
          </w:tcPr>
          <w:p w14:paraId="66EC755E" w14:textId="77777777" w:rsidR="004C417D" w:rsidRPr="00D566CF" w:rsidRDefault="004C417D" w:rsidP="00EF773C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185F81C6" w14:textId="77777777" w:rsidR="004C417D" w:rsidRPr="00742A42" w:rsidRDefault="004C417D" w:rsidP="00EF773C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งบการเงินเฉพาะกิจการ (พันบาท)</w:t>
            </w:r>
          </w:p>
        </w:tc>
      </w:tr>
      <w:tr w:rsidR="004C417D" w:rsidRPr="00D566CF" w14:paraId="32318ADB" w14:textId="77777777" w:rsidTr="00EF773C">
        <w:trPr>
          <w:trHeight w:val="397"/>
        </w:trPr>
        <w:tc>
          <w:tcPr>
            <w:tcW w:w="4111" w:type="dxa"/>
          </w:tcPr>
          <w:p w14:paraId="2A8EB407" w14:textId="77777777" w:rsidR="004C417D" w:rsidRPr="00D566CF" w:rsidRDefault="004C417D" w:rsidP="00EF773C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F9D45F6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42A42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0F91CAE8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721E645" w14:textId="77777777" w:rsidR="004C417D" w:rsidRPr="00742A42" w:rsidRDefault="004C417D" w:rsidP="00EF773C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1A8BC38E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ED9D3EE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42A42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05A45E41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C0A2C8" w14:textId="77777777" w:rsidR="004C417D" w:rsidRPr="00D566CF" w:rsidRDefault="004C417D" w:rsidP="00EF773C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42A4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4C417D" w:rsidRPr="00D566CF" w14:paraId="674003F7" w14:textId="77777777" w:rsidTr="00EF773C">
        <w:trPr>
          <w:trHeight w:val="397"/>
        </w:trPr>
        <w:tc>
          <w:tcPr>
            <w:tcW w:w="4111" w:type="dxa"/>
          </w:tcPr>
          <w:p w14:paraId="31A8AFE1" w14:textId="36EDF7C9" w:rsidR="004C417D" w:rsidRPr="00D566CF" w:rsidRDefault="00C54856" w:rsidP="00EF773C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742A42">
              <w:rPr>
                <w:rFonts w:ascii="Angsana New" w:hAnsi="Angsana New" w:cs="Angsana New"/>
                <w:u w:val="single"/>
                <w:cs/>
              </w:rPr>
              <w:t>สำหรับปีสิ้นสุด</w:t>
            </w:r>
            <w:r w:rsidR="004C417D" w:rsidRPr="00742A42">
              <w:rPr>
                <w:rFonts w:ascii="Angsana New" w:hAnsi="Angsana New" w:cs="Angsana New"/>
                <w:u w:val="single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u w:val="single"/>
              </w:rPr>
              <w:t xml:space="preserve">31 </w:t>
            </w:r>
            <w:r w:rsidRPr="00742A42">
              <w:rPr>
                <w:rFonts w:ascii="Angsana New" w:hAnsi="Angsana New" w:cs="Angsana New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u w:val="single"/>
              </w:rPr>
              <w:t>2567</w:t>
            </w:r>
          </w:p>
        </w:tc>
        <w:tc>
          <w:tcPr>
            <w:tcW w:w="1007" w:type="dxa"/>
          </w:tcPr>
          <w:p w14:paraId="2F7006AF" w14:textId="77777777" w:rsidR="004C417D" w:rsidRPr="00D566CF" w:rsidRDefault="004C417D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77BD2709" w14:textId="77777777" w:rsidR="004C417D" w:rsidRPr="00D566CF" w:rsidRDefault="004C417D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E8F7EB4" w14:textId="77777777" w:rsidR="004C417D" w:rsidRPr="00D566CF" w:rsidRDefault="004C417D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FC91BC" w14:textId="77777777" w:rsidR="004C417D" w:rsidRPr="00D566CF" w:rsidRDefault="004C417D" w:rsidP="00EF773C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16FCB09" w14:textId="77777777" w:rsidR="004C417D" w:rsidRPr="00D566CF" w:rsidRDefault="004C417D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8CD0E22" w14:textId="77777777" w:rsidR="004C417D" w:rsidRPr="00D566CF" w:rsidRDefault="004C417D" w:rsidP="00EF773C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A3FD7B" w14:textId="77777777" w:rsidR="004C417D" w:rsidRPr="00D566CF" w:rsidRDefault="004C417D" w:rsidP="00EF773C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B13" w:rsidRPr="00D566CF" w14:paraId="271A720F" w14:textId="77777777" w:rsidTr="005905A7">
        <w:trPr>
          <w:trHeight w:val="397"/>
        </w:trPr>
        <w:tc>
          <w:tcPr>
            <w:tcW w:w="4111" w:type="dxa"/>
          </w:tcPr>
          <w:p w14:paraId="1DE501FC" w14:textId="77777777" w:rsidR="00074B13" w:rsidRPr="00742A42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89DF8F" w14:textId="2855BBCC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345,18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55267EF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6A26C0" w14:textId="7C125121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97,7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5D4EF1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AA606D" w14:textId="65BF5EE4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60,02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41E627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27349F" w14:textId="79A82D10" w:rsidR="00074B13" w:rsidRPr="00D566CF" w:rsidRDefault="00074B13" w:rsidP="00074B13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795">
              <w:rPr>
                <w:rFonts w:ascii="Angsana New" w:hAnsi="Angsana New"/>
                <w:sz w:val="28"/>
                <w:szCs w:val="28"/>
              </w:rPr>
              <w:t>502,931</w:t>
            </w:r>
          </w:p>
        </w:tc>
      </w:tr>
      <w:tr w:rsidR="00074B13" w:rsidRPr="00D566CF" w14:paraId="1B97DBA2" w14:textId="77777777" w:rsidTr="005905A7">
        <w:trPr>
          <w:trHeight w:val="397"/>
        </w:trPr>
        <w:tc>
          <w:tcPr>
            <w:tcW w:w="4111" w:type="dxa"/>
          </w:tcPr>
          <w:p w14:paraId="3C966910" w14:textId="77777777" w:rsidR="00074B13" w:rsidRPr="00D566CF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742A42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496CD1" w14:textId="43D5AFA8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136,126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8E07E3F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57F527" w14:textId="77C088C9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12,47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64B0D6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E0C925" w14:textId="304C6F2C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19,874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91949D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F34C3" w14:textId="7F51B10A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795">
              <w:rPr>
                <w:rFonts w:ascii="Angsana New" w:hAnsi="Angsana New"/>
                <w:sz w:val="28"/>
                <w:szCs w:val="28"/>
              </w:rPr>
              <w:t>168,477</w:t>
            </w:r>
          </w:p>
        </w:tc>
      </w:tr>
      <w:tr w:rsidR="00074B13" w:rsidRPr="00D566CF" w14:paraId="3B5DBEF4" w14:textId="77777777" w:rsidTr="00B206A6">
        <w:trPr>
          <w:trHeight w:val="397"/>
        </w:trPr>
        <w:tc>
          <w:tcPr>
            <w:tcW w:w="4111" w:type="dxa"/>
          </w:tcPr>
          <w:p w14:paraId="2BD19192" w14:textId="77777777" w:rsidR="00074B13" w:rsidRPr="00742A42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CA5EF7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BA9E3CC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95008B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42C304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40474C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FBF617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F1CB522" w14:textId="123F5C49" w:rsidR="00074B13" w:rsidRPr="00D566CF" w:rsidRDefault="00F96A98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6A98">
              <w:rPr>
                <w:rFonts w:ascii="Angsana New" w:hAnsi="Angsana New"/>
                <w:sz w:val="28"/>
                <w:szCs w:val="28"/>
              </w:rPr>
              <w:t>9,</w:t>
            </w:r>
            <w:r w:rsidR="00147AA9">
              <w:rPr>
                <w:rFonts w:ascii="Angsana New" w:hAnsi="Angsana New"/>
                <w:sz w:val="28"/>
                <w:szCs w:val="28"/>
              </w:rPr>
              <w:t>629</w:t>
            </w:r>
          </w:p>
        </w:tc>
      </w:tr>
      <w:tr w:rsidR="00074B13" w:rsidRPr="00D566CF" w14:paraId="4F37A271" w14:textId="77777777" w:rsidTr="00B206A6">
        <w:trPr>
          <w:trHeight w:val="397"/>
        </w:trPr>
        <w:tc>
          <w:tcPr>
            <w:tcW w:w="4111" w:type="dxa"/>
          </w:tcPr>
          <w:p w14:paraId="16737C2C" w14:textId="77777777" w:rsidR="00074B13" w:rsidRPr="00742A42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76F5C2E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6303364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23065A2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B7DDAE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9C0305B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0BEC3A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722663" w14:textId="673CED2B" w:rsidR="00074B13" w:rsidRPr="00D35C26" w:rsidRDefault="005D3187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(159,684)</w:t>
            </w:r>
          </w:p>
        </w:tc>
      </w:tr>
      <w:tr w:rsidR="00074B13" w:rsidRPr="00D566CF" w14:paraId="6E1CA6BC" w14:textId="77777777" w:rsidTr="00B206A6">
        <w:trPr>
          <w:trHeight w:val="397"/>
        </w:trPr>
        <w:tc>
          <w:tcPr>
            <w:tcW w:w="4111" w:type="dxa"/>
          </w:tcPr>
          <w:p w14:paraId="245FBA45" w14:textId="77777777" w:rsidR="00074B13" w:rsidRPr="00742A42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779AE27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21AD3C6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A3B4951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7881F8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1EBCE5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4160B4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27A61E" w14:textId="109C09B1" w:rsidR="00074B13" w:rsidRPr="00742A42" w:rsidRDefault="00B206A6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06A6">
              <w:rPr>
                <w:rFonts w:ascii="Angsana New" w:hAnsi="Angsana New"/>
                <w:sz w:val="28"/>
                <w:szCs w:val="28"/>
              </w:rPr>
              <w:t>(5,827)</w:t>
            </w:r>
          </w:p>
        </w:tc>
      </w:tr>
      <w:tr w:rsidR="00074B13" w:rsidRPr="00D566CF" w14:paraId="5820109F" w14:textId="77777777" w:rsidTr="00B206A6">
        <w:trPr>
          <w:trHeight w:val="397"/>
        </w:trPr>
        <w:tc>
          <w:tcPr>
            <w:tcW w:w="4111" w:type="dxa"/>
          </w:tcPr>
          <w:p w14:paraId="5C357255" w14:textId="26463E08" w:rsidR="00074B13" w:rsidRPr="00742A42" w:rsidRDefault="00712BAC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Pr="00742A42">
              <w:rPr>
                <w:rFonts w:ascii="Angsana New" w:hAnsi="Angsana New" w:cs="Angsana New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cs/>
              </w:rPr>
              <w:t>)</w:t>
            </w:r>
            <w:r>
              <w:rPr>
                <w:rFonts w:ascii="Angsana New" w:hAnsi="Angsana New" w:cs="Angsana New"/>
              </w:rPr>
              <w:t xml:space="preserve"> </w:t>
            </w:r>
            <w:r w:rsidRPr="00742A42">
              <w:rPr>
                <w:rFonts w:ascii="Angsana New" w:hAnsi="Angsana New" w:cs="Angsana New" w:hint="cs"/>
                <w:cs/>
              </w:rPr>
              <w:t>รายได้</w:t>
            </w:r>
            <w:r w:rsidRPr="00742A42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970006C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8CCE509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77B4DC7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63BE62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D8B8F70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E0AB3B8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D99BF" w14:textId="32616646" w:rsidR="00074B13" w:rsidRPr="00D566CF" w:rsidRDefault="00712BAC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</w:t>
            </w:r>
            <w:r w:rsidR="00CC5586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074B13" w:rsidRPr="00D566CF" w14:paraId="4EDCF15C" w14:textId="77777777" w:rsidTr="00B206A6">
        <w:trPr>
          <w:trHeight w:val="397"/>
        </w:trPr>
        <w:tc>
          <w:tcPr>
            <w:tcW w:w="4111" w:type="dxa"/>
          </w:tcPr>
          <w:p w14:paraId="612A949A" w14:textId="70AF4FD0" w:rsidR="00074B13" w:rsidRPr="00742A42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กำไรสำหรับ</w:t>
            </w:r>
            <w:r w:rsidRPr="00742A42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993C6EA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542D938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0942DDC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B015C7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14070B9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3145BF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4D705F" w14:textId="573875B0" w:rsidR="00074B13" w:rsidRPr="00D566CF" w:rsidRDefault="00312A5B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</w:t>
            </w:r>
            <w:r w:rsidR="00712BAC">
              <w:rPr>
                <w:rFonts w:ascii="Angsana New" w:hAnsi="Angsana New"/>
                <w:sz w:val="28"/>
                <w:szCs w:val="28"/>
              </w:rPr>
              <w:t>684</w:t>
            </w:r>
          </w:p>
        </w:tc>
      </w:tr>
      <w:tr w:rsidR="00074B13" w:rsidRPr="00D566CF" w14:paraId="183FFD4F" w14:textId="77777777" w:rsidTr="00EF773C">
        <w:trPr>
          <w:trHeight w:val="397"/>
        </w:trPr>
        <w:tc>
          <w:tcPr>
            <w:tcW w:w="4111" w:type="dxa"/>
          </w:tcPr>
          <w:p w14:paraId="0D243236" w14:textId="77777777" w:rsidR="00074B13" w:rsidRPr="00742A42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0A708A6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303A9A2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E8FAA2F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8089FF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63AA299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7CB2CE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E45FE8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B13" w:rsidRPr="00D566CF" w14:paraId="4B2E5CCB" w14:textId="77777777" w:rsidTr="00EF773C">
        <w:trPr>
          <w:trHeight w:val="397"/>
        </w:trPr>
        <w:tc>
          <w:tcPr>
            <w:tcW w:w="4111" w:type="dxa"/>
          </w:tcPr>
          <w:p w14:paraId="69E571C0" w14:textId="77777777" w:rsidR="00074B13" w:rsidRPr="00742A42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249B97B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15D584A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510AFA0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2E756E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5BB5FB" w14:textId="77777777" w:rsidR="00074B13" w:rsidRPr="00742A42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26140CB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FF60B8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B13" w:rsidRPr="00D566CF" w14:paraId="7C06FC45" w14:textId="77777777" w:rsidTr="00312A5B">
        <w:trPr>
          <w:trHeight w:val="397"/>
        </w:trPr>
        <w:tc>
          <w:tcPr>
            <w:tcW w:w="4111" w:type="dxa"/>
          </w:tcPr>
          <w:p w14:paraId="4CAAC272" w14:textId="2F3CB4E5" w:rsidR="00074B13" w:rsidRPr="00742A42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742A42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31 </w:t>
            </w:r>
            <w:r w:rsidRPr="00742A42">
              <w:rPr>
                <w:rFonts w:ascii="Angsana New" w:hAnsi="Angsana New" w:cs="Angsana New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DF25C11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5C2CB0B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CF46126" w14:textId="77777777" w:rsidR="00074B13" w:rsidRPr="00742A42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3FEE2F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A152D3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0F322A5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850469" w14:textId="1C9071C0" w:rsidR="00074B13" w:rsidRPr="00742A42" w:rsidRDefault="00312A5B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824,</w:t>
            </w:r>
            <w:r w:rsidR="00C64A8A">
              <w:rPr>
                <w:rFonts w:ascii="Angsana New" w:hAnsi="Angsana New"/>
                <w:color w:val="000000" w:themeColor="text1"/>
                <w:sz w:val="28"/>
                <w:szCs w:val="28"/>
              </w:rPr>
              <w:t>850</w:t>
            </w:r>
          </w:p>
        </w:tc>
      </w:tr>
      <w:tr w:rsidR="00074B13" w:rsidRPr="00D566CF" w14:paraId="32ADB3D4" w14:textId="77777777" w:rsidTr="00EF773C">
        <w:trPr>
          <w:trHeight w:val="397"/>
        </w:trPr>
        <w:tc>
          <w:tcPr>
            <w:tcW w:w="4111" w:type="dxa"/>
            <w:vAlign w:val="bottom"/>
          </w:tcPr>
          <w:p w14:paraId="3308D1E3" w14:textId="77777777" w:rsidR="00074B13" w:rsidRPr="00742A42" w:rsidRDefault="00074B13" w:rsidP="00074B13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742A42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468BDD0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146D849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5E44EF2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B57F71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7E6F09C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A9735B" w14:textId="77777777" w:rsidR="00074B13" w:rsidRPr="00D566CF" w:rsidRDefault="00074B13" w:rsidP="00074B13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BB25FF" w14:textId="77777777" w:rsidR="00074B13" w:rsidRPr="00D566CF" w:rsidRDefault="00074B13" w:rsidP="00074B13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905A7" w:rsidRPr="00D566CF" w14:paraId="00CD8265" w14:textId="77777777" w:rsidTr="0027709F">
        <w:trPr>
          <w:trHeight w:val="397"/>
        </w:trPr>
        <w:tc>
          <w:tcPr>
            <w:tcW w:w="4111" w:type="dxa"/>
            <w:vAlign w:val="bottom"/>
          </w:tcPr>
          <w:p w14:paraId="4CD8A029" w14:textId="77777777" w:rsidR="005905A7" w:rsidRPr="00742A42" w:rsidRDefault="005905A7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742A42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851E10" w14:textId="444B402B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345,18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6DF0521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D4C178" w14:textId="15E9811F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97,7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EE373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877DC" w14:textId="3A0B5163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74E">
              <w:rPr>
                <w:rFonts w:ascii="Angsana New" w:hAnsi="Angsana New"/>
                <w:sz w:val="28"/>
                <w:szCs w:val="28"/>
              </w:rPr>
              <w:t>60,02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5B1EE4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BD074A" w14:textId="5F3E159C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795">
              <w:rPr>
                <w:rFonts w:ascii="Angsana New" w:hAnsi="Angsana New"/>
                <w:sz w:val="28"/>
                <w:szCs w:val="28"/>
              </w:rPr>
              <w:t>502,931</w:t>
            </w:r>
          </w:p>
        </w:tc>
      </w:tr>
      <w:tr w:rsidR="005905A7" w:rsidRPr="00D566CF" w14:paraId="24801CFB" w14:textId="77777777" w:rsidTr="00B065A0">
        <w:trPr>
          <w:trHeight w:val="397"/>
        </w:trPr>
        <w:tc>
          <w:tcPr>
            <w:tcW w:w="4111" w:type="dxa"/>
          </w:tcPr>
          <w:p w14:paraId="0958E6BD" w14:textId="77777777" w:rsidR="005905A7" w:rsidRPr="00D566CF" w:rsidRDefault="005905A7" w:rsidP="005905A7">
            <w:pPr>
              <w:pStyle w:val="a4"/>
              <w:widowControl/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</w:tcPr>
          <w:p w14:paraId="3298A1B3" w14:textId="77777777" w:rsidR="005905A7" w:rsidRPr="00742A42" w:rsidRDefault="005905A7" w:rsidP="005905A7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งบการเงินเฉพาะกิจการ (พันบาท)</w:t>
            </w:r>
          </w:p>
        </w:tc>
      </w:tr>
      <w:tr w:rsidR="005905A7" w:rsidRPr="00D566CF" w14:paraId="11319E33" w14:textId="77777777" w:rsidTr="00B065A0">
        <w:trPr>
          <w:trHeight w:val="397"/>
        </w:trPr>
        <w:tc>
          <w:tcPr>
            <w:tcW w:w="4111" w:type="dxa"/>
          </w:tcPr>
          <w:p w14:paraId="61E49190" w14:textId="77777777" w:rsidR="005905A7" w:rsidRPr="00D566CF" w:rsidRDefault="005905A7" w:rsidP="005905A7">
            <w:pPr>
              <w:pStyle w:val="a4"/>
              <w:widowControl/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8B12CFD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42A42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64" w:type="dxa"/>
          </w:tcPr>
          <w:p w14:paraId="60179A0F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47E1B7A" w14:textId="77777777" w:rsidR="005905A7" w:rsidRPr="00742A42" w:rsidRDefault="005905A7" w:rsidP="005905A7">
            <w:pPr>
              <w:pStyle w:val="a4"/>
              <w:widowControl/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36" w:type="dxa"/>
          </w:tcPr>
          <w:p w14:paraId="74F0CB9E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4C0645C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42A42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3" w:type="dxa"/>
          </w:tcPr>
          <w:p w14:paraId="73D6EFEA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BEE3B0" w14:textId="77777777" w:rsidR="005905A7" w:rsidRPr="00D566CF" w:rsidRDefault="005905A7" w:rsidP="005905A7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742A4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905A7" w:rsidRPr="00D566CF" w14:paraId="5436B7F1" w14:textId="77777777" w:rsidTr="00B065A0">
        <w:trPr>
          <w:trHeight w:val="397"/>
        </w:trPr>
        <w:tc>
          <w:tcPr>
            <w:tcW w:w="4111" w:type="dxa"/>
          </w:tcPr>
          <w:p w14:paraId="378EB40A" w14:textId="77777777" w:rsidR="005905A7" w:rsidRPr="00D566CF" w:rsidRDefault="005905A7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u w:val="single"/>
              </w:rPr>
            </w:pPr>
            <w:r w:rsidRPr="00742A42">
              <w:rPr>
                <w:rFonts w:ascii="Angsana New" w:hAnsi="Angsana New" w:cs="Angsana New"/>
                <w:u w:val="single"/>
                <w:cs/>
              </w:rPr>
              <w:t xml:space="preserve">สำหรับปีสิ้นสุดวันที่ </w:t>
            </w:r>
            <w:r w:rsidRPr="00D566CF">
              <w:rPr>
                <w:rFonts w:ascii="Angsana New" w:hAnsi="Angsana New" w:cs="Angsana New"/>
                <w:u w:val="single"/>
              </w:rPr>
              <w:t xml:space="preserve">31 </w:t>
            </w:r>
            <w:r w:rsidRPr="00742A42">
              <w:rPr>
                <w:rFonts w:ascii="Angsana New" w:hAnsi="Angsana New" w:cs="Angsana New"/>
                <w:u w:val="single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007" w:type="dxa"/>
          </w:tcPr>
          <w:p w14:paraId="789DAF3B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</w:tcPr>
          <w:p w14:paraId="54587533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0950EA6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FF070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</w:tcPr>
          <w:p w14:paraId="6897D55F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23E191CD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FA33BB8" w14:textId="77777777" w:rsidR="005905A7" w:rsidRPr="00D566CF" w:rsidRDefault="005905A7" w:rsidP="005905A7">
            <w:pPr>
              <w:spacing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05A7" w:rsidRPr="00D566CF" w14:paraId="235F04E0" w14:textId="77777777" w:rsidTr="00B065A0">
        <w:trPr>
          <w:trHeight w:val="397"/>
        </w:trPr>
        <w:tc>
          <w:tcPr>
            <w:tcW w:w="4111" w:type="dxa"/>
          </w:tcPr>
          <w:p w14:paraId="523B77EF" w14:textId="77777777" w:rsidR="005905A7" w:rsidRPr="00742A42" w:rsidRDefault="005905A7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74EE6E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1679">
              <w:rPr>
                <w:rFonts w:ascii="Angsana New" w:hAnsi="Angsana New"/>
                <w:sz w:val="28"/>
                <w:szCs w:val="28"/>
              </w:rPr>
              <w:t>380,556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6EBCD4C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2FC68F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1679">
              <w:rPr>
                <w:rFonts w:ascii="Angsana New" w:hAnsi="Angsana New"/>
                <w:sz w:val="28"/>
                <w:szCs w:val="28"/>
              </w:rPr>
              <w:t>97,48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12FCA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F36267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A4F">
              <w:rPr>
                <w:rFonts w:ascii="Angsana New" w:hAnsi="Angsana New"/>
                <w:sz w:val="28"/>
                <w:szCs w:val="28"/>
              </w:rPr>
              <w:t>47,20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12D360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43C810" w14:textId="77777777" w:rsidR="005905A7" w:rsidRPr="00D566CF" w:rsidRDefault="005905A7" w:rsidP="005905A7">
            <w:pPr>
              <w:pStyle w:val="BodyText"/>
              <w:tabs>
                <w:tab w:val="clear" w:pos="907"/>
                <w:tab w:val="left" w:pos="919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525,244</w:t>
            </w:r>
          </w:p>
        </w:tc>
      </w:tr>
      <w:tr w:rsidR="005905A7" w:rsidRPr="00D566CF" w14:paraId="54E7F1FF" w14:textId="77777777" w:rsidTr="00B065A0">
        <w:trPr>
          <w:trHeight w:val="397"/>
        </w:trPr>
        <w:tc>
          <w:tcPr>
            <w:tcW w:w="4111" w:type="dxa"/>
          </w:tcPr>
          <w:p w14:paraId="0F4AD0E8" w14:textId="77777777" w:rsidR="005905A7" w:rsidRPr="00D566CF" w:rsidRDefault="005905A7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</w:rPr>
            </w:pPr>
            <w:r w:rsidRPr="00742A42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3D0B5B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7576">
              <w:rPr>
                <w:rFonts w:ascii="Angsana New" w:hAnsi="Angsana New"/>
                <w:sz w:val="28"/>
                <w:szCs w:val="28"/>
              </w:rPr>
              <w:t>157,68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4E968F0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6BB8F2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7576">
              <w:rPr>
                <w:rFonts w:ascii="Angsana New" w:hAnsi="Angsana New"/>
                <w:sz w:val="28"/>
                <w:szCs w:val="28"/>
              </w:rPr>
              <w:t>10,68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A2FC32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B1F3AA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7576">
              <w:rPr>
                <w:rFonts w:ascii="Angsana New" w:hAnsi="Angsana New"/>
                <w:sz w:val="28"/>
                <w:szCs w:val="28"/>
              </w:rPr>
              <w:t>21,99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DD9101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10C1CF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190,370</w:t>
            </w:r>
          </w:p>
        </w:tc>
      </w:tr>
      <w:tr w:rsidR="005905A7" w:rsidRPr="00D566CF" w14:paraId="31F10D99" w14:textId="77777777" w:rsidTr="00B065A0">
        <w:trPr>
          <w:trHeight w:val="397"/>
        </w:trPr>
        <w:tc>
          <w:tcPr>
            <w:tcW w:w="4111" w:type="dxa"/>
          </w:tcPr>
          <w:p w14:paraId="613BAEA2" w14:textId="77777777" w:rsidR="005905A7" w:rsidRPr="00742A42" w:rsidRDefault="005905A7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10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A76560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5E8FCA0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305D6B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87C9CCD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983086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8A6C88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726DF5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6,596</w:t>
            </w:r>
          </w:p>
        </w:tc>
      </w:tr>
      <w:tr w:rsidR="005905A7" w:rsidRPr="00D566CF" w14:paraId="469192A7" w14:textId="77777777" w:rsidTr="00B065A0">
        <w:trPr>
          <w:trHeight w:val="397"/>
        </w:trPr>
        <w:tc>
          <w:tcPr>
            <w:tcW w:w="4111" w:type="dxa"/>
          </w:tcPr>
          <w:p w14:paraId="07A365E6" w14:textId="77777777" w:rsidR="005905A7" w:rsidRPr="00742A42" w:rsidRDefault="005905A7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288EEB1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A39B05F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23035EF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91CA65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A0E63DA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5196FE6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E68BE5" w14:textId="77777777" w:rsidR="005905A7" w:rsidRPr="00742A42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(169,304)</w:t>
            </w:r>
          </w:p>
        </w:tc>
      </w:tr>
      <w:tr w:rsidR="005905A7" w:rsidRPr="00D566CF" w14:paraId="08A9E642" w14:textId="77777777" w:rsidTr="00B065A0">
        <w:trPr>
          <w:trHeight w:val="397"/>
        </w:trPr>
        <w:tc>
          <w:tcPr>
            <w:tcW w:w="4111" w:type="dxa"/>
          </w:tcPr>
          <w:p w14:paraId="59B3EEED" w14:textId="77777777" w:rsidR="005905A7" w:rsidRPr="00742A42" w:rsidRDefault="005905A7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6E1E744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3720E7F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9A2DC1A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E2B39B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F10F2D7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40D80D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AD6289" w14:textId="77777777" w:rsidR="005905A7" w:rsidRPr="00742A42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(5,650)</w:t>
            </w:r>
          </w:p>
        </w:tc>
      </w:tr>
      <w:tr w:rsidR="005905A7" w:rsidRPr="00D566CF" w14:paraId="2B842C5B" w14:textId="77777777" w:rsidTr="00B065A0">
        <w:trPr>
          <w:trHeight w:val="397"/>
        </w:trPr>
        <w:tc>
          <w:tcPr>
            <w:tcW w:w="4111" w:type="dxa"/>
          </w:tcPr>
          <w:p w14:paraId="78F32633" w14:textId="03141E74" w:rsidR="005905A7" w:rsidRPr="00742A42" w:rsidRDefault="00BB7AF5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5905A7" w:rsidRPr="00742A42">
              <w:rPr>
                <w:rFonts w:ascii="Angsana New" w:hAnsi="Angsana New" w:cs="Angsana New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cs/>
              </w:rPr>
              <w:t xml:space="preserve">) </w:t>
            </w:r>
            <w:r w:rsidR="005905A7" w:rsidRPr="00742A42">
              <w:rPr>
                <w:rFonts w:ascii="Angsana New" w:hAnsi="Angsana New" w:cs="Angsana New"/>
                <w:cs/>
              </w:rPr>
              <w:t>ภาษีเงินได้ที่ไม่ได้ปันส่วน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30D6385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53AFBBDC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7C6B8E5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AFF817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2CD6E76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13721E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DCD28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(1,512)</w:t>
            </w:r>
          </w:p>
        </w:tc>
      </w:tr>
      <w:tr w:rsidR="005905A7" w:rsidRPr="00D566CF" w14:paraId="0A076B07" w14:textId="77777777" w:rsidTr="00B065A0">
        <w:trPr>
          <w:trHeight w:val="397"/>
        </w:trPr>
        <w:tc>
          <w:tcPr>
            <w:tcW w:w="4111" w:type="dxa"/>
          </w:tcPr>
          <w:p w14:paraId="08A67B13" w14:textId="77777777" w:rsidR="005905A7" w:rsidRPr="00742A42" w:rsidRDefault="005905A7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cs/>
              </w:rPr>
              <w:t>กำไรสำหรับปี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5CC3D79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375F464A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D185E1F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DFB1EB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2B93201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5C01B97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EF57C8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20,500</w:t>
            </w:r>
          </w:p>
        </w:tc>
      </w:tr>
      <w:tr w:rsidR="005905A7" w:rsidRPr="00D566CF" w14:paraId="7821D7FF" w14:textId="77777777" w:rsidTr="00B065A0">
        <w:trPr>
          <w:trHeight w:val="397"/>
        </w:trPr>
        <w:tc>
          <w:tcPr>
            <w:tcW w:w="4111" w:type="dxa"/>
          </w:tcPr>
          <w:p w14:paraId="59A19713" w14:textId="77777777" w:rsidR="005905A7" w:rsidRPr="00742A42" w:rsidRDefault="005905A7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72DA233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CB44064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A170934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C8F7AA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8D2248C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D10F5C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4729F7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05A7" w:rsidRPr="00D566CF" w14:paraId="47629D81" w14:textId="77777777" w:rsidTr="00B065A0">
        <w:trPr>
          <w:trHeight w:val="397"/>
        </w:trPr>
        <w:tc>
          <w:tcPr>
            <w:tcW w:w="4111" w:type="dxa"/>
          </w:tcPr>
          <w:p w14:paraId="456847B9" w14:textId="77777777" w:rsidR="005905A7" w:rsidRPr="00742A42" w:rsidRDefault="005905A7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s/>
              </w:rPr>
            </w:pPr>
            <w:r w:rsidRPr="00742A42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C94683C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46FB271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C1D816C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FB0D7D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4134A0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48CAB27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8EC684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05A7" w:rsidRPr="00D566CF" w14:paraId="1A710965" w14:textId="77777777" w:rsidTr="00B065A0">
        <w:trPr>
          <w:trHeight w:val="397"/>
        </w:trPr>
        <w:tc>
          <w:tcPr>
            <w:tcW w:w="4111" w:type="dxa"/>
          </w:tcPr>
          <w:p w14:paraId="2D4138E7" w14:textId="77777777" w:rsidR="005905A7" w:rsidRPr="00742A42" w:rsidRDefault="005905A7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742A42">
              <w:rPr>
                <w:rFonts w:ascii="Angsana New" w:hAnsi="Angsana New" w:cs="Angsana New"/>
                <w:color w:val="000000" w:themeColor="text1"/>
                <w:cs/>
              </w:rPr>
              <w:t xml:space="preserve">ณ วันที่ </w:t>
            </w:r>
            <w:r w:rsidRPr="00D566CF">
              <w:rPr>
                <w:rFonts w:ascii="Angsana New" w:hAnsi="Angsana New" w:cs="Angsana New"/>
              </w:rPr>
              <w:t xml:space="preserve">31 </w:t>
            </w:r>
            <w:r w:rsidRPr="00742A4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D566CF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3A30C3FE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BDBCB73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A18F55C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89AA8D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E60E526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643BB4C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7519F2" w14:textId="77777777" w:rsidR="005905A7" w:rsidRPr="00742A42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816,275</w:t>
            </w:r>
          </w:p>
        </w:tc>
      </w:tr>
      <w:tr w:rsidR="005905A7" w:rsidRPr="00D566CF" w14:paraId="2EB5A5A5" w14:textId="77777777" w:rsidTr="00B065A0">
        <w:trPr>
          <w:trHeight w:val="397"/>
        </w:trPr>
        <w:tc>
          <w:tcPr>
            <w:tcW w:w="4111" w:type="dxa"/>
            <w:vAlign w:val="bottom"/>
          </w:tcPr>
          <w:p w14:paraId="7D822F2B" w14:textId="77777777" w:rsidR="005905A7" w:rsidRPr="00742A42" w:rsidRDefault="005905A7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742A42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จังหวะเวลาในการรับรู้รายได้ 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6588FC4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E901185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7FCE173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61D337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2F0C80A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36E00D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3E4A4F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905A7" w:rsidRPr="00D566CF" w14:paraId="4026629A" w14:textId="77777777" w:rsidTr="00B065A0">
        <w:trPr>
          <w:trHeight w:val="397"/>
        </w:trPr>
        <w:tc>
          <w:tcPr>
            <w:tcW w:w="4111" w:type="dxa"/>
            <w:vAlign w:val="bottom"/>
          </w:tcPr>
          <w:p w14:paraId="09A088D5" w14:textId="77777777" w:rsidR="005905A7" w:rsidRPr="00742A42" w:rsidRDefault="005905A7" w:rsidP="005905A7">
            <w:pPr>
              <w:pStyle w:val="a4"/>
              <w:widowControl/>
              <w:ind w:left="38" w:right="0" w:hanging="116"/>
              <w:jc w:val="thaiDistribute"/>
              <w:rPr>
                <w:rFonts w:ascii="Angsana New" w:hAnsi="Angsana New" w:cs="Angsana New"/>
                <w:color w:val="000000" w:themeColor="text1"/>
                <w:cs/>
              </w:rPr>
            </w:pPr>
            <w:r w:rsidRPr="00742A42">
              <w:rPr>
                <w:rFonts w:ascii="Angsana New" w:hAnsi="Angsana New" w:cs="Angsana New"/>
                <w:color w:val="000000" w:themeColor="text1"/>
                <w:cs/>
              </w:rPr>
              <w:t>ณ เวลาใดเวลาหนึ่ง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ADF758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1679">
              <w:rPr>
                <w:rFonts w:ascii="Angsana New" w:hAnsi="Angsana New"/>
                <w:sz w:val="28"/>
                <w:szCs w:val="28"/>
              </w:rPr>
              <w:t>380,556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2F6CC01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FCFE87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1679">
              <w:rPr>
                <w:rFonts w:ascii="Angsana New" w:hAnsi="Angsana New"/>
                <w:sz w:val="28"/>
                <w:szCs w:val="28"/>
              </w:rPr>
              <w:t>97,48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BD7BC7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424926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7A4F">
              <w:rPr>
                <w:rFonts w:ascii="Angsana New" w:hAnsi="Angsana New"/>
                <w:sz w:val="28"/>
                <w:szCs w:val="28"/>
              </w:rPr>
              <w:t>47,20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DFD180F" w14:textId="77777777" w:rsidR="005905A7" w:rsidRPr="00D566CF" w:rsidRDefault="005905A7" w:rsidP="005905A7">
            <w:pPr>
              <w:pStyle w:val="BodyText"/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90EECF" w14:textId="77777777" w:rsidR="005905A7" w:rsidRPr="00D566CF" w:rsidRDefault="005905A7" w:rsidP="005905A7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525,244</w:t>
            </w:r>
          </w:p>
        </w:tc>
      </w:tr>
    </w:tbl>
    <w:p w14:paraId="709AE762" w14:textId="7B1C8479" w:rsidR="00577FB9" w:rsidRPr="00FE5485" w:rsidRDefault="00577FB9" w:rsidP="00577FB9">
      <w:pPr>
        <w:tabs>
          <w:tab w:val="clear" w:pos="227"/>
          <w:tab w:val="clear" w:pos="454"/>
          <w:tab w:val="clear" w:pos="680"/>
          <w:tab w:val="left" w:pos="720"/>
        </w:tabs>
        <w:spacing w:before="120" w:after="12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742A42">
        <w:rPr>
          <w:rFonts w:ascii="Angsana New" w:hAnsi="Angsana New"/>
          <w:spacing w:val="-2"/>
          <w:sz w:val="28"/>
          <w:szCs w:val="28"/>
          <w:cs/>
        </w:rPr>
        <w:t>ยอดขายให้ลูกค้ารายใหญ่</w:t>
      </w:r>
      <w:r w:rsidR="00C54856" w:rsidRPr="00742A42">
        <w:rPr>
          <w:rFonts w:ascii="Angsana New" w:hAnsi="Angsana New"/>
          <w:spacing w:val="-2"/>
          <w:sz w:val="28"/>
          <w:szCs w:val="28"/>
          <w:cs/>
        </w:rPr>
        <w:t>สำหรับปีสิ้นสุด</w:t>
      </w:r>
      <w:r w:rsidRPr="00742A42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C54856">
        <w:rPr>
          <w:rFonts w:ascii="Angsana New" w:hAnsi="Angsana New"/>
          <w:spacing w:val="-2"/>
          <w:sz w:val="28"/>
          <w:szCs w:val="28"/>
        </w:rPr>
        <w:t xml:space="preserve">31 </w:t>
      </w:r>
      <w:r w:rsidR="00C54856" w:rsidRPr="00742A42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C54856">
        <w:rPr>
          <w:rFonts w:ascii="Angsana New" w:hAnsi="Angsana New"/>
          <w:spacing w:val="-2"/>
          <w:sz w:val="28"/>
          <w:szCs w:val="28"/>
        </w:rPr>
        <w:t>2567</w:t>
      </w:r>
      <w:r w:rsidRPr="00742A42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Pr="00FE5485">
        <w:rPr>
          <w:rFonts w:ascii="Angsana New" w:hAnsi="Angsana New"/>
          <w:spacing w:val="-2"/>
          <w:sz w:val="28"/>
          <w:szCs w:val="28"/>
        </w:rPr>
        <w:t xml:space="preserve">2566 </w:t>
      </w:r>
      <w:r w:rsidRPr="00742A42">
        <w:rPr>
          <w:rFonts w:ascii="Angsana New" w:hAnsi="Angsana New"/>
          <w:spacing w:val="-2"/>
          <w:sz w:val="28"/>
          <w:szCs w:val="28"/>
          <w:cs/>
        </w:rPr>
        <w:t xml:space="preserve"> มีจำนวน </w:t>
      </w:r>
      <w:r w:rsidRPr="00446B2F">
        <w:rPr>
          <w:rFonts w:ascii="Angsana New" w:hAnsi="Angsana New"/>
          <w:spacing w:val="-2"/>
          <w:sz w:val="28"/>
          <w:szCs w:val="28"/>
        </w:rPr>
        <w:t>2</w:t>
      </w:r>
      <w:r w:rsidRPr="00FE5485">
        <w:rPr>
          <w:rFonts w:ascii="Angsana New" w:hAnsi="Angsana New"/>
          <w:spacing w:val="-2"/>
          <w:sz w:val="28"/>
          <w:szCs w:val="28"/>
        </w:rPr>
        <w:t xml:space="preserve"> </w:t>
      </w:r>
      <w:r w:rsidRPr="00742A42">
        <w:rPr>
          <w:rFonts w:ascii="Angsana New" w:hAnsi="Angsana New"/>
          <w:spacing w:val="-2"/>
          <w:sz w:val="28"/>
          <w:szCs w:val="28"/>
          <w:cs/>
        </w:rPr>
        <w:t xml:space="preserve">ราย เป็นมูลค่า </w:t>
      </w:r>
      <w:r w:rsidR="000E785C" w:rsidRPr="00446B2F">
        <w:rPr>
          <w:rFonts w:ascii="Angsana New" w:hAnsi="Angsana New"/>
          <w:spacing w:val="-2"/>
          <w:sz w:val="28"/>
          <w:szCs w:val="28"/>
        </w:rPr>
        <w:t>1</w:t>
      </w:r>
      <w:r w:rsidR="00446B2F" w:rsidRPr="00446B2F">
        <w:rPr>
          <w:rFonts w:ascii="Angsana New" w:hAnsi="Angsana New"/>
          <w:spacing w:val="-2"/>
          <w:sz w:val="28"/>
          <w:szCs w:val="28"/>
        </w:rPr>
        <w:t>81.32</w:t>
      </w:r>
      <w:r w:rsidRPr="00742A42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 </w:t>
      </w:r>
      <w:r w:rsidR="00241964">
        <w:rPr>
          <w:rFonts w:ascii="Angsana New" w:hAnsi="Angsana New"/>
          <w:spacing w:val="-2"/>
          <w:sz w:val="28"/>
          <w:szCs w:val="28"/>
        </w:rPr>
        <w:t>2</w:t>
      </w:r>
      <w:r w:rsidRPr="00FE5485">
        <w:rPr>
          <w:rFonts w:ascii="Angsana New" w:hAnsi="Angsana New"/>
          <w:spacing w:val="-2"/>
          <w:sz w:val="28"/>
          <w:szCs w:val="28"/>
        </w:rPr>
        <w:t xml:space="preserve"> </w:t>
      </w:r>
      <w:r w:rsidRPr="00742A42">
        <w:rPr>
          <w:rFonts w:ascii="Angsana New" w:hAnsi="Angsana New"/>
          <w:spacing w:val="-2"/>
          <w:sz w:val="28"/>
          <w:szCs w:val="28"/>
          <w:cs/>
        </w:rPr>
        <w:t xml:space="preserve">ราย เป็นมูลค่า </w:t>
      </w:r>
      <w:r w:rsidR="009275DB" w:rsidRPr="009275DB">
        <w:rPr>
          <w:rFonts w:ascii="Angsana New" w:hAnsi="Angsana New"/>
          <w:spacing w:val="-2"/>
          <w:sz w:val="28"/>
          <w:szCs w:val="28"/>
        </w:rPr>
        <w:t>1</w:t>
      </w:r>
      <w:r w:rsidR="00C145C1">
        <w:rPr>
          <w:rFonts w:ascii="Angsana New" w:hAnsi="Angsana New"/>
          <w:spacing w:val="-2"/>
          <w:sz w:val="28"/>
          <w:szCs w:val="28"/>
        </w:rPr>
        <w:t>58.10</w:t>
      </w:r>
      <w:r w:rsidRPr="00742A42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ตามลำดับ   </w:t>
      </w:r>
    </w:p>
    <w:p w14:paraId="01AB9543" w14:textId="71287707" w:rsidR="00577FB9" w:rsidRPr="00D566CF" w:rsidRDefault="00577FB9" w:rsidP="0057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ยอดขายทางภูมิศาสตร์</w:t>
      </w:r>
      <w:r w:rsidR="00C54856">
        <w:rPr>
          <w:rFonts w:ascii="Angsana New" w:hAnsi="Angsana New"/>
          <w:sz w:val="28"/>
          <w:szCs w:val="28"/>
          <w:cs/>
        </w:rPr>
        <w:t>สำหรับปีสิ้นสุด</w:t>
      </w:r>
      <w:r w:rsidRPr="00D566CF">
        <w:rPr>
          <w:rFonts w:ascii="Angsana New" w:hAnsi="Angsana New"/>
          <w:sz w:val="28"/>
          <w:szCs w:val="28"/>
          <w:cs/>
        </w:rPr>
        <w:t>วันที่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C54856">
        <w:rPr>
          <w:rFonts w:ascii="Angsana New" w:hAnsi="Angsana New"/>
          <w:sz w:val="28"/>
          <w:szCs w:val="28"/>
        </w:rPr>
        <w:t xml:space="preserve">31 </w:t>
      </w:r>
      <w:r w:rsidR="00C54856" w:rsidRPr="00742A42">
        <w:rPr>
          <w:rFonts w:ascii="Angsana New" w:hAnsi="Angsana New"/>
          <w:sz w:val="28"/>
          <w:szCs w:val="28"/>
          <w:cs/>
        </w:rPr>
        <w:t xml:space="preserve">ธันวาคม </w:t>
      </w:r>
      <w:r w:rsidR="00C54856">
        <w:rPr>
          <w:rFonts w:ascii="Angsana New" w:hAnsi="Angsana New"/>
          <w:sz w:val="28"/>
          <w:szCs w:val="28"/>
        </w:rPr>
        <w:t>2567</w:t>
      </w:r>
      <w:r w:rsidRPr="00742A42">
        <w:rPr>
          <w:rFonts w:ascii="Angsana New" w:hAnsi="Angsana New"/>
          <w:sz w:val="28"/>
          <w:szCs w:val="28"/>
          <w:cs/>
        </w:rPr>
        <w:t xml:space="preserve"> และ </w:t>
      </w:r>
      <w:r w:rsidRPr="00D566CF">
        <w:rPr>
          <w:rFonts w:ascii="Angsana New" w:hAnsi="Angsana New"/>
          <w:sz w:val="28"/>
          <w:szCs w:val="28"/>
        </w:rPr>
        <w:t>256</w:t>
      </w:r>
      <w:r w:rsidR="006118D7">
        <w:rPr>
          <w:rFonts w:ascii="Angsana New" w:hAnsi="Angsana New"/>
          <w:sz w:val="28"/>
          <w:szCs w:val="28"/>
        </w:rPr>
        <w:t>6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018"/>
        <w:gridCol w:w="284"/>
        <w:gridCol w:w="1950"/>
      </w:tblGrid>
      <w:tr w:rsidR="006118D7" w:rsidRPr="00D566CF" w14:paraId="39AA69C1" w14:textId="77777777" w:rsidTr="00EF773C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B72" w14:textId="77777777" w:rsidR="006118D7" w:rsidRPr="00D566CF" w:rsidRDefault="006118D7" w:rsidP="00EF773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4D91F" w14:textId="77777777" w:rsidR="006118D7" w:rsidRPr="00D566CF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118D7" w:rsidRPr="00D566CF" w14:paraId="4AC9BAB5" w14:textId="77777777" w:rsidTr="00EF773C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5BE" w14:textId="77777777" w:rsidR="006118D7" w:rsidRPr="00D566CF" w:rsidRDefault="006118D7" w:rsidP="00EF773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B51B1" w14:textId="77777777" w:rsidR="006118D7" w:rsidRPr="00742A42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งบการเงินที่แสดงเงินลงทุนตามวิธีส่วนได้เสีย/</w:t>
            </w:r>
          </w:p>
        </w:tc>
      </w:tr>
      <w:tr w:rsidR="006118D7" w:rsidRPr="00D566CF" w14:paraId="0DB94B6D" w14:textId="77777777" w:rsidTr="00EF773C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8F91" w14:textId="77777777" w:rsidR="006118D7" w:rsidRPr="00D566CF" w:rsidRDefault="006118D7" w:rsidP="00EF773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C7109" w14:textId="77777777" w:rsidR="006118D7" w:rsidRPr="00742A42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18D7" w:rsidRPr="00D566CF" w14:paraId="004A55F4" w14:textId="77777777" w:rsidTr="00EF773C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F5051" w14:textId="77777777" w:rsidR="006118D7" w:rsidRPr="00742A42" w:rsidRDefault="006118D7" w:rsidP="00EF773C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90459" w14:textId="63C91F97" w:rsidR="006118D7" w:rsidRPr="00D566CF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77601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AAC3" w14:textId="77777777" w:rsidR="006118D7" w:rsidRPr="00742A42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BBF246" w14:textId="33EA0532" w:rsidR="006118D7" w:rsidRPr="00742A42" w:rsidRDefault="006118D7" w:rsidP="00EF77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566CF">
              <w:rPr>
                <w:rFonts w:ascii="Angsana New" w:hAnsi="Angsana New"/>
                <w:sz w:val="28"/>
                <w:szCs w:val="28"/>
              </w:rPr>
              <w:t>256</w:t>
            </w:r>
            <w:r w:rsidR="0077601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5705D" w:rsidRPr="00D566CF" w14:paraId="559F7270" w14:textId="77777777" w:rsidTr="00B00366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0221F" w14:textId="77777777" w:rsidR="00E5705D" w:rsidRPr="00742A42" w:rsidRDefault="00E5705D" w:rsidP="00E5705D">
            <w:pPr>
              <w:spacing w:line="240" w:lineRule="auto"/>
              <w:ind w:left="34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9C6BE" w14:textId="7C53AB91" w:rsidR="00E5705D" w:rsidRPr="00D566CF" w:rsidRDefault="00B00366" w:rsidP="00E5705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466,204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A5A30" w14:textId="77777777" w:rsidR="00E5705D" w:rsidRPr="00D566CF" w:rsidRDefault="00E5705D" w:rsidP="00E5705D">
            <w:pPr>
              <w:spacing w:line="240" w:lineRule="auto"/>
              <w:ind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2C43F" w14:textId="343A45D8" w:rsidR="00E5705D" w:rsidRPr="00D566CF" w:rsidRDefault="00E5705D" w:rsidP="00E5705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511,316</w:t>
            </w:r>
          </w:p>
        </w:tc>
      </w:tr>
      <w:tr w:rsidR="00E5705D" w:rsidRPr="00D566CF" w14:paraId="3DFE028B" w14:textId="77777777" w:rsidTr="00B00366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60C73" w14:textId="77777777" w:rsidR="00E5705D" w:rsidRPr="00D566CF" w:rsidRDefault="00E5705D" w:rsidP="00E5705D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42A4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888D8" w14:textId="565E09D5" w:rsidR="00E5705D" w:rsidRPr="00D566CF" w:rsidRDefault="00B00366" w:rsidP="00E5705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6A3FB" w14:textId="77777777" w:rsidR="00E5705D" w:rsidRPr="00D566CF" w:rsidRDefault="00E5705D" w:rsidP="00E5705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DA209" w14:textId="31453BDB" w:rsidR="00E5705D" w:rsidRPr="00D566CF" w:rsidRDefault="00E5705D" w:rsidP="00E5705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13,928</w:t>
            </w:r>
          </w:p>
        </w:tc>
      </w:tr>
      <w:tr w:rsidR="00E5705D" w:rsidRPr="00D566CF" w14:paraId="77E3CE1E" w14:textId="77777777" w:rsidTr="00B00366">
        <w:trPr>
          <w:trHeight w:val="397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6F14" w14:textId="77777777" w:rsidR="00E5705D" w:rsidRPr="00D566CF" w:rsidRDefault="00E5705D" w:rsidP="00E5705D">
            <w:pPr>
              <w:pStyle w:val="Heading5"/>
              <w:spacing w:line="240" w:lineRule="auto"/>
              <w:ind w:left="34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163147" w14:textId="41352339" w:rsidR="00E5705D" w:rsidRPr="00742A42" w:rsidRDefault="00CC2795" w:rsidP="00E5705D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2795">
              <w:rPr>
                <w:rFonts w:ascii="Angsana New" w:hAnsi="Angsana New"/>
                <w:b/>
                <w:bCs/>
                <w:sz w:val="28"/>
                <w:szCs w:val="28"/>
              </w:rPr>
              <w:t>502,931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308E" w14:textId="77777777" w:rsidR="00E5705D" w:rsidRPr="00D566CF" w:rsidRDefault="00E5705D" w:rsidP="00E5705D">
            <w:pPr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ECA788" w14:textId="131C4B70" w:rsidR="00E5705D" w:rsidRPr="00D566CF" w:rsidRDefault="00E5705D" w:rsidP="00E5705D">
            <w:pPr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49D8">
              <w:rPr>
                <w:rFonts w:ascii="Angsana New" w:hAnsi="Angsana New"/>
                <w:b/>
                <w:bCs/>
                <w:sz w:val="28"/>
                <w:szCs w:val="28"/>
              </w:rPr>
              <w:t>525,244</w:t>
            </w:r>
          </w:p>
        </w:tc>
      </w:tr>
    </w:tbl>
    <w:p w14:paraId="4FE71B45" w14:textId="77777777" w:rsidR="00977EFB" w:rsidRDefault="00977EFB">
      <w:pPr>
        <w:rPr>
          <w:sz w:val="28"/>
          <w:szCs w:val="28"/>
        </w:rPr>
      </w:pPr>
    </w:p>
    <w:p w14:paraId="13F1A040" w14:textId="77777777" w:rsidR="001A6E34" w:rsidRDefault="001A6E34">
      <w:pPr>
        <w:rPr>
          <w:sz w:val="28"/>
          <w:szCs w:val="28"/>
        </w:rPr>
      </w:pPr>
    </w:p>
    <w:p w14:paraId="2D42312D" w14:textId="77777777" w:rsidR="001A6E34" w:rsidRDefault="001A6E34">
      <w:pPr>
        <w:rPr>
          <w:sz w:val="28"/>
          <w:szCs w:val="28"/>
        </w:rPr>
      </w:pPr>
    </w:p>
    <w:p w14:paraId="4BB4A47A" w14:textId="77777777" w:rsidR="001A6E34" w:rsidRDefault="001A6E34">
      <w:pPr>
        <w:rPr>
          <w:sz w:val="28"/>
          <w:szCs w:val="28"/>
        </w:rPr>
      </w:pPr>
    </w:p>
    <w:p w14:paraId="3F4889B4" w14:textId="77777777" w:rsidR="001A6E34" w:rsidRDefault="001A6E34">
      <w:pPr>
        <w:rPr>
          <w:sz w:val="28"/>
          <w:szCs w:val="28"/>
        </w:rPr>
      </w:pPr>
    </w:p>
    <w:p w14:paraId="55C9E32C" w14:textId="77777777" w:rsidR="001A6E34" w:rsidRDefault="001A6E34">
      <w:pPr>
        <w:rPr>
          <w:sz w:val="28"/>
          <w:szCs w:val="28"/>
        </w:rPr>
      </w:pPr>
    </w:p>
    <w:p w14:paraId="1D2D4983" w14:textId="77777777" w:rsidR="001A6E34" w:rsidRDefault="001A6E34">
      <w:pPr>
        <w:rPr>
          <w:sz w:val="28"/>
          <w:szCs w:val="28"/>
        </w:rPr>
      </w:pPr>
    </w:p>
    <w:p w14:paraId="11750920" w14:textId="77777777" w:rsidR="001A6E34" w:rsidRDefault="001A6E34">
      <w:pPr>
        <w:rPr>
          <w:sz w:val="28"/>
          <w:szCs w:val="28"/>
        </w:rPr>
      </w:pPr>
    </w:p>
    <w:p w14:paraId="41DBCAB9" w14:textId="77777777" w:rsidR="00BD6916" w:rsidRPr="00D566CF" w:rsidRDefault="00BD6916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lastRenderedPageBreak/>
        <w:t>เครื่องมือทางการเงิน</w:t>
      </w:r>
    </w:p>
    <w:p w14:paraId="1345E6AC" w14:textId="14F07415" w:rsidR="00A25379" w:rsidRPr="00A25379" w:rsidRDefault="00BD6916" w:rsidP="00A25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6</w:t>
      </w:r>
      <w:r w:rsidRPr="00D566CF">
        <w:rPr>
          <w:rFonts w:ascii="Angsana New" w:hAnsi="Angsana New"/>
          <w:sz w:val="28"/>
          <w:szCs w:val="28"/>
        </w:rPr>
        <w:t>.1</w:t>
      </w:r>
      <w:r w:rsidRPr="00A25379">
        <w:rPr>
          <w:rFonts w:ascii="Angsana New" w:hAnsi="Angsana New"/>
          <w:sz w:val="28"/>
          <w:szCs w:val="28"/>
        </w:rPr>
        <w:tab/>
      </w:r>
      <w:r w:rsidR="00A25379" w:rsidRPr="00A25379">
        <w:rPr>
          <w:rFonts w:ascii="Angsana New" w:eastAsia="Calibri" w:hAnsi="Angsana New"/>
          <w:sz w:val="28"/>
          <w:szCs w:val="28"/>
          <w:cs/>
        </w:rPr>
        <w:t>นโยบายการบริหารความเสี่ยงทางการเงิน</w:t>
      </w:r>
    </w:p>
    <w:p w14:paraId="399E43B6" w14:textId="3F0196E9" w:rsidR="00A25379" w:rsidRPr="00A25379" w:rsidRDefault="00A25379" w:rsidP="00A25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/>
        <w:jc w:val="thaiDistribute"/>
        <w:rPr>
          <w:rFonts w:ascii="Angsana New" w:hAnsi="Angsana New"/>
          <w:sz w:val="28"/>
          <w:szCs w:val="28"/>
        </w:rPr>
      </w:pPr>
      <w:r w:rsidRPr="00A25379">
        <w:rPr>
          <w:rFonts w:ascii="Angsana New" w:eastAsia="Calibri" w:hAnsi="Angsana New"/>
          <w:sz w:val="28"/>
          <w:szCs w:val="28"/>
          <w:cs/>
        </w:rPr>
        <w:t>คณะกรรมการของบริษัทได้จัดให้มีการบริหารและควบคุมการบริหารความเสี่ยง โดยได้จัดตั้งคณะกรรมการบริหารความเสี่ยงเพื่อรับผิดชอบในการพัฒนาและติดตามนโยบายการบริหารความเสี่ยงของบริษัท โดยรายงานความเสี่ยงระบุปัจจัยเสี่ยงตามระดับและผลกระทบที่อาจเกิดขึ้น พร้อมทั้งแนวทางการบริหารความเสี่ยง ความเสี่ยงดังกล่าวรวมถึงความเสี่ยงด้านเครดิต ความเสี่ยงด้านการตลาด และความเสี่ยงด้านสภาพคล่อง คณะกรรมการบริหารความเสี่ยงได้มีการรายงานผลการบริหารความเสี่ยงต่อคณะกรรมการบริษัทอย่างสม่ำเสมอ</w:t>
      </w:r>
    </w:p>
    <w:p w14:paraId="2E827CD6" w14:textId="69E9F2A5" w:rsidR="00BD6916" w:rsidRDefault="00BD6916" w:rsidP="00A25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/>
        <w:rPr>
          <w:rFonts w:ascii="Angsana New" w:hAnsi="Angsana New"/>
          <w:sz w:val="28"/>
          <w:szCs w:val="28"/>
          <w:u w:val="single"/>
        </w:rPr>
      </w:pPr>
      <w:r w:rsidRPr="00A25379">
        <w:rPr>
          <w:rFonts w:ascii="Angsana New" w:hAnsi="Angsana New"/>
          <w:sz w:val="28"/>
          <w:szCs w:val="28"/>
          <w:u w:val="single"/>
          <w:cs/>
        </w:rPr>
        <w:t>ความเสี่ยงด้านเครดิต</w:t>
      </w:r>
    </w:p>
    <w:p w14:paraId="7958B316" w14:textId="3A0FC2C8" w:rsidR="00A25379" w:rsidRPr="00A25379" w:rsidRDefault="00A25379" w:rsidP="00A25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630"/>
          <w:tab w:val="left" w:pos="720"/>
          <w:tab w:val="left" w:pos="1304"/>
          <w:tab w:val="left" w:pos="1814"/>
        </w:tabs>
        <w:spacing w:before="120" w:after="120" w:line="240" w:lineRule="auto"/>
        <w:ind w:left="720"/>
        <w:jc w:val="thaiDistribute"/>
        <w:rPr>
          <w:rFonts w:ascii="AngsanaUPC" w:eastAsia="Calibri" w:hAnsi="AngsanaUPC" w:cs="AngsanaUPC"/>
          <w:sz w:val="28"/>
          <w:szCs w:val="28"/>
        </w:rPr>
      </w:pPr>
      <w:r w:rsidRPr="00A25379">
        <w:rPr>
          <w:rFonts w:ascii="AngsanaUPC" w:eastAsia="Calibri" w:hAnsi="AngsanaUPC" w:cs="AngsanaUPC"/>
          <w:sz w:val="28"/>
          <w:szCs w:val="28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</w:t>
      </w:r>
      <w:r w:rsidRPr="00A25379">
        <w:rPr>
          <w:rFonts w:ascii="AngsanaUPC" w:eastAsia="Calibri" w:hAnsi="AngsanaUPC" w:cs="AngsanaUPC"/>
          <w:sz w:val="28"/>
          <w:szCs w:val="28"/>
        </w:rPr>
        <w:t xml:space="preserve"> </w:t>
      </w:r>
      <w:r w:rsidRPr="00A25379">
        <w:rPr>
          <w:rFonts w:ascii="AngsanaUPC" w:eastAsia="Calibri" w:hAnsi="AngsanaUPC" w:cs="AngsanaUPC"/>
          <w:sz w:val="28"/>
          <w:szCs w:val="28"/>
          <w:cs/>
        </w:rPr>
        <w:t>ซึ่งก่อให้เกิดความเสียหายแก่บริษัท</w:t>
      </w:r>
      <w:r w:rsidRPr="00A25379">
        <w:rPr>
          <w:rFonts w:ascii="AngsanaUPC" w:eastAsia="Calibri" w:hAnsi="AngsanaUPC" w:cs="AngsanaUPC" w:hint="cs"/>
          <w:sz w:val="28"/>
          <w:szCs w:val="28"/>
          <w:cs/>
        </w:rPr>
        <w:t xml:space="preserve"> </w:t>
      </w:r>
      <w:r w:rsidRPr="00A25379">
        <w:rPr>
          <w:rFonts w:ascii="AngsanaUPC" w:eastAsia="Calibri" w:hAnsi="AngsanaUPC" w:cs="AngsanaUPC"/>
          <w:sz w:val="28"/>
          <w:szCs w:val="28"/>
          <w:cs/>
        </w:rPr>
        <w:t xml:space="preserve">ความเสี่ยงเกี่ยวกับสินเชื่อ ซึ่งเกิดจากลูกหนี้การค้ามีไม่มากนัก </w:t>
      </w:r>
    </w:p>
    <w:p w14:paraId="4F0E965B" w14:textId="5ADB47E1" w:rsidR="00A25379" w:rsidRPr="00A25379" w:rsidRDefault="00A25379" w:rsidP="00A25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/>
        <w:jc w:val="thaiDistribute"/>
        <w:rPr>
          <w:rFonts w:ascii="Angsana New" w:hAnsi="Angsana New"/>
          <w:sz w:val="28"/>
          <w:szCs w:val="28"/>
          <w:u w:val="single"/>
        </w:rPr>
      </w:pPr>
      <w:r w:rsidRPr="00A25379">
        <w:rPr>
          <w:rFonts w:ascii="AngsanaUPC" w:eastAsia="Calibri" w:hAnsi="AngsanaUPC" w:cs="AngsanaUPC"/>
          <w:sz w:val="28"/>
          <w:szCs w:val="28"/>
          <w:cs/>
        </w:rPr>
        <w:t>สำหรับสินทรัพย์ทางการเงินที่แสดงในงบฐานะการเงินราคาตามบัญชีของสินทรัพย์หลังจากหักค่าเผื่อผลขาดทุนด้านเครดิตที่คาดว่าจะเกิดขึ้น</w:t>
      </w:r>
      <w:r w:rsidRPr="00A25379">
        <w:rPr>
          <w:rFonts w:ascii="AngsanaUPC" w:eastAsia="Calibri" w:hAnsi="AngsanaUPC" w:cs="AngsanaUPC"/>
          <w:sz w:val="28"/>
          <w:szCs w:val="28"/>
        </w:rPr>
        <w:t xml:space="preserve"> </w:t>
      </w:r>
      <w:r w:rsidRPr="00A25379">
        <w:rPr>
          <w:rFonts w:ascii="AngsanaUPC" w:eastAsia="Calibri" w:hAnsi="AngsanaUPC" w:cs="AngsanaUPC"/>
          <w:sz w:val="28"/>
          <w:szCs w:val="28"/>
          <w:cs/>
        </w:rPr>
        <w:t>หรือค่าเผื่อการปรับมูลค่าของเงินลงทุนถือเป็นมูลค่าสูงสุดของความเสี่ยงที่เกิดจากการไม่ปฏิบัติตามสัญญา</w:t>
      </w:r>
    </w:p>
    <w:p w14:paraId="77E25109" w14:textId="77777777" w:rsidR="003D13DA" w:rsidRPr="003D13DA" w:rsidRDefault="003D13DA" w:rsidP="003D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882"/>
          <w:tab w:val="left" w:pos="1304"/>
          <w:tab w:val="left" w:pos="1814"/>
        </w:tabs>
        <w:spacing w:before="120" w:after="120" w:line="240" w:lineRule="auto"/>
        <w:ind w:left="806" w:hanging="86"/>
        <w:rPr>
          <w:rFonts w:ascii="AngsanaUPC" w:eastAsia="Calibri" w:hAnsi="AngsanaUPC" w:cs="AngsanaUPC"/>
          <w:i/>
          <w:iCs/>
          <w:sz w:val="28"/>
          <w:szCs w:val="28"/>
          <w:cs/>
        </w:rPr>
      </w:pPr>
      <w:r w:rsidRPr="003D13DA">
        <w:rPr>
          <w:rFonts w:ascii="AngsanaUPC" w:eastAsia="Calibri" w:hAnsi="AngsanaUPC" w:cs="AngsanaUPC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5EFBD76F" w14:textId="14955AC0" w:rsidR="00BD6916" w:rsidRPr="003D13DA" w:rsidRDefault="003D13DA" w:rsidP="003D13DA">
      <w:pPr>
        <w:tabs>
          <w:tab w:val="clear" w:pos="227"/>
        </w:tabs>
        <w:spacing w:before="120" w:after="120" w:line="240" w:lineRule="auto"/>
        <w:ind w:left="709" w:firstLine="11"/>
        <w:jc w:val="thaiDistribute"/>
        <w:rPr>
          <w:rFonts w:ascii="Angsana New" w:hAnsi="Angsana New"/>
          <w:sz w:val="28"/>
          <w:szCs w:val="28"/>
        </w:rPr>
      </w:pPr>
      <w:r w:rsidRPr="003D13DA">
        <w:rPr>
          <w:rFonts w:ascii="AngsanaUPC" w:eastAsia="Calibri" w:hAnsi="AngsanaUPC" w:cs="AngsanaUPC"/>
          <w:spacing w:val="-2"/>
          <w:sz w:val="28"/>
          <w:szCs w:val="28"/>
          <w:cs/>
        </w:rPr>
        <w:t>บริษัท</w:t>
      </w:r>
      <w:bookmarkStart w:id="2" w:name="_Hlk157077680"/>
      <w:r w:rsidRPr="003D13DA">
        <w:rPr>
          <w:rFonts w:ascii="AngsanaUPC" w:eastAsia="Calibri" w:hAnsi="AngsanaUPC" w:cs="AngsanaUPC"/>
          <w:spacing w:val="-2"/>
          <w:sz w:val="28"/>
          <w:szCs w:val="28"/>
          <w:cs/>
        </w:rPr>
        <w:t>พิจารณาว่าเ</w:t>
      </w:r>
      <w:bookmarkEnd w:id="2"/>
      <w:r w:rsidRPr="003D13DA">
        <w:rPr>
          <w:rFonts w:ascii="AngsanaUPC" w:eastAsia="Calibri" w:hAnsi="AngsanaUPC" w:cs="AngsanaUPC"/>
          <w:spacing w:val="-2"/>
          <w:sz w:val="28"/>
          <w:szCs w:val="28"/>
          <w:cs/>
        </w:rPr>
        <w:t>งินสดและรายการเทียบเท่าเงินสดมีความเสี่ยงด้านเครดิตอยู่ในระดับต่ำ</w:t>
      </w:r>
      <w:r w:rsidRPr="003D13DA">
        <w:rPr>
          <w:rFonts w:ascii="AngsanaUPC" w:eastAsia="Calibri" w:hAnsi="AngsanaUPC" w:cs="AngsanaUPC"/>
          <w:spacing w:val="-2"/>
          <w:sz w:val="28"/>
          <w:szCs w:val="28"/>
        </w:rPr>
        <w:t xml:space="preserve"> </w:t>
      </w:r>
      <w:r w:rsidRPr="003D13DA">
        <w:rPr>
          <w:rFonts w:ascii="AngsanaUPC" w:eastAsia="Calibri" w:hAnsi="AngsanaUPC" w:cs="AngsanaUPC"/>
          <w:spacing w:val="-2"/>
          <w:sz w:val="28"/>
          <w:szCs w:val="28"/>
          <w:cs/>
        </w:rPr>
        <w:t>เนื่องจากคู่สัญญาเป็นสถาบันการเงินที่มีอันดับความน่าเชื่อถือด้านเครดิต</w:t>
      </w:r>
    </w:p>
    <w:p w14:paraId="3DA59793" w14:textId="77777777" w:rsidR="003D13DA" w:rsidRPr="003D13DA" w:rsidRDefault="003D13DA" w:rsidP="003D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93" w:hanging="73"/>
        <w:jc w:val="thaiDistribute"/>
        <w:rPr>
          <w:rFonts w:ascii="Angsana New" w:eastAsia="Calibri" w:hAnsi="Angsana New"/>
          <w:i/>
          <w:iCs/>
          <w:sz w:val="28"/>
          <w:szCs w:val="28"/>
        </w:rPr>
      </w:pPr>
      <w:r w:rsidRPr="003D13DA">
        <w:rPr>
          <w:rFonts w:ascii="Angsana New" w:eastAsia="Calibri" w:hAnsi="Angsana New"/>
          <w:i/>
          <w:iCs/>
          <w:sz w:val="28"/>
          <w:szCs w:val="28"/>
          <w:cs/>
        </w:rPr>
        <w:t>ลูกหนี้การค้า</w:t>
      </w:r>
    </w:p>
    <w:p w14:paraId="14B4ACCF" w14:textId="0ACC91D5" w:rsidR="003D13DA" w:rsidRPr="003D13DA" w:rsidRDefault="003D13DA" w:rsidP="003D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720"/>
        <w:jc w:val="thaiDistribute"/>
        <w:rPr>
          <w:rFonts w:ascii="Angsana New" w:eastAsia="Calibri" w:hAnsi="Angsana New"/>
          <w:sz w:val="28"/>
          <w:szCs w:val="28"/>
        </w:rPr>
      </w:pPr>
      <w:r w:rsidRPr="003D13DA">
        <w:rPr>
          <w:rFonts w:ascii="Angsana New" w:eastAsia="Calibri" w:hAnsi="Angsana New"/>
          <w:sz w:val="28"/>
          <w:szCs w:val="28"/>
          <w:cs/>
        </w:rPr>
        <w:t>บริษัทมีนโยบายในการบริหารความเสี่ยงโดยมีการกำหนดวงเงินสินเชื่อ และให้สินเชื่ออย่างระมัดระวัง นอกจากนี้ยังมีนโยบายที่จะทำธุรกรรมกับผู้ค้าที่มีความน่าเชื่อถือและได้รับหลักประกันที่เพียงพอ เพื่อลดโอกาสของการสูญเสียทางการเงินจากการไม่สามารถปฏิบัติตามสัญญาได้</w:t>
      </w:r>
    </w:p>
    <w:p w14:paraId="725642D5" w14:textId="2D93AA95" w:rsidR="003D13DA" w:rsidRPr="003D13DA" w:rsidRDefault="003D13DA" w:rsidP="003D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720"/>
        <w:jc w:val="thaiDistribute"/>
        <w:rPr>
          <w:rFonts w:ascii="Angsana New" w:eastAsia="Calibri" w:hAnsi="Angsana New"/>
          <w:sz w:val="28"/>
          <w:szCs w:val="28"/>
        </w:rPr>
      </w:pPr>
      <w:r w:rsidRPr="003D13DA">
        <w:rPr>
          <w:rFonts w:ascii="Angsana New" w:eastAsia="Calibri" w:hAnsi="Angsana New"/>
          <w:sz w:val="28"/>
          <w:szCs w:val="28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 การคำนวณผลขาดทุนจากการด้อยค่าด้านเครดิตที่คาดว่าจะเกิดขึ้นคำนึงถึงข้อมูลที่มีอยู่ ณ วันที่รายงานเกี่ยวกับเหตุการณ์ในอดีต สภาพการณ์ปัจจุบันและการคาดการณ์สภาวะเศรษฐกิจทั่วไปในอนาคตที่มีความสมเหตุสมผลและสนับสนุนได้</w:t>
      </w:r>
    </w:p>
    <w:p w14:paraId="016A1E03" w14:textId="1503E5B5" w:rsidR="00357B61" w:rsidRPr="003D13DA" w:rsidRDefault="003D13DA" w:rsidP="003D13DA">
      <w:pPr>
        <w:tabs>
          <w:tab w:val="clear" w:pos="227"/>
        </w:tabs>
        <w:spacing w:before="120" w:after="120" w:line="240" w:lineRule="auto"/>
        <w:ind w:left="709"/>
        <w:jc w:val="thaiDistribute"/>
        <w:rPr>
          <w:rFonts w:asciiTheme="majorBidi" w:hAnsiTheme="majorBidi"/>
          <w:sz w:val="28"/>
          <w:szCs w:val="28"/>
        </w:rPr>
      </w:pPr>
      <w:r w:rsidRPr="003D13DA">
        <w:rPr>
          <w:rFonts w:ascii="Angsana New" w:eastAsia="Calibri" w:hAnsi="Angsana New"/>
          <w:sz w:val="28"/>
          <w:szCs w:val="28"/>
          <w:cs/>
        </w:rPr>
        <w:t>บริษัทตัดจำหน่ายลูกหนี้การค้าเมื่อคาดว่าจะไม่ได้รับชำระคืน และมีข้อบ่งชี้ที่คาดว่าจะไม่ได้รับชำระคืน</w:t>
      </w:r>
    </w:p>
    <w:p w14:paraId="1F597716" w14:textId="4C07A54E" w:rsidR="00BD6916" w:rsidRPr="003D13DA" w:rsidRDefault="00BD6916" w:rsidP="003D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/>
        <w:rPr>
          <w:rFonts w:ascii="Angsana New" w:hAnsi="Angsana New"/>
          <w:sz w:val="28"/>
          <w:szCs w:val="28"/>
          <w:u w:val="single"/>
          <w:cs/>
        </w:rPr>
      </w:pPr>
      <w:r w:rsidRPr="003D13DA">
        <w:rPr>
          <w:rFonts w:ascii="Angsana New" w:hAnsi="Angsana New"/>
          <w:sz w:val="28"/>
          <w:szCs w:val="28"/>
          <w:u w:val="single"/>
          <w:cs/>
        </w:rPr>
        <w:t>ความเสี่ยงด้าน</w:t>
      </w:r>
      <w:r w:rsidR="003D13DA" w:rsidRPr="003D13DA">
        <w:rPr>
          <w:rFonts w:ascii="Angsana New" w:hAnsi="Angsana New" w:hint="cs"/>
          <w:sz w:val="28"/>
          <w:szCs w:val="28"/>
          <w:u w:val="single"/>
          <w:cs/>
        </w:rPr>
        <w:t>ตลาด</w:t>
      </w:r>
    </w:p>
    <w:p w14:paraId="1C72B031" w14:textId="77777777" w:rsidR="003D13DA" w:rsidRPr="003D13DA" w:rsidRDefault="003D13DA" w:rsidP="003D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 w:hanging="11"/>
        <w:jc w:val="thaiDistribute"/>
        <w:rPr>
          <w:rFonts w:ascii="Angsana New" w:eastAsia="Calibri" w:hAnsi="Angsana New"/>
          <w:i/>
          <w:iCs/>
          <w:sz w:val="28"/>
          <w:szCs w:val="28"/>
        </w:rPr>
      </w:pPr>
      <w:r w:rsidRPr="003D13DA">
        <w:rPr>
          <w:rFonts w:ascii="Angsana New" w:eastAsia="Calibri" w:hAnsi="Angsana New"/>
          <w:i/>
          <w:iCs/>
          <w:sz w:val="28"/>
          <w:szCs w:val="28"/>
          <w:cs/>
        </w:rPr>
        <w:t>ความเสี่ยงจากอัตราดอกเบี้ย</w:t>
      </w:r>
    </w:p>
    <w:p w14:paraId="463A4389" w14:textId="0DF5C579" w:rsidR="00BD6916" w:rsidRPr="003D13DA" w:rsidRDefault="003D13DA" w:rsidP="003D13DA">
      <w:pPr>
        <w:tabs>
          <w:tab w:val="clear" w:pos="227"/>
          <w:tab w:val="left" w:pos="567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3D13DA">
        <w:rPr>
          <w:rFonts w:ascii="AngsanaUPC" w:eastAsia="Calibri" w:hAnsi="AngsanaUPC" w:cs="AngsanaUPC"/>
          <w:spacing w:val="2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บริษัทมีความเสี่ยงจากอัตราดอกเบี้ยที่สำคัญอันเกี่ยวเนื่องกับเงินฝากธนาคาร เงินเบิกเกินบัญชีและเงินกู้ยืมระยะสั้น สินทรัพย์และหนี้สินทางการเงินส่วนใหญ่มีอัตราดอกเบี้ยคงที่ซึ่งใกล้เคียงกับอัตราตลาดในปัจจุบัน ความเสี่ยงดังกล่าวจึงอยู่ในระดับต่ำ</w:t>
      </w:r>
    </w:p>
    <w:p w14:paraId="443DAF9E" w14:textId="199BC01B" w:rsidR="00BD6916" w:rsidRPr="003D13DA" w:rsidRDefault="003D13DA" w:rsidP="00BD6916">
      <w:pPr>
        <w:tabs>
          <w:tab w:val="clear" w:pos="227"/>
          <w:tab w:val="left" w:pos="567"/>
        </w:tabs>
        <w:spacing w:before="120" w:after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3D13DA">
        <w:rPr>
          <w:rFonts w:ascii="AngsanaUPC" w:eastAsia="Calibri" w:hAnsi="AngsanaUPC" w:cs="AngsanaUPC"/>
          <w:spacing w:val="2"/>
          <w:sz w:val="28"/>
          <w:szCs w:val="28"/>
          <w:cs/>
        </w:rPr>
        <w:lastRenderedPageBreak/>
        <w:t xml:space="preserve">ณ วันที่ </w:t>
      </w:r>
      <w:r w:rsidRPr="003D13DA">
        <w:rPr>
          <w:rFonts w:ascii="AngsanaUPC" w:eastAsia="Calibri" w:hAnsi="AngsanaUPC" w:cs="AngsanaUPC"/>
          <w:spacing w:val="2"/>
          <w:sz w:val="28"/>
          <w:szCs w:val="28"/>
        </w:rPr>
        <w:t xml:space="preserve">31 </w:t>
      </w:r>
      <w:r w:rsidRPr="003D13DA">
        <w:rPr>
          <w:rFonts w:ascii="AngsanaUPC" w:eastAsia="Calibri" w:hAnsi="AngsanaUPC" w:cs="AngsanaUPC"/>
          <w:spacing w:val="2"/>
          <w:sz w:val="28"/>
          <w:szCs w:val="28"/>
          <w:cs/>
        </w:rPr>
        <w:t xml:space="preserve">ธันวาคม </w:t>
      </w:r>
      <w:r w:rsidRPr="003D13DA">
        <w:rPr>
          <w:rFonts w:ascii="AngsanaUPC" w:eastAsia="Calibri" w:hAnsi="AngsanaUPC" w:cs="AngsanaUPC"/>
          <w:spacing w:val="2"/>
          <w:sz w:val="28"/>
          <w:szCs w:val="28"/>
        </w:rPr>
        <w:t xml:space="preserve">2567 </w:t>
      </w:r>
      <w:r w:rsidRPr="003D13DA">
        <w:rPr>
          <w:rFonts w:ascii="AngsanaUPC" w:eastAsia="Calibri" w:hAnsi="AngsanaUPC" w:cs="AngsanaUPC"/>
          <w:spacing w:val="2"/>
          <w:sz w:val="28"/>
          <w:szCs w:val="28"/>
          <w:cs/>
        </w:rPr>
        <w:t xml:space="preserve">และ </w:t>
      </w:r>
      <w:r w:rsidRPr="003D13DA">
        <w:rPr>
          <w:rFonts w:ascii="AngsanaUPC" w:eastAsia="Calibri" w:hAnsi="AngsanaUPC" w:cs="AngsanaUPC"/>
          <w:spacing w:val="2"/>
          <w:sz w:val="28"/>
          <w:szCs w:val="28"/>
        </w:rPr>
        <w:t xml:space="preserve">2566 </w:t>
      </w:r>
      <w:r w:rsidRPr="003D13DA">
        <w:rPr>
          <w:rFonts w:ascii="AngsanaUPC" w:eastAsia="Calibri" w:hAnsi="AngsanaUPC" w:cs="AngsanaUPC"/>
          <w:spacing w:val="2"/>
          <w:sz w:val="28"/>
          <w:szCs w:val="28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8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850"/>
        <w:gridCol w:w="851"/>
        <w:gridCol w:w="850"/>
        <w:gridCol w:w="1276"/>
        <w:gridCol w:w="992"/>
        <w:gridCol w:w="992"/>
        <w:gridCol w:w="1168"/>
      </w:tblGrid>
      <w:tr w:rsidR="00BD6916" w:rsidRPr="009D25D4" w14:paraId="1219D5C8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12F8087B" w14:textId="77777777" w:rsidR="00BD6916" w:rsidRPr="00646579" w:rsidRDefault="00BD6916" w:rsidP="00B065A0">
            <w:pPr>
              <w:tabs>
                <w:tab w:val="clear" w:pos="227"/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14:paraId="506A1E50" w14:textId="77777777" w:rsidR="00BD6916" w:rsidRPr="00742A42" w:rsidRDefault="00BD6916" w:rsidP="00B065A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D6916" w:rsidRPr="009D25D4" w14:paraId="199F676F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042B10A8" w14:textId="77777777" w:rsidR="00BD6916" w:rsidRPr="00646579" w:rsidRDefault="00BD6916" w:rsidP="00B065A0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14:paraId="032ABCF3" w14:textId="77777777" w:rsidR="00BD6916" w:rsidRPr="00646579" w:rsidRDefault="00BD6916" w:rsidP="00B065A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งบการเงินที่แสดงเงินลงทุนตามวิธีส่วนได้เสีย </w:t>
            </w:r>
            <w:r w:rsidRPr="00742A42"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D6916" w:rsidRPr="009D25D4" w14:paraId="3430D662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134FC6CD" w14:textId="77777777" w:rsidR="00BD6916" w:rsidRPr="00646579" w:rsidRDefault="00BD6916" w:rsidP="00B065A0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14:paraId="768A56CC" w14:textId="6AFBB4DE" w:rsidR="00BD6916" w:rsidRPr="00646579" w:rsidRDefault="00BD6916" w:rsidP="00B065A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ณ </w:t>
            </w:r>
            <w:r w:rsidRPr="00742A42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46579">
              <w:rPr>
                <w:rFonts w:ascii="Angsana New" w:hAnsi="Angsana New"/>
                <w:sz w:val="24"/>
                <w:szCs w:val="24"/>
              </w:rPr>
              <w:t>256</w:t>
            </w:r>
            <w:r w:rsidR="00574B4C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BD6916" w:rsidRPr="009D25D4" w14:paraId="6A2FAABD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509D3442" w14:textId="77777777" w:rsidR="00BD6916" w:rsidRPr="00646579" w:rsidRDefault="00BD6916" w:rsidP="00B065A0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39EAACD5" w14:textId="77777777" w:rsidR="00BD6916" w:rsidRPr="00646579" w:rsidRDefault="00BD6916" w:rsidP="00B065A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6" w:type="dxa"/>
            <w:vAlign w:val="bottom"/>
            <w:hideMark/>
          </w:tcPr>
          <w:p w14:paraId="7AF52D95" w14:textId="77777777" w:rsidR="00BD6916" w:rsidRPr="00646579" w:rsidRDefault="00BD6916" w:rsidP="00B065A0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14:paraId="2AE2B4E7" w14:textId="77777777" w:rsidR="00BD6916" w:rsidRPr="00646579" w:rsidRDefault="00BD6916" w:rsidP="00B065A0">
            <w:pP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5642BA7D" w14:textId="77777777" w:rsidR="00BD6916" w:rsidRPr="00646579" w:rsidRDefault="00BD6916" w:rsidP="00B065A0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  <w:hideMark/>
          </w:tcPr>
          <w:p w14:paraId="58F92C91" w14:textId="77777777" w:rsidR="00BD6916" w:rsidRPr="00646579" w:rsidRDefault="00BD6916" w:rsidP="00B065A0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</w:tr>
      <w:tr w:rsidR="00BD6916" w:rsidRPr="009D25D4" w14:paraId="59205956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41B5FC5C" w14:textId="77777777" w:rsidR="00BD6916" w:rsidRPr="00646579" w:rsidRDefault="00BD6916" w:rsidP="00B065A0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  <w:hideMark/>
          </w:tcPr>
          <w:p w14:paraId="7D9F3E3E" w14:textId="77777777" w:rsidR="00BD6916" w:rsidRPr="00646579" w:rsidRDefault="00BD6916" w:rsidP="00B065A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  <w:hideMark/>
          </w:tcPr>
          <w:p w14:paraId="6123D525" w14:textId="77777777" w:rsidR="00BD6916" w:rsidRPr="00646579" w:rsidRDefault="00BD6916" w:rsidP="00B065A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646579">
              <w:rPr>
                <w:rFonts w:ascii="Angsana New" w:hAnsi="Angsana New"/>
                <w:sz w:val="24"/>
                <w:szCs w:val="24"/>
              </w:rPr>
              <w:t>5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  <w:hideMark/>
          </w:tcPr>
          <w:p w14:paraId="36B4D9C3" w14:textId="77777777" w:rsidR="00BD6916" w:rsidRPr="00646579" w:rsidRDefault="00BD6916" w:rsidP="00B065A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 5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5312E834" w14:textId="77777777" w:rsidR="00BD6916" w:rsidRPr="00646579" w:rsidRDefault="00BD6916" w:rsidP="00B065A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992" w:type="dxa"/>
            <w:vAlign w:val="bottom"/>
            <w:hideMark/>
          </w:tcPr>
          <w:p w14:paraId="1762EEFB" w14:textId="77777777" w:rsidR="00BD6916" w:rsidRPr="00646579" w:rsidRDefault="00BD6916" w:rsidP="00B065A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14:paraId="4976CFBA" w14:textId="77777777" w:rsidR="00BD6916" w:rsidRPr="00646579" w:rsidRDefault="00BD6916" w:rsidP="00B065A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vAlign w:val="bottom"/>
            <w:hideMark/>
          </w:tcPr>
          <w:p w14:paraId="6E0BE36A" w14:textId="77777777" w:rsidR="00BD6916" w:rsidRPr="00646579" w:rsidRDefault="00BD6916" w:rsidP="00B065A0">
            <w:pPr>
              <w:pBdr>
                <w:bottom w:val="single" w:sz="4" w:space="0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ดอกเบี้ยที่แท้จริง</w:t>
            </w:r>
          </w:p>
        </w:tc>
      </w:tr>
      <w:tr w:rsidR="00BD6916" w:rsidRPr="009D25D4" w14:paraId="6F0A31D7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49100D96" w14:textId="77777777" w:rsidR="00BD6916" w:rsidRPr="00646579" w:rsidRDefault="00BD6916" w:rsidP="00B065A0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11" w:type="dxa"/>
            <w:gridSpan w:val="6"/>
            <w:vAlign w:val="bottom"/>
          </w:tcPr>
          <w:p w14:paraId="07E60910" w14:textId="77777777" w:rsidR="00BD6916" w:rsidRPr="00646579" w:rsidRDefault="00BD6916" w:rsidP="00B065A0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  <w:hideMark/>
          </w:tcPr>
          <w:p w14:paraId="1EF66EED" w14:textId="77777777" w:rsidR="00BD6916" w:rsidRPr="00646579" w:rsidRDefault="00BD6916" w:rsidP="00B065A0">
            <w:pPr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(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BD6916" w:rsidRPr="009D25D4" w14:paraId="5BECC0B1" w14:textId="77777777" w:rsidTr="00B065A0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75270AB3" w14:textId="77777777" w:rsidR="00BD6916" w:rsidRPr="00646579" w:rsidRDefault="00BD6916" w:rsidP="003D13DA">
            <w:pPr>
              <w:tabs>
                <w:tab w:val="clear" w:pos="227"/>
              </w:tabs>
              <w:spacing w:line="240" w:lineRule="auto"/>
              <w:ind w:left="3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2A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  <w:vAlign w:val="bottom"/>
          </w:tcPr>
          <w:p w14:paraId="75D27022" w14:textId="77777777" w:rsidR="00BD6916" w:rsidRPr="00646579" w:rsidRDefault="00BD6916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24B2FA" w14:textId="77777777" w:rsidR="00BD6916" w:rsidRPr="00646579" w:rsidRDefault="00BD6916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F2E695" w14:textId="77777777" w:rsidR="00BD6916" w:rsidRPr="00646579" w:rsidRDefault="00BD6916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08499BB" w14:textId="77777777" w:rsidR="00BD6916" w:rsidRPr="00646579" w:rsidRDefault="00BD6916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A0A45DD" w14:textId="77777777" w:rsidR="00BD6916" w:rsidRPr="00646579" w:rsidRDefault="00BD6916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27328F" w14:textId="77777777" w:rsidR="00BD6916" w:rsidRPr="00646579" w:rsidRDefault="00BD6916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35CB8652" w14:textId="77777777" w:rsidR="00BD6916" w:rsidRPr="00646579" w:rsidRDefault="00BD6916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0D5" w:rsidRPr="009D25D4" w14:paraId="18D8C4D9" w14:textId="77777777" w:rsidTr="004D2522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24A93C64" w14:textId="77777777" w:rsidR="003640D5" w:rsidRPr="00646579" w:rsidRDefault="003640D5" w:rsidP="003D13DA">
            <w:pPr>
              <w:tabs>
                <w:tab w:val="clear" w:pos="227"/>
              </w:tabs>
              <w:spacing w:line="240" w:lineRule="auto"/>
              <w:ind w:left="36" w:right="-228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B7E85FF" w14:textId="07E4A1EB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E74DEC" w14:textId="6924612D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7A518BF" w14:textId="33B0ED04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B33233" w14:textId="3A74A90C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55,319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99AE10" w14:textId="21E95513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B765FE" w14:textId="7F6BF9B1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56,594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CD0945E" w14:textId="1761F1C0" w:rsidR="003640D5" w:rsidRPr="00646579" w:rsidRDefault="003640D5" w:rsidP="003D13DA">
            <w:pP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0.35 - 0.40</w:t>
            </w:r>
          </w:p>
        </w:tc>
      </w:tr>
      <w:tr w:rsidR="003640D5" w:rsidRPr="009D25D4" w14:paraId="56006915" w14:textId="77777777" w:rsidTr="004D2522">
        <w:trPr>
          <w:cantSplit/>
          <w:trHeight w:val="397"/>
        </w:trPr>
        <w:tc>
          <w:tcPr>
            <w:tcW w:w="2836" w:type="dxa"/>
            <w:vAlign w:val="bottom"/>
          </w:tcPr>
          <w:p w14:paraId="4F04857C" w14:textId="77777777" w:rsidR="003640D5" w:rsidRPr="00742A42" w:rsidRDefault="003640D5" w:rsidP="003D13DA">
            <w:pPr>
              <w:tabs>
                <w:tab w:val="clear" w:pos="227"/>
                <w:tab w:val="left" w:pos="240"/>
              </w:tabs>
              <w:spacing w:line="240" w:lineRule="auto"/>
              <w:ind w:left="3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ลูกหนี้การค้าและลูกหนี้</w:t>
            </w:r>
            <w:r w:rsidRPr="00742A4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หมุนเวียน</w:t>
            </w:r>
            <w:r w:rsidRPr="00742A42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B81B8EA" w14:textId="25817AFC" w:rsidR="003640D5" w:rsidRPr="006E1A58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9FE52A" w14:textId="7357E8CA" w:rsidR="003640D5" w:rsidRPr="006E1A58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27555A" w14:textId="0E8A8605" w:rsidR="003640D5" w:rsidRPr="006E1A58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02100C" w14:textId="2DF28478" w:rsidR="003640D5" w:rsidRPr="006E1A58" w:rsidRDefault="004D2522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2E7898" w14:textId="1718345E" w:rsidR="003640D5" w:rsidRPr="00646579" w:rsidRDefault="004D2522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100,851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D55010" w14:textId="0C8F804E" w:rsidR="003640D5" w:rsidRPr="00646579" w:rsidRDefault="004D2522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100,851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C6D3E6C" w14:textId="5E9A024E" w:rsidR="003640D5" w:rsidRPr="00646579" w:rsidRDefault="004D2522" w:rsidP="003D13DA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D13DA" w:rsidRPr="009D25D4" w14:paraId="706C35A3" w14:textId="77777777" w:rsidTr="004D2522">
        <w:trPr>
          <w:cantSplit/>
          <w:trHeight w:val="397"/>
        </w:trPr>
        <w:tc>
          <w:tcPr>
            <w:tcW w:w="2836" w:type="dxa"/>
            <w:vAlign w:val="bottom"/>
          </w:tcPr>
          <w:p w14:paraId="250280E3" w14:textId="3F736DA6" w:rsidR="003D13DA" w:rsidRPr="00646579" w:rsidRDefault="003D13DA" w:rsidP="003D13DA">
            <w:pPr>
              <w:tabs>
                <w:tab w:val="clear" w:pos="227"/>
                <w:tab w:val="left" w:pos="240"/>
              </w:tabs>
              <w:spacing w:line="240" w:lineRule="auto"/>
              <w:ind w:left="3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173B63" w14:textId="4A9EC12F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4E2446" w14:textId="47661399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D26D12" w14:textId="320AA129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F04A3" w14:textId="5CD56DCC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51A46C" w14:textId="07ECA5E0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229,865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1DC0D1" w14:textId="6E856BC5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229,865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17AD5E3" w14:textId="0F8445AD" w:rsidR="003D13DA" w:rsidRPr="00646579" w:rsidRDefault="003D13DA" w:rsidP="003D13DA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40D5" w:rsidRPr="009D25D4" w14:paraId="7480C6D3" w14:textId="77777777" w:rsidTr="004D2522">
        <w:trPr>
          <w:cantSplit/>
          <w:trHeight w:val="397"/>
        </w:trPr>
        <w:tc>
          <w:tcPr>
            <w:tcW w:w="2836" w:type="dxa"/>
            <w:vAlign w:val="bottom"/>
          </w:tcPr>
          <w:p w14:paraId="68CC3F24" w14:textId="77777777" w:rsidR="003640D5" w:rsidRPr="00646579" w:rsidRDefault="003640D5" w:rsidP="003D13DA">
            <w:pPr>
              <w:tabs>
                <w:tab w:val="clear" w:pos="227"/>
                <w:tab w:val="left" w:pos="240"/>
              </w:tabs>
              <w:spacing w:line="240" w:lineRule="auto"/>
              <w:ind w:left="209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E9F3339" w14:textId="7344325F" w:rsidR="003640D5" w:rsidRPr="00646579" w:rsidRDefault="003640D5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7D082B" w14:textId="1A4D6E6F" w:rsidR="003640D5" w:rsidRPr="00646579" w:rsidRDefault="003640D5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AF3A35" w14:textId="27925EFC" w:rsidR="003640D5" w:rsidRPr="00646579" w:rsidRDefault="003640D5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8BBE7" w14:textId="241B7245" w:rsidR="003640D5" w:rsidRPr="00646579" w:rsidRDefault="004D2522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55,319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2D4CAF" w14:textId="4A38D638" w:rsidR="003640D5" w:rsidRPr="00646579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331,991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E39F28" w14:textId="1F8F27B8" w:rsidR="003640D5" w:rsidRPr="00646579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387,310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E5D833E" w14:textId="77777777" w:rsidR="003640D5" w:rsidRPr="00646579" w:rsidRDefault="003640D5" w:rsidP="003D13DA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0D5" w:rsidRPr="009D25D4" w14:paraId="09BEFE3B" w14:textId="77777777" w:rsidTr="00B065A0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0B587CAC" w14:textId="77777777" w:rsidR="003640D5" w:rsidRPr="00646579" w:rsidRDefault="003640D5" w:rsidP="003D13DA">
            <w:pPr>
              <w:tabs>
                <w:tab w:val="clear" w:pos="227"/>
              </w:tabs>
              <w:spacing w:line="240" w:lineRule="auto"/>
              <w:ind w:left="126" w:right="-228" w:hanging="12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2A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B39B3D" w14:textId="77777777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575B4F" w14:textId="77777777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F56D1F9" w14:textId="77777777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0C20312" w14:textId="77777777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FC7333" w14:textId="77777777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DC4511" w14:textId="77777777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55284D7" w14:textId="77777777" w:rsidR="003640D5" w:rsidRPr="00646579" w:rsidRDefault="003640D5" w:rsidP="003D13DA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40D5" w:rsidRPr="009D25D4" w14:paraId="7D8C272E" w14:textId="77777777" w:rsidTr="00AF2BF0">
        <w:trPr>
          <w:cantSplit/>
          <w:trHeight w:val="397"/>
        </w:trPr>
        <w:tc>
          <w:tcPr>
            <w:tcW w:w="2836" w:type="dxa"/>
            <w:vAlign w:val="bottom"/>
          </w:tcPr>
          <w:p w14:paraId="7F2BD3E7" w14:textId="77777777" w:rsidR="003640D5" w:rsidRPr="00742A42" w:rsidRDefault="003640D5" w:rsidP="003D13DA">
            <w:pPr>
              <w:tabs>
                <w:tab w:val="clear" w:pos="227"/>
              </w:tabs>
              <w:spacing w:line="240" w:lineRule="auto"/>
              <w:ind w:left="126" w:right="-228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F6D4725" w14:textId="0B291792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4F2498" w14:textId="427A023F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3BA001" w14:textId="5DB50C4B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761676" w14:textId="0BFCB7E7" w:rsidR="003640D5" w:rsidRPr="00646579" w:rsidRDefault="004D2522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488D60" w14:textId="33C67BA9" w:rsidR="003640D5" w:rsidRPr="00646579" w:rsidRDefault="004D2522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6473EB" w14:textId="018A5826" w:rsidR="003640D5" w:rsidRPr="00646579" w:rsidRDefault="004D2522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2,279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EBFC241" w14:textId="142392E1" w:rsidR="003640D5" w:rsidRPr="00646579" w:rsidRDefault="004D2522" w:rsidP="003D13DA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6.87 - 7.75</w:t>
            </w:r>
          </w:p>
        </w:tc>
      </w:tr>
      <w:tr w:rsidR="003640D5" w:rsidRPr="009D25D4" w14:paraId="6FD95C2F" w14:textId="77777777" w:rsidTr="00AF2BF0">
        <w:trPr>
          <w:cantSplit/>
          <w:trHeight w:val="397"/>
        </w:trPr>
        <w:tc>
          <w:tcPr>
            <w:tcW w:w="2836" w:type="dxa"/>
            <w:vAlign w:val="bottom"/>
          </w:tcPr>
          <w:p w14:paraId="04C7FB50" w14:textId="77777777" w:rsidR="003640D5" w:rsidRPr="00742A42" w:rsidRDefault="003640D5" w:rsidP="003D13DA">
            <w:pPr>
              <w:tabs>
                <w:tab w:val="clear" w:pos="227"/>
              </w:tabs>
              <w:spacing w:line="240" w:lineRule="auto"/>
              <w:ind w:left="126" w:right="-228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เงินกู้ยืมระยะสั้นสถาบันการเงิน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00D940" w14:textId="05A5782F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9B0DAB" w14:textId="38005BDF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683369" w14:textId="00D147B7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891843" w14:textId="1545AF86" w:rsidR="003640D5" w:rsidRPr="00646579" w:rsidRDefault="004D2522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169,000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74A95E" w14:textId="6082C587" w:rsidR="003640D5" w:rsidRPr="00646579" w:rsidRDefault="004D2522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924B9F" w14:textId="4BEF2AE0" w:rsidR="003640D5" w:rsidRPr="00646579" w:rsidRDefault="004D2522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169,000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86BEFBF" w14:textId="70D21B87" w:rsidR="003640D5" w:rsidRPr="00646579" w:rsidRDefault="004D2522" w:rsidP="003D13DA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3.00 - 3.70</w:t>
            </w:r>
          </w:p>
        </w:tc>
      </w:tr>
      <w:tr w:rsidR="003640D5" w:rsidRPr="009D25D4" w14:paraId="1287C7DF" w14:textId="77777777" w:rsidTr="00AF2BF0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00B26333" w14:textId="77777777" w:rsidR="003640D5" w:rsidRPr="00646579" w:rsidRDefault="003640D5" w:rsidP="003D13DA">
            <w:pPr>
              <w:tabs>
                <w:tab w:val="clear" w:pos="227"/>
              </w:tabs>
              <w:spacing w:line="240" w:lineRule="auto"/>
              <w:ind w:left="126" w:right="-228" w:hanging="126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742A42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6945333" w14:textId="77B8F8D1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48A3CC" w14:textId="0E2E52C1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C08700" w14:textId="222979A0" w:rsidR="003640D5" w:rsidRPr="00646579" w:rsidRDefault="003640D5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07E630" w14:textId="2D6B5B88" w:rsidR="003640D5" w:rsidRPr="00646579" w:rsidRDefault="004D2522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169B73" w14:textId="2FA517B0" w:rsidR="003640D5" w:rsidRPr="00646579" w:rsidRDefault="004D2522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85,</w:t>
            </w:r>
            <w:r w:rsidR="00546A1F">
              <w:rPr>
                <w:rFonts w:ascii="Angsana New" w:hAnsi="Angsana New"/>
                <w:sz w:val="24"/>
                <w:szCs w:val="24"/>
              </w:rPr>
              <w:t>252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5666B7" w14:textId="357F14F6" w:rsidR="003640D5" w:rsidRPr="00646579" w:rsidRDefault="004D2522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85,2</w:t>
            </w:r>
            <w:r w:rsidR="00546A1F"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AAF4F73" w14:textId="47770261" w:rsidR="003640D5" w:rsidRPr="00646579" w:rsidRDefault="004D2522" w:rsidP="003D13DA">
            <w:pP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40D5" w:rsidRPr="009D25D4" w14:paraId="3151DD60" w14:textId="77777777" w:rsidTr="00AF2BF0">
        <w:trPr>
          <w:cantSplit/>
          <w:trHeight w:val="397"/>
        </w:trPr>
        <w:tc>
          <w:tcPr>
            <w:tcW w:w="2836" w:type="dxa"/>
            <w:shd w:val="clear" w:color="auto" w:fill="auto"/>
            <w:vAlign w:val="bottom"/>
          </w:tcPr>
          <w:p w14:paraId="7E0B685C" w14:textId="77777777" w:rsidR="003640D5" w:rsidRPr="00742A42" w:rsidRDefault="003640D5" w:rsidP="003D13DA">
            <w:pPr>
              <w:tabs>
                <w:tab w:val="clear" w:pos="227"/>
              </w:tabs>
              <w:spacing w:line="240" w:lineRule="auto"/>
              <w:ind w:left="126" w:right="-228" w:hanging="126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AF9406" w14:textId="77809EFE" w:rsidR="003640D5" w:rsidRDefault="004D2522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CE74BB" w14:textId="49685C43" w:rsidR="003640D5" w:rsidRDefault="004D2522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611FDF" w14:textId="190A4E83" w:rsidR="003640D5" w:rsidRDefault="004D2522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10841B" w14:textId="0AA33E8F" w:rsidR="003640D5" w:rsidRDefault="004D2522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A8CE56" w14:textId="7DAF7574" w:rsidR="003640D5" w:rsidRDefault="004D2522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007A80" w14:textId="1CF5E231" w:rsidR="003640D5" w:rsidRDefault="004D2522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C6888B8" w14:textId="77D60527" w:rsidR="003640D5" w:rsidRPr="00646579" w:rsidRDefault="00AF2BF0" w:rsidP="003D13DA">
            <w:pP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4.48</w:t>
            </w:r>
          </w:p>
        </w:tc>
      </w:tr>
      <w:tr w:rsidR="003640D5" w:rsidRPr="009D25D4" w14:paraId="36B8BD46" w14:textId="77777777" w:rsidTr="00AF2BF0">
        <w:trPr>
          <w:cantSplit/>
          <w:trHeight w:val="397"/>
        </w:trPr>
        <w:tc>
          <w:tcPr>
            <w:tcW w:w="2836" w:type="dxa"/>
            <w:shd w:val="clear" w:color="auto" w:fill="auto"/>
            <w:vAlign w:val="bottom"/>
          </w:tcPr>
          <w:p w14:paraId="2CA6803F" w14:textId="77777777" w:rsidR="003640D5" w:rsidRPr="00742A42" w:rsidRDefault="003640D5" w:rsidP="003D13DA">
            <w:pPr>
              <w:tabs>
                <w:tab w:val="clear" w:pos="227"/>
              </w:tabs>
              <w:spacing w:line="240" w:lineRule="auto"/>
              <w:ind w:right="-22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A92B899" w14:textId="2CEA716F" w:rsidR="003640D5" w:rsidRPr="00646579" w:rsidRDefault="004D2522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9C0728A" w14:textId="33889008" w:rsidR="003640D5" w:rsidRPr="00646579" w:rsidRDefault="004D2522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F6F160" w14:textId="3B72B5A2" w:rsidR="003640D5" w:rsidRPr="00646579" w:rsidRDefault="004D2522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96B029" w14:textId="163155A6" w:rsidR="003640D5" w:rsidRPr="00646579" w:rsidRDefault="004D2522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171,279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F10F41" w14:textId="3AC3F406" w:rsidR="003640D5" w:rsidRPr="00646579" w:rsidRDefault="004D2522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85,2</w:t>
            </w:r>
            <w:r w:rsidR="00DE3672"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E2FBD8" w14:textId="7B8339A6" w:rsidR="003640D5" w:rsidRPr="00646579" w:rsidRDefault="004D2522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256,7</w:t>
            </w:r>
            <w:r w:rsidR="00DE3672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9E44F08" w14:textId="77777777" w:rsidR="003640D5" w:rsidRPr="00646579" w:rsidRDefault="003640D5" w:rsidP="003D13DA">
            <w:pPr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0135C3FA" w14:textId="77777777" w:rsidR="00BD6916" w:rsidRDefault="00BD6916" w:rsidP="009A0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5AF8F348" w14:textId="77777777" w:rsidR="00FA6A42" w:rsidRDefault="00FA6A42" w:rsidP="009A0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7CD2F38B" w14:textId="77777777" w:rsidR="00FA6A42" w:rsidRDefault="00FA6A42" w:rsidP="009A0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086A2E59" w14:textId="77777777" w:rsidR="00FA6A42" w:rsidRDefault="00FA6A42" w:rsidP="009A0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20543081" w14:textId="77777777" w:rsidR="00FA6A42" w:rsidRDefault="00FA6A42" w:rsidP="009A0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14FFBF08" w14:textId="77777777" w:rsidR="00FA6A42" w:rsidRDefault="00FA6A42" w:rsidP="009A0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50801F37" w14:textId="77777777" w:rsidR="00FA6A42" w:rsidRDefault="00FA6A42" w:rsidP="009A0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02DFD7C1" w14:textId="77777777" w:rsidR="00FA6A42" w:rsidRDefault="00FA6A42" w:rsidP="009A0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12D2CA7B" w14:textId="77777777" w:rsidR="00FA6A42" w:rsidRDefault="00FA6A42" w:rsidP="009A0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341BE785" w14:textId="77777777" w:rsidR="00FA6A42" w:rsidRDefault="00FA6A42" w:rsidP="009A0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2F69BF5A" w14:textId="77777777" w:rsidR="00FA6A42" w:rsidRDefault="00FA6A42" w:rsidP="009A0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p w14:paraId="28193E9C" w14:textId="77777777" w:rsidR="00FA6A42" w:rsidRDefault="00FA6A42" w:rsidP="009A0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</w:p>
    <w:tbl>
      <w:tblPr>
        <w:tblW w:w="98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850"/>
        <w:gridCol w:w="851"/>
        <w:gridCol w:w="850"/>
        <w:gridCol w:w="1276"/>
        <w:gridCol w:w="992"/>
        <w:gridCol w:w="992"/>
        <w:gridCol w:w="1168"/>
      </w:tblGrid>
      <w:tr w:rsidR="00574B4C" w:rsidRPr="009D25D4" w14:paraId="5BAACE83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23C5BE09" w14:textId="77777777" w:rsidR="00574B4C" w:rsidRPr="00646579" w:rsidRDefault="00574B4C" w:rsidP="00B065A0">
            <w:pPr>
              <w:tabs>
                <w:tab w:val="clear" w:pos="227"/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14:paraId="74181A03" w14:textId="77777777" w:rsidR="00574B4C" w:rsidRPr="00742A42" w:rsidRDefault="00574B4C" w:rsidP="00B065A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574B4C" w:rsidRPr="009D25D4" w14:paraId="281E7A51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42C1674F" w14:textId="77777777" w:rsidR="00574B4C" w:rsidRPr="00646579" w:rsidRDefault="00574B4C" w:rsidP="00B065A0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14:paraId="10A514DF" w14:textId="77777777" w:rsidR="00574B4C" w:rsidRPr="00646579" w:rsidRDefault="00574B4C" w:rsidP="00B065A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งบการเงินที่แสดงเงินลงทุนตามวิธีส่วนได้เสีย </w:t>
            </w:r>
            <w:r w:rsidRPr="00742A42"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74B4C" w:rsidRPr="009D25D4" w14:paraId="7D897085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34473DF5" w14:textId="77777777" w:rsidR="00574B4C" w:rsidRPr="00646579" w:rsidRDefault="00574B4C" w:rsidP="00B065A0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79" w:type="dxa"/>
            <w:gridSpan w:val="7"/>
            <w:vAlign w:val="bottom"/>
            <w:hideMark/>
          </w:tcPr>
          <w:p w14:paraId="2C20B340" w14:textId="77777777" w:rsidR="00574B4C" w:rsidRPr="00646579" w:rsidRDefault="00574B4C" w:rsidP="00B065A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ณ </w:t>
            </w:r>
            <w:r w:rsidRPr="00742A42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646579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574B4C" w:rsidRPr="009D25D4" w14:paraId="664673CD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1CAE8917" w14:textId="77777777" w:rsidR="00574B4C" w:rsidRPr="00646579" w:rsidRDefault="00574B4C" w:rsidP="00B065A0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6ECE0B0C" w14:textId="77777777" w:rsidR="00574B4C" w:rsidRPr="00646579" w:rsidRDefault="00574B4C" w:rsidP="00B065A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76" w:type="dxa"/>
            <w:vAlign w:val="bottom"/>
            <w:hideMark/>
          </w:tcPr>
          <w:p w14:paraId="718AC770" w14:textId="77777777" w:rsidR="00574B4C" w:rsidRPr="00646579" w:rsidRDefault="00574B4C" w:rsidP="00B065A0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14:paraId="74120C18" w14:textId="77777777" w:rsidR="00574B4C" w:rsidRPr="00646579" w:rsidRDefault="00574B4C" w:rsidP="00B065A0">
            <w:pP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92" w:type="dxa"/>
            <w:vAlign w:val="bottom"/>
          </w:tcPr>
          <w:p w14:paraId="7366F106" w14:textId="77777777" w:rsidR="00574B4C" w:rsidRPr="00646579" w:rsidRDefault="00574B4C" w:rsidP="00B065A0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  <w:hideMark/>
          </w:tcPr>
          <w:p w14:paraId="4F395A35" w14:textId="77777777" w:rsidR="00574B4C" w:rsidRPr="00646579" w:rsidRDefault="00574B4C" w:rsidP="00B065A0">
            <w:pP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</w:tr>
      <w:tr w:rsidR="00574B4C" w:rsidRPr="009D25D4" w14:paraId="24609E72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37D5636E" w14:textId="77777777" w:rsidR="00574B4C" w:rsidRPr="00646579" w:rsidRDefault="00574B4C" w:rsidP="00B065A0">
            <w:pPr>
              <w:tabs>
                <w:tab w:val="clear" w:pos="227"/>
                <w:tab w:val="left" w:pos="240"/>
              </w:tabs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  <w:hideMark/>
          </w:tcPr>
          <w:p w14:paraId="10543247" w14:textId="77777777" w:rsidR="00574B4C" w:rsidRPr="00646579" w:rsidRDefault="00574B4C" w:rsidP="00B065A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  <w:hideMark/>
          </w:tcPr>
          <w:p w14:paraId="091993EE" w14:textId="77777777" w:rsidR="00574B4C" w:rsidRPr="00646579" w:rsidRDefault="00574B4C" w:rsidP="00B065A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646579">
              <w:rPr>
                <w:rFonts w:ascii="Angsana New" w:hAnsi="Angsana New"/>
                <w:sz w:val="24"/>
                <w:szCs w:val="24"/>
              </w:rPr>
              <w:t>1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646579">
              <w:rPr>
                <w:rFonts w:ascii="Angsana New" w:hAnsi="Angsana New"/>
                <w:sz w:val="24"/>
                <w:szCs w:val="24"/>
              </w:rPr>
              <w:t>5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  <w:hideMark/>
          </w:tcPr>
          <w:p w14:paraId="354CC589" w14:textId="77777777" w:rsidR="00574B4C" w:rsidRPr="00646579" w:rsidRDefault="00574B4C" w:rsidP="00B065A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646579">
              <w:rPr>
                <w:rFonts w:ascii="Angsana New" w:hAnsi="Angsana New"/>
                <w:sz w:val="24"/>
                <w:szCs w:val="24"/>
              </w:rPr>
              <w:t xml:space="preserve"> 5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  <w:hideMark/>
          </w:tcPr>
          <w:p w14:paraId="5D42FBD3" w14:textId="77777777" w:rsidR="00574B4C" w:rsidRPr="00646579" w:rsidRDefault="00574B4C" w:rsidP="00B065A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ปรับขึ้นลงตามราคาตลาด</w:t>
            </w:r>
          </w:p>
        </w:tc>
        <w:tc>
          <w:tcPr>
            <w:tcW w:w="992" w:type="dxa"/>
            <w:vAlign w:val="bottom"/>
            <w:hideMark/>
          </w:tcPr>
          <w:p w14:paraId="6DC3AC6F" w14:textId="77777777" w:rsidR="00574B4C" w:rsidRPr="00646579" w:rsidRDefault="00574B4C" w:rsidP="00B065A0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2" w:type="dxa"/>
            <w:vAlign w:val="bottom"/>
            <w:hideMark/>
          </w:tcPr>
          <w:p w14:paraId="06BB15EA" w14:textId="77777777" w:rsidR="00574B4C" w:rsidRPr="00646579" w:rsidRDefault="00574B4C" w:rsidP="00B065A0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vAlign w:val="bottom"/>
            <w:hideMark/>
          </w:tcPr>
          <w:p w14:paraId="52446196" w14:textId="77777777" w:rsidR="00574B4C" w:rsidRPr="00646579" w:rsidRDefault="00574B4C" w:rsidP="00B065A0">
            <w:pPr>
              <w:pBdr>
                <w:bottom w:val="single" w:sz="4" w:space="0" w:color="auto"/>
              </w:pBdr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ดอกเบี้ยที่แท้จริง</w:t>
            </w:r>
          </w:p>
        </w:tc>
      </w:tr>
      <w:tr w:rsidR="00574B4C" w:rsidRPr="009D25D4" w14:paraId="02B761AC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29AB44EC" w14:textId="77777777" w:rsidR="00574B4C" w:rsidRPr="00646579" w:rsidRDefault="00574B4C" w:rsidP="00B065A0">
            <w:pPr>
              <w:tabs>
                <w:tab w:val="clear" w:pos="227"/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11" w:type="dxa"/>
            <w:gridSpan w:val="6"/>
            <w:vAlign w:val="bottom"/>
          </w:tcPr>
          <w:p w14:paraId="2A7FCC7B" w14:textId="77777777" w:rsidR="00574B4C" w:rsidRPr="00646579" w:rsidRDefault="00574B4C" w:rsidP="00B065A0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  <w:hideMark/>
          </w:tcPr>
          <w:p w14:paraId="03D44DC0" w14:textId="77777777" w:rsidR="00574B4C" w:rsidRPr="00646579" w:rsidRDefault="00574B4C" w:rsidP="00B065A0">
            <w:pPr>
              <w:ind w:left="-16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91292">
              <w:rPr>
                <w:rFonts w:ascii="Angsana New" w:hAnsi="Angsana New"/>
                <w:sz w:val="24"/>
                <w:szCs w:val="24"/>
              </w:rPr>
              <w:t>(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574B4C" w:rsidRPr="009D25D4" w14:paraId="10A4755A" w14:textId="77777777" w:rsidTr="00B065A0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502AA953" w14:textId="77777777" w:rsidR="00574B4C" w:rsidRPr="00646579" w:rsidRDefault="00574B4C" w:rsidP="003D13DA">
            <w:pPr>
              <w:tabs>
                <w:tab w:val="clear" w:pos="227"/>
              </w:tabs>
              <w:spacing w:line="240" w:lineRule="auto"/>
              <w:ind w:left="318" w:hanging="3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2A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  <w:vAlign w:val="bottom"/>
          </w:tcPr>
          <w:p w14:paraId="0FAEA495" w14:textId="77777777" w:rsidR="00574B4C" w:rsidRPr="00646579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9ECA0ED" w14:textId="77777777" w:rsidR="00574B4C" w:rsidRPr="00646579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E671CC" w14:textId="77777777" w:rsidR="00574B4C" w:rsidRPr="00646579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4A886D0" w14:textId="77777777" w:rsidR="00574B4C" w:rsidRPr="00646579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489C06" w14:textId="77777777" w:rsidR="00574B4C" w:rsidRPr="00646579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967071" w14:textId="77777777" w:rsidR="00574B4C" w:rsidRPr="00646579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vAlign w:val="bottom"/>
          </w:tcPr>
          <w:p w14:paraId="726465DB" w14:textId="77777777" w:rsidR="00574B4C" w:rsidRPr="00646579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4B4C" w:rsidRPr="009D25D4" w14:paraId="0506FCCC" w14:textId="77777777" w:rsidTr="00B065A0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1036BBAA" w14:textId="77777777" w:rsidR="00574B4C" w:rsidRPr="00646579" w:rsidRDefault="00574B4C" w:rsidP="003D13DA">
            <w:pPr>
              <w:tabs>
                <w:tab w:val="clear" w:pos="227"/>
              </w:tabs>
              <w:spacing w:line="240" w:lineRule="auto"/>
              <w:ind w:left="318" w:right="-228" w:hanging="318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CA248E" w14:textId="77777777" w:rsidR="00574B4C" w:rsidRPr="00646579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BE90D1D" w14:textId="77777777" w:rsidR="00574B4C" w:rsidRPr="00646579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6A8EDD9" w14:textId="77777777" w:rsidR="00574B4C" w:rsidRPr="00646579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96F47" w14:textId="77777777" w:rsidR="00574B4C" w:rsidRPr="00646579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22,708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EEE1A4" w14:textId="77777777" w:rsidR="00574B4C" w:rsidRPr="00646579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532B2B" w14:textId="77777777" w:rsidR="00574B4C" w:rsidRPr="00646579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23,554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DABDB40" w14:textId="77777777" w:rsidR="00574B4C" w:rsidRPr="00646579" w:rsidRDefault="00574B4C" w:rsidP="003D13DA">
            <w:pP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0.35 - 0.60</w:t>
            </w:r>
          </w:p>
        </w:tc>
      </w:tr>
      <w:tr w:rsidR="00574B4C" w:rsidRPr="009D25D4" w14:paraId="4D21A324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781CC9B7" w14:textId="77777777" w:rsidR="00574B4C" w:rsidRPr="00742A42" w:rsidRDefault="00574B4C" w:rsidP="003D13DA">
            <w:pPr>
              <w:tabs>
                <w:tab w:val="clear" w:pos="227"/>
                <w:tab w:val="left" w:pos="240"/>
              </w:tabs>
              <w:spacing w:line="240" w:lineRule="auto"/>
              <w:ind w:left="318" w:hanging="31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ลูกหนี้การค้าและลูกหนี้</w:t>
            </w:r>
            <w:r w:rsidRPr="00742A42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หมุนเวียน</w:t>
            </w:r>
            <w:r w:rsidRPr="00742A42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7366BF" w14:textId="77777777" w:rsidR="00574B4C" w:rsidRPr="006E1A58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396B33" w14:textId="77777777" w:rsidR="00574B4C" w:rsidRPr="006E1A58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D27E1D" w14:textId="77777777" w:rsidR="00574B4C" w:rsidRPr="006E1A58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3CD84F" w14:textId="77777777" w:rsidR="00574B4C" w:rsidRPr="006E1A58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4303E7" w14:textId="77777777" w:rsidR="00574B4C" w:rsidRPr="00646579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103,334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F9670B" w14:textId="77777777" w:rsidR="00574B4C" w:rsidRPr="00646579" w:rsidRDefault="00574B4C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103,334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8F2FEB0" w14:textId="77777777" w:rsidR="00574B4C" w:rsidRPr="00646579" w:rsidRDefault="00574B4C" w:rsidP="003D13DA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D13DA" w:rsidRPr="009D25D4" w14:paraId="75116E60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570862BF" w14:textId="09EBA1B5" w:rsidR="003D13DA" w:rsidRPr="00646579" w:rsidRDefault="003D13DA" w:rsidP="003D13DA">
            <w:pPr>
              <w:tabs>
                <w:tab w:val="clear" w:pos="227"/>
                <w:tab w:val="left" w:pos="240"/>
              </w:tabs>
              <w:spacing w:line="240" w:lineRule="auto"/>
              <w:ind w:left="209" w:hanging="2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C111F3" w14:textId="4A545509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4DA8BF1" w14:textId="204F1FBA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376F5A" w14:textId="1680D3CD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B77828" w14:textId="674A1FE9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1A5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8973AC" w14:textId="28ED7FDF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236,470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527387F" w14:textId="1AA2B386" w:rsidR="003D13DA" w:rsidRDefault="008B1C19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236,470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CAF1DA7" w14:textId="047C96AC" w:rsidR="003D13DA" w:rsidRPr="00646579" w:rsidRDefault="003D13DA" w:rsidP="003D13DA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D13DA" w:rsidRPr="009D25D4" w14:paraId="7A65E13C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1E7C89ED" w14:textId="77777777" w:rsidR="003D13DA" w:rsidRPr="00646579" w:rsidRDefault="003D13DA" w:rsidP="003D13DA">
            <w:pPr>
              <w:tabs>
                <w:tab w:val="clear" w:pos="227"/>
                <w:tab w:val="left" w:pos="240"/>
              </w:tabs>
              <w:spacing w:line="240" w:lineRule="auto"/>
              <w:ind w:left="209" w:hanging="3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C40784" w14:textId="77777777" w:rsidR="003D13DA" w:rsidRPr="00646579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611231" w14:textId="77777777" w:rsidR="003D13DA" w:rsidRPr="00646579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03C754" w14:textId="77777777" w:rsidR="003D13DA" w:rsidRPr="00646579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2C013" w14:textId="77777777" w:rsidR="003D13DA" w:rsidRPr="00646579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22,708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8F7B95" w14:textId="6C30A493" w:rsidR="003D13DA" w:rsidRPr="00646579" w:rsidRDefault="008B1C19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340,650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84E570" w14:textId="250E1E6B" w:rsidR="003D13DA" w:rsidRPr="00646579" w:rsidRDefault="008B1C19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363,358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462B927" w14:textId="77777777" w:rsidR="003D13DA" w:rsidRPr="00646579" w:rsidRDefault="003D13DA" w:rsidP="003D13DA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D13DA" w:rsidRPr="009D25D4" w14:paraId="15927CF9" w14:textId="77777777" w:rsidTr="00B065A0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317EB35C" w14:textId="77777777" w:rsidR="003D13DA" w:rsidRPr="00646579" w:rsidRDefault="003D13DA" w:rsidP="003D13DA">
            <w:pPr>
              <w:tabs>
                <w:tab w:val="clear" w:pos="227"/>
              </w:tabs>
              <w:spacing w:line="240" w:lineRule="auto"/>
              <w:ind w:left="318" w:right="-228" w:hanging="3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2A4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4B38DF0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590EE5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9D57D0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3E7A43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E542EC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E44FE65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7E05E68" w14:textId="77777777" w:rsidR="003D13DA" w:rsidRPr="00646579" w:rsidRDefault="003D13DA" w:rsidP="003D13DA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D13DA" w:rsidRPr="009D25D4" w14:paraId="2ABE855F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2FD110FC" w14:textId="77777777" w:rsidR="003D13DA" w:rsidRPr="00742A42" w:rsidRDefault="003D13DA" w:rsidP="003D13DA">
            <w:pPr>
              <w:tabs>
                <w:tab w:val="clear" w:pos="227"/>
              </w:tabs>
              <w:spacing w:line="240" w:lineRule="auto"/>
              <w:ind w:left="318" w:right="-228" w:hanging="318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8553B1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FE84CFF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DEA61D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9757FE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175A41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EE452E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7E0EBB0" w14:textId="77777777" w:rsidR="003D13DA" w:rsidRPr="00646579" w:rsidRDefault="003D13DA" w:rsidP="003D13DA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6.87 - 7.75</w:t>
            </w:r>
          </w:p>
        </w:tc>
      </w:tr>
      <w:tr w:rsidR="003D13DA" w:rsidRPr="009D25D4" w14:paraId="655236B6" w14:textId="77777777" w:rsidTr="00B065A0">
        <w:trPr>
          <w:cantSplit/>
          <w:trHeight w:val="397"/>
        </w:trPr>
        <w:tc>
          <w:tcPr>
            <w:tcW w:w="2836" w:type="dxa"/>
            <w:vAlign w:val="bottom"/>
          </w:tcPr>
          <w:p w14:paraId="6A0F5D75" w14:textId="77777777" w:rsidR="003D13DA" w:rsidRPr="00742A42" w:rsidRDefault="003D13DA" w:rsidP="003D13DA">
            <w:pPr>
              <w:tabs>
                <w:tab w:val="clear" w:pos="227"/>
              </w:tabs>
              <w:spacing w:line="240" w:lineRule="auto"/>
              <w:ind w:left="318" w:right="-228" w:hanging="318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เงินกู้ยืมระยะสั้นสถาบันการเงิน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814A70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118AF8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50D3598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CDD879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169,000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F63BAD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5C2BA5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169,000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10343F1" w14:textId="77777777" w:rsidR="003D13DA" w:rsidRPr="00646579" w:rsidRDefault="003D13DA" w:rsidP="003D13DA">
            <w:pPr>
              <w:pBdr>
                <w:top w:val="single" w:sz="4" w:space="1" w:color="FFFFFF"/>
                <w:bottom w:val="single" w:sz="4" w:space="1" w:color="FFFFFF"/>
              </w:pBd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2.50 - 3.70</w:t>
            </w:r>
          </w:p>
        </w:tc>
      </w:tr>
      <w:tr w:rsidR="003D13DA" w:rsidRPr="009D25D4" w14:paraId="2FD59547" w14:textId="77777777" w:rsidTr="00B065A0">
        <w:trPr>
          <w:cantSplit/>
          <w:trHeight w:val="397"/>
        </w:trPr>
        <w:tc>
          <w:tcPr>
            <w:tcW w:w="2836" w:type="dxa"/>
            <w:vAlign w:val="bottom"/>
            <w:hideMark/>
          </w:tcPr>
          <w:p w14:paraId="1E09CCDF" w14:textId="77777777" w:rsidR="003D13DA" w:rsidRPr="00646579" w:rsidRDefault="003D13DA" w:rsidP="003D13DA">
            <w:pPr>
              <w:tabs>
                <w:tab w:val="clear" w:pos="227"/>
              </w:tabs>
              <w:spacing w:line="240" w:lineRule="auto"/>
              <w:ind w:left="318" w:right="-228" w:hanging="318"/>
              <w:rPr>
                <w:rFonts w:ascii="Angsana New" w:hAnsi="Angsana New"/>
                <w:sz w:val="24"/>
                <w:szCs w:val="24"/>
              </w:rPr>
            </w:pPr>
            <w:r w:rsidRPr="00742A42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742A42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742A42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0537F0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83FE37A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606B1BD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DD6125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E4BF33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81,876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8803E9" w14:textId="77777777" w:rsidR="003D13DA" w:rsidRPr="00646579" w:rsidRDefault="003D13DA" w:rsidP="003D13DA">
            <w:pP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81,876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30AC933" w14:textId="77777777" w:rsidR="003D13DA" w:rsidRPr="00646579" w:rsidRDefault="003D13DA" w:rsidP="003D13DA">
            <w:pP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D13DA" w:rsidRPr="009D25D4" w14:paraId="631D2F58" w14:textId="77777777" w:rsidTr="00B065A0">
        <w:trPr>
          <w:cantSplit/>
          <w:trHeight w:val="397"/>
        </w:trPr>
        <w:tc>
          <w:tcPr>
            <w:tcW w:w="2836" w:type="dxa"/>
            <w:shd w:val="clear" w:color="auto" w:fill="auto"/>
            <w:vAlign w:val="bottom"/>
          </w:tcPr>
          <w:p w14:paraId="2FCC7FEA" w14:textId="77777777" w:rsidR="003D13DA" w:rsidRPr="00742A42" w:rsidRDefault="003D13DA" w:rsidP="003D13DA">
            <w:pPr>
              <w:tabs>
                <w:tab w:val="clear" w:pos="227"/>
              </w:tabs>
              <w:spacing w:line="240" w:lineRule="auto"/>
              <w:ind w:left="318" w:right="-228" w:hanging="318"/>
              <w:rPr>
                <w:rFonts w:ascii="Angsana New" w:hAnsi="Angsana New"/>
                <w:sz w:val="24"/>
                <w:szCs w:val="24"/>
                <w:cs/>
              </w:rPr>
            </w:pPr>
            <w:r w:rsidRPr="00742A42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53F38C" w14:textId="77777777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B31CE5" w14:textId="77777777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6871A2" w14:textId="77777777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DC11AB" w14:textId="77777777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9EA157" w14:textId="77777777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A066BC" w14:textId="77777777" w:rsidR="003D13DA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249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6923C38" w14:textId="77777777" w:rsidR="003D13DA" w:rsidRPr="00646579" w:rsidRDefault="003D13DA" w:rsidP="003D13DA">
            <w:pPr>
              <w:spacing w:line="240" w:lineRule="auto"/>
              <w:ind w:left="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4.06 - 4.48</w:t>
            </w:r>
          </w:p>
        </w:tc>
      </w:tr>
      <w:tr w:rsidR="003D13DA" w:rsidRPr="009D25D4" w14:paraId="6402A767" w14:textId="77777777" w:rsidTr="00B065A0">
        <w:trPr>
          <w:cantSplit/>
          <w:trHeight w:val="397"/>
        </w:trPr>
        <w:tc>
          <w:tcPr>
            <w:tcW w:w="2836" w:type="dxa"/>
            <w:shd w:val="clear" w:color="auto" w:fill="auto"/>
            <w:vAlign w:val="bottom"/>
          </w:tcPr>
          <w:p w14:paraId="71AE3EAC" w14:textId="77777777" w:rsidR="003D13DA" w:rsidRPr="00742A42" w:rsidRDefault="003D13DA" w:rsidP="003D13DA">
            <w:pPr>
              <w:tabs>
                <w:tab w:val="clear" w:pos="227"/>
              </w:tabs>
              <w:spacing w:line="240" w:lineRule="auto"/>
              <w:ind w:right="-22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4A7486A" w14:textId="77777777" w:rsidR="003D13DA" w:rsidRPr="00646579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091F521" w14:textId="77777777" w:rsidR="003D13DA" w:rsidRPr="00646579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A75DF09" w14:textId="77777777" w:rsidR="003D13DA" w:rsidRPr="00646579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FA3342" w14:textId="77777777" w:rsidR="003D13DA" w:rsidRPr="00646579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169,999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8D66C1" w14:textId="77777777" w:rsidR="003D13DA" w:rsidRPr="00646579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81,876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ABFD04" w14:textId="77777777" w:rsidR="003D13DA" w:rsidRPr="00646579" w:rsidRDefault="003D13DA" w:rsidP="003D13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252,124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F164285" w14:textId="77777777" w:rsidR="003D13DA" w:rsidRPr="00646579" w:rsidRDefault="003D13DA" w:rsidP="003D13DA">
            <w:pPr>
              <w:spacing w:line="240" w:lineRule="auto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C1C458C" w14:textId="085CDB8F" w:rsidR="00AB5CC6" w:rsidRDefault="00AB5CC6" w:rsidP="00AB5CC6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720"/>
        <w:rPr>
          <w:rFonts w:ascii="Angsana New" w:eastAsia="Calibri" w:hAnsi="Angsana New"/>
          <w:b w:val="0"/>
          <w:bCs w:val="0"/>
          <w:i/>
          <w:iCs/>
          <w:sz w:val="28"/>
          <w:szCs w:val="28"/>
        </w:rPr>
      </w:pPr>
      <w:r w:rsidRPr="00AB5CC6">
        <w:rPr>
          <w:rFonts w:ascii="Angsana New" w:eastAsia="Calibri" w:hAnsi="Angsana New"/>
          <w:b w:val="0"/>
          <w:bCs w:val="0"/>
          <w:i/>
          <w:iCs/>
          <w:sz w:val="28"/>
          <w:szCs w:val="28"/>
          <w:cs/>
        </w:rPr>
        <w:t>ความเสี่ยงเกี่ยวกับอัตราแลกเปลี่ยนเงินตราต่างประเทศ</w:t>
      </w:r>
    </w:p>
    <w:p w14:paraId="6D5FB405" w14:textId="30AF96A2" w:rsidR="00AB5CC6" w:rsidRDefault="00AB5CC6" w:rsidP="00AB5CC6">
      <w:pPr>
        <w:spacing w:line="240" w:lineRule="auto"/>
        <w:ind w:left="720"/>
        <w:jc w:val="thaiDistribute"/>
        <w:rPr>
          <w:rFonts w:ascii="Angsana New" w:eastAsia="Calibri" w:hAnsi="Angsana New"/>
          <w:sz w:val="28"/>
          <w:szCs w:val="28"/>
        </w:rPr>
      </w:pPr>
      <w:r w:rsidRPr="00AB5CC6">
        <w:rPr>
          <w:rFonts w:ascii="Angsana New" w:eastAsia="Calibri" w:hAnsi="Angsana New"/>
          <w:sz w:val="28"/>
          <w:szCs w:val="28"/>
          <w:cs/>
        </w:rPr>
        <w:t>การวิเคราะห์ผลกระทบจากอัตราแลกเปลี่ยนเงินตราต่างประเทศ ฝ่ายบริหารของบริษัทเชื่อว่า ความเสี่ยงจากอัตราแลกเปลี่ยนจากการเปลี่ยนแปลงที่อาจเกิดขึ้น จะไม่มีผลกระทบอย่างเป็นสาระสำคัญต่อผลการดำเนินงานของบริษัท</w:t>
      </w:r>
    </w:p>
    <w:p w14:paraId="5927472F" w14:textId="77777777" w:rsidR="00AB5CC6" w:rsidRPr="00AB5CC6" w:rsidRDefault="00AB5CC6" w:rsidP="00AB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 w:hanging="11"/>
        <w:jc w:val="thaiDistribute"/>
        <w:rPr>
          <w:rFonts w:ascii="AngsanaUPC" w:eastAsia="Calibri" w:hAnsi="AngsanaUPC" w:cs="AngsanaUPC"/>
          <w:sz w:val="28"/>
          <w:szCs w:val="28"/>
          <w:u w:val="single"/>
        </w:rPr>
      </w:pPr>
      <w:r w:rsidRPr="00AB5CC6">
        <w:rPr>
          <w:rFonts w:ascii="AngsanaUPC" w:eastAsia="Calibri" w:hAnsi="AngsanaUPC" w:cs="AngsanaUPC"/>
          <w:sz w:val="28"/>
          <w:szCs w:val="28"/>
          <w:u w:val="single"/>
          <w:cs/>
        </w:rPr>
        <w:t xml:space="preserve">ความเสี่ยงด้านสภาพคล่อง </w:t>
      </w:r>
    </w:p>
    <w:p w14:paraId="52E2C1D2" w14:textId="403AE1F0" w:rsidR="00AB5CC6" w:rsidRPr="00AB5CC6" w:rsidRDefault="00AB5CC6" w:rsidP="00AB5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20" w:hanging="11"/>
        <w:jc w:val="thaiDistribute"/>
        <w:rPr>
          <w:rFonts w:ascii="AngsanaUPC" w:eastAsia="Calibri" w:hAnsi="AngsanaUPC" w:cs="AngsanaUPC"/>
          <w:sz w:val="28"/>
          <w:szCs w:val="28"/>
        </w:rPr>
      </w:pPr>
      <w:r w:rsidRPr="00AB5CC6">
        <w:rPr>
          <w:rFonts w:ascii="AngsanaUPC" w:eastAsia="Calibri" w:hAnsi="AngsanaUPC" w:cs="AngsanaUPC"/>
          <w:sz w:val="28"/>
          <w:szCs w:val="28"/>
          <w:cs/>
        </w:rPr>
        <w:t>บริษัทมีนโยบายบริหารความเสี่ยงด้านสภาพคล่องโดยการรักษาระดับของเงินสดและรายการเทียบเท่าเงินสด ด้วยการติดตามและวางแผนเกี่ยวกับกระแสเงินสดให้เพียงพอต่อการดำเนินงานของบริษัท</w:t>
      </w:r>
    </w:p>
    <w:p w14:paraId="5B32800B" w14:textId="2FC535C5" w:rsidR="00AB5CC6" w:rsidRDefault="00AB5CC6" w:rsidP="00AB5CC6">
      <w:pPr>
        <w:spacing w:line="240" w:lineRule="auto"/>
        <w:ind w:left="720"/>
        <w:jc w:val="thaiDistribute"/>
        <w:rPr>
          <w:rFonts w:ascii="AngsanaUPC" w:eastAsia="Calibri" w:hAnsi="AngsanaUPC" w:cs="AngsanaUPC"/>
          <w:sz w:val="28"/>
          <w:szCs w:val="28"/>
        </w:rPr>
      </w:pPr>
      <w:r w:rsidRPr="00AB5CC6">
        <w:rPr>
          <w:rFonts w:ascii="AngsanaUPC" w:eastAsia="Calibri" w:hAnsi="AngsanaUPC" w:cs="AngsanaUPC"/>
          <w:sz w:val="28"/>
          <w:szCs w:val="28"/>
          <w:cs/>
        </w:rPr>
        <w:t xml:space="preserve">รายละเอียดการครบกำหนดชำระของหนี้สินทางการเงินของบริษัท ณ วันที่ </w:t>
      </w:r>
      <w:r w:rsidRPr="00AB5CC6">
        <w:rPr>
          <w:rFonts w:ascii="AngsanaUPC" w:eastAsia="Calibri" w:hAnsi="AngsanaUPC" w:cs="AngsanaUPC"/>
          <w:sz w:val="28"/>
          <w:szCs w:val="28"/>
        </w:rPr>
        <w:t xml:space="preserve">31 </w:t>
      </w:r>
      <w:r w:rsidRPr="00AB5CC6">
        <w:rPr>
          <w:rFonts w:ascii="AngsanaUPC" w:eastAsia="Calibri" w:hAnsi="AngsanaUPC" w:cs="AngsanaUPC"/>
          <w:sz w:val="28"/>
          <w:szCs w:val="28"/>
          <w:cs/>
        </w:rPr>
        <w:t xml:space="preserve">ธันวาคม </w:t>
      </w:r>
      <w:r w:rsidRPr="00AB5CC6">
        <w:rPr>
          <w:rFonts w:ascii="AngsanaUPC" w:eastAsia="Calibri" w:hAnsi="AngsanaUPC" w:cs="AngsanaUPC"/>
          <w:sz w:val="28"/>
          <w:szCs w:val="28"/>
        </w:rPr>
        <w:t xml:space="preserve">2567 </w:t>
      </w:r>
      <w:r w:rsidRPr="00AB5CC6">
        <w:rPr>
          <w:rFonts w:ascii="AngsanaUPC" w:eastAsia="Calibri" w:hAnsi="AngsanaUPC" w:cs="AngsanaUPC"/>
          <w:sz w:val="28"/>
          <w:szCs w:val="28"/>
          <w:cs/>
        </w:rPr>
        <w:t xml:space="preserve">และ </w:t>
      </w:r>
      <w:r w:rsidRPr="00AB5CC6">
        <w:rPr>
          <w:rFonts w:ascii="AngsanaUPC" w:eastAsia="Calibri" w:hAnsi="AngsanaUPC" w:cs="AngsanaUPC"/>
          <w:sz w:val="28"/>
          <w:szCs w:val="28"/>
        </w:rPr>
        <w:t xml:space="preserve">2566 </w:t>
      </w:r>
      <w:r w:rsidRPr="00AB5CC6">
        <w:rPr>
          <w:rFonts w:ascii="AngsanaUPC" w:eastAsia="Calibri" w:hAnsi="AngsanaUPC" w:cs="AngsanaUPC"/>
          <w:sz w:val="28"/>
          <w:szCs w:val="28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3BAC8CED" w14:textId="65A72913" w:rsidR="00AB5CC6" w:rsidRDefault="00AB5CC6" w:rsidP="00AB5CC6">
      <w:pPr>
        <w:spacing w:line="240" w:lineRule="auto"/>
        <w:ind w:left="720"/>
        <w:jc w:val="thaiDistribute"/>
        <w:rPr>
          <w:rFonts w:ascii="AngsanaUPC" w:eastAsia="Calibri" w:hAnsi="AngsanaUPC" w:cs="AngsanaUPC"/>
          <w:sz w:val="28"/>
          <w:szCs w:val="28"/>
        </w:rPr>
      </w:pPr>
    </w:p>
    <w:p w14:paraId="58DFBAF5" w14:textId="1A1428EA" w:rsidR="00AB5CC6" w:rsidRDefault="00AB5CC6" w:rsidP="00AB5CC6">
      <w:pPr>
        <w:spacing w:line="240" w:lineRule="auto"/>
        <w:ind w:left="720"/>
        <w:jc w:val="thaiDistribute"/>
        <w:rPr>
          <w:rFonts w:ascii="AngsanaUPC" w:eastAsia="Calibri" w:hAnsi="AngsanaUPC" w:cs="AngsanaUPC"/>
          <w:sz w:val="28"/>
          <w:szCs w:val="28"/>
        </w:rPr>
      </w:pPr>
    </w:p>
    <w:p w14:paraId="12725FAB" w14:textId="48CCE19C" w:rsidR="00AB5CC6" w:rsidRDefault="00AB5CC6" w:rsidP="00AB5CC6">
      <w:pPr>
        <w:spacing w:line="240" w:lineRule="auto"/>
        <w:ind w:left="720"/>
        <w:jc w:val="thaiDistribute"/>
        <w:rPr>
          <w:rFonts w:ascii="AngsanaUPC" w:eastAsia="Calibri" w:hAnsi="AngsanaUPC" w:cs="AngsanaUPC"/>
          <w:sz w:val="28"/>
          <w:szCs w:val="28"/>
        </w:rPr>
      </w:pPr>
    </w:p>
    <w:p w14:paraId="76F80A3D" w14:textId="418371DA" w:rsidR="00AB5CC6" w:rsidRDefault="00AB5CC6" w:rsidP="00AB5CC6">
      <w:pPr>
        <w:spacing w:line="240" w:lineRule="auto"/>
        <w:ind w:left="720"/>
        <w:jc w:val="thaiDistribute"/>
        <w:rPr>
          <w:rFonts w:ascii="AngsanaUPC" w:eastAsia="Calibri" w:hAnsi="AngsanaUPC" w:cs="AngsanaUPC"/>
          <w:sz w:val="28"/>
          <w:szCs w:val="28"/>
        </w:rPr>
      </w:pPr>
    </w:p>
    <w:p w14:paraId="6AB385BE" w14:textId="77777777" w:rsidR="00AB5CC6" w:rsidRDefault="00AB5CC6" w:rsidP="00AB5CC6">
      <w:pPr>
        <w:spacing w:line="240" w:lineRule="auto"/>
        <w:ind w:left="720"/>
        <w:jc w:val="thaiDistribute"/>
        <w:rPr>
          <w:rFonts w:ascii="AngsanaUPC" w:eastAsia="Calibri" w:hAnsi="AngsanaUPC" w:cs="AngsanaUPC"/>
          <w:sz w:val="28"/>
          <w:szCs w:val="28"/>
        </w:rPr>
      </w:pPr>
    </w:p>
    <w:p w14:paraId="3AC20265" w14:textId="3FE2BBDA" w:rsidR="00AB5CC6" w:rsidRDefault="00AB5CC6" w:rsidP="00AB5CC6">
      <w:pPr>
        <w:spacing w:line="240" w:lineRule="auto"/>
        <w:ind w:left="720"/>
        <w:jc w:val="thaiDistribute"/>
        <w:rPr>
          <w:rFonts w:ascii="AngsanaUPC" w:eastAsia="Calibri" w:hAnsi="AngsanaUPC" w:cs="AngsanaUPC"/>
          <w:sz w:val="28"/>
          <w:szCs w:val="28"/>
        </w:rPr>
      </w:pPr>
    </w:p>
    <w:tbl>
      <w:tblPr>
        <w:tblW w:w="9610" w:type="dxa"/>
        <w:tblInd w:w="108" w:type="dxa"/>
        <w:tblLook w:val="04A0" w:firstRow="1" w:lastRow="0" w:firstColumn="1" w:lastColumn="0" w:noHBand="0" w:noVBand="1"/>
      </w:tblPr>
      <w:tblGrid>
        <w:gridCol w:w="3240"/>
        <w:gridCol w:w="283"/>
        <w:gridCol w:w="1317"/>
        <w:gridCol w:w="284"/>
        <w:gridCol w:w="1246"/>
        <w:gridCol w:w="283"/>
        <w:gridCol w:w="1247"/>
        <w:gridCol w:w="283"/>
        <w:gridCol w:w="1421"/>
        <w:gridCol w:w="6"/>
      </w:tblGrid>
      <w:tr w:rsidR="00AB5CC6" w:rsidRPr="00AB5CC6" w14:paraId="0349A112" w14:textId="77777777" w:rsidTr="00597E64">
        <w:trPr>
          <w:gridAfter w:val="1"/>
          <w:wAfter w:w="6" w:type="dxa"/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7F609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8B6856B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8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D294506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AB5CC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พัน</w:t>
            </w:r>
            <w:r w:rsidRPr="00AB5CC6">
              <w:rPr>
                <w:rFonts w:ascii="Angsana New" w:eastAsia="Arial Unicode MS" w:hAnsi="Angsana New"/>
                <w:sz w:val="28"/>
                <w:szCs w:val="28"/>
                <w:cs/>
              </w:rPr>
              <w:t>บาท</w:t>
            </w:r>
          </w:p>
        </w:tc>
      </w:tr>
      <w:tr w:rsidR="00AB5CC6" w:rsidRPr="00AB5CC6" w14:paraId="0F2902EC" w14:textId="77777777" w:rsidTr="00597E64">
        <w:trPr>
          <w:gridAfter w:val="1"/>
          <w:wAfter w:w="6" w:type="dxa"/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4D142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5CCA0C7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8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640CDEE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 </w:t>
            </w:r>
            <w:r w:rsidRPr="00AB5CC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AB5C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CC6" w:rsidRPr="00AB5CC6" w14:paraId="77F42E3C" w14:textId="77777777" w:rsidTr="00597E64">
        <w:trPr>
          <w:gridAfter w:val="1"/>
          <w:wAfter w:w="6" w:type="dxa"/>
          <w:cantSplit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1DAF2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C194D21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0D551" w14:textId="2FE00B89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CC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CC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CC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B5CC6" w:rsidRPr="00AB5CC6" w14:paraId="6FB2A4F3" w14:textId="77777777" w:rsidTr="00597E64">
        <w:trPr>
          <w:cantSplit/>
        </w:trPr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9E9B46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276" w:hanging="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78B7B759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01D954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B5CC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B5CC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B3911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C91AF0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1 - 5</w:t>
            </w:r>
            <w:r w:rsidRPr="00AB5CC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B5A41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624D21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B5CC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AB5CC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59279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412198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B5CC6" w:rsidRPr="00AB5CC6" w14:paraId="12042427" w14:textId="77777777" w:rsidTr="00597E64">
        <w:trPr>
          <w:cantSplit/>
        </w:trPr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EEB39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5C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142C7BE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F59C4A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799BAD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55F8B1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3264A9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C7061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FE991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303F95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AB5CC6" w:rsidRPr="00AB5CC6" w14:paraId="58CB9E2C" w14:textId="77777777" w:rsidTr="00597E64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BAABC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5"/>
              <w:rPr>
                <w:rFonts w:ascii="Angsana New" w:hAnsi="Angsana New"/>
                <w:sz w:val="28"/>
                <w:szCs w:val="28"/>
                <w:cs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301BB79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3481EE3E" w14:textId="6A1FFEAE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2,279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9D9FD4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98A03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09AFE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6A62A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617353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gridSpan w:val="2"/>
            <w:shd w:val="clear" w:color="auto" w:fill="auto"/>
            <w:noWrap/>
            <w:vAlign w:val="bottom"/>
          </w:tcPr>
          <w:p w14:paraId="7691F75D" w14:textId="591A7848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2,279</w:t>
            </w:r>
          </w:p>
        </w:tc>
      </w:tr>
      <w:tr w:rsidR="00AB5CC6" w:rsidRPr="00AB5CC6" w14:paraId="4D661FA1" w14:textId="77777777" w:rsidTr="00597E64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FF3B3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AB5CC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5B4DB37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464AA7DE" w14:textId="35836EAF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169,000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16D627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225C3A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38F08B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70C54F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4E461B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gridSpan w:val="2"/>
            <w:shd w:val="clear" w:color="auto" w:fill="auto"/>
            <w:noWrap/>
            <w:vAlign w:val="bottom"/>
          </w:tcPr>
          <w:p w14:paraId="6EE474EA" w14:textId="7F7D9EBC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169,000</w:t>
            </w:r>
          </w:p>
        </w:tc>
      </w:tr>
      <w:tr w:rsidR="00AB5CC6" w:rsidRPr="00AB5CC6" w14:paraId="5C390AB1" w14:textId="77777777" w:rsidTr="00597E64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84F9C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272F1A2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4EACA526" w14:textId="4FBC996E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85,252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487FB7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587251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2630F1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306B24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AF289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gridSpan w:val="2"/>
            <w:shd w:val="clear" w:color="auto" w:fill="auto"/>
            <w:noWrap/>
            <w:vAlign w:val="bottom"/>
          </w:tcPr>
          <w:p w14:paraId="21873CED" w14:textId="2E166725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85,252</w:t>
            </w:r>
          </w:p>
        </w:tc>
      </w:tr>
      <w:tr w:rsidR="00AB5CC6" w:rsidRPr="00AB5CC6" w14:paraId="0EC052B7" w14:textId="77777777" w:rsidTr="00597E64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C03CB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5"/>
              <w:rPr>
                <w:rFonts w:ascii="Angsana New" w:hAnsi="Angsana New"/>
                <w:sz w:val="28"/>
                <w:szCs w:val="28"/>
                <w:cs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C0A2DE8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8FE8BC" w14:textId="763CFB3A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04AC3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10C35" w14:textId="310C1EB8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5E2047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090129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7E52AB" w14:textId="77777777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363C9D" w14:textId="3DC38F6C" w:rsidR="00AB5CC6" w:rsidRPr="00AB5CC6" w:rsidRDefault="00AB5CC6" w:rsidP="00597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</w:tbl>
    <w:p w14:paraId="784D67E5" w14:textId="041ECA28" w:rsidR="00AB5CC6" w:rsidRDefault="00AB5CC6" w:rsidP="00AB5CC6">
      <w:pPr>
        <w:spacing w:line="240" w:lineRule="auto"/>
        <w:ind w:left="720"/>
        <w:jc w:val="thaiDistribute"/>
        <w:rPr>
          <w:rFonts w:ascii="AngsanaUPC" w:eastAsia="Calibri" w:hAnsi="AngsanaUPC" w:cs="AngsanaUPC"/>
          <w:sz w:val="28"/>
          <w:szCs w:val="28"/>
        </w:rPr>
      </w:pPr>
    </w:p>
    <w:tbl>
      <w:tblPr>
        <w:tblW w:w="9610" w:type="dxa"/>
        <w:tblInd w:w="108" w:type="dxa"/>
        <w:tblLook w:val="04A0" w:firstRow="1" w:lastRow="0" w:firstColumn="1" w:lastColumn="0" w:noHBand="0" w:noVBand="1"/>
      </w:tblPr>
      <w:tblGrid>
        <w:gridCol w:w="3240"/>
        <w:gridCol w:w="283"/>
        <w:gridCol w:w="1317"/>
        <w:gridCol w:w="284"/>
        <w:gridCol w:w="1246"/>
        <w:gridCol w:w="283"/>
        <w:gridCol w:w="1247"/>
        <w:gridCol w:w="283"/>
        <w:gridCol w:w="1421"/>
        <w:gridCol w:w="6"/>
      </w:tblGrid>
      <w:tr w:rsidR="00AB5CC6" w:rsidRPr="00AB5CC6" w14:paraId="12DDDA0D" w14:textId="77777777" w:rsidTr="00AB5CC6">
        <w:trPr>
          <w:gridAfter w:val="1"/>
          <w:wAfter w:w="6" w:type="dxa"/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89B49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8B9FF5C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8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2863CF9" w14:textId="1685197A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AB5CC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พัน</w:t>
            </w:r>
            <w:r w:rsidRPr="00AB5CC6">
              <w:rPr>
                <w:rFonts w:ascii="Angsana New" w:eastAsia="Arial Unicode MS" w:hAnsi="Angsana New"/>
                <w:sz w:val="28"/>
                <w:szCs w:val="28"/>
                <w:cs/>
              </w:rPr>
              <w:t>บาท</w:t>
            </w:r>
          </w:p>
        </w:tc>
      </w:tr>
      <w:tr w:rsidR="00AB5CC6" w:rsidRPr="00AB5CC6" w14:paraId="2245CCA3" w14:textId="77777777" w:rsidTr="00AB5CC6">
        <w:trPr>
          <w:gridAfter w:val="1"/>
          <w:wAfter w:w="6" w:type="dxa"/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2E409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DF319C4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81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304EA4" w14:textId="4B848EF5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 </w:t>
            </w:r>
            <w:r w:rsidRPr="00AB5CC6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AB5CC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5CC6" w:rsidRPr="00AB5CC6" w14:paraId="07106072" w14:textId="77777777" w:rsidTr="00AB5CC6">
        <w:trPr>
          <w:gridAfter w:val="1"/>
          <w:wAfter w:w="6" w:type="dxa"/>
          <w:cantSplit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C841A2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92"/>
              <w:jc w:val="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F8ADB70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0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112DA2" w14:textId="365A4E8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B5CC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B5CC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B5CC6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B5CC6" w:rsidRPr="00AB5CC6" w14:paraId="1A08E3BC" w14:textId="77777777" w:rsidTr="00AB5CC6">
        <w:trPr>
          <w:cantSplit/>
        </w:trPr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50988F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276" w:hanging="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0F960B2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FF4FBA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B5CC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B5CC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25BD9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AA8665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1 - 5</w:t>
            </w:r>
            <w:r w:rsidRPr="00AB5CC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2C68D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B804B5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AB5CC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AB5CC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98CC3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B9FC18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B5CC6" w:rsidRPr="00AB5CC6" w14:paraId="163886FD" w14:textId="77777777" w:rsidTr="00AB5CC6">
        <w:trPr>
          <w:cantSplit/>
        </w:trPr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573EB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5CC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C0CE94B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5EC3CD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8A7C7E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D6D2A1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5B30B1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67FE13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AD779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791C1E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AB5CC6" w:rsidRPr="00AB5CC6" w14:paraId="230D918B" w14:textId="77777777" w:rsidTr="00387C7B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F5475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5"/>
              <w:rPr>
                <w:rFonts w:ascii="Angsana New" w:hAnsi="Angsana New"/>
                <w:sz w:val="28"/>
                <w:szCs w:val="28"/>
                <w:cs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877B6FD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13B3E161" w14:textId="2F7040D3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D9F511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B7B2C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D11356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DFA79B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DA538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gridSpan w:val="2"/>
            <w:shd w:val="clear" w:color="auto" w:fill="auto"/>
            <w:noWrap/>
            <w:vAlign w:val="bottom"/>
          </w:tcPr>
          <w:p w14:paraId="2128533A" w14:textId="53AF41D1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999</w:t>
            </w:r>
          </w:p>
        </w:tc>
      </w:tr>
      <w:tr w:rsidR="00AB5CC6" w:rsidRPr="00AB5CC6" w14:paraId="47D33BE6" w14:textId="77777777" w:rsidTr="00387C7B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5412F" w14:textId="1AF069E1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AB5CC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AF2910D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36B3658F" w14:textId="6EF8B3CB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169,000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BDD84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7DDE21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BF7547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2DDBE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01774B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gridSpan w:val="2"/>
            <w:shd w:val="clear" w:color="auto" w:fill="auto"/>
            <w:noWrap/>
            <w:vAlign w:val="bottom"/>
          </w:tcPr>
          <w:p w14:paraId="5F4A7E11" w14:textId="22E64E12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169,000</w:t>
            </w:r>
          </w:p>
        </w:tc>
      </w:tr>
      <w:tr w:rsidR="00AB5CC6" w:rsidRPr="00AB5CC6" w14:paraId="39EDD9C8" w14:textId="77777777" w:rsidTr="00DF791D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DCBB6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F6CC0D5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shd w:val="clear" w:color="auto" w:fill="auto"/>
            <w:noWrap/>
            <w:vAlign w:val="bottom"/>
          </w:tcPr>
          <w:p w14:paraId="6A2EA2AA" w14:textId="0D88D49F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81,876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233431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60CDF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78B562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D3396F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F2015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gridSpan w:val="2"/>
            <w:shd w:val="clear" w:color="auto" w:fill="auto"/>
            <w:noWrap/>
            <w:vAlign w:val="bottom"/>
          </w:tcPr>
          <w:p w14:paraId="1F8E876B" w14:textId="53C7D66D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81,876</w:t>
            </w:r>
          </w:p>
        </w:tc>
      </w:tr>
      <w:tr w:rsidR="00AB5CC6" w:rsidRPr="00AB5CC6" w14:paraId="45A2BDC6" w14:textId="77777777" w:rsidTr="00AB5CC6">
        <w:trPr>
          <w:cantSplit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89330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95"/>
              <w:rPr>
                <w:rFonts w:ascii="Angsana New" w:hAnsi="Angsana New"/>
                <w:sz w:val="28"/>
                <w:szCs w:val="28"/>
                <w:cs/>
              </w:rPr>
            </w:pPr>
            <w:r w:rsidRPr="00AB5CC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DC387DB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3FBA4B" w14:textId="68EA0BAC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DAB200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EB9346" w14:textId="036E929F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7DC623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27012A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645092" w14:textId="77777777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73C03C" w14:textId="0A25867A" w:rsidR="00AB5CC6" w:rsidRPr="00AB5CC6" w:rsidRDefault="00AB5CC6" w:rsidP="00AB5C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CC6">
              <w:rPr>
                <w:rFonts w:ascii="Angsana New" w:hAnsi="Angsana New"/>
                <w:sz w:val="28"/>
                <w:szCs w:val="28"/>
              </w:rPr>
              <w:t>249</w:t>
            </w:r>
          </w:p>
        </w:tc>
      </w:tr>
    </w:tbl>
    <w:p w14:paraId="0FBC71F2" w14:textId="77777777" w:rsidR="00AB5CC6" w:rsidRPr="00AB5CC6" w:rsidRDefault="00AB5CC6" w:rsidP="00AB5CC6">
      <w:pPr>
        <w:spacing w:line="240" w:lineRule="auto"/>
        <w:ind w:left="720"/>
        <w:jc w:val="thaiDistribute"/>
        <w:rPr>
          <w:sz w:val="28"/>
          <w:szCs w:val="28"/>
        </w:rPr>
      </w:pPr>
    </w:p>
    <w:p w14:paraId="52CB6AD3" w14:textId="4AA65818" w:rsidR="00BD6916" w:rsidRPr="002B2DAB" w:rsidRDefault="008C7D09" w:rsidP="00FF6F83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284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/>
          <w:b w:val="0"/>
          <w:bCs w:val="0"/>
          <w:sz w:val="28"/>
          <w:szCs w:val="28"/>
        </w:rPr>
        <w:t xml:space="preserve">26.2  </w:t>
      </w:r>
      <w:r w:rsidR="00BD6916" w:rsidRPr="00742A42">
        <w:rPr>
          <w:rFonts w:ascii="Angsana New" w:hAnsi="Angsana New"/>
          <w:b w:val="0"/>
          <w:bCs w:val="0"/>
          <w:sz w:val="28"/>
          <w:szCs w:val="28"/>
          <w:cs/>
        </w:rPr>
        <w:t>มูลค่ายุติธรรมของเครื่องมือทางการเงิน</w:t>
      </w:r>
    </w:p>
    <w:p w14:paraId="60CE0B46" w14:textId="77777777" w:rsidR="00BD6916" w:rsidRPr="002808E7" w:rsidRDefault="00BD6916" w:rsidP="00BD6916">
      <w:pPr>
        <w:tabs>
          <w:tab w:val="clear" w:pos="227"/>
          <w:tab w:val="clear" w:pos="680"/>
          <w:tab w:val="left" w:pos="709"/>
          <w:tab w:val="left" w:pos="851"/>
        </w:tabs>
        <w:spacing w:before="120" w:after="120" w:line="240" w:lineRule="auto"/>
        <w:ind w:left="709" w:right="51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 xml:space="preserve"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 </w:t>
      </w:r>
    </w:p>
    <w:p w14:paraId="5B93687A" w14:textId="3E2B1509" w:rsidR="00BD6916" w:rsidRPr="00742A42" w:rsidRDefault="00BD6916" w:rsidP="00BD69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right="51" w:hanging="567"/>
        <w:jc w:val="thaiDistribute"/>
        <w:rPr>
          <w:rFonts w:ascii="Angsana New" w:hAnsi="Angsana New"/>
          <w:color w:val="FF0000"/>
          <w:sz w:val="28"/>
          <w:szCs w:val="28"/>
          <w:cs/>
        </w:rPr>
      </w:pPr>
      <w:r w:rsidRPr="00742A42">
        <w:rPr>
          <w:rFonts w:ascii="Angsana New" w:hAnsi="Angsana New"/>
          <w:sz w:val="28"/>
          <w:szCs w:val="28"/>
          <w:cs/>
        </w:rPr>
        <w:t>ก)</w:t>
      </w:r>
      <w:r>
        <w:rPr>
          <w:rFonts w:ascii="Angsana New" w:hAnsi="Angsana New"/>
          <w:sz w:val="28"/>
          <w:szCs w:val="28"/>
        </w:rPr>
        <w:tab/>
      </w:r>
      <w:r w:rsidRPr="00742A42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เงินเบิกเกินบัญชีและเงินกู้ยืมระยะสั้น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411BE750" w14:textId="77777777" w:rsidR="00BD6916" w:rsidRPr="002808E7" w:rsidRDefault="00BD6916" w:rsidP="00BD69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276" w:right="51" w:hanging="567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 xml:space="preserve">ข)  </w:t>
      </w:r>
      <w:r w:rsidRPr="00742A42">
        <w:rPr>
          <w:rFonts w:ascii="Angsana New" w:hAnsi="Angsana New"/>
          <w:sz w:val="28"/>
          <w:szCs w:val="28"/>
          <w:cs/>
        </w:rPr>
        <w:tab/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6685BD7B" w14:textId="77777777" w:rsidR="00BD6916" w:rsidRDefault="00BD6916" w:rsidP="00BD69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09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 xml:space="preserve">ทั้งนี้ 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 ยกเว้นสินทรัพย์ทางการเงินต่อไปนี้ </w:t>
      </w:r>
    </w:p>
    <w:p w14:paraId="33C2F439" w14:textId="77777777" w:rsidR="00BD6916" w:rsidRDefault="00BD6916" w:rsidP="00BD69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591FEEB2" w14:textId="77777777" w:rsidR="00BD6916" w:rsidRDefault="00BD6916" w:rsidP="00BD69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</w:p>
    <w:p w14:paraId="75D9EA84" w14:textId="3C7CA25B" w:rsidR="00BD6916" w:rsidRPr="002808E7" w:rsidRDefault="00BD6916" w:rsidP="00BD69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12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lastRenderedPageBreak/>
        <w:t>ณ วันที่</w:t>
      </w:r>
      <w:r w:rsidRPr="002808E7">
        <w:rPr>
          <w:rFonts w:ascii="Angsana New" w:hAnsi="Angsana New"/>
          <w:sz w:val="28"/>
          <w:szCs w:val="28"/>
        </w:rPr>
        <w:t xml:space="preserve"> 31</w:t>
      </w:r>
      <w:r w:rsidRPr="00742A42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 w:rsidR="009F412E">
        <w:rPr>
          <w:rFonts w:ascii="Angsana New" w:hAnsi="Angsana New"/>
          <w:sz w:val="28"/>
          <w:szCs w:val="28"/>
        </w:rPr>
        <w:t>7</w:t>
      </w:r>
      <w:r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2808E7">
        <w:rPr>
          <w:rFonts w:ascii="Angsana New" w:hAnsi="Angsana New"/>
          <w:sz w:val="28"/>
          <w:szCs w:val="28"/>
        </w:rPr>
        <w:t>256</w:t>
      </w:r>
      <w:r w:rsidR="009F412E">
        <w:rPr>
          <w:rFonts w:ascii="Angsana New" w:hAnsi="Angsana New"/>
          <w:sz w:val="28"/>
          <w:szCs w:val="28"/>
        </w:rPr>
        <w:t>6</w:t>
      </w:r>
      <w:r w:rsidRPr="00742A42">
        <w:rPr>
          <w:rFonts w:ascii="Angsana New" w:hAnsi="Angsana New"/>
          <w:sz w:val="28"/>
          <w:szCs w:val="28"/>
          <w:cs/>
        </w:rPr>
        <w:t xml:space="preserve"> บริษัทมีสินทรัพย์ทางการเงินที่วัดมูลค่าด้วยมูลค่ายุติธรรม แยกแสดงมูลค่าตามบัญชีและมูลค่ายุติธรรมของสินทรัพย์และหนี้สินทางการเงิน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4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BD6916" w:rsidRPr="00625E49" w14:paraId="2FA563C4" w14:textId="77777777" w:rsidTr="00B065A0">
        <w:trPr>
          <w:trHeight w:val="397"/>
        </w:trPr>
        <w:tc>
          <w:tcPr>
            <w:tcW w:w="2977" w:type="dxa"/>
          </w:tcPr>
          <w:p w14:paraId="4406B061" w14:textId="77777777" w:rsidR="00BD6916" w:rsidRPr="00B94003" w:rsidRDefault="00BD6916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4FA95EC4" w14:textId="77777777" w:rsidR="00BD6916" w:rsidRPr="00742A42" w:rsidRDefault="00BD6916" w:rsidP="00B065A0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D6916" w:rsidRPr="00625E49" w14:paraId="20816B97" w14:textId="77777777" w:rsidTr="00B065A0">
        <w:trPr>
          <w:trHeight w:val="397"/>
        </w:trPr>
        <w:tc>
          <w:tcPr>
            <w:tcW w:w="2977" w:type="dxa"/>
          </w:tcPr>
          <w:p w14:paraId="76F11284" w14:textId="77777777" w:rsidR="00BD6916" w:rsidRPr="00B94003" w:rsidRDefault="00BD6916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19605AA0" w14:textId="77777777" w:rsidR="00BD6916" w:rsidRPr="00EC5FC2" w:rsidRDefault="00BD6916" w:rsidP="00B065A0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742A42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742A42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BD6916" w:rsidRPr="00625E49" w14:paraId="1F048A0E" w14:textId="77777777" w:rsidTr="00B065A0">
        <w:trPr>
          <w:trHeight w:val="397"/>
        </w:trPr>
        <w:tc>
          <w:tcPr>
            <w:tcW w:w="2977" w:type="dxa"/>
          </w:tcPr>
          <w:p w14:paraId="200953ED" w14:textId="77777777" w:rsidR="00BD6916" w:rsidRPr="00B94003" w:rsidRDefault="00BD6916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20E57D4C" w14:textId="618C1A19" w:rsidR="00BD6916" w:rsidRPr="00B94003" w:rsidRDefault="00BD6916" w:rsidP="00B065A0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C04A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C04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42A42">
              <w:rPr>
                <w:rFonts w:ascii="Angsana New" w:hAnsi="Angsana New" w:cstheme="majorBidi" w:hint="cs"/>
                <w:sz w:val="28"/>
                <w:szCs w:val="28"/>
                <w:cs/>
              </w:rPr>
              <w:t>ธันวาคม</w:t>
            </w:r>
            <w:r w:rsidRPr="00742A42">
              <w:rPr>
                <w:rFonts w:ascii="Angsana New" w:hAnsi="Angsana New" w:cstheme="majorBidi"/>
                <w:sz w:val="28"/>
                <w:szCs w:val="28"/>
                <w:cs/>
              </w:rPr>
              <w:t xml:space="preserve"> </w:t>
            </w:r>
            <w:r w:rsidRPr="008C04A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F412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D6916" w:rsidRPr="00625E49" w14:paraId="24AB73EE" w14:textId="77777777" w:rsidTr="00B065A0">
        <w:trPr>
          <w:trHeight w:val="397"/>
        </w:trPr>
        <w:tc>
          <w:tcPr>
            <w:tcW w:w="2977" w:type="dxa"/>
          </w:tcPr>
          <w:p w14:paraId="0C30EC78" w14:textId="77777777" w:rsidR="00BD6916" w:rsidRPr="00B94003" w:rsidRDefault="00BD6916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BEC5F9B" w14:textId="77777777" w:rsidR="00BD6916" w:rsidRPr="00742A42" w:rsidRDefault="00BD6916" w:rsidP="00B065A0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61C96FF" w14:textId="77777777" w:rsidR="00BD6916" w:rsidRPr="00B94003" w:rsidRDefault="00BD6916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99EBC" w14:textId="77777777" w:rsidR="00BD6916" w:rsidRPr="00B94003" w:rsidRDefault="00BD6916" w:rsidP="00B065A0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D6916" w:rsidRPr="00625E49" w14:paraId="317FBDC7" w14:textId="77777777" w:rsidTr="00B065A0">
        <w:trPr>
          <w:trHeight w:val="397"/>
        </w:trPr>
        <w:tc>
          <w:tcPr>
            <w:tcW w:w="2977" w:type="dxa"/>
            <w:vAlign w:val="center"/>
          </w:tcPr>
          <w:p w14:paraId="608B3EEF" w14:textId="77777777" w:rsidR="00BD6916" w:rsidRPr="00B94003" w:rsidRDefault="00BD6916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FA4FFB" w14:textId="77777777" w:rsidR="00BD6916" w:rsidRPr="00742A42" w:rsidRDefault="00BD6916" w:rsidP="00B065A0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15DB4560" w14:textId="77777777" w:rsidR="00BD6916" w:rsidRPr="00B94003" w:rsidRDefault="00BD6916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8012AA6" w14:textId="77777777" w:rsidR="00BD6916" w:rsidRPr="00742A42" w:rsidRDefault="00BD6916" w:rsidP="00B065A0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7FCDF3AC" w14:textId="77777777" w:rsidR="00BD6916" w:rsidRPr="00B94003" w:rsidRDefault="00BD6916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B0A17BB" w14:textId="77777777" w:rsidR="00BD6916" w:rsidRPr="00B94003" w:rsidRDefault="00BD6916" w:rsidP="00B065A0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6D3D195A" w14:textId="77777777" w:rsidR="00BD6916" w:rsidRPr="00B94003" w:rsidRDefault="00BD6916" w:rsidP="00B065A0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C028948" w14:textId="77777777" w:rsidR="00BD6916" w:rsidRPr="00B94003" w:rsidRDefault="00BD6916" w:rsidP="00B065A0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68596519" w14:textId="77777777" w:rsidR="00BD6916" w:rsidRPr="00B94003" w:rsidRDefault="00BD6916" w:rsidP="00B065A0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8885709" w14:textId="77777777" w:rsidR="00BD6916" w:rsidRPr="00742A42" w:rsidRDefault="00BD6916" w:rsidP="00B065A0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D6916" w:rsidRPr="00625E49" w14:paraId="0D8DF620" w14:textId="77777777" w:rsidTr="00B065A0">
        <w:trPr>
          <w:trHeight w:val="397"/>
        </w:trPr>
        <w:tc>
          <w:tcPr>
            <w:tcW w:w="2977" w:type="dxa"/>
            <w:vAlign w:val="bottom"/>
          </w:tcPr>
          <w:p w14:paraId="0CA0360A" w14:textId="77777777" w:rsidR="00BD6916" w:rsidRPr="00B94003" w:rsidRDefault="00BD6916" w:rsidP="00B065A0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945E0B1" w14:textId="77777777" w:rsidR="00BD6916" w:rsidRPr="00B94003" w:rsidRDefault="00BD6916" w:rsidP="00B065A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08C9D5F3" w14:textId="77777777" w:rsidR="00BD6916" w:rsidRPr="00B94003" w:rsidRDefault="00BD6916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2217144" w14:textId="77777777" w:rsidR="00BD6916" w:rsidRPr="00742A42" w:rsidRDefault="00BD6916" w:rsidP="00B065A0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8031B11" w14:textId="77777777" w:rsidR="00BD6916" w:rsidRPr="00B94003" w:rsidRDefault="00BD6916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A321B17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F4618DE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F3502D8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6FBAFE98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73C5FD29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916" w:rsidRPr="00625E49" w14:paraId="783F53BD" w14:textId="77777777" w:rsidTr="00B065A0">
        <w:trPr>
          <w:trHeight w:val="397"/>
        </w:trPr>
        <w:tc>
          <w:tcPr>
            <w:tcW w:w="2977" w:type="dxa"/>
            <w:vAlign w:val="bottom"/>
          </w:tcPr>
          <w:p w14:paraId="1A27D037" w14:textId="77777777" w:rsidR="00BD6916" w:rsidRPr="00742A42" w:rsidRDefault="00BD6916" w:rsidP="00B065A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6B965D" w14:textId="77777777" w:rsidR="00BD6916" w:rsidRPr="00B94003" w:rsidRDefault="00BD6916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E743318" w14:textId="77777777" w:rsidR="00BD6916" w:rsidRPr="00B94003" w:rsidRDefault="00BD6916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AD8FA3C" w14:textId="77777777" w:rsidR="00BD6916" w:rsidRPr="00742A42" w:rsidRDefault="00BD6916" w:rsidP="00B065A0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31049375" w14:textId="77777777" w:rsidR="00BD6916" w:rsidRPr="00B94003" w:rsidRDefault="00BD6916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799CA2C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1EDA539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4E827C5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294A5C8E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4CD6F9B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916" w:rsidRPr="00625E49" w14:paraId="2AF7F526" w14:textId="77777777" w:rsidTr="00B065A0">
        <w:trPr>
          <w:trHeight w:val="397"/>
        </w:trPr>
        <w:tc>
          <w:tcPr>
            <w:tcW w:w="2977" w:type="dxa"/>
            <w:vAlign w:val="bottom"/>
          </w:tcPr>
          <w:p w14:paraId="307C6FF9" w14:textId="77777777" w:rsidR="00BD6916" w:rsidRPr="00742A42" w:rsidRDefault="00BD6916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E0761B" w14:textId="77777777" w:rsidR="00BD6916" w:rsidRPr="00B94003" w:rsidRDefault="00BD6916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E1FAAB3" w14:textId="77777777" w:rsidR="00BD6916" w:rsidRPr="00B94003" w:rsidRDefault="00BD6916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FE4540C" w14:textId="77777777" w:rsidR="00BD6916" w:rsidRPr="00742A42" w:rsidRDefault="00BD6916" w:rsidP="00B065A0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578FA9E" w14:textId="77777777" w:rsidR="00BD6916" w:rsidRPr="00B94003" w:rsidRDefault="00BD6916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D336A52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882AD58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840F5D7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4F241006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58784A1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916" w:rsidRPr="00625E49" w14:paraId="4E45E95D" w14:textId="77777777" w:rsidTr="00B065A0">
        <w:trPr>
          <w:trHeight w:val="397"/>
        </w:trPr>
        <w:tc>
          <w:tcPr>
            <w:tcW w:w="2977" w:type="dxa"/>
            <w:vAlign w:val="bottom"/>
          </w:tcPr>
          <w:p w14:paraId="0584726C" w14:textId="77777777" w:rsidR="00BD6916" w:rsidRPr="00742A42" w:rsidRDefault="00BD6916" w:rsidP="00B065A0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2654E1" w14:textId="77777777" w:rsidR="00BD6916" w:rsidRPr="00B94003" w:rsidRDefault="00BD6916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A9305B1" w14:textId="77777777" w:rsidR="00BD6916" w:rsidRPr="00B94003" w:rsidRDefault="00BD6916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54E3BDB" w14:textId="77777777" w:rsidR="00BD6916" w:rsidRPr="00742A42" w:rsidRDefault="00BD6916" w:rsidP="00B065A0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55B1142" w14:textId="77777777" w:rsidR="00BD6916" w:rsidRPr="00B94003" w:rsidRDefault="00BD6916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1B1DC81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2F651E4D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54836DB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4E6D42F4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0AE6AD9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916" w:rsidRPr="00625E49" w14:paraId="0D910ED0" w14:textId="77777777" w:rsidTr="00B065A0">
        <w:trPr>
          <w:trHeight w:val="397"/>
        </w:trPr>
        <w:tc>
          <w:tcPr>
            <w:tcW w:w="2977" w:type="dxa"/>
            <w:vAlign w:val="bottom"/>
          </w:tcPr>
          <w:p w14:paraId="6B166927" w14:textId="77777777" w:rsidR="00BD6916" w:rsidRPr="00742A42" w:rsidRDefault="00BD6916" w:rsidP="00B065A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CCEB3D" w14:textId="77777777" w:rsidR="00BD6916" w:rsidRPr="00B94003" w:rsidRDefault="00BD6916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169568E" w14:textId="77777777" w:rsidR="00BD6916" w:rsidRPr="00B94003" w:rsidRDefault="00BD6916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12A65CC" w14:textId="77777777" w:rsidR="00BD6916" w:rsidRPr="00742A42" w:rsidRDefault="00BD6916" w:rsidP="00B065A0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428FFF47" w14:textId="77777777" w:rsidR="00BD6916" w:rsidRPr="00B94003" w:rsidRDefault="00BD6916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29411B2A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1BBE1F7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FD8940D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12B48FF7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403B705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6916" w:rsidRPr="00625E49" w14:paraId="309CE108" w14:textId="77777777" w:rsidTr="00A46521">
        <w:trPr>
          <w:trHeight w:val="397"/>
        </w:trPr>
        <w:tc>
          <w:tcPr>
            <w:tcW w:w="2977" w:type="dxa"/>
            <w:vAlign w:val="bottom"/>
          </w:tcPr>
          <w:p w14:paraId="10F20CCB" w14:textId="77777777" w:rsidR="00BD6916" w:rsidRPr="00625007" w:rsidRDefault="00BD6916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E1894F" w14:textId="137BB33B" w:rsidR="00BD6916" w:rsidRPr="00B94003" w:rsidRDefault="00A46521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229,865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D7311" w14:textId="77777777" w:rsidR="00BD6916" w:rsidRPr="00B94003" w:rsidRDefault="00BD6916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42513" w14:textId="5F715715" w:rsidR="00BD6916" w:rsidRPr="00742A42" w:rsidRDefault="00A46521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168,949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F11D6" w14:textId="77777777" w:rsidR="00BD6916" w:rsidRPr="00B94003" w:rsidRDefault="00BD6916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BC009A" w14:textId="79808B6A" w:rsidR="00BD6916" w:rsidRPr="00B94003" w:rsidRDefault="00A46521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60,916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700730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07DFF" w14:textId="693835B8" w:rsidR="00BD6916" w:rsidRPr="00B94003" w:rsidRDefault="00A46521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7E9D5E" w14:textId="77777777" w:rsidR="00BD6916" w:rsidRPr="00B94003" w:rsidRDefault="00BD6916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67F131" w14:textId="2F106E50" w:rsidR="00BD6916" w:rsidRPr="00B94003" w:rsidRDefault="00A46521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229,865</w:t>
            </w:r>
          </w:p>
        </w:tc>
      </w:tr>
      <w:tr w:rsidR="00BD6916" w:rsidRPr="005764E7" w14:paraId="3CF23C2B" w14:textId="77777777" w:rsidTr="00A46521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D71CFE5" w14:textId="77777777" w:rsidR="00BD6916" w:rsidRPr="00742A42" w:rsidRDefault="00BD6916" w:rsidP="00B065A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412B74" w14:textId="515C3105" w:rsidR="00BD6916" w:rsidRPr="00602A0B" w:rsidRDefault="00A46521" w:rsidP="00B065A0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229,865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CE1DF" w14:textId="77777777" w:rsidR="00BD6916" w:rsidRPr="00602A0B" w:rsidRDefault="00BD6916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E214F5" w14:textId="2ED78C75" w:rsidR="00BD6916" w:rsidRPr="00742A42" w:rsidRDefault="00A46521" w:rsidP="00B065A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168,949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AD90B" w14:textId="77777777" w:rsidR="00BD6916" w:rsidRPr="00602A0B" w:rsidRDefault="00BD6916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752CE6" w14:textId="4F9383E8" w:rsidR="00BD6916" w:rsidRPr="00602A0B" w:rsidRDefault="00A46521" w:rsidP="00B065A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60,916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84C59" w14:textId="77777777" w:rsidR="00BD6916" w:rsidRPr="00602A0B" w:rsidRDefault="00BD6916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A5BAAE" w14:textId="2C71B6E7" w:rsidR="00BD6916" w:rsidRPr="00742A42" w:rsidRDefault="00A46521" w:rsidP="00B065A0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753D2" w14:textId="77777777" w:rsidR="00BD6916" w:rsidRPr="00602A0B" w:rsidRDefault="00BD6916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575203" w14:textId="61AF80BA" w:rsidR="00BD6916" w:rsidRPr="00742A42" w:rsidRDefault="00A46521" w:rsidP="00B065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229,865</w:t>
            </w:r>
          </w:p>
        </w:tc>
      </w:tr>
    </w:tbl>
    <w:p w14:paraId="33FB19DC" w14:textId="77777777" w:rsidR="00BD6916" w:rsidRDefault="00BD6916" w:rsidP="00BD691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977"/>
        <w:gridCol w:w="1276"/>
        <w:gridCol w:w="283"/>
        <w:gridCol w:w="993"/>
        <w:gridCol w:w="256"/>
        <w:gridCol w:w="1019"/>
        <w:gridCol w:w="283"/>
        <w:gridCol w:w="993"/>
        <w:gridCol w:w="257"/>
        <w:gridCol w:w="1161"/>
      </w:tblGrid>
      <w:tr w:rsidR="009F412E" w:rsidRPr="00625E49" w14:paraId="259C8D88" w14:textId="77777777" w:rsidTr="00B065A0">
        <w:trPr>
          <w:trHeight w:val="397"/>
        </w:trPr>
        <w:tc>
          <w:tcPr>
            <w:tcW w:w="2977" w:type="dxa"/>
          </w:tcPr>
          <w:p w14:paraId="27AA22D1" w14:textId="77777777" w:rsidR="009F412E" w:rsidRPr="00B94003" w:rsidRDefault="009F412E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45068156" w14:textId="77777777" w:rsidR="009F412E" w:rsidRPr="00742A42" w:rsidRDefault="009F412E" w:rsidP="00B065A0">
            <w:pPr>
              <w:tabs>
                <w:tab w:val="left" w:pos="-245"/>
              </w:tabs>
              <w:spacing w:line="240" w:lineRule="auto"/>
              <w:ind w:left="363" w:right="-108" w:hanging="192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F412E" w:rsidRPr="00625E49" w14:paraId="4659F71B" w14:textId="77777777" w:rsidTr="00B065A0">
        <w:trPr>
          <w:trHeight w:val="397"/>
        </w:trPr>
        <w:tc>
          <w:tcPr>
            <w:tcW w:w="2977" w:type="dxa"/>
          </w:tcPr>
          <w:p w14:paraId="01EE6EEE" w14:textId="77777777" w:rsidR="009F412E" w:rsidRPr="00B94003" w:rsidRDefault="009F412E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33224FBE" w14:textId="77777777" w:rsidR="009F412E" w:rsidRPr="00EC5FC2" w:rsidRDefault="009F412E" w:rsidP="00B065A0">
            <w:pPr>
              <w:tabs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742A42">
              <w:rPr>
                <w:rFonts w:asciiTheme="majorBidi" w:hAnsiTheme="majorBidi"/>
                <w:sz w:val="28"/>
                <w:szCs w:val="28"/>
                <w:cs/>
              </w:rPr>
              <w:t>การเงินที่แสดงเงินลงทุนตามวิธีส่วนได้เสีย/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742A42">
              <w:rPr>
                <w:rFonts w:asciiTheme="majorBidi" w:hAnsiTheme="majorBidi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9F412E" w:rsidRPr="00625E49" w14:paraId="70624567" w14:textId="77777777" w:rsidTr="00B065A0">
        <w:trPr>
          <w:trHeight w:val="397"/>
        </w:trPr>
        <w:tc>
          <w:tcPr>
            <w:tcW w:w="2977" w:type="dxa"/>
          </w:tcPr>
          <w:p w14:paraId="04699171" w14:textId="77777777" w:rsidR="009F412E" w:rsidRPr="00B94003" w:rsidRDefault="009F412E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9"/>
            <w:tcBorders>
              <w:top w:val="single" w:sz="4" w:space="0" w:color="auto"/>
            </w:tcBorders>
            <w:vAlign w:val="bottom"/>
          </w:tcPr>
          <w:p w14:paraId="60FD4C3A" w14:textId="77777777" w:rsidR="009F412E" w:rsidRPr="00B94003" w:rsidRDefault="009F412E" w:rsidP="00B065A0">
            <w:pPr>
              <w:spacing w:line="240" w:lineRule="auto"/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C04A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8C04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42A42">
              <w:rPr>
                <w:rFonts w:ascii="Angsana New" w:hAnsi="Angsana New" w:cstheme="majorBidi" w:hint="cs"/>
                <w:sz w:val="28"/>
                <w:szCs w:val="28"/>
                <w:cs/>
              </w:rPr>
              <w:t>ธันวาคม</w:t>
            </w:r>
            <w:r w:rsidRPr="00742A42">
              <w:rPr>
                <w:rFonts w:ascii="Angsana New" w:hAnsi="Angsana New" w:cstheme="majorBidi"/>
                <w:sz w:val="28"/>
                <w:szCs w:val="28"/>
                <w:cs/>
              </w:rPr>
              <w:t xml:space="preserve"> </w:t>
            </w:r>
            <w:r w:rsidRPr="008C04A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9F412E" w:rsidRPr="00625E49" w14:paraId="360BC5E9" w14:textId="77777777" w:rsidTr="00B065A0">
        <w:trPr>
          <w:trHeight w:val="397"/>
        </w:trPr>
        <w:tc>
          <w:tcPr>
            <w:tcW w:w="2977" w:type="dxa"/>
          </w:tcPr>
          <w:p w14:paraId="050D75AF" w14:textId="77777777" w:rsidR="009F412E" w:rsidRPr="00B94003" w:rsidRDefault="009F412E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687863" w14:textId="77777777" w:rsidR="009F412E" w:rsidRPr="00742A42" w:rsidRDefault="009F412E" w:rsidP="00B065A0">
            <w:pPr>
              <w:spacing w:line="240" w:lineRule="auto"/>
              <w:ind w:left="456" w:hanging="9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2DF688B" w14:textId="77777777" w:rsidR="009F412E" w:rsidRPr="00B94003" w:rsidRDefault="009F412E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AA2FD" w14:textId="77777777" w:rsidR="009F412E" w:rsidRPr="00B94003" w:rsidRDefault="009F412E" w:rsidP="00B065A0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F412E" w:rsidRPr="00625E49" w14:paraId="695746C2" w14:textId="77777777" w:rsidTr="00B065A0">
        <w:trPr>
          <w:trHeight w:val="397"/>
        </w:trPr>
        <w:tc>
          <w:tcPr>
            <w:tcW w:w="2977" w:type="dxa"/>
            <w:vAlign w:val="center"/>
          </w:tcPr>
          <w:p w14:paraId="7CB45B2D" w14:textId="77777777" w:rsidR="009F412E" w:rsidRPr="00B94003" w:rsidRDefault="009F412E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1ABDE4" w14:textId="77777777" w:rsidR="009F412E" w:rsidRPr="00742A42" w:rsidRDefault="009F412E" w:rsidP="00B065A0">
            <w:pPr>
              <w:spacing w:line="240" w:lineRule="auto"/>
              <w:ind w:left="-103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52F3A713" w14:textId="77777777" w:rsidR="009F412E" w:rsidRPr="00B94003" w:rsidRDefault="009F412E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85D562C" w14:textId="77777777" w:rsidR="009F412E" w:rsidRPr="00742A42" w:rsidRDefault="009F412E" w:rsidP="00B065A0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6" w:type="dxa"/>
            <w:vAlign w:val="bottom"/>
          </w:tcPr>
          <w:p w14:paraId="5FBFC0C1" w14:textId="77777777" w:rsidR="009F412E" w:rsidRPr="00B94003" w:rsidRDefault="009F412E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5A52A618" w14:textId="77777777" w:rsidR="009F412E" w:rsidRPr="00B94003" w:rsidRDefault="009F412E" w:rsidP="00B065A0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83" w:type="dxa"/>
            <w:vAlign w:val="bottom"/>
          </w:tcPr>
          <w:p w14:paraId="2FBADBD5" w14:textId="77777777" w:rsidR="009F412E" w:rsidRPr="00B94003" w:rsidRDefault="009F412E" w:rsidP="00B065A0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E90508C" w14:textId="77777777" w:rsidR="009F412E" w:rsidRPr="00B94003" w:rsidRDefault="009F412E" w:rsidP="00B065A0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B940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7" w:type="dxa"/>
            <w:vAlign w:val="bottom"/>
          </w:tcPr>
          <w:p w14:paraId="716EE05A" w14:textId="77777777" w:rsidR="009F412E" w:rsidRPr="00B94003" w:rsidRDefault="009F412E" w:rsidP="00B065A0">
            <w:pPr>
              <w:tabs>
                <w:tab w:val="left" w:pos="-251"/>
              </w:tabs>
              <w:spacing w:line="240" w:lineRule="auto"/>
              <w:ind w:left="-11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5A1C033" w14:textId="77777777" w:rsidR="009F412E" w:rsidRPr="00742A42" w:rsidRDefault="009F412E" w:rsidP="00B065A0">
            <w:pPr>
              <w:tabs>
                <w:tab w:val="left" w:pos="-251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F412E" w:rsidRPr="00625E49" w14:paraId="36C91495" w14:textId="77777777" w:rsidTr="00B065A0">
        <w:trPr>
          <w:trHeight w:val="397"/>
        </w:trPr>
        <w:tc>
          <w:tcPr>
            <w:tcW w:w="2977" w:type="dxa"/>
            <w:vAlign w:val="bottom"/>
          </w:tcPr>
          <w:p w14:paraId="54425F56" w14:textId="77777777" w:rsidR="009F412E" w:rsidRPr="00B94003" w:rsidRDefault="009F412E" w:rsidP="00B065A0">
            <w:pPr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1503E70" w14:textId="77777777" w:rsidR="009F412E" w:rsidRPr="00B94003" w:rsidRDefault="009F412E" w:rsidP="00B065A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4E77FA25" w14:textId="77777777" w:rsidR="009F412E" w:rsidRPr="00B94003" w:rsidRDefault="009F412E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BC444C4" w14:textId="77777777" w:rsidR="009F412E" w:rsidRPr="00742A42" w:rsidRDefault="009F412E" w:rsidP="00B065A0">
            <w:pPr>
              <w:tabs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638EFF8C" w14:textId="77777777" w:rsidR="009F412E" w:rsidRPr="00B94003" w:rsidRDefault="009F412E" w:rsidP="00B065A0">
            <w:pPr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FEE90DF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E38B43E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067AAD4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4116E0C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BB76C78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412E" w:rsidRPr="00625E49" w14:paraId="5B467CB8" w14:textId="77777777" w:rsidTr="00B065A0">
        <w:trPr>
          <w:trHeight w:val="397"/>
        </w:trPr>
        <w:tc>
          <w:tcPr>
            <w:tcW w:w="2977" w:type="dxa"/>
            <w:vAlign w:val="bottom"/>
          </w:tcPr>
          <w:p w14:paraId="5B275B90" w14:textId="77777777" w:rsidR="009F412E" w:rsidRPr="00742A42" w:rsidRDefault="009F412E" w:rsidP="00B065A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F08F70" w14:textId="77777777" w:rsidR="009F412E" w:rsidRPr="00B94003" w:rsidRDefault="009F412E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ABB7349" w14:textId="77777777" w:rsidR="009F412E" w:rsidRPr="00B94003" w:rsidRDefault="009F412E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44288D2" w14:textId="77777777" w:rsidR="009F412E" w:rsidRPr="00742A42" w:rsidRDefault="009F412E" w:rsidP="00B065A0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278796D7" w14:textId="77777777" w:rsidR="009F412E" w:rsidRPr="00B94003" w:rsidRDefault="009F412E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7B27293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3E23B48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90916BF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3CBA4BD8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51FC689F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412E" w:rsidRPr="00625E49" w14:paraId="0FDBBC14" w14:textId="77777777" w:rsidTr="00B065A0">
        <w:trPr>
          <w:trHeight w:val="397"/>
        </w:trPr>
        <w:tc>
          <w:tcPr>
            <w:tcW w:w="2977" w:type="dxa"/>
            <w:vAlign w:val="bottom"/>
          </w:tcPr>
          <w:p w14:paraId="3A2B7A55" w14:textId="77777777" w:rsidR="009F412E" w:rsidRPr="00742A42" w:rsidRDefault="009F412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100E067" w14:textId="77777777" w:rsidR="009F412E" w:rsidRPr="00B94003" w:rsidRDefault="009F412E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9AD9AE0" w14:textId="77777777" w:rsidR="009F412E" w:rsidRPr="00B94003" w:rsidRDefault="009F412E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41B337A" w14:textId="77777777" w:rsidR="009F412E" w:rsidRPr="00742A42" w:rsidRDefault="009F412E" w:rsidP="00B065A0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0292C0B1" w14:textId="77777777" w:rsidR="009F412E" w:rsidRPr="00B94003" w:rsidRDefault="009F412E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2F6F2F5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6D384BC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B980812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727A8A54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6219B904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412E" w:rsidRPr="00625E49" w14:paraId="18D54F99" w14:textId="77777777" w:rsidTr="00B065A0">
        <w:trPr>
          <w:trHeight w:val="397"/>
        </w:trPr>
        <w:tc>
          <w:tcPr>
            <w:tcW w:w="2977" w:type="dxa"/>
            <w:vAlign w:val="bottom"/>
          </w:tcPr>
          <w:p w14:paraId="7BCAF4C6" w14:textId="77777777" w:rsidR="009F412E" w:rsidRPr="00742A42" w:rsidRDefault="009F412E" w:rsidP="00B065A0">
            <w:pPr>
              <w:tabs>
                <w:tab w:val="clear" w:pos="680"/>
                <w:tab w:val="left" w:pos="743"/>
              </w:tabs>
              <w:spacing w:line="240" w:lineRule="auto"/>
              <w:ind w:left="459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1D41E6" w14:textId="77777777" w:rsidR="009F412E" w:rsidRPr="00B94003" w:rsidRDefault="009F412E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175D2AB" w14:textId="77777777" w:rsidR="009F412E" w:rsidRPr="00B94003" w:rsidRDefault="009F412E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01FDA38" w14:textId="77777777" w:rsidR="009F412E" w:rsidRPr="00742A42" w:rsidRDefault="009F412E" w:rsidP="00B065A0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61033FA1" w14:textId="77777777" w:rsidR="009F412E" w:rsidRPr="00B94003" w:rsidRDefault="009F412E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54ACE08D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72F5A04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E9D084C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295411F8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19422014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412E" w:rsidRPr="00625E49" w14:paraId="160A2B7E" w14:textId="77777777" w:rsidTr="00B065A0">
        <w:trPr>
          <w:trHeight w:val="397"/>
        </w:trPr>
        <w:tc>
          <w:tcPr>
            <w:tcW w:w="2977" w:type="dxa"/>
            <w:vAlign w:val="bottom"/>
          </w:tcPr>
          <w:p w14:paraId="4A5B5A20" w14:textId="77777777" w:rsidR="009F412E" w:rsidRPr="00742A42" w:rsidRDefault="009F412E" w:rsidP="00B065A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74E5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742A42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9D6AA6" w14:textId="77777777" w:rsidR="009F412E" w:rsidRPr="00B94003" w:rsidRDefault="009F412E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B1120CC" w14:textId="77777777" w:rsidR="009F412E" w:rsidRPr="00B94003" w:rsidRDefault="009F412E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B23F852" w14:textId="77777777" w:rsidR="009F412E" w:rsidRPr="00742A42" w:rsidRDefault="009F412E" w:rsidP="00B065A0">
            <w:pPr>
              <w:tabs>
                <w:tab w:val="left" w:pos="-251"/>
              </w:tabs>
              <w:spacing w:line="240" w:lineRule="auto"/>
              <w:ind w:left="363" w:right="-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" w:type="dxa"/>
            <w:vAlign w:val="bottom"/>
          </w:tcPr>
          <w:p w14:paraId="1DFA1CD6" w14:textId="77777777" w:rsidR="009F412E" w:rsidRPr="00B94003" w:rsidRDefault="009F412E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F30F651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4663A39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0D46A68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002FF7C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0E0FFA83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412E" w:rsidRPr="00625E49" w14:paraId="20B73F99" w14:textId="77777777" w:rsidTr="00B065A0">
        <w:trPr>
          <w:trHeight w:val="397"/>
        </w:trPr>
        <w:tc>
          <w:tcPr>
            <w:tcW w:w="2977" w:type="dxa"/>
            <w:vAlign w:val="bottom"/>
          </w:tcPr>
          <w:p w14:paraId="1F332F0B" w14:textId="77777777" w:rsidR="009F412E" w:rsidRPr="00625007" w:rsidRDefault="009F412E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7"/>
              <w:rPr>
                <w:rFonts w:ascii="Angsana New" w:hAnsi="Angsana New"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085EA" w14:textId="77777777" w:rsidR="009F412E" w:rsidRPr="00B94003" w:rsidRDefault="009F412E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236,470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E13B8" w14:textId="77777777" w:rsidR="009F412E" w:rsidRPr="00B94003" w:rsidRDefault="009F412E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877AC2" w14:textId="77777777" w:rsidR="009F412E" w:rsidRPr="00742A42" w:rsidRDefault="009F412E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176,154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7D3EEB" w14:textId="77777777" w:rsidR="009F412E" w:rsidRPr="00B94003" w:rsidRDefault="009F412E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E37A0F" w14:textId="77777777" w:rsidR="009F412E" w:rsidRPr="00B94003" w:rsidRDefault="009F412E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CE9699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743CE1" w14:textId="77777777" w:rsidR="009F412E" w:rsidRPr="00B94003" w:rsidRDefault="009F412E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060A7" w14:textId="77777777" w:rsidR="009F412E" w:rsidRPr="00B94003" w:rsidRDefault="009F412E" w:rsidP="00B065A0">
            <w:pPr>
              <w:tabs>
                <w:tab w:val="left" w:pos="-245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8A322" w14:textId="77777777" w:rsidR="009F412E" w:rsidRPr="00B94003" w:rsidRDefault="009F412E" w:rsidP="00B065A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236,470</w:t>
            </w:r>
          </w:p>
        </w:tc>
      </w:tr>
      <w:tr w:rsidR="009F412E" w:rsidRPr="005764E7" w14:paraId="004A144D" w14:textId="77777777" w:rsidTr="00B065A0">
        <w:trPr>
          <w:trHeight w:val="39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10F87CE" w14:textId="77777777" w:rsidR="009F412E" w:rsidRPr="00742A42" w:rsidRDefault="009F412E" w:rsidP="00B065A0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D9BEA8" w14:textId="77777777" w:rsidR="009F412E" w:rsidRPr="00602A0B" w:rsidRDefault="009F412E" w:rsidP="00B065A0">
            <w:pPr>
              <w:tabs>
                <w:tab w:val="clear" w:pos="227"/>
              </w:tabs>
              <w:spacing w:line="240" w:lineRule="auto"/>
              <w:ind w:left="363" w:hanging="3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3FE30" w14:textId="77777777" w:rsidR="009F412E" w:rsidRPr="00602A0B" w:rsidRDefault="009F412E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EB3209" w14:textId="77777777" w:rsidR="009F412E" w:rsidRPr="00742A42" w:rsidRDefault="009F412E" w:rsidP="00B065A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176,15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B3865" w14:textId="77777777" w:rsidR="009F412E" w:rsidRPr="00602A0B" w:rsidRDefault="009F412E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DF4C36" w14:textId="77777777" w:rsidR="009F412E" w:rsidRPr="00602A0B" w:rsidRDefault="009F412E" w:rsidP="00B065A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0,316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BA56F" w14:textId="77777777" w:rsidR="009F412E" w:rsidRPr="00602A0B" w:rsidRDefault="009F412E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8669CB" w14:textId="77777777" w:rsidR="009F412E" w:rsidRPr="00742A42" w:rsidRDefault="009F412E" w:rsidP="00B065A0">
            <w:pPr>
              <w:spacing w:line="240" w:lineRule="auto"/>
              <w:ind w:left="-11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A0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55BBF" w14:textId="77777777" w:rsidR="009F412E" w:rsidRPr="00602A0B" w:rsidRDefault="009F412E" w:rsidP="00B065A0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EDA7C5" w14:textId="77777777" w:rsidR="009F412E" w:rsidRPr="00742A42" w:rsidRDefault="009F412E" w:rsidP="00B065A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75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2A42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Pr="00742A42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 w:rsidRPr="00742A4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42A42">
              <w:rPr>
                <w:rFonts w:ascii="Angsana New" w:hAnsi="Angsana New" w:hint="cs"/>
                <w:sz w:val="28"/>
                <w:szCs w:val="28"/>
                <w:lang w:val="en-US"/>
              </w:rPr>
              <w:t>470</w:t>
            </w:r>
          </w:p>
        </w:tc>
      </w:tr>
    </w:tbl>
    <w:p w14:paraId="644015CB" w14:textId="77777777" w:rsidR="00BD6916" w:rsidRDefault="00BD6916" w:rsidP="00BD6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51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CB2959">
        <w:rPr>
          <w:rFonts w:ascii="Angsana New" w:hAnsi="Angsana New"/>
          <w:sz w:val="28"/>
          <w:szCs w:val="28"/>
        </w:rPr>
        <w:t xml:space="preserve">1 </w:t>
      </w:r>
      <w:r w:rsidRPr="00742A42">
        <w:rPr>
          <w:rFonts w:ascii="Angsana New" w:hAnsi="Angsana New"/>
          <w:sz w:val="28"/>
          <w:szCs w:val="28"/>
          <w:cs/>
        </w:rPr>
        <w:t xml:space="preserve">ระดับ </w:t>
      </w:r>
      <w:r w:rsidRPr="00CB2959">
        <w:rPr>
          <w:rFonts w:ascii="Angsana New" w:hAnsi="Angsana New"/>
          <w:sz w:val="28"/>
          <w:szCs w:val="28"/>
        </w:rPr>
        <w:t xml:space="preserve">2 </w:t>
      </w:r>
      <w:r w:rsidRPr="00742A42">
        <w:rPr>
          <w:rFonts w:ascii="Angsana New" w:hAnsi="Angsana New"/>
          <w:sz w:val="28"/>
          <w:szCs w:val="28"/>
          <w:cs/>
        </w:rPr>
        <w:t xml:space="preserve">และระดับ </w:t>
      </w:r>
      <w:r w:rsidRPr="00CB2959">
        <w:rPr>
          <w:rFonts w:ascii="Angsana New" w:hAnsi="Angsana New"/>
          <w:sz w:val="28"/>
          <w:szCs w:val="28"/>
        </w:rPr>
        <w:t xml:space="preserve">3 </w:t>
      </w:r>
      <w:r w:rsidRPr="00742A42">
        <w:rPr>
          <w:rFonts w:ascii="Angsana New" w:hAnsi="Angsana New"/>
          <w:sz w:val="28"/>
          <w:szCs w:val="28"/>
          <w:cs/>
        </w:rPr>
        <w:t>ของลำดับชั้นมูลค่ายุติธรรมในระหว่าง</w:t>
      </w:r>
      <w:r w:rsidRPr="00742A42">
        <w:rPr>
          <w:rFonts w:ascii="Angsana New" w:hAnsi="Angsana New" w:hint="cs"/>
          <w:sz w:val="28"/>
          <w:szCs w:val="28"/>
          <w:cs/>
        </w:rPr>
        <w:t>ปี</w:t>
      </w:r>
    </w:p>
    <w:p w14:paraId="0990FA85" w14:textId="77777777" w:rsidR="00BD6916" w:rsidRDefault="00BD6916" w:rsidP="00BD6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2" w:right="45"/>
        <w:rPr>
          <w:rFonts w:ascii="Angsana New" w:hAnsi="Angsana New"/>
          <w:sz w:val="28"/>
          <w:szCs w:val="28"/>
        </w:rPr>
      </w:pPr>
      <w:r w:rsidRPr="00AA2ACC">
        <w:rPr>
          <w:rFonts w:ascii="Angsana New" w:hAnsi="Angsana New"/>
          <w:sz w:val="28"/>
          <w:szCs w:val="28"/>
        </w:rPr>
        <w:t xml:space="preserve">  </w:t>
      </w:r>
    </w:p>
    <w:p w14:paraId="19E777C4" w14:textId="77777777" w:rsidR="00BD6916" w:rsidRDefault="00BD6916" w:rsidP="00BD6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2" w:right="45"/>
        <w:rPr>
          <w:rFonts w:ascii="Angsana New" w:hAnsi="Angsana New"/>
          <w:sz w:val="28"/>
          <w:szCs w:val="28"/>
        </w:rPr>
      </w:pPr>
    </w:p>
    <w:p w14:paraId="5FEA5D90" w14:textId="77777777" w:rsidR="00BD6916" w:rsidRDefault="00BD6916" w:rsidP="00BD6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42" w:right="45"/>
        <w:rPr>
          <w:rFonts w:ascii="Angsana New" w:hAnsi="Angsana New"/>
          <w:sz w:val="28"/>
          <w:szCs w:val="28"/>
        </w:rPr>
      </w:pPr>
    </w:p>
    <w:p w14:paraId="3D144277" w14:textId="77777777" w:rsidR="00BD6916" w:rsidRPr="00742A42" w:rsidRDefault="00BD6916" w:rsidP="00BD6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284" w:right="45"/>
        <w:rPr>
          <w:rFonts w:ascii="Angsana New" w:hAnsi="Angsana New"/>
          <w:sz w:val="28"/>
          <w:szCs w:val="28"/>
          <w:cs/>
        </w:rPr>
      </w:pPr>
      <w:r w:rsidRPr="00742A42">
        <w:rPr>
          <w:rFonts w:ascii="Angsana New" w:hAnsi="Angsana New"/>
          <w:sz w:val="28"/>
          <w:szCs w:val="28"/>
          <w:cs/>
        </w:rPr>
        <w:lastRenderedPageBreak/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4"/>
        <w:gridCol w:w="284"/>
        <w:gridCol w:w="4677"/>
      </w:tblGrid>
      <w:tr w:rsidR="00BD6916" w:rsidRPr="002361B3" w14:paraId="29450F42" w14:textId="77777777" w:rsidTr="00B065A0">
        <w:trPr>
          <w:trHeight w:val="431"/>
        </w:trPr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4D46B150" w14:textId="77777777" w:rsidR="00BD6916" w:rsidRPr="002361B3" w:rsidDel="00A37FCF" w:rsidRDefault="00BD6916" w:rsidP="00B065A0">
            <w:pPr>
              <w:suppressAutoHyphens/>
              <w:spacing w:line="240" w:lineRule="auto"/>
              <w:ind w:right="-108"/>
              <w:jc w:val="center"/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lang w:eastAsia="zh-CN"/>
              </w:rPr>
            </w:pPr>
            <w:r w:rsidRPr="00742A42">
              <w:rPr>
                <w:rFonts w:ascii="Angsana New" w:eastAsia="Angsana New" w:hAnsi="Angsana New"/>
                <w:b/>
                <w:bCs/>
                <w:color w:val="000000"/>
                <w:spacing w:val="-2"/>
                <w:sz w:val="28"/>
                <w:szCs w:val="28"/>
                <w:cs/>
                <w:lang w:eastAsia="zh-CN"/>
              </w:rPr>
              <w:t>ประเภท</w:t>
            </w:r>
          </w:p>
        </w:tc>
        <w:tc>
          <w:tcPr>
            <w:tcW w:w="284" w:type="dxa"/>
          </w:tcPr>
          <w:p w14:paraId="2C0D1AFD" w14:textId="77777777" w:rsidR="00BD6916" w:rsidRPr="00656B26" w:rsidRDefault="00BD6916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14:paraId="0DD115FC" w14:textId="77777777" w:rsidR="00BD6916" w:rsidRPr="00742A42" w:rsidRDefault="00BD6916" w:rsidP="00B065A0">
            <w:pPr>
              <w:suppressAutoHyphens/>
              <w:spacing w:line="240" w:lineRule="auto"/>
              <w:contextualSpacing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742A4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  <w:t>เทคนิคการประเมินมูลค่า</w:t>
            </w:r>
          </w:p>
        </w:tc>
      </w:tr>
      <w:tr w:rsidR="00BD6916" w:rsidRPr="002361B3" w14:paraId="2AA4E76D" w14:textId="77777777" w:rsidTr="00B065A0">
        <w:trPr>
          <w:trHeight w:val="355"/>
        </w:trPr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</w:tcPr>
          <w:p w14:paraId="59671EFB" w14:textId="77777777" w:rsidR="00BD6916" w:rsidRDefault="00BD6916" w:rsidP="00B065A0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 - หลักทรัพย์จดทะเบียนในตลาด</w:t>
            </w:r>
          </w:p>
        </w:tc>
        <w:tc>
          <w:tcPr>
            <w:tcW w:w="284" w:type="dxa"/>
          </w:tcPr>
          <w:p w14:paraId="641C7260" w14:textId="77777777" w:rsidR="00BD6916" w:rsidRPr="00656B26" w:rsidRDefault="00BD6916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14:paraId="325CBBFF" w14:textId="77777777" w:rsidR="00BD6916" w:rsidRPr="00742A42" w:rsidRDefault="00BD6916" w:rsidP="00B065A0">
            <w:pPr>
              <w:suppressAutoHyphens/>
              <w:spacing w:line="240" w:lineRule="auto"/>
              <w:ind w:left="172" w:right="27" w:hanging="142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742A4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ราคาเสนอซื้อครั้งสุดท้ายในตลาดหลักทรัพย์แห่งประเทศไทย</w:t>
            </w:r>
          </w:p>
        </w:tc>
      </w:tr>
      <w:tr w:rsidR="00BD6916" w:rsidRPr="002361B3" w14:paraId="2064E9DB" w14:textId="77777777" w:rsidTr="00B065A0">
        <w:trPr>
          <w:trHeight w:val="307"/>
        </w:trPr>
        <w:tc>
          <w:tcPr>
            <w:tcW w:w="4394" w:type="dxa"/>
            <w:shd w:val="clear" w:color="auto" w:fill="auto"/>
          </w:tcPr>
          <w:p w14:paraId="134F0682" w14:textId="77777777" w:rsidR="00BD6916" w:rsidRPr="00656B26" w:rsidRDefault="00BD6916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284" w:type="dxa"/>
          </w:tcPr>
          <w:p w14:paraId="59B96EC2" w14:textId="77777777" w:rsidR="00BD6916" w:rsidRPr="001444BC" w:rsidRDefault="00BD6916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7" w:type="dxa"/>
            <w:shd w:val="clear" w:color="auto" w:fill="auto"/>
          </w:tcPr>
          <w:p w14:paraId="39DAF7E5" w14:textId="77777777" w:rsidR="00BD6916" w:rsidRPr="00742A42" w:rsidRDefault="00BD6916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5" w:right="-110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6916" w:rsidRPr="002361B3" w14:paraId="024C3B0E" w14:textId="77777777" w:rsidTr="00B065A0">
        <w:trPr>
          <w:trHeight w:val="426"/>
        </w:trPr>
        <w:tc>
          <w:tcPr>
            <w:tcW w:w="4394" w:type="dxa"/>
            <w:shd w:val="clear" w:color="auto" w:fill="auto"/>
          </w:tcPr>
          <w:p w14:paraId="5A6C2BFB" w14:textId="77777777" w:rsidR="00BD6916" w:rsidRDefault="00BD6916" w:rsidP="00B065A0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เงินลงทุนในตราสารทุน - หลักทรัพย์ที่ไม่อยู่ในความ</w:t>
            </w:r>
          </w:p>
        </w:tc>
        <w:tc>
          <w:tcPr>
            <w:tcW w:w="284" w:type="dxa"/>
          </w:tcPr>
          <w:p w14:paraId="02E02995" w14:textId="77777777" w:rsidR="00BD6916" w:rsidRPr="00656B26" w:rsidRDefault="00BD6916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6CA7F418" w14:textId="77777777" w:rsidR="00BD6916" w:rsidRPr="00625E49" w:rsidRDefault="00BD6916" w:rsidP="00B065A0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lang w:eastAsia="zh-CN"/>
              </w:rPr>
            </w:pPr>
            <w:r w:rsidRPr="00742A4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ประเมินมูลค่าโดยใช้แผนธุรกิจร่วมกับการประเมินสภาพ</w:t>
            </w:r>
          </w:p>
        </w:tc>
      </w:tr>
      <w:tr w:rsidR="00BD6916" w:rsidRPr="002361B3" w14:paraId="3622EDE5" w14:textId="77777777" w:rsidTr="00B065A0">
        <w:trPr>
          <w:trHeight w:val="277"/>
        </w:trPr>
        <w:tc>
          <w:tcPr>
            <w:tcW w:w="4394" w:type="dxa"/>
            <w:shd w:val="clear" w:color="auto" w:fill="auto"/>
          </w:tcPr>
          <w:p w14:paraId="418235B8" w14:textId="77777777" w:rsidR="00BD6916" w:rsidRPr="00656B26" w:rsidRDefault="00BD6916" w:rsidP="00B065A0">
            <w:pPr>
              <w:suppressAutoHyphens/>
              <w:spacing w:line="240" w:lineRule="auto"/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 xml:space="preserve"> ต้องการตลาด</w:t>
            </w:r>
          </w:p>
        </w:tc>
        <w:tc>
          <w:tcPr>
            <w:tcW w:w="284" w:type="dxa"/>
          </w:tcPr>
          <w:p w14:paraId="3B539F13" w14:textId="77777777" w:rsidR="00BD6916" w:rsidRPr="00656B26" w:rsidRDefault="00BD6916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120A7479" w14:textId="77777777" w:rsidR="00BD6916" w:rsidRPr="00742A42" w:rsidRDefault="00BD6916" w:rsidP="00B065A0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742A4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ปัจจุบันของตลาดโดยใช้วิธีคิดลดมูลค่าปัจจุบันสุทธิของ</w:t>
            </w:r>
          </w:p>
        </w:tc>
      </w:tr>
      <w:tr w:rsidR="00BD6916" w:rsidRPr="002361B3" w14:paraId="35DEEC5D" w14:textId="77777777" w:rsidTr="00B065A0">
        <w:trPr>
          <w:trHeight w:val="325"/>
        </w:trPr>
        <w:tc>
          <w:tcPr>
            <w:tcW w:w="4394" w:type="dxa"/>
            <w:shd w:val="clear" w:color="auto" w:fill="auto"/>
          </w:tcPr>
          <w:p w14:paraId="750D3CE9" w14:textId="77777777" w:rsidR="00BD6916" w:rsidRPr="001444BC" w:rsidRDefault="00BD6916" w:rsidP="00B065A0">
            <w:pPr>
              <w:suppressAutoHyphens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7E6A4DE" w14:textId="77777777" w:rsidR="00BD6916" w:rsidRPr="00656B26" w:rsidRDefault="00BD6916" w:rsidP="00B0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4677" w:type="dxa"/>
            <w:shd w:val="clear" w:color="auto" w:fill="auto"/>
          </w:tcPr>
          <w:p w14:paraId="064F939F" w14:textId="77777777" w:rsidR="00BD6916" w:rsidRPr="00742A42" w:rsidRDefault="00BD6916" w:rsidP="00B065A0">
            <w:pPr>
              <w:suppressAutoHyphens/>
              <w:spacing w:line="240" w:lineRule="auto"/>
              <w:ind w:left="35" w:right="27" w:hanging="5"/>
              <w:contextualSpacing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</w:pPr>
            <w:r w:rsidRPr="00742A42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eastAsia="zh-CN"/>
              </w:rPr>
              <w:t>กระแสเงินสด</w:t>
            </w:r>
          </w:p>
        </w:tc>
      </w:tr>
    </w:tbl>
    <w:p w14:paraId="5D7B39F8" w14:textId="77777777" w:rsidR="00F50AAB" w:rsidRPr="00D566CF" w:rsidRDefault="00F50AAB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  <w:cs/>
        </w:rPr>
      </w:pPr>
      <w:r w:rsidRPr="00D566CF">
        <w:rPr>
          <w:rFonts w:ascii="Angsana New" w:hAnsi="Angsana New"/>
          <w:sz w:val="28"/>
          <w:szCs w:val="28"/>
          <w:cs/>
        </w:rPr>
        <w:t>ภาระผูกพันและหนี้สินที่อาจเกิดขึ้น</w:t>
      </w:r>
    </w:p>
    <w:p w14:paraId="5B6BC765" w14:textId="2E1A5B28" w:rsidR="00F50AAB" w:rsidRPr="00D566CF" w:rsidRDefault="00F50AAB" w:rsidP="00F50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 w:line="240" w:lineRule="auto"/>
        <w:ind w:left="426" w:hanging="142"/>
        <w:jc w:val="thaiDistribute"/>
        <w:rPr>
          <w:rFonts w:ascii="Angsana New" w:hAnsi="Angsana New"/>
          <w:sz w:val="28"/>
          <w:szCs w:val="28"/>
        </w:rPr>
      </w:pPr>
      <w:r w:rsidRPr="00D566CF">
        <w:rPr>
          <w:rFonts w:ascii="Angsana New" w:hAnsi="Angsana New"/>
          <w:sz w:val="28"/>
          <w:szCs w:val="28"/>
          <w:cs/>
        </w:rPr>
        <w:t>ณ วันที่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="00C54856">
        <w:rPr>
          <w:rFonts w:ascii="Angsana New" w:hAnsi="Angsana New"/>
          <w:sz w:val="28"/>
          <w:szCs w:val="28"/>
        </w:rPr>
        <w:t xml:space="preserve">31 </w:t>
      </w:r>
      <w:r w:rsidR="00C54856" w:rsidRPr="00742A42">
        <w:rPr>
          <w:rFonts w:ascii="Angsana New" w:hAnsi="Angsana New"/>
          <w:sz w:val="28"/>
          <w:szCs w:val="28"/>
          <w:cs/>
        </w:rPr>
        <w:t xml:space="preserve">ธันวาคม </w:t>
      </w:r>
      <w:r w:rsidR="00C54856">
        <w:rPr>
          <w:rFonts w:ascii="Angsana New" w:hAnsi="Angsana New"/>
          <w:sz w:val="28"/>
          <w:szCs w:val="28"/>
        </w:rPr>
        <w:t>2567</w:t>
      </w:r>
      <w:r w:rsidRPr="00D566CF">
        <w:rPr>
          <w:rFonts w:ascii="Angsana New" w:hAnsi="Angsana New"/>
          <w:sz w:val="28"/>
          <w:szCs w:val="28"/>
        </w:rPr>
        <w:t xml:space="preserve"> </w:t>
      </w:r>
      <w:r w:rsidRPr="00742A42">
        <w:rPr>
          <w:rFonts w:ascii="Angsana New" w:hAnsi="Angsana New"/>
          <w:sz w:val="28"/>
          <w:szCs w:val="28"/>
          <w:cs/>
        </w:rPr>
        <w:t>บริษัทมีภาระผูกพันจากสัญญาเช่าและสัญญาบริการ ดังนี้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6979"/>
        <w:gridCol w:w="284"/>
        <w:gridCol w:w="2092"/>
      </w:tblGrid>
      <w:tr w:rsidR="000F6769" w:rsidRPr="00D566CF" w14:paraId="6000B07B" w14:textId="77777777" w:rsidTr="00D95D37">
        <w:trPr>
          <w:trHeight w:hRule="exact" w:val="397"/>
        </w:trPr>
        <w:tc>
          <w:tcPr>
            <w:tcW w:w="6979" w:type="dxa"/>
          </w:tcPr>
          <w:p w14:paraId="034F83EA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1C845318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vAlign w:val="bottom"/>
          </w:tcPr>
          <w:p w14:paraId="1B748435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F6769" w:rsidRPr="00D566CF" w14:paraId="704EEC56" w14:textId="77777777" w:rsidTr="00443F8B">
        <w:trPr>
          <w:trHeight w:hRule="exact" w:val="397"/>
        </w:trPr>
        <w:tc>
          <w:tcPr>
            <w:tcW w:w="6979" w:type="dxa"/>
            <w:vAlign w:val="bottom"/>
          </w:tcPr>
          <w:p w14:paraId="157F469D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14:paraId="4EC4A60A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shd w:val="clear" w:color="auto" w:fill="auto"/>
            <w:vAlign w:val="bottom"/>
          </w:tcPr>
          <w:p w14:paraId="69229F87" w14:textId="5D6AF4E3" w:rsidR="000F6769" w:rsidRPr="00D566CF" w:rsidRDefault="00D95D37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D37">
              <w:rPr>
                <w:rFonts w:ascii="Angsana New" w:hAnsi="Angsana New"/>
                <w:sz w:val="28"/>
                <w:szCs w:val="28"/>
              </w:rPr>
              <w:t>3,202</w:t>
            </w:r>
          </w:p>
        </w:tc>
      </w:tr>
      <w:tr w:rsidR="000F6769" w:rsidRPr="00D566CF" w14:paraId="269A91D6" w14:textId="77777777" w:rsidTr="00443F8B">
        <w:trPr>
          <w:trHeight w:hRule="exact" w:val="397"/>
        </w:trPr>
        <w:tc>
          <w:tcPr>
            <w:tcW w:w="6979" w:type="dxa"/>
            <w:vAlign w:val="bottom"/>
          </w:tcPr>
          <w:p w14:paraId="1ECD8778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2A42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14:paraId="4DD2D38B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A6A3E" w14:textId="36807754" w:rsidR="000F6769" w:rsidRPr="00D566CF" w:rsidRDefault="00D95D37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5D37">
              <w:rPr>
                <w:rFonts w:ascii="Angsana New" w:hAnsi="Angsana New"/>
                <w:sz w:val="28"/>
                <w:szCs w:val="28"/>
              </w:rPr>
              <w:t>2,443</w:t>
            </w:r>
          </w:p>
        </w:tc>
      </w:tr>
      <w:tr w:rsidR="000F6769" w:rsidRPr="00D566CF" w14:paraId="777F0884" w14:textId="77777777" w:rsidTr="00443F8B">
        <w:trPr>
          <w:trHeight w:hRule="exact" w:val="397"/>
        </w:trPr>
        <w:tc>
          <w:tcPr>
            <w:tcW w:w="6979" w:type="dxa"/>
            <w:vAlign w:val="bottom"/>
          </w:tcPr>
          <w:p w14:paraId="12D972E5" w14:textId="77777777" w:rsidR="000F6769" w:rsidRPr="00742A42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2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14:paraId="3B197EDA" w14:textId="77777777" w:rsidR="000F6769" w:rsidRPr="00D566CF" w:rsidRDefault="000F6769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44BDB" w14:textId="4CD65D98" w:rsidR="000F6769" w:rsidRPr="00D566CF" w:rsidRDefault="00D95D37" w:rsidP="00EF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5D37">
              <w:rPr>
                <w:rFonts w:ascii="Angsana New" w:hAnsi="Angsana New"/>
                <w:b/>
                <w:bCs/>
                <w:sz w:val="28"/>
                <w:szCs w:val="28"/>
              </w:rPr>
              <w:t>5,645</w:t>
            </w:r>
          </w:p>
        </w:tc>
      </w:tr>
    </w:tbl>
    <w:p w14:paraId="1A4F8B40" w14:textId="789DD2B7" w:rsidR="002E5DFC" w:rsidRPr="002E5DFC" w:rsidRDefault="002E5DFC" w:rsidP="002E5DFC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2E5DFC">
        <w:rPr>
          <w:rFonts w:ascii="Angsana New" w:eastAsia="Calibri" w:hAnsi="Angsana New" w:hint="cs"/>
          <w:b w:val="0"/>
          <w:bCs w:val="0"/>
          <w:sz w:val="28"/>
          <w:szCs w:val="28"/>
          <w:cs/>
        </w:rPr>
        <w:t>บริษัท</w:t>
      </w:r>
      <w:r w:rsidRPr="002E5DFC">
        <w:rPr>
          <w:rFonts w:ascii="Angsana New" w:eastAsia="Calibri" w:hAnsi="Angsana New"/>
          <w:b w:val="0"/>
          <w:bCs w:val="0"/>
          <w:sz w:val="28"/>
          <w:szCs w:val="28"/>
          <w:cs/>
        </w:rPr>
        <w:t xml:space="preserve">มีภาระผูกพันจากการทำสัญญาเช่ากับบริษัทอื่นมีจำนวนเงินที่ต้องจ่ายในอนาคตทั้งสิ้นภายใต้สัญญาเช่าดำเนินงานและสัญญาบริการ ซึ่งไม่เข้าเงื่อนไขการบันทึกบัญชีตามมาตรฐานการรายงานทางการเงินฉบับที่ </w:t>
      </w:r>
      <w:r w:rsidRPr="002E5DFC">
        <w:rPr>
          <w:rFonts w:ascii="Angsana New" w:eastAsia="Calibri" w:hAnsi="Angsana New"/>
          <w:b w:val="0"/>
          <w:bCs w:val="0"/>
          <w:sz w:val="28"/>
          <w:szCs w:val="28"/>
        </w:rPr>
        <w:t xml:space="preserve">16 </w:t>
      </w:r>
      <w:r w:rsidRPr="002E5DFC">
        <w:rPr>
          <w:rFonts w:ascii="Angsana New" w:eastAsia="Calibri" w:hAnsi="Angsana New"/>
          <w:b w:val="0"/>
          <w:bCs w:val="0"/>
          <w:sz w:val="28"/>
          <w:szCs w:val="28"/>
          <w:cs/>
        </w:rPr>
        <w:t>เรื่องสัญญาเช่า</w:t>
      </w:r>
    </w:p>
    <w:p w14:paraId="2C804A00" w14:textId="76E7164D" w:rsidR="007E02EA" w:rsidRPr="007E02EA" w:rsidRDefault="007E02EA" w:rsidP="00EB3984">
      <w:pPr>
        <w:pStyle w:val="Caption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284" w:hanging="284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>การอนุมัติงบการเงิน</w:t>
      </w:r>
    </w:p>
    <w:p w14:paraId="6D543847" w14:textId="541B9FE8" w:rsidR="004C1F45" w:rsidRPr="007E02EA" w:rsidRDefault="007E02EA" w:rsidP="007E0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284"/>
        <w:jc w:val="thaiDistribute"/>
        <w:rPr>
          <w:rFonts w:ascii="Angsana New" w:hAnsi="Angsana New"/>
          <w:sz w:val="28"/>
          <w:szCs w:val="28"/>
        </w:rPr>
      </w:pPr>
      <w:r w:rsidRPr="00742A42">
        <w:rPr>
          <w:rFonts w:ascii="Angsana New" w:hAnsi="Angsana New"/>
          <w:sz w:val="28"/>
          <w:szCs w:val="28"/>
          <w:cs/>
        </w:rPr>
        <w:t xml:space="preserve">งบการเงินได้รับการอนุมัติให้ออกงบการเงินโดยคณะกรรมการบริษัทเมื่อวันที่ </w:t>
      </w:r>
      <w:r w:rsidRPr="007E02EA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1</w:t>
      </w:r>
      <w:r w:rsidRPr="00742A42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7E02EA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</w:p>
    <w:p w14:paraId="3740AFEB" w14:textId="77777777" w:rsidR="00F2292C" w:rsidRDefault="00F2292C"/>
    <w:p w14:paraId="505E50B0" w14:textId="77777777" w:rsidR="00F2292C" w:rsidRDefault="00F2292C"/>
    <w:p w14:paraId="3692A23E" w14:textId="77777777" w:rsidR="00F2292C" w:rsidRDefault="00F2292C"/>
    <w:p w14:paraId="30C96F08" w14:textId="77777777" w:rsidR="00F2292C" w:rsidRDefault="00F2292C"/>
    <w:p w14:paraId="5A57FD5E" w14:textId="77777777" w:rsidR="00F2292C" w:rsidRDefault="00F2292C"/>
    <w:p w14:paraId="1F7BC3BC" w14:textId="77777777" w:rsidR="00F2292C" w:rsidRDefault="00F2292C"/>
    <w:p w14:paraId="1FA50B91" w14:textId="77777777" w:rsidR="00F2292C" w:rsidRDefault="00F2292C"/>
    <w:p w14:paraId="7D74569B" w14:textId="77777777" w:rsidR="00F2292C" w:rsidRDefault="00F2292C"/>
    <w:p w14:paraId="0DC74AB2" w14:textId="6F83171D" w:rsidR="007E5346" w:rsidRPr="00742A42" w:rsidRDefault="007E5346" w:rsidP="002C1563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rPr>
          <w:rFonts w:ascii="Angsana New" w:hAnsi="Angsana New"/>
          <w:sz w:val="28"/>
          <w:szCs w:val="28"/>
          <w:cs/>
        </w:rPr>
      </w:pPr>
    </w:p>
    <w:sectPr w:rsidR="007E5346" w:rsidRPr="00742A42" w:rsidSect="00C552C9">
      <w:headerReference w:type="default" r:id="rId16"/>
      <w:pgSz w:w="11909" w:h="16834" w:code="9"/>
      <w:pgMar w:top="1440" w:right="851" w:bottom="578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25640" w14:textId="77777777" w:rsidR="00C77436" w:rsidRDefault="00C77436">
      <w:r>
        <w:separator/>
      </w:r>
    </w:p>
  </w:endnote>
  <w:endnote w:type="continuationSeparator" w:id="0">
    <w:p w14:paraId="5A0609D6" w14:textId="77777777" w:rsidR="00C77436" w:rsidRDefault="00C7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902DE" w14:textId="6D3F3B55" w:rsidR="00873986" w:rsidRPr="00180047" w:rsidRDefault="00873986" w:rsidP="00180047">
    <w:pPr>
      <w:pStyle w:val="Footer"/>
      <w:jc w:val="right"/>
      <w:rPr>
        <w:rFonts w:asciiTheme="majorBidi" w:hAnsiTheme="majorBidi" w:cstheme="majorBidi"/>
        <w:sz w:val="28"/>
        <w:szCs w:val="28"/>
      </w:rPr>
    </w:pPr>
    <w:r w:rsidRPr="00E74E50">
      <w:rPr>
        <w:rFonts w:ascii="Angsana New" w:hAnsi="Angsana New" w:hint="cs"/>
        <w:sz w:val="28"/>
        <w:szCs w:val="28"/>
      </w:rPr>
      <w:t xml:space="preserve"> </w:t>
    </w:r>
    <w:r w:rsidRPr="00E74E50">
      <w:rPr>
        <w:rFonts w:asciiTheme="majorBidi" w:hAnsiTheme="majorBidi"/>
        <w:sz w:val="28"/>
        <w:szCs w:val="28"/>
      </w:rPr>
      <w:t xml:space="preserve"> </w:t>
    </w:r>
    <w:r w:rsidRPr="00B43B76">
      <w:rPr>
        <w:rFonts w:asciiTheme="majorBidi" w:hAnsiTheme="majorBidi" w:cstheme="majorBidi"/>
        <w:sz w:val="28"/>
        <w:szCs w:val="28"/>
      </w:rPr>
      <w:fldChar w:fldCharType="begin"/>
    </w:r>
    <w:r w:rsidRPr="00B43B76">
      <w:rPr>
        <w:rFonts w:asciiTheme="majorBidi" w:hAnsiTheme="majorBidi" w:cstheme="majorBidi"/>
        <w:sz w:val="28"/>
        <w:szCs w:val="28"/>
      </w:rPr>
      <w:instrText xml:space="preserve"> PAGE   \</w:instrText>
    </w:r>
    <w:r w:rsidRPr="00B43B76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B43B76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B43B76">
      <w:rPr>
        <w:rFonts w:asciiTheme="majorBidi" w:hAnsiTheme="majorBidi" w:cstheme="majorBidi"/>
        <w:sz w:val="28"/>
        <w:szCs w:val="28"/>
      </w:rPr>
      <w:fldChar w:fldCharType="separate"/>
    </w:r>
    <w:r w:rsidR="007262CB">
      <w:rPr>
        <w:rFonts w:asciiTheme="majorBidi" w:hAnsiTheme="majorBidi" w:cstheme="majorBidi"/>
        <w:noProof/>
        <w:sz w:val="28"/>
        <w:szCs w:val="28"/>
      </w:rPr>
      <w:t>32</w:t>
    </w:r>
    <w:r w:rsidRPr="00B43B76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CB49" w14:textId="1B0DAA0E" w:rsidR="00873986" w:rsidRPr="00C91024" w:rsidRDefault="00873986" w:rsidP="004D65C2">
    <w:pPr>
      <w:pStyle w:val="Footer"/>
      <w:ind w:right="-22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7262CB">
      <w:rPr>
        <w:rFonts w:ascii="Angsana New" w:hAnsi="Angsana New"/>
        <w:noProof/>
        <w:sz w:val="28"/>
        <w:szCs w:val="28"/>
      </w:rPr>
      <w:t>55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6A3F" w14:textId="77777777" w:rsidR="00873986" w:rsidRPr="00A20434" w:rsidRDefault="00873986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14:paraId="10D2B99F" w14:textId="77777777" w:rsidR="00873986" w:rsidRPr="0017742A" w:rsidRDefault="00873986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6B01" w14:textId="77777777" w:rsidR="00C77436" w:rsidRDefault="00C77436">
      <w:r>
        <w:separator/>
      </w:r>
    </w:p>
  </w:footnote>
  <w:footnote w:type="continuationSeparator" w:id="0">
    <w:p w14:paraId="4C89B212" w14:textId="77777777" w:rsidR="00C77436" w:rsidRDefault="00C77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177C2" w14:textId="192B1B0E" w:rsidR="00873986" w:rsidRPr="00742A42" w:rsidRDefault="00873986" w:rsidP="00B10A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742A42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742A42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742A42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 w:rsidR="00B10A02">
      <w:rPr>
        <w:rFonts w:ascii="Angsana New" w:hAnsi="Angsana New"/>
        <w:b/>
        <w:bCs/>
        <w:sz w:val="28"/>
        <w:szCs w:val="28"/>
      </w:rPr>
      <w:tab/>
    </w:r>
    <w:r w:rsidRPr="00742A42">
      <w:rPr>
        <w:rFonts w:ascii="Angsana New" w:hAnsi="Angsana New" w:hint="cs"/>
        <w:b/>
        <w:bCs/>
        <w:sz w:val="28"/>
        <w:szCs w:val="28"/>
      </w:rPr>
      <w:t xml:space="preserve">         </w:t>
    </w:r>
  </w:p>
  <w:p w14:paraId="022C3FBF" w14:textId="026CF630" w:rsidR="00873986" w:rsidRPr="00742A42" w:rsidRDefault="00873986" w:rsidP="008F3B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742A42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B76D4E" w:rsidRPr="00742A42"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="008F3B31" w:rsidRPr="00742A42">
      <w:rPr>
        <w:rFonts w:ascii="Angsana New" w:hAnsi="Angsana New"/>
        <w:b/>
        <w:bCs/>
        <w:sz w:val="28"/>
        <w:szCs w:val="28"/>
        <w:cs/>
      </w:rPr>
      <w:tab/>
    </w:r>
    <w:r w:rsidR="008F3B31" w:rsidRPr="00742A42">
      <w:rPr>
        <w:rFonts w:ascii="Angsana New" w:hAnsi="Angsana New"/>
        <w:b/>
        <w:bCs/>
        <w:sz w:val="28"/>
        <w:szCs w:val="28"/>
        <w:cs/>
      </w:rPr>
      <w:tab/>
    </w:r>
    <w:r w:rsidR="008F3B31" w:rsidRPr="00742A42">
      <w:rPr>
        <w:rFonts w:ascii="Angsana New" w:hAnsi="Angsana New" w:hint="cs"/>
        <w:b/>
        <w:bCs/>
        <w:sz w:val="28"/>
        <w:szCs w:val="28"/>
        <w:cs/>
      </w:rPr>
      <w:t xml:space="preserve">             </w:t>
    </w:r>
  </w:p>
  <w:p w14:paraId="769635EF" w14:textId="23F53693" w:rsidR="00873986" w:rsidRDefault="00873986" w:rsidP="000C6D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742A42">
      <w:rPr>
        <w:rFonts w:ascii="Angsana New" w:hAnsi="Angsana New"/>
        <w:b/>
        <w:bCs/>
        <w:sz w:val="28"/>
        <w:szCs w:val="28"/>
        <w:cs/>
      </w:rPr>
      <w:t>วันที่</w:t>
    </w:r>
    <w:r w:rsidRPr="00742A42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742A42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 w:rsidR="00B76D4E">
      <w:rPr>
        <w:rFonts w:ascii="Angsana New" w:hAnsi="Angsana New"/>
        <w:b/>
        <w:bCs/>
        <w:sz w:val="28"/>
        <w:szCs w:val="28"/>
      </w:rPr>
      <w:t>1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="00B76D4E" w:rsidRPr="00742A42"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742A42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256</w:t>
    </w:r>
    <w:r w:rsidR="00CC4C74">
      <w:rPr>
        <w:rFonts w:ascii="Angsana New" w:hAnsi="Angsana New"/>
        <w:b/>
        <w:bCs/>
        <w:sz w:val="28"/>
        <w:szCs w:val="28"/>
      </w:rPr>
      <w:t>7</w:t>
    </w:r>
  </w:p>
  <w:p w14:paraId="6B02DAD8" w14:textId="77777777" w:rsidR="00873986" w:rsidRPr="00225770" w:rsidRDefault="00873986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4DDB8" w14:textId="77777777" w:rsidR="004468F8" w:rsidRDefault="00873986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742A42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742A42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742A42">
      <w:rPr>
        <w:rFonts w:ascii="Angsana New" w:hAnsi="Angsana New"/>
        <w:b/>
        <w:bCs/>
        <w:sz w:val="28"/>
        <w:szCs w:val="28"/>
        <w:cs/>
      </w:rPr>
      <w:t xml:space="preserve"> จำกัด (มหาชน) </w:t>
    </w:r>
    <w:r w:rsidR="00E46885" w:rsidRPr="00742A42">
      <w:rPr>
        <w:rFonts w:ascii="Angsana New" w:hAnsi="Angsana New"/>
        <w:b/>
        <w:bCs/>
        <w:sz w:val="28"/>
        <w:szCs w:val="28"/>
        <w:cs/>
      </w:rPr>
      <w:tab/>
    </w:r>
    <w:r w:rsidR="00E46885" w:rsidRPr="00742A42">
      <w:rPr>
        <w:rFonts w:ascii="Angsana New" w:hAnsi="Angsana New"/>
        <w:b/>
        <w:bCs/>
        <w:sz w:val="28"/>
        <w:szCs w:val="28"/>
        <w:cs/>
      </w:rPr>
      <w:tab/>
    </w:r>
    <w:r w:rsidR="00E46885" w:rsidRPr="00742A42">
      <w:rPr>
        <w:rFonts w:ascii="Angsana New" w:hAnsi="Angsana New"/>
        <w:b/>
        <w:bCs/>
        <w:sz w:val="28"/>
        <w:szCs w:val="28"/>
        <w:cs/>
      </w:rPr>
      <w:tab/>
    </w:r>
    <w:r w:rsidR="00E46885" w:rsidRPr="00742A42">
      <w:rPr>
        <w:rFonts w:ascii="Angsana New" w:hAnsi="Angsana New"/>
        <w:b/>
        <w:bCs/>
        <w:sz w:val="28"/>
        <w:szCs w:val="28"/>
        <w:cs/>
      </w:rPr>
      <w:tab/>
    </w:r>
    <w:r w:rsidR="00E46885" w:rsidRPr="00742A42">
      <w:rPr>
        <w:rFonts w:ascii="Angsana New" w:hAnsi="Angsana New"/>
        <w:b/>
        <w:bCs/>
        <w:sz w:val="28"/>
        <w:szCs w:val="28"/>
        <w:cs/>
      </w:rPr>
      <w:tab/>
    </w:r>
    <w:r w:rsidR="00E46885" w:rsidRPr="00742A42">
      <w:rPr>
        <w:rFonts w:ascii="Angsana New" w:hAnsi="Angsana New"/>
        <w:b/>
        <w:bCs/>
        <w:sz w:val="28"/>
        <w:szCs w:val="28"/>
        <w:cs/>
      </w:rPr>
      <w:tab/>
    </w:r>
    <w:r w:rsidR="00E46885" w:rsidRPr="00742A42">
      <w:rPr>
        <w:rFonts w:ascii="Angsana New" w:hAnsi="Angsana New"/>
        <w:b/>
        <w:bCs/>
        <w:sz w:val="28"/>
        <w:szCs w:val="28"/>
        <w:cs/>
      </w:rPr>
      <w:tab/>
    </w:r>
    <w:r w:rsidR="00E46885" w:rsidRPr="00742A42">
      <w:rPr>
        <w:rFonts w:ascii="Angsana New" w:hAnsi="Angsana New"/>
        <w:b/>
        <w:bCs/>
        <w:sz w:val="28"/>
        <w:szCs w:val="28"/>
        <w:cs/>
      </w:rPr>
      <w:tab/>
    </w:r>
    <w:r w:rsidR="00E46885" w:rsidRPr="00742A42">
      <w:rPr>
        <w:rFonts w:ascii="Angsana New" w:hAnsi="Angsana New"/>
        <w:b/>
        <w:bCs/>
        <w:sz w:val="28"/>
        <w:szCs w:val="28"/>
        <w:cs/>
      </w:rPr>
      <w:tab/>
    </w:r>
    <w:r w:rsidR="00E46885" w:rsidRPr="00742A42">
      <w:rPr>
        <w:rFonts w:ascii="Angsana New" w:hAnsi="Angsana New"/>
        <w:b/>
        <w:bCs/>
        <w:sz w:val="28"/>
        <w:szCs w:val="28"/>
        <w:cs/>
      </w:rPr>
      <w:tab/>
    </w:r>
    <w:r w:rsidR="00E46885" w:rsidRPr="00742A42">
      <w:rPr>
        <w:rFonts w:ascii="Angsana New" w:hAnsi="Angsana New"/>
        <w:b/>
        <w:bCs/>
        <w:sz w:val="28"/>
        <w:szCs w:val="28"/>
        <w:cs/>
      </w:rPr>
      <w:tab/>
    </w:r>
    <w:r w:rsidR="00E46885" w:rsidRPr="00742A42">
      <w:rPr>
        <w:rFonts w:ascii="Angsana New" w:hAnsi="Angsana New"/>
        <w:b/>
        <w:bCs/>
        <w:sz w:val="28"/>
        <w:szCs w:val="28"/>
        <w:cs/>
      </w:rPr>
      <w:tab/>
    </w:r>
    <w:r w:rsidR="00E46885" w:rsidRPr="00742A42">
      <w:rPr>
        <w:rFonts w:ascii="Angsana New" w:hAnsi="Angsana New"/>
        <w:b/>
        <w:bCs/>
        <w:sz w:val="28"/>
        <w:szCs w:val="28"/>
        <w:cs/>
      </w:rPr>
      <w:tab/>
    </w:r>
    <w:r w:rsidR="00E46885" w:rsidRPr="00742A42">
      <w:rPr>
        <w:rFonts w:ascii="Angsana New" w:hAnsi="Angsana New"/>
        <w:b/>
        <w:bCs/>
        <w:sz w:val="28"/>
        <w:szCs w:val="28"/>
        <w:cs/>
      </w:rPr>
      <w:tab/>
    </w:r>
    <w:r w:rsidR="00E46885" w:rsidRPr="00742A42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="004468F8">
      <w:rPr>
        <w:rFonts w:ascii="Angsana New" w:hAnsi="Angsana New"/>
        <w:b/>
        <w:bCs/>
        <w:sz w:val="28"/>
        <w:szCs w:val="28"/>
      </w:rPr>
      <w:t xml:space="preserve">                      </w:t>
    </w:r>
    <w:r>
      <w:rPr>
        <w:rFonts w:ascii="Angsana New" w:hAnsi="Angsana New"/>
        <w:b/>
        <w:bCs/>
        <w:sz w:val="28"/>
        <w:szCs w:val="28"/>
      </w:rPr>
      <w:tab/>
    </w:r>
    <w:r w:rsidRPr="00742A42">
      <w:rPr>
        <w:rFonts w:ascii="Angsana New" w:hAnsi="Angsana New"/>
        <w:b/>
        <w:bCs/>
        <w:sz w:val="28"/>
        <w:szCs w:val="28"/>
        <w:cs/>
      </w:rPr>
      <w:t>หมายเหต</w:t>
    </w:r>
    <w:r w:rsidR="00BC375F" w:rsidRPr="00742A42">
      <w:rPr>
        <w:rFonts w:ascii="Angsana New" w:hAnsi="Angsana New" w:hint="cs"/>
        <w:b/>
        <w:bCs/>
        <w:sz w:val="28"/>
        <w:szCs w:val="28"/>
        <w:cs/>
      </w:rPr>
      <w:t>ุ</w:t>
    </w:r>
    <w:r w:rsidR="00BC375F" w:rsidRPr="00742A42">
      <w:rPr>
        <w:rFonts w:ascii="Angsana New" w:hAnsi="Angsana New"/>
        <w:b/>
        <w:bCs/>
        <w:sz w:val="28"/>
        <w:szCs w:val="28"/>
        <w:cs/>
      </w:rPr>
      <w:t>ประกอบ</w:t>
    </w:r>
    <w:r w:rsidR="004468F8" w:rsidRPr="00742A42">
      <w:rPr>
        <w:rFonts w:ascii="Angsana New" w:hAnsi="Angsana New" w:hint="cs"/>
        <w:b/>
        <w:bCs/>
        <w:sz w:val="28"/>
        <w:szCs w:val="28"/>
        <w:cs/>
      </w:rPr>
      <w:t xml:space="preserve">งบการเงิน          </w:t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>
      <w:rPr>
        <w:rFonts w:ascii="Angsana New" w:hAnsi="Angsana New"/>
        <w:b/>
        <w:bCs/>
        <w:sz w:val="28"/>
        <w:szCs w:val="28"/>
      </w:rPr>
      <w:tab/>
    </w:r>
    <w:r w:rsidR="002D0232" w:rsidRPr="00D35C26">
      <w:rPr>
        <w:rFonts w:ascii="Angsana New" w:hAnsi="Angsana New" w:hint="cs"/>
        <w:b/>
        <w:bCs/>
        <w:sz w:val="28"/>
        <w:szCs w:val="28"/>
      </w:rPr>
      <w:t xml:space="preserve">  </w:t>
    </w:r>
    <w:r w:rsidR="004468F8">
      <w:rPr>
        <w:rFonts w:ascii="Angsana New" w:hAnsi="Angsana New"/>
        <w:b/>
        <w:bCs/>
        <w:sz w:val="28"/>
        <w:szCs w:val="28"/>
      </w:rPr>
      <w:t xml:space="preserve">               </w:t>
    </w:r>
    <w:r w:rsidRPr="00B93FB2">
      <w:rPr>
        <w:rFonts w:ascii="Angsana New" w:hAnsi="Angsana New"/>
        <w:b/>
        <w:bCs/>
        <w:sz w:val="28"/>
        <w:szCs w:val="28"/>
      </w:rPr>
      <w:tab/>
    </w:r>
    <w:r w:rsidR="004468F8" w:rsidRPr="00742A42">
      <w:rPr>
        <w:rFonts w:ascii="Angsana New" w:hAnsi="Angsana New" w:hint="cs"/>
        <w:b/>
        <w:bCs/>
        <w:sz w:val="28"/>
        <w:szCs w:val="28"/>
      </w:rPr>
      <w:t xml:space="preserve">                    </w:t>
    </w:r>
  </w:p>
  <w:p w14:paraId="1548CD77" w14:textId="757D1CC0" w:rsidR="00873986" w:rsidRPr="002D0232" w:rsidRDefault="00873986" w:rsidP="002D023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1" w:firstLine="720"/>
      <w:rPr>
        <w:rFonts w:ascii="Angsana New" w:hAnsi="Angsana New"/>
        <w:b/>
        <w:bCs/>
        <w:sz w:val="28"/>
        <w:szCs w:val="28"/>
      </w:rPr>
    </w:pPr>
    <w:r w:rsidRPr="00742A42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 w:rsidR="004468F8">
      <w:rPr>
        <w:rFonts w:ascii="Angsana New" w:hAnsi="Angsana New"/>
        <w:b/>
        <w:bCs/>
        <w:sz w:val="28"/>
        <w:szCs w:val="28"/>
      </w:rPr>
      <w:t>1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="004468F8" w:rsidRPr="00742A42"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742A42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8C70B8">
      <w:rPr>
        <w:rFonts w:ascii="Angsana New" w:hAnsi="Angsana New"/>
        <w:b/>
        <w:bCs/>
        <w:sz w:val="28"/>
        <w:szCs w:val="28"/>
      </w:rPr>
      <w:t>256</w:t>
    </w:r>
    <w:r w:rsidR="007F499B">
      <w:rPr>
        <w:rFonts w:ascii="Angsana New" w:hAnsi="Angsana New"/>
        <w:b/>
        <w:bCs/>
        <w:sz w:val="28"/>
        <w:szCs w:val="28"/>
      </w:rPr>
      <w:t>7</w:t>
    </w:r>
  </w:p>
  <w:p w14:paraId="105F1B2D" w14:textId="77777777" w:rsidR="00873986" w:rsidRPr="00637127" w:rsidRDefault="00873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68FA1" w14:textId="77777777" w:rsidR="00873986" w:rsidRPr="00742A42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 w:rsidRPr="00742A42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42A42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742A42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742A42">
      <w:rPr>
        <w:rFonts w:ascii="Angsana New" w:hAnsi="Angsana New"/>
        <w:b/>
        <w:bCs/>
        <w:sz w:val="34"/>
        <w:szCs w:val="34"/>
        <w:cs/>
      </w:rPr>
      <w:tab/>
    </w:r>
  </w:p>
  <w:p w14:paraId="5640EF59" w14:textId="77777777" w:rsidR="00873986" w:rsidRPr="00742A42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742A4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742A42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742A4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142B1DB3" w14:textId="77777777" w:rsidR="00873986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42A42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742A42">
      <w:rPr>
        <w:rFonts w:ascii="Angsana New" w:hAnsi="Angsana New"/>
        <w:b/>
        <w:bCs/>
        <w:sz w:val="32"/>
        <w:szCs w:val="32"/>
        <w:cs/>
      </w:rPr>
      <w:t xml:space="preserve"> </w:t>
    </w:r>
    <w:r w:rsidRPr="00742A42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742A42">
      <w:rPr>
        <w:rFonts w:ascii="Angsana New" w:hAnsi="Angsana New"/>
        <w:b/>
        <w:bCs/>
        <w:sz w:val="32"/>
        <w:szCs w:val="32"/>
        <w:cs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 w:rsidRPr="00742A42">
      <w:rPr>
        <w:rFonts w:ascii="Angsana New" w:hAnsi="Angsana New"/>
        <w:b/>
        <w:bCs/>
        <w:sz w:val="32"/>
        <w:szCs w:val="32"/>
        <w:cs/>
      </w:rPr>
      <w:t xml:space="preserve"> </w:t>
    </w:r>
    <w:r w:rsidRPr="00742A42"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E74E50">
      <w:rPr>
        <w:rFonts w:ascii="Angsana New" w:hAnsi="Angsana New"/>
        <w:b/>
        <w:bCs/>
        <w:sz w:val="32"/>
        <w:szCs w:val="32"/>
      </w:rPr>
      <w:t xml:space="preserve"> (</w:t>
    </w:r>
    <w:r w:rsidRPr="00742A42">
      <w:rPr>
        <w:rFonts w:ascii="Angsana New" w:hAnsi="Angsana New"/>
        <w:b/>
        <w:bCs/>
        <w:sz w:val="32"/>
        <w:szCs w:val="32"/>
        <w:cs/>
      </w:rPr>
      <w:t>สอบทานแล้ว)</w:t>
    </w:r>
  </w:p>
  <w:p w14:paraId="551F12E0" w14:textId="77777777" w:rsidR="00873986" w:rsidRDefault="00873986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42A42"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 w:rsidRPr="00742A42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 w:rsidRPr="00E74E50">
      <w:rPr>
        <w:rFonts w:ascii="Angsana New" w:hAnsi="Angsana New"/>
        <w:b/>
        <w:bCs/>
        <w:sz w:val="32"/>
        <w:szCs w:val="32"/>
      </w:rPr>
      <w:t xml:space="preserve"> (</w:t>
    </w:r>
    <w:r w:rsidRPr="00742A42">
      <w:rPr>
        <w:rFonts w:ascii="Angsana New" w:hAnsi="Angsana New"/>
        <w:b/>
        <w:bCs/>
        <w:sz w:val="32"/>
        <w:szCs w:val="32"/>
        <w:cs/>
      </w:rPr>
      <w:t>ตรวจสอบแล้ว)</w:t>
    </w:r>
  </w:p>
  <w:p w14:paraId="2423F3B8" w14:textId="77777777" w:rsidR="00873986" w:rsidRPr="0093624F" w:rsidRDefault="00873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73BB" w14:textId="6F0294E2" w:rsidR="00AE670E" w:rsidRPr="00742A42" w:rsidRDefault="00AE670E" w:rsidP="006007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left="993" w:right="-21" w:hanging="993"/>
      <w:rPr>
        <w:rFonts w:ascii="Angsana New" w:hAnsi="Angsana New"/>
        <w:b/>
        <w:bCs/>
        <w:sz w:val="28"/>
        <w:szCs w:val="28"/>
        <w:cs/>
      </w:rPr>
    </w:pPr>
    <w:r w:rsidRPr="00742A42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742A42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742A42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  <w:r w:rsidRPr="00742A42">
      <w:rPr>
        <w:rFonts w:ascii="Angsana New" w:hAnsi="Angsana New" w:hint="cs"/>
        <w:b/>
        <w:bCs/>
        <w:sz w:val="28"/>
        <w:szCs w:val="28"/>
      </w:rPr>
      <w:t xml:space="preserve">         </w:t>
    </w:r>
  </w:p>
  <w:p w14:paraId="4C7F8428" w14:textId="18665661" w:rsidR="00AE670E" w:rsidRPr="00742A42" w:rsidRDefault="00AE670E" w:rsidP="00AE6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742A42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2C4B71" w:rsidRPr="00742A42"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742A42">
      <w:rPr>
        <w:rFonts w:ascii="Angsana New" w:hAnsi="Angsana New"/>
        <w:b/>
        <w:bCs/>
        <w:sz w:val="28"/>
        <w:szCs w:val="28"/>
        <w:cs/>
      </w:rPr>
      <w:tab/>
    </w:r>
    <w:r w:rsidRPr="00742A42">
      <w:rPr>
        <w:rFonts w:ascii="Angsana New" w:hAnsi="Angsana New"/>
        <w:b/>
        <w:bCs/>
        <w:sz w:val="28"/>
        <w:szCs w:val="28"/>
        <w:cs/>
      </w:rPr>
      <w:tab/>
    </w:r>
    <w:r w:rsidRPr="00742A42">
      <w:rPr>
        <w:rFonts w:ascii="Angsana New" w:hAnsi="Angsana New" w:hint="cs"/>
        <w:b/>
        <w:bCs/>
        <w:sz w:val="28"/>
        <w:szCs w:val="28"/>
        <w:cs/>
      </w:rPr>
      <w:t xml:space="preserve">             </w:t>
    </w:r>
  </w:p>
  <w:p w14:paraId="52FDC759" w14:textId="5C6AC159" w:rsidR="00AE670E" w:rsidRDefault="00AE670E" w:rsidP="00AE67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742A42">
      <w:rPr>
        <w:rFonts w:ascii="Angsana New" w:hAnsi="Angsana New"/>
        <w:b/>
        <w:bCs/>
        <w:sz w:val="28"/>
        <w:szCs w:val="28"/>
        <w:cs/>
      </w:rPr>
      <w:t>วันที่</w:t>
    </w:r>
    <w:r w:rsidRPr="00742A42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742A42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 w:rsidR="002C4B71">
      <w:rPr>
        <w:rFonts w:ascii="Angsana New" w:hAnsi="Angsana New"/>
        <w:b/>
        <w:bCs/>
        <w:sz w:val="28"/>
        <w:szCs w:val="28"/>
      </w:rPr>
      <w:t>1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="002C4B71" w:rsidRPr="00742A42"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742A42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7</w:t>
    </w:r>
  </w:p>
  <w:p w14:paraId="06649B2E" w14:textId="77777777" w:rsidR="00873986" w:rsidRPr="00742A42" w:rsidRDefault="00873986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2E86C" w14:textId="77777777" w:rsidR="00600730" w:rsidRPr="00742A42" w:rsidRDefault="00600730" w:rsidP="001112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left="709" w:right="-21"/>
      <w:rPr>
        <w:rFonts w:ascii="Angsana New" w:hAnsi="Angsana New"/>
        <w:b/>
        <w:bCs/>
        <w:sz w:val="28"/>
        <w:szCs w:val="28"/>
        <w:cs/>
      </w:rPr>
    </w:pPr>
    <w:r w:rsidRPr="00742A42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742A42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742A42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  <w:r w:rsidRPr="00742A42">
      <w:rPr>
        <w:rFonts w:ascii="Angsana New" w:hAnsi="Angsana New" w:hint="cs"/>
        <w:b/>
        <w:bCs/>
        <w:sz w:val="28"/>
        <w:szCs w:val="28"/>
      </w:rPr>
      <w:t xml:space="preserve">         </w:t>
    </w:r>
  </w:p>
  <w:p w14:paraId="084B3833" w14:textId="77777777" w:rsidR="00600730" w:rsidRPr="00742A42" w:rsidRDefault="00600730" w:rsidP="001112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2240"/>
      <w:rPr>
        <w:rFonts w:ascii="Angsana New" w:hAnsi="Angsana New"/>
        <w:b/>
        <w:bCs/>
        <w:sz w:val="28"/>
        <w:szCs w:val="28"/>
        <w:cs/>
      </w:rPr>
    </w:pPr>
    <w:r w:rsidRPr="00742A42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742A42"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742A42">
      <w:rPr>
        <w:rFonts w:ascii="Angsana New" w:hAnsi="Angsana New"/>
        <w:b/>
        <w:bCs/>
        <w:sz w:val="28"/>
        <w:szCs w:val="28"/>
        <w:cs/>
      </w:rPr>
      <w:tab/>
    </w:r>
    <w:r w:rsidRPr="00742A42">
      <w:rPr>
        <w:rFonts w:ascii="Angsana New" w:hAnsi="Angsana New"/>
        <w:b/>
        <w:bCs/>
        <w:sz w:val="28"/>
        <w:szCs w:val="28"/>
        <w:cs/>
      </w:rPr>
      <w:tab/>
    </w:r>
    <w:r w:rsidRPr="00742A42">
      <w:rPr>
        <w:rFonts w:ascii="Angsana New" w:hAnsi="Angsana New" w:hint="cs"/>
        <w:b/>
        <w:bCs/>
        <w:sz w:val="28"/>
        <w:szCs w:val="28"/>
        <w:cs/>
      </w:rPr>
      <w:t xml:space="preserve">             </w:t>
    </w:r>
  </w:p>
  <w:p w14:paraId="48B7C283" w14:textId="77777777" w:rsidR="00600730" w:rsidRDefault="00600730" w:rsidP="001112A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709"/>
      <w:rPr>
        <w:rFonts w:ascii="Angsana New" w:hAnsi="Angsana New"/>
        <w:b/>
        <w:bCs/>
        <w:sz w:val="28"/>
        <w:szCs w:val="28"/>
      </w:rPr>
    </w:pPr>
    <w:r w:rsidRPr="00742A42">
      <w:rPr>
        <w:rFonts w:ascii="Angsana New" w:hAnsi="Angsana New"/>
        <w:b/>
        <w:bCs/>
        <w:sz w:val="28"/>
        <w:szCs w:val="28"/>
        <w:cs/>
      </w:rPr>
      <w:t>วันที่</w:t>
    </w:r>
    <w:r w:rsidRPr="00742A42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742A42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Pr="00742A42"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 w:rsidRPr="00DD7001">
      <w:rPr>
        <w:rFonts w:ascii="Angsana New" w:hAnsi="Angsana New" w:hint="cs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7</w:t>
    </w:r>
  </w:p>
  <w:p w14:paraId="4CADE817" w14:textId="77777777" w:rsidR="00600730" w:rsidRPr="00742A42" w:rsidRDefault="00600730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1B007" w14:textId="77777777" w:rsidR="00AC7EC8" w:rsidRPr="00742A42" w:rsidRDefault="00AC7EC8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080"/>
      </w:tabs>
      <w:spacing w:line="240" w:lineRule="auto"/>
      <w:ind w:right="-21"/>
      <w:rPr>
        <w:rFonts w:ascii="Angsana New" w:hAnsi="Angsana New"/>
        <w:b/>
        <w:bCs/>
        <w:sz w:val="28"/>
        <w:szCs w:val="28"/>
        <w:cs/>
      </w:rPr>
    </w:pPr>
    <w:r w:rsidRPr="00742A42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Pr="00742A42">
      <w:rPr>
        <w:rFonts w:ascii="Angsana New" w:hAnsi="Angsana New" w:hint="cs"/>
        <w:b/>
        <w:bCs/>
        <w:sz w:val="28"/>
        <w:szCs w:val="28"/>
        <w:cs/>
      </w:rPr>
      <w:t>นิวซิตี้ (กรุงเทพฯ)</w:t>
    </w:r>
    <w:r w:rsidRPr="00742A42">
      <w:rPr>
        <w:rFonts w:ascii="Angsana New" w:hAnsi="Angsana New"/>
        <w:b/>
        <w:bCs/>
        <w:sz w:val="28"/>
        <w:szCs w:val="28"/>
        <w:cs/>
      </w:rPr>
      <w:t xml:space="preserve"> จำกัด (มหาชน)</w:t>
    </w:r>
    <w:r>
      <w:rPr>
        <w:rFonts w:ascii="Angsana New" w:hAnsi="Angsana New"/>
        <w:b/>
        <w:bCs/>
        <w:sz w:val="28"/>
        <w:szCs w:val="28"/>
      </w:rPr>
      <w:tab/>
    </w:r>
    <w:r w:rsidRPr="00742A42">
      <w:rPr>
        <w:rFonts w:ascii="Angsana New" w:hAnsi="Angsana New" w:hint="cs"/>
        <w:b/>
        <w:bCs/>
        <w:sz w:val="28"/>
        <w:szCs w:val="28"/>
      </w:rPr>
      <w:t xml:space="preserve">         </w:t>
    </w:r>
  </w:p>
  <w:p w14:paraId="727AC6DE" w14:textId="77777777" w:rsidR="00AC7EC8" w:rsidRPr="00742A42" w:rsidRDefault="00AC7EC8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797"/>
      </w:tabs>
      <w:spacing w:line="240" w:lineRule="auto"/>
      <w:ind w:left="-1531" w:firstLine="1531"/>
      <w:rPr>
        <w:rFonts w:ascii="Angsana New" w:hAnsi="Angsana New"/>
        <w:b/>
        <w:bCs/>
        <w:sz w:val="28"/>
        <w:szCs w:val="28"/>
        <w:cs/>
      </w:rPr>
    </w:pPr>
    <w:r w:rsidRPr="00742A42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Pr="00742A42"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742A42">
      <w:rPr>
        <w:rFonts w:ascii="Angsana New" w:hAnsi="Angsana New"/>
        <w:b/>
        <w:bCs/>
        <w:sz w:val="28"/>
        <w:szCs w:val="28"/>
        <w:cs/>
      </w:rPr>
      <w:tab/>
    </w:r>
    <w:r w:rsidRPr="00742A42">
      <w:rPr>
        <w:rFonts w:ascii="Angsana New" w:hAnsi="Angsana New"/>
        <w:b/>
        <w:bCs/>
        <w:sz w:val="28"/>
        <w:szCs w:val="28"/>
        <w:cs/>
      </w:rPr>
      <w:tab/>
    </w:r>
    <w:r w:rsidRPr="00742A42">
      <w:rPr>
        <w:rFonts w:ascii="Angsana New" w:hAnsi="Angsana New" w:hint="cs"/>
        <w:b/>
        <w:bCs/>
        <w:sz w:val="28"/>
        <w:szCs w:val="28"/>
        <w:cs/>
      </w:rPr>
      <w:t xml:space="preserve">             </w:t>
    </w:r>
  </w:p>
  <w:p w14:paraId="6B2C3A0B" w14:textId="77777777" w:rsidR="00AC7EC8" w:rsidRDefault="00AC7EC8" w:rsidP="00AC7E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</w:rPr>
    </w:pPr>
    <w:r w:rsidRPr="00742A42">
      <w:rPr>
        <w:rFonts w:ascii="Angsana New" w:hAnsi="Angsana New"/>
        <w:b/>
        <w:bCs/>
        <w:sz w:val="28"/>
        <w:szCs w:val="28"/>
        <w:cs/>
      </w:rPr>
      <w:t>วันที่</w:t>
    </w:r>
    <w:r w:rsidRPr="00742A42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742A42">
      <w:rPr>
        <w:rFonts w:ascii="Angsana New" w:hAnsi="Angsana New"/>
        <w:b/>
        <w:bCs/>
        <w:sz w:val="28"/>
        <w:szCs w:val="28"/>
        <w:cs/>
      </w:rPr>
      <w:t xml:space="preserve"> </w:t>
    </w:r>
    <w:r w:rsidRPr="00DD7001">
      <w:rPr>
        <w:rFonts w:ascii="Angsana New" w:hAnsi="Angsana New" w:hint="cs"/>
        <w:b/>
        <w:bCs/>
        <w:sz w:val="28"/>
        <w:szCs w:val="28"/>
      </w:rPr>
      <w:t>3</w:t>
    </w:r>
    <w:r>
      <w:rPr>
        <w:rFonts w:ascii="Angsana New" w:hAnsi="Angsana New"/>
        <w:b/>
        <w:bCs/>
        <w:sz w:val="28"/>
        <w:szCs w:val="28"/>
      </w:rPr>
      <w:t>1</w:t>
    </w:r>
    <w:r w:rsidRPr="00DD7001">
      <w:rPr>
        <w:rFonts w:ascii="Angsana New" w:hAnsi="Angsana New" w:hint="cs"/>
        <w:b/>
        <w:bCs/>
        <w:sz w:val="28"/>
        <w:szCs w:val="28"/>
      </w:rPr>
      <w:t xml:space="preserve"> </w:t>
    </w:r>
    <w:r w:rsidRPr="00742A42"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 w:rsidRPr="00DD7001">
      <w:rPr>
        <w:rFonts w:ascii="Angsana New" w:hAnsi="Angsana New" w:hint="cs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7</w:t>
    </w:r>
  </w:p>
  <w:p w14:paraId="1ABB9A88" w14:textId="77777777" w:rsidR="00AC7EC8" w:rsidRPr="00742A42" w:rsidRDefault="00AC7EC8" w:rsidP="00912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6986D13"/>
    <w:multiLevelType w:val="multilevel"/>
    <w:tmpl w:val="F1085996"/>
    <w:styleLink w:val="Style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88D0005"/>
    <w:multiLevelType w:val="hybridMultilevel"/>
    <w:tmpl w:val="0B844544"/>
    <w:lvl w:ilvl="0" w:tplc="77B4A298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21683A"/>
    <w:multiLevelType w:val="multilevel"/>
    <w:tmpl w:val="3184DB4C"/>
    <w:styleLink w:val="Styl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  <w:bCs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15" w15:restartNumberingAfterBreak="0">
    <w:nsid w:val="330A5009"/>
    <w:multiLevelType w:val="multilevel"/>
    <w:tmpl w:val="E97614E4"/>
    <w:lvl w:ilvl="0">
      <w:start w:val="1"/>
      <w:numFmt w:val="decimal"/>
      <w:pStyle w:val="Heading1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59415993"/>
    <w:multiLevelType w:val="hybridMultilevel"/>
    <w:tmpl w:val="674C5364"/>
    <w:lvl w:ilvl="0" w:tplc="85765EFC">
      <w:start w:val="1"/>
      <w:numFmt w:val="thaiLetters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D00E77"/>
    <w:multiLevelType w:val="multilevel"/>
    <w:tmpl w:val="FD787F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1"/>
  </w:num>
  <w:num w:numId="17">
    <w:abstractNumId w:val="12"/>
  </w:num>
  <w:num w:numId="18">
    <w:abstractNumId w:val="10"/>
  </w:num>
  <w:num w:numId="19">
    <w:abstractNumId w:val="14"/>
  </w:num>
  <w:num w:numId="20">
    <w:abstractNumId w:val="19"/>
  </w:num>
  <w:num w:numId="21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2A6"/>
    <w:rsid w:val="000001AB"/>
    <w:rsid w:val="000002E5"/>
    <w:rsid w:val="00000409"/>
    <w:rsid w:val="0000048D"/>
    <w:rsid w:val="00000576"/>
    <w:rsid w:val="0000093E"/>
    <w:rsid w:val="00000DA0"/>
    <w:rsid w:val="00000F5D"/>
    <w:rsid w:val="00001017"/>
    <w:rsid w:val="00001215"/>
    <w:rsid w:val="00001476"/>
    <w:rsid w:val="00001523"/>
    <w:rsid w:val="00001536"/>
    <w:rsid w:val="0000168E"/>
    <w:rsid w:val="00001E43"/>
    <w:rsid w:val="0000217D"/>
    <w:rsid w:val="000023BC"/>
    <w:rsid w:val="00002518"/>
    <w:rsid w:val="00002ABF"/>
    <w:rsid w:val="00002D9A"/>
    <w:rsid w:val="00002EE8"/>
    <w:rsid w:val="00002F31"/>
    <w:rsid w:val="0000302C"/>
    <w:rsid w:val="000036DF"/>
    <w:rsid w:val="00003D77"/>
    <w:rsid w:val="00003E80"/>
    <w:rsid w:val="00004735"/>
    <w:rsid w:val="000047E9"/>
    <w:rsid w:val="00004863"/>
    <w:rsid w:val="000049A0"/>
    <w:rsid w:val="00004F84"/>
    <w:rsid w:val="00004F93"/>
    <w:rsid w:val="000052BE"/>
    <w:rsid w:val="0000567C"/>
    <w:rsid w:val="000056BE"/>
    <w:rsid w:val="00005BDA"/>
    <w:rsid w:val="00005F80"/>
    <w:rsid w:val="00006131"/>
    <w:rsid w:val="00006503"/>
    <w:rsid w:val="0000657B"/>
    <w:rsid w:val="00006B5B"/>
    <w:rsid w:val="000072DA"/>
    <w:rsid w:val="0000740C"/>
    <w:rsid w:val="00007631"/>
    <w:rsid w:val="0000770E"/>
    <w:rsid w:val="000077F7"/>
    <w:rsid w:val="000078E0"/>
    <w:rsid w:val="00007A61"/>
    <w:rsid w:val="00007FAE"/>
    <w:rsid w:val="00010251"/>
    <w:rsid w:val="000102C6"/>
    <w:rsid w:val="000106F1"/>
    <w:rsid w:val="00010A8B"/>
    <w:rsid w:val="000114F7"/>
    <w:rsid w:val="000114FB"/>
    <w:rsid w:val="0001157B"/>
    <w:rsid w:val="000118FF"/>
    <w:rsid w:val="00011D3A"/>
    <w:rsid w:val="00011FDB"/>
    <w:rsid w:val="00012139"/>
    <w:rsid w:val="000125BD"/>
    <w:rsid w:val="000129CC"/>
    <w:rsid w:val="00012B7E"/>
    <w:rsid w:val="00013586"/>
    <w:rsid w:val="00013B52"/>
    <w:rsid w:val="00013C24"/>
    <w:rsid w:val="00013E0F"/>
    <w:rsid w:val="00013E34"/>
    <w:rsid w:val="00014556"/>
    <w:rsid w:val="00014620"/>
    <w:rsid w:val="00014D18"/>
    <w:rsid w:val="000151B1"/>
    <w:rsid w:val="000156BA"/>
    <w:rsid w:val="00015810"/>
    <w:rsid w:val="0001590C"/>
    <w:rsid w:val="000159C2"/>
    <w:rsid w:val="00015AE9"/>
    <w:rsid w:val="00016376"/>
    <w:rsid w:val="00016895"/>
    <w:rsid w:val="00016D45"/>
    <w:rsid w:val="00016E9B"/>
    <w:rsid w:val="00016FAB"/>
    <w:rsid w:val="000171EC"/>
    <w:rsid w:val="000172CF"/>
    <w:rsid w:val="000179D5"/>
    <w:rsid w:val="00017B0A"/>
    <w:rsid w:val="00017CD5"/>
    <w:rsid w:val="00020190"/>
    <w:rsid w:val="000202AE"/>
    <w:rsid w:val="000205D3"/>
    <w:rsid w:val="00020A41"/>
    <w:rsid w:val="00020E5D"/>
    <w:rsid w:val="00020ECB"/>
    <w:rsid w:val="00021538"/>
    <w:rsid w:val="000215A9"/>
    <w:rsid w:val="0002172F"/>
    <w:rsid w:val="000217E7"/>
    <w:rsid w:val="00021949"/>
    <w:rsid w:val="00021D81"/>
    <w:rsid w:val="0002210D"/>
    <w:rsid w:val="0002214A"/>
    <w:rsid w:val="000223A6"/>
    <w:rsid w:val="000225DA"/>
    <w:rsid w:val="00022E2D"/>
    <w:rsid w:val="00022E8F"/>
    <w:rsid w:val="00022FFC"/>
    <w:rsid w:val="0002340D"/>
    <w:rsid w:val="00023525"/>
    <w:rsid w:val="00023552"/>
    <w:rsid w:val="00023642"/>
    <w:rsid w:val="00023C48"/>
    <w:rsid w:val="00023CB9"/>
    <w:rsid w:val="000241D5"/>
    <w:rsid w:val="000245AF"/>
    <w:rsid w:val="00024609"/>
    <w:rsid w:val="000246A7"/>
    <w:rsid w:val="00024789"/>
    <w:rsid w:val="000247BD"/>
    <w:rsid w:val="00024862"/>
    <w:rsid w:val="000249B6"/>
    <w:rsid w:val="00024A4D"/>
    <w:rsid w:val="00024FF9"/>
    <w:rsid w:val="000252F0"/>
    <w:rsid w:val="00025564"/>
    <w:rsid w:val="00025654"/>
    <w:rsid w:val="00025C9F"/>
    <w:rsid w:val="00025E2C"/>
    <w:rsid w:val="00026931"/>
    <w:rsid w:val="00026A4C"/>
    <w:rsid w:val="00027939"/>
    <w:rsid w:val="00027C26"/>
    <w:rsid w:val="00027DBC"/>
    <w:rsid w:val="00030356"/>
    <w:rsid w:val="000304F1"/>
    <w:rsid w:val="000307A3"/>
    <w:rsid w:val="00031235"/>
    <w:rsid w:val="00031329"/>
    <w:rsid w:val="000314CA"/>
    <w:rsid w:val="00031905"/>
    <w:rsid w:val="00031B51"/>
    <w:rsid w:val="00031BF9"/>
    <w:rsid w:val="00032A34"/>
    <w:rsid w:val="00032A77"/>
    <w:rsid w:val="00033058"/>
    <w:rsid w:val="000330E1"/>
    <w:rsid w:val="0003330E"/>
    <w:rsid w:val="00033513"/>
    <w:rsid w:val="00033B7A"/>
    <w:rsid w:val="00033C02"/>
    <w:rsid w:val="000341A0"/>
    <w:rsid w:val="00034258"/>
    <w:rsid w:val="0003452F"/>
    <w:rsid w:val="000348A9"/>
    <w:rsid w:val="000348FC"/>
    <w:rsid w:val="00034E89"/>
    <w:rsid w:val="0003514E"/>
    <w:rsid w:val="0003550E"/>
    <w:rsid w:val="00035B30"/>
    <w:rsid w:val="00035CED"/>
    <w:rsid w:val="00035E84"/>
    <w:rsid w:val="00036402"/>
    <w:rsid w:val="00036A95"/>
    <w:rsid w:val="00036B95"/>
    <w:rsid w:val="00036C01"/>
    <w:rsid w:val="00037234"/>
    <w:rsid w:val="0003762C"/>
    <w:rsid w:val="00037962"/>
    <w:rsid w:val="00040045"/>
    <w:rsid w:val="0004017B"/>
    <w:rsid w:val="000402D7"/>
    <w:rsid w:val="00040418"/>
    <w:rsid w:val="000405B6"/>
    <w:rsid w:val="000415F9"/>
    <w:rsid w:val="00041677"/>
    <w:rsid w:val="000416D5"/>
    <w:rsid w:val="0004184A"/>
    <w:rsid w:val="00041A01"/>
    <w:rsid w:val="00041BD0"/>
    <w:rsid w:val="00041CF6"/>
    <w:rsid w:val="00041F85"/>
    <w:rsid w:val="00042006"/>
    <w:rsid w:val="000429E6"/>
    <w:rsid w:val="00042C9E"/>
    <w:rsid w:val="00042DE6"/>
    <w:rsid w:val="00042F82"/>
    <w:rsid w:val="00043419"/>
    <w:rsid w:val="0004358E"/>
    <w:rsid w:val="00043980"/>
    <w:rsid w:val="00043A9B"/>
    <w:rsid w:val="00043BA7"/>
    <w:rsid w:val="00044793"/>
    <w:rsid w:val="00044819"/>
    <w:rsid w:val="000448CF"/>
    <w:rsid w:val="00044BDC"/>
    <w:rsid w:val="00044C08"/>
    <w:rsid w:val="0004570E"/>
    <w:rsid w:val="000459B6"/>
    <w:rsid w:val="00045A69"/>
    <w:rsid w:val="00045A88"/>
    <w:rsid w:val="00045FBB"/>
    <w:rsid w:val="00046847"/>
    <w:rsid w:val="00047072"/>
    <w:rsid w:val="00047226"/>
    <w:rsid w:val="000473D7"/>
    <w:rsid w:val="00047FD9"/>
    <w:rsid w:val="000502C9"/>
    <w:rsid w:val="00050571"/>
    <w:rsid w:val="000510F4"/>
    <w:rsid w:val="00051138"/>
    <w:rsid w:val="00051F65"/>
    <w:rsid w:val="00051F90"/>
    <w:rsid w:val="0005244B"/>
    <w:rsid w:val="00052909"/>
    <w:rsid w:val="00052AE3"/>
    <w:rsid w:val="000533E0"/>
    <w:rsid w:val="000536C7"/>
    <w:rsid w:val="00053954"/>
    <w:rsid w:val="00053978"/>
    <w:rsid w:val="00053B6A"/>
    <w:rsid w:val="000540AE"/>
    <w:rsid w:val="00054134"/>
    <w:rsid w:val="00054166"/>
    <w:rsid w:val="000549BC"/>
    <w:rsid w:val="00054CFF"/>
    <w:rsid w:val="0005500B"/>
    <w:rsid w:val="00055017"/>
    <w:rsid w:val="000550CF"/>
    <w:rsid w:val="00055853"/>
    <w:rsid w:val="00055F02"/>
    <w:rsid w:val="000569D6"/>
    <w:rsid w:val="00056B95"/>
    <w:rsid w:val="00056C13"/>
    <w:rsid w:val="00056C7A"/>
    <w:rsid w:val="00056ECE"/>
    <w:rsid w:val="000574DA"/>
    <w:rsid w:val="00057B6E"/>
    <w:rsid w:val="00057E28"/>
    <w:rsid w:val="00057ED5"/>
    <w:rsid w:val="00057F92"/>
    <w:rsid w:val="00057FFC"/>
    <w:rsid w:val="000603D6"/>
    <w:rsid w:val="000608DD"/>
    <w:rsid w:val="0006118B"/>
    <w:rsid w:val="00061270"/>
    <w:rsid w:val="000612F7"/>
    <w:rsid w:val="00061521"/>
    <w:rsid w:val="00061730"/>
    <w:rsid w:val="00061792"/>
    <w:rsid w:val="00061C01"/>
    <w:rsid w:val="00061D22"/>
    <w:rsid w:val="00061EAA"/>
    <w:rsid w:val="00062026"/>
    <w:rsid w:val="00062325"/>
    <w:rsid w:val="00062E8F"/>
    <w:rsid w:val="00063226"/>
    <w:rsid w:val="00063B7F"/>
    <w:rsid w:val="00063C1D"/>
    <w:rsid w:val="000640FF"/>
    <w:rsid w:val="000650FF"/>
    <w:rsid w:val="00065110"/>
    <w:rsid w:val="000653D9"/>
    <w:rsid w:val="00065541"/>
    <w:rsid w:val="000656E3"/>
    <w:rsid w:val="00065864"/>
    <w:rsid w:val="00065A9F"/>
    <w:rsid w:val="00065C6A"/>
    <w:rsid w:val="00065CD6"/>
    <w:rsid w:val="00065E3D"/>
    <w:rsid w:val="0006668C"/>
    <w:rsid w:val="00066D53"/>
    <w:rsid w:val="00067262"/>
    <w:rsid w:val="000673C9"/>
    <w:rsid w:val="00067794"/>
    <w:rsid w:val="000679E6"/>
    <w:rsid w:val="00067A28"/>
    <w:rsid w:val="00067E49"/>
    <w:rsid w:val="00070327"/>
    <w:rsid w:val="000703AD"/>
    <w:rsid w:val="000707D3"/>
    <w:rsid w:val="00070A26"/>
    <w:rsid w:val="000714E3"/>
    <w:rsid w:val="000715EA"/>
    <w:rsid w:val="000716F0"/>
    <w:rsid w:val="00071E32"/>
    <w:rsid w:val="00072019"/>
    <w:rsid w:val="000725B2"/>
    <w:rsid w:val="000727DE"/>
    <w:rsid w:val="00072F48"/>
    <w:rsid w:val="00073338"/>
    <w:rsid w:val="0007338D"/>
    <w:rsid w:val="000738BB"/>
    <w:rsid w:val="00073C23"/>
    <w:rsid w:val="00073E7D"/>
    <w:rsid w:val="000747D9"/>
    <w:rsid w:val="00074A1A"/>
    <w:rsid w:val="00074B13"/>
    <w:rsid w:val="0007533C"/>
    <w:rsid w:val="00075E79"/>
    <w:rsid w:val="000762BE"/>
    <w:rsid w:val="00076664"/>
    <w:rsid w:val="00076676"/>
    <w:rsid w:val="000768AA"/>
    <w:rsid w:val="000769C6"/>
    <w:rsid w:val="00076A65"/>
    <w:rsid w:val="00076CAA"/>
    <w:rsid w:val="00076F9C"/>
    <w:rsid w:val="000771F1"/>
    <w:rsid w:val="00077287"/>
    <w:rsid w:val="000779C7"/>
    <w:rsid w:val="00077A7D"/>
    <w:rsid w:val="00077EAB"/>
    <w:rsid w:val="00077FA4"/>
    <w:rsid w:val="00080337"/>
    <w:rsid w:val="0008071E"/>
    <w:rsid w:val="000807DD"/>
    <w:rsid w:val="00080E1F"/>
    <w:rsid w:val="00081F8F"/>
    <w:rsid w:val="00082930"/>
    <w:rsid w:val="00082C47"/>
    <w:rsid w:val="000831E5"/>
    <w:rsid w:val="00083366"/>
    <w:rsid w:val="00083451"/>
    <w:rsid w:val="0008355A"/>
    <w:rsid w:val="00083721"/>
    <w:rsid w:val="00083AFC"/>
    <w:rsid w:val="00083C2A"/>
    <w:rsid w:val="00083EA8"/>
    <w:rsid w:val="00083FB3"/>
    <w:rsid w:val="000843B3"/>
    <w:rsid w:val="00084B8C"/>
    <w:rsid w:val="00084BF0"/>
    <w:rsid w:val="00084C31"/>
    <w:rsid w:val="00084DCA"/>
    <w:rsid w:val="00084F29"/>
    <w:rsid w:val="000854D8"/>
    <w:rsid w:val="00085831"/>
    <w:rsid w:val="00085B18"/>
    <w:rsid w:val="00085E94"/>
    <w:rsid w:val="000863E7"/>
    <w:rsid w:val="00086B57"/>
    <w:rsid w:val="00086BF7"/>
    <w:rsid w:val="000877F6"/>
    <w:rsid w:val="00087918"/>
    <w:rsid w:val="00090283"/>
    <w:rsid w:val="00090399"/>
    <w:rsid w:val="00090B69"/>
    <w:rsid w:val="00090F01"/>
    <w:rsid w:val="00090F25"/>
    <w:rsid w:val="00091117"/>
    <w:rsid w:val="0009130A"/>
    <w:rsid w:val="0009145E"/>
    <w:rsid w:val="00091F28"/>
    <w:rsid w:val="00091FF0"/>
    <w:rsid w:val="0009203B"/>
    <w:rsid w:val="00092216"/>
    <w:rsid w:val="0009248E"/>
    <w:rsid w:val="0009271E"/>
    <w:rsid w:val="0009294E"/>
    <w:rsid w:val="00092C95"/>
    <w:rsid w:val="00092CFB"/>
    <w:rsid w:val="00092D35"/>
    <w:rsid w:val="00092E87"/>
    <w:rsid w:val="00092EC8"/>
    <w:rsid w:val="000932E0"/>
    <w:rsid w:val="000934B0"/>
    <w:rsid w:val="000935FC"/>
    <w:rsid w:val="00093DFC"/>
    <w:rsid w:val="00094094"/>
    <w:rsid w:val="000940DA"/>
    <w:rsid w:val="0009446D"/>
    <w:rsid w:val="0009495B"/>
    <w:rsid w:val="000949F8"/>
    <w:rsid w:val="00094E26"/>
    <w:rsid w:val="00095357"/>
    <w:rsid w:val="000957E8"/>
    <w:rsid w:val="000966E7"/>
    <w:rsid w:val="00096CDF"/>
    <w:rsid w:val="00096D4B"/>
    <w:rsid w:val="000975F4"/>
    <w:rsid w:val="00097763"/>
    <w:rsid w:val="000978A4"/>
    <w:rsid w:val="00097BE1"/>
    <w:rsid w:val="00097F48"/>
    <w:rsid w:val="000A01E8"/>
    <w:rsid w:val="000A0459"/>
    <w:rsid w:val="000A0623"/>
    <w:rsid w:val="000A06AA"/>
    <w:rsid w:val="000A0A9C"/>
    <w:rsid w:val="000A0C5D"/>
    <w:rsid w:val="000A0CC3"/>
    <w:rsid w:val="000A0DAE"/>
    <w:rsid w:val="000A104A"/>
    <w:rsid w:val="000A113F"/>
    <w:rsid w:val="000A121A"/>
    <w:rsid w:val="000A137B"/>
    <w:rsid w:val="000A14DA"/>
    <w:rsid w:val="000A17E0"/>
    <w:rsid w:val="000A1D71"/>
    <w:rsid w:val="000A1E35"/>
    <w:rsid w:val="000A2B65"/>
    <w:rsid w:val="000A2C20"/>
    <w:rsid w:val="000A2FAF"/>
    <w:rsid w:val="000A314D"/>
    <w:rsid w:val="000A3554"/>
    <w:rsid w:val="000A37E8"/>
    <w:rsid w:val="000A3820"/>
    <w:rsid w:val="000A3839"/>
    <w:rsid w:val="000A386F"/>
    <w:rsid w:val="000A3938"/>
    <w:rsid w:val="000A3AF2"/>
    <w:rsid w:val="000A3CCA"/>
    <w:rsid w:val="000A3E53"/>
    <w:rsid w:val="000A3F75"/>
    <w:rsid w:val="000A44AF"/>
    <w:rsid w:val="000A494D"/>
    <w:rsid w:val="000A4D80"/>
    <w:rsid w:val="000A4D89"/>
    <w:rsid w:val="000A51A7"/>
    <w:rsid w:val="000A531D"/>
    <w:rsid w:val="000A5491"/>
    <w:rsid w:val="000A54F1"/>
    <w:rsid w:val="000A567D"/>
    <w:rsid w:val="000A5684"/>
    <w:rsid w:val="000A654F"/>
    <w:rsid w:val="000A76D2"/>
    <w:rsid w:val="000A788A"/>
    <w:rsid w:val="000A7BEC"/>
    <w:rsid w:val="000A7CA7"/>
    <w:rsid w:val="000A7DCF"/>
    <w:rsid w:val="000B02AE"/>
    <w:rsid w:val="000B0409"/>
    <w:rsid w:val="000B06C4"/>
    <w:rsid w:val="000B0951"/>
    <w:rsid w:val="000B0FA4"/>
    <w:rsid w:val="000B11EB"/>
    <w:rsid w:val="000B136B"/>
    <w:rsid w:val="000B1813"/>
    <w:rsid w:val="000B1870"/>
    <w:rsid w:val="000B19E3"/>
    <w:rsid w:val="000B1A52"/>
    <w:rsid w:val="000B1A9B"/>
    <w:rsid w:val="000B1F6D"/>
    <w:rsid w:val="000B2048"/>
    <w:rsid w:val="000B2320"/>
    <w:rsid w:val="000B26AF"/>
    <w:rsid w:val="000B2AC6"/>
    <w:rsid w:val="000B3A0F"/>
    <w:rsid w:val="000B3A8F"/>
    <w:rsid w:val="000B3C6D"/>
    <w:rsid w:val="000B3D0C"/>
    <w:rsid w:val="000B407A"/>
    <w:rsid w:val="000B40F1"/>
    <w:rsid w:val="000B417B"/>
    <w:rsid w:val="000B43C0"/>
    <w:rsid w:val="000B453A"/>
    <w:rsid w:val="000B4893"/>
    <w:rsid w:val="000B4924"/>
    <w:rsid w:val="000B4DCD"/>
    <w:rsid w:val="000B4EFF"/>
    <w:rsid w:val="000B5392"/>
    <w:rsid w:val="000B54F8"/>
    <w:rsid w:val="000B5899"/>
    <w:rsid w:val="000B5999"/>
    <w:rsid w:val="000B5C45"/>
    <w:rsid w:val="000B5CFC"/>
    <w:rsid w:val="000B5E26"/>
    <w:rsid w:val="000B63F6"/>
    <w:rsid w:val="000B6B11"/>
    <w:rsid w:val="000B6E81"/>
    <w:rsid w:val="000B6F5A"/>
    <w:rsid w:val="000B7604"/>
    <w:rsid w:val="000B795F"/>
    <w:rsid w:val="000B7A6B"/>
    <w:rsid w:val="000B7C10"/>
    <w:rsid w:val="000B7C4F"/>
    <w:rsid w:val="000B7FE4"/>
    <w:rsid w:val="000C03A4"/>
    <w:rsid w:val="000C06A9"/>
    <w:rsid w:val="000C0752"/>
    <w:rsid w:val="000C0BD4"/>
    <w:rsid w:val="000C0D13"/>
    <w:rsid w:val="000C1025"/>
    <w:rsid w:val="000C104E"/>
    <w:rsid w:val="000C1458"/>
    <w:rsid w:val="000C16AE"/>
    <w:rsid w:val="000C1831"/>
    <w:rsid w:val="000C190F"/>
    <w:rsid w:val="000C1B64"/>
    <w:rsid w:val="000C1C26"/>
    <w:rsid w:val="000C1D99"/>
    <w:rsid w:val="000C1FD6"/>
    <w:rsid w:val="000C2066"/>
    <w:rsid w:val="000C25E2"/>
    <w:rsid w:val="000C25E9"/>
    <w:rsid w:val="000C26A2"/>
    <w:rsid w:val="000C2D7D"/>
    <w:rsid w:val="000C2D87"/>
    <w:rsid w:val="000C3190"/>
    <w:rsid w:val="000C3840"/>
    <w:rsid w:val="000C392F"/>
    <w:rsid w:val="000C3C6A"/>
    <w:rsid w:val="000C3EA8"/>
    <w:rsid w:val="000C4175"/>
    <w:rsid w:val="000C433E"/>
    <w:rsid w:val="000C470C"/>
    <w:rsid w:val="000C4D5E"/>
    <w:rsid w:val="000C4F48"/>
    <w:rsid w:val="000C4F71"/>
    <w:rsid w:val="000C50AC"/>
    <w:rsid w:val="000C52D7"/>
    <w:rsid w:val="000C5521"/>
    <w:rsid w:val="000C607C"/>
    <w:rsid w:val="000C6587"/>
    <w:rsid w:val="000C6D06"/>
    <w:rsid w:val="000C6E61"/>
    <w:rsid w:val="000C77B6"/>
    <w:rsid w:val="000C7A53"/>
    <w:rsid w:val="000D021F"/>
    <w:rsid w:val="000D0483"/>
    <w:rsid w:val="000D04A3"/>
    <w:rsid w:val="000D069A"/>
    <w:rsid w:val="000D0708"/>
    <w:rsid w:val="000D08E9"/>
    <w:rsid w:val="000D0A82"/>
    <w:rsid w:val="000D0FC6"/>
    <w:rsid w:val="000D1226"/>
    <w:rsid w:val="000D1D35"/>
    <w:rsid w:val="000D1D52"/>
    <w:rsid w:val="000D2110"/>
    <w:rsid w:val="000D2771"/>
    <w:rsid w:val="000D28A3"/>
    <w:rsid w:val="000D2A3E"/>
    <w:rsid w:val="000D2F3B"/>
    <w:rsid w:val="000D32C6"/>
    <w:rsid w:val="000D37C4"/>
    <w:rsid w:val="000D385F"/>
    <w:rsid w:val="000D38A1"/>
    <w:rsid w:val="000D38DE"/>
    <w:rsid w:val="000D399F"/>
    <w:rsid w:val="000D3AB4"/>
    <w:rsid w:val="000D403D"/>
    <w:rsid w:val="000D421E"/>
    <w:rsid w:val="000D4340"/>
    <w:rsid w:val="000D450B"/>
    <w:rsid w:val="000D4559"/>
    <w:rsid w:val="000D4A61"/>
    <w:rsid w:val="000D4E03"/>
    <w:rsid w:val="000D52EE"/>
    <w:rsid w:val="000D5DCC"/>
    <w:rsid w:val="000D602A"/>
    <w:rsid w:val="000D6394"/>
    <w:rsid w:val="000D644B"/>
    <w:rsid w:val="000D6962"/>
    <w:rsid w:val="000D6A2D"/>
    <w:rsid w:val="000D6C04"/>
    <w:rsid w:val="000D70A1"/>
    <w:rsid w:val="000D71FF"/>
    <w:rsid w:val="000D72D3"/>
    <w:rsid w:val="000D7735"/>
    <w:rsid w:val="000D7EDF"/>
    <w:rsid w:val="000E0041"/>
    <w:rsid w:val="000E01DA"/>
    <w:rsid w:val="000E02A2"/>
    <w:rsid w:val="000E0421"/>
    <w:rsid w:val="000E0428"/>
    <w:rsid w:val="000E0657"/>
    <w:rsid w:val="000E0AE0"/>
    <w:rsid w:val="000E0AE3"/>
    <w:rsid w:val="000E0B0E"/>
    <w:rsid w:val="000E0F3E"/>
    <w:rsid w:val="000E116D"/>
    <w:rsid w:val="000E18C6"/>
    <w:rsid w:val="000E1919"/>
    <w:rsid w:val="000E19AF"/>
    <w:rsid w:val="000E1B4D"/>
    <w:rsid w:val="000E2254"/>
    <w:rsid w:val="000E276E"/>
    <w:rsid w:val="000E28E1"/>
    <w:rsid w:val="000E2B14"/>
    <w:rsid w:val="000E2BB4"/>
    <w:rsid w:val="000E2DC6"/>
    <w:rsid w:val="000E336C"/>
    <w:rsid w:val="000E343D"/>
    <w:rsid w:val="000E38F9"/>
    <w:rsid w:val="000E3BC8"/>
    <w:rsid w:val="000E3D6F"/>
    <w:rsid w:val="000E40D7"/>
    <w:rsid w:val="000E43AB"/>
    <w:rsid w:val="000E4714"/>
    <w:rsid w:val="000E4D43"/>
    <w:rsid w:val="000E4DAD"/>
    <w:rsid w:val="000E50CD"/>
    <w:rsid w:val="000E5611"/>
    <w:rsid w:val="000E594F"/>
    <w:rsid w:val="000E5A00"/>
    <w:rsid w:val="000E5AE3"/>
    <w:rsid w:val="000E5D3F"/>
    <w:rsid w:val="000E5E83"/>
    <w:rsid w:val="000E61EA"/>
    <w:rsid w:val="000E6645"/>
    <w:rsid w:val="000E6766"/>
    <w:rsid w:val="000E67B8"/>
    <w:rsid w:val="000E6A8B"/>
    <w:rsid w:val="000E6DD7"/>
    <w:rsid w:val="000E6E4F"/>
    <w:rsid w:val="000E6EEE"/>
    <w:rsid w:val="000E71FF"/>
    <w:rsid w:val="000E728A"/>
    <w:rsid w:val="000E7750"/>
    <w:rsid w:val="000E785C"/>
    <w:rsid w:val="000E7FF7"/>
    <w:rsid w:val="000F01B8"/>
    <w:rsid w:val="000F0239"/>
    <w:rsid w:val="000F0421"/>
    <w:rsid w:val="000F09F4"/>
    <w:rsid w:val="000F0C89"/>
    <w:rsid w:val="000F0D51"/>
    <w:rsid w:val="000F11F6"/>
    <w:rsid w:val="000F1414"/>
    <w:rsid w:val="000F18C6"/>
    <w:rsid w:val="000F1B9C"/>
    <w:rsid w:val="000F1E19"/>
    <w:rsid w:val="000F1E51"/>
    <w:rsid w:val="000F1E68"/>
    <w:rsid w:val="000F21F4"/>
    <w:rsid w:val="000F2433"/>
    <w:rsid w:val="000F288C"/>
    <w:rsid w:val="000F28BF"/>
    <w:rsid w:val="000F30E4"/>
    <w:rsid w:val="000F3579"/>
    <w:rsid w:val="000F3D51"/>
    <w:rsid w:val="000F47BB"/>
    <w:rsid w:val="000F48A6"/>
    <w:rsid w:val="000F50DA"/>
    <w:rsid w:val="000F5A00"/>
    <w:rsid w:val="000F5E09"/>
    <w:rsid w:val="000F5F95"/>
    <w:rsid w:val="000F6769"/>
    <w:rsid w:val="000F690E"/>
    <w:rsid w:val="000F6A55"/>
    <w:rsid w:val="000F6AD3"/>
    <w:rsid w:val="000F6ADF"/>
    <w:rsid w:val="000F6B04"/>
    <w:rsid w:val="000F6D68"/>
    <w:rsid w:val="000F7091"/>
    <w:rsid w:val="000F72E8"/>
    <w:rsid w:val="000F744A"/>
    <w:rsid w:val="000F7627"/>
    <w:rsid w:val="000F785B"/>
    <w:rsid w:val="000F7DCE"/>
    <w:rsid w:val="00100345"/>
    <w:rsid w:val="0010146E"/>
    <w:rsid w:val="001016C6"/>
    <w:rsid w:val="00101F50"/>
    <w:rsid w:val="00102338"/>
    <w:rsid w:val="00102413"/>
    <w:rsid w:val="00102997"/>
    <w:rsid w:val="00102E54"/>
    <w:rsid w:val="0010316A"/>
    <w:rsid w:val="00103515"/>
    <w:rsid w:val="001037EB"/>
    <w:rsid w:val="00103A00"/>
    <w:rsid w:val="00103B64"/>
    <w:rsid w:val="001040C8"/>
    <w:rsid w:val="00104138"/>
    <w:rsid w:val="001043EE"/>
    <w:rsid w:val="001045A1"/>
    <w:rsid w:val="00105199"/>
    <w:rsid w:val="00105855"/>
    <w:rsid w:val="00105A84"/>
    <w:rsid w:val="00105A98"/>
    <w:rsid w:val="00105B30"/>
    <w:rsid w:val="00105B97"/>
    <w:rsid w:val="00106101"/>
    <w:rsid w:val="001061B1"/>
    <w:rsid w:val="00106A90"/>
    <w:rsid w:val="00106A9C"/>
    <w:rsid w:val="00106E3C"/>
    <w:rsid w:val="00106E75"/>
    <w:rsid w:val="00106EFA"/>
    <w:rsid w:val="001073AA"/>
    <w:rsid w:val="0010769F"/>
    <w:rsid w:val="0010776C"/>
    <w:rsid w:val="00107915"/>
    <w:rsid w:val="00107959"/>
    <w:rsid w:val="001079E7"/>
    <w:rsid w:val="00107A7C"/>
    <w:rsid w:val="001104D2"/>
    <w:rsid w:val="00110544"/>
    <w:rsid w:val="001107F7"/>
    <w:rsid w:val="00110907"/>
    <w:rsid w:val="00110BE3"/>
    <w:rsid w:val="00110D02"/>
    <w:rsid w:val="00110FF3"/>
    <w:rsid w:val="00111249"/>
    <w:rsid w:val="001112AF"/>
    <w:rsid w:val="00111395"/>
    <w:rsid w:val="001118F0"/>
    <w:rsid w:val="00111A45"/>
    <w:rsid w:val="00112809"/>
    <w:rsid w:val="0011295C"/>
    <w:rsid w:val="00112E90"/>
    <w:rsid w:val="00113FF5"/>
    <w:rsid w:val="001140A2"/>
    <w:rsid w:val="00114123"/>
    <w:rsid w:val="001142F5"/>
    <w:rsid w:val="001151EB"/>
    <w:rsid w:val="0011525D"/>
    <w:rsid w:val="00115270"/>
    <w:rsid w:val="001152DA"/>
    <w:rsid w:val="001158B9"/>
    <w:rsid w:val="00115BF9"/>
    <w:rsid w:val="00115E3F"/>
    <w:rsid w:val="00116163"/>
    <w:rsid w:val="0011648A"/>
    <w:rsid w:val="00116A93"/>
    <w:rsid w:val="00116AD4"/>
    <w:rsid w:val="00116C19"/>
    <w:rsid w:val="00116D95"/>
    <w:rsid w:val="0011710F"/>
    <w:rsid w:val="00117721"/>
    <w:rsid w:val="0011787B"/>
    <w:rsid w:val="001178FE"/>
    <w:rsid w:val="00120160"/>
    <w:rsid w:val="00120554"/>
    <w:rsid w:val="00120DE4"/>
    <w:rsid w:val="001212E4"/>
    <w:rsid w:val="00121410"/>
    <w:rsid w:val="001214D8"/>
    <w:rsid w:val="001217AD"/>
    <w:rsid w:val="0012198F"/>
    <w:rsid w:val="00121FE3"/>
    <w:rsid w:val="00122156"/>
    <w:rsid w:val="00122A02"/>
    <w:rsid w:val="00122BDD"/>
    <w:rsid w:val="00122CAF"/>
    <w:rsid w:val="00122EE8"/>
    <w:rsid w:val="00122FFF"/>
    <w:rsid w:val="0012321E"/>
    <w:rsid w:val="0012350E"/>
    <w:rsid w:val="0012397B"/>
    <w:rsid w:val="00124171"/>
    <w:rsid w:val="00124217"/>
    <w:rsid w:val="001243E1"/>
    <w:rsid w:val="00124EAF"/>
    <w:rsid w:val="0012507C"/>
    <w:rsid w:val="001250C3"/>
    <w:rsid w:val="001251B0"/>
    <w:rsid w:val="0012533A"/>
    <w:rsid w:val="001259B5"/>
    <w:rsid w:val="00125B60"/>
    <w:rsid w:val="00125CEA"/>
    <w:rsid w:val="0012600E"/>
    <w:rsid w:val="00126490"/>
    <w:rsid w:val="00126B80"/>
    <w:rsid w:val="00126D41"/>
    <w:rsid w:val="001273C6"/>
    <w:rsid w:val="001302E1"/>
    <w:rsid w:val="00130301"/>
    <w:rsid w:val="001305A6"/>
    <w:rsid w:val="00130657"/>
    <w:rsid w:val="001308F0"/>
    <w:rsid w:val="001309A4"/>
    <w:rsid w:val="00130AFA"/>
    <w:rsid w:val="00130C5A"/>
    <w:rsid w:val="0013119D"/>
    <w:rsid w:val="001318EB"/>
    <w:rsid w:val="00131BBA"/>
    <w:rsid w:val="001326AC"/>
    <w:rsid w:val="001326F7"/>
    <w:rsid w:val="00132D1A"/>
    <w:rsid w:val="00132DF6"/>
    <w:rsid w:val="0013396F"/>
    <w:rsid w:val="00133CDD"/>
    <w:rsid w:val="00133D8E"/>
    <w:rsid w:val="0013477E"/>
    <w:rsid w:val="00134913"/>
    <w:rsid w:val="00134EF7"/>
    <w:rsid w:val="00134FE8"/>
    <w:rsid w:val="001350E4"/>
    <w:rsid w:val="001353C5"/>
    <w:rsid w:val="001357AE"/>
    <w:rsid w:val="00135BAB"/>
    <w:rsid w:val="00136091"/>
    <w:rsid w:val="001364E8"/>
    <w:rsid w:val="00136681"/>
    <w:rsid w:val="00136CAA"/>
    <w:rsid w:val="0013712B"/>
    <w:rsid w:val="001375FF"/>
    <w:rsid w:val="00137961"/>
    <w:rsid w:val="00137A8D"/>
    <w:rsid w:val="00137E44"/>
    <w:rsid w:val="00137EA4"/>
    <w:rsid w:val="00137F53"/>
    <w:rsid w:val="00140016"/>
    <w:rsid w:val="0014065C"/>
    <w:rsid w:val="00140A9D"/>
    <w:rsid w:val="00140BBC"/>
    <w:rsid w:val="00141418"/>
    <w:rsid w:val="00141633"/>
    <w:rsid w:val="00141AA6"/>
    <w:rsid w:val="00141F84"/>
    <w:rsid w:val="00141FDD"/>
    <w:rsid w:val="00143871"/>
    <w:rsid w:val="001438B9"/>
    <w:rsid w:val="00144318"/>
    <w:rsid w:val="001444BC"/>
    <w:rsid w:val="0014471B"/>
    <w:rsid w:val="00144971"/>
    <w:rsid w:val="00144AB0"/>
    <w:rsid w:val="001450FA"/>
    <w:rsid w:val="0014534F"/>
    <w:rsid w:val="00145701"/>
    <w:rsid w:val="001458BC"/>
    <w:rsid w:val="00145BD8"/>
    <w:rsid w:val="00145C3C"/>
    <w:rsid w:val="00146246"/>
    <w:rsid w:val="001466C8"/>
    <w:rsid w:val="00146A4A"/>
    <w:rsid w:val="00146A4F"/>
    <w:rsid w:val="00146B86"/>
    <w:rsid w:val="00146F38"/>
    <w:rsid w:val="00146FE5"/>
    <w:rsid w:val="001473CB"/>
    <w:rsid w:val="0014755B"/>
    <w:rsid w:val="001476BB"/>
    <w:rsid w:val="001478C0"/>
    <w:rsid w:val="00147AA9"/>
    <w:rsid w:val="00147B5A"/>
    <w:rsid w:val="00147F2A"/>
    <w:rsid w:val="00147F33"/>
    <w:rsid w:val="00147F4B"/>
    <w:rsid w:val="00150208"/>
    <w:rsid w:val="001508CB"/>
    <w:rsid w:val="00150A3D"/>
    <w:rsid w:val="0015102D"/>
    <w:rsid w:val="001513CF"/>
    <w:rsid w:val="00151590"/>
    <w:rsid w:val="00151861"/>
    <w:rsid w:val="00151913"/>
    <w:rsid w:val="00151B07"/>
    <w:rsid w:val="00151C7D"/>
    <w:rsid w:val="00151FF8"/>
    <w:rsid w:val="001523ED"/>
    <w:rsid w:val="00152670"/>
    <w:rsid w:val="0015270D"/>
    <w:rsid w:val="001528F6"/>
    <w:rsid w:val="00152A95"/>
    <w:rsid w:val="00152C52"/>
    <w:rsid w:val="00153123"/>
    <w:rsid w:val="00153225"/>
    <w:rsid w:val="00153277"/>
    <w:rsid w:val="00153344"/>
    <w:rsid w:val="0015386A"/>
    <w:rsid w:val="00153A31"/>
    <w:rsid w:val="00153A7F"/>
    <w:rsid w:val="00153AEA"/>
    <w:rsid w:val="00153BD5"/>
    <w:rsid w:val="00153CE1"/>
    <w:rsid w:val="00153FBD"/>
    <w:rsid w:val="0015423C"/>
    <w:rsid w:val="00154274"/>
    <w:rsid w:val="0015492A"/>
    <w:rsid w:val="001551EC"/>
    <w:rsid w:val="001551F9"/>
    <w:rsid w:val="0015535D"/>
    <w:rsid w:val="001557AC"/>
    <w:rsid w:val="00155A50"/>
    <w:rsid w:val="001565DC"/>
    <w:rsid w:val="001566C1"/>
    <w:rsid w:val="001568FE"/>
    <w:rsid w:val="001569A9"/>
    <w:rsid w:val="00156CF4"/>
    <w:rsid w:val="00157017"/>
    <w:rsid w:val="00157463"/>
    <w:rsid w:val="001574AE"/>
    <w:rsid w:val="00157508"/>
    <w:rsid w:val="00157718"/>
    <w:rsid w:val="0015781A"/>
    <w:rsid w:val="00157AE4"/>
    <w:rsid w:val="00157BEC"/>
    <w:rsid w:val="00157DAA"/>
    <w:rsid w:val="001604CE"/>
    <w:rsid w:val="001605E0"/>
    <w:rsid w:val="00160657"/>
    <w:rsid w:val="00160715"/>
    <w:rsid w:val="001607E8"/>
    <w:rsid w:val="00160CA4"/>
    <w:rsid w:val="00161041"/>
    <w:rsid w:val="00161186"/>
    <w:rsid w:val="001613B4"/>
    <w:rsid w:val="00161497"/>
    <w:rsid w:val="00161883"/>
    <w:rsid w:val="001618AE"/>
    <w:rsid w:val="001619A7"/>
    <w:rsid w:val="00161B8C"/>
    <w:rsid w:val="00161DAF"/>
    <w:rsid w:val="00161E51"/>
    <w:rsid w:val="00161EF7"/>
    <w:rsid w:val="001620A0"/>
    <w:rsid w:val="00162123"/>
    <w:rsid w:val="00162353"/>
    <w:rsid w:val="001623FE"/>
    <w:rsid w:val="00162C06"/>
    <w:rsid w:val="00162E79"/>
    <w:rsid w:val="00163411"/>
    <w:rsid w:val="00163674"/>
    <w:rsid w:val="001638AD"/>
    <w:rsid w:val="00163A0F"/>
    <w:rsid w:val="00163CAD"/>
    <w:rsid w:val="00163D6A"/>
    <w:rsid w:val="00164348"/>
    <w:rsid w:val="00164731"/>
    <w:rsid w:val="00164C0C"/>
    <w:rsid w:val="00164C86"/>
    <w:rsid w:val="00164ED6"/>
    <w:rsid w:val="00164F79"/>
    <w:rsid w:val="001658E8"/>
    <w:rsid w:val="001662D9"/>
    <w:rsid w:val="001663C8"/>
    <w:rsid w:val="00166B3B"/>
    <w:rsid w:val="00166BCA"/>
    <w:rsid w:val="00166C93"/>
    <w:rsid w:val="001674DD"/>
    <w:rsid w:val="0016750A"/>
    <w:rsid w:val="00167539"/>
    <w:rsid w:val="00167576"/>
    <w:rsid w:val="00167662"/>
    <w:rsid w:val="001678A4"/>
    <w:rsid w:val="001679A4"/>
    <w:rsid w:val="00167A32"/>
    <w:rsid w:val="00167D5D"/>
    <w:rsid w:val="0017057A"/>
    <w:rsid w:val="00170609"/>
    <w:rsid w:val="00170654"/>
    <w:rsid w:val="001708FD"/>
    <w:rsid w:val="00170A27"/>
    <w:rsid w:val="00170BDA"/>
    <w:rsid w:val="00170C3E"/>
    <w:rsid w:val="00170DE0"/>
    <w:rsid w:val="00170E9A"/>
    <w:rsid w:val="00171A06"/>
    <w:rsid w:val="00171AC1"/>
    <w:rsid w:val="00171B9F"/>
    <w:rsid w:val="00171C45"/>
    <w:rsid w:val="00171DD7"/>
    <w:rsid w:val="001729B9"/>
    <w:rsid w:val="00172DC6"/>
    <w:rsid w:val="0017319E"/>
    <w:rsid w:val="0017328D"/>
    <w:rsid w:val="001738B3"/>
    <w:rsid w:val="00173CBC"/>
    <w:rsid w:val="00173DC8"/>
    <w:rsid w:val="00174051"/>
    <w:rsid w:val="00174345"/>
    <w:rsid w:val="00174389"/>
    <w:rsid w:val="00174C6D"/>
    <w:rsid w:val="0017512C"/>
    <w:rsid w:val="001752AE"/>
    <w:rsid w:val="001753F5"/>
    <w:rsid w:val="0017545A"/>
    <w:rsid w:val="001759B6"/>
    <w:rsid w:val="00175EDA"/>
    <w:rsid w:val="00175F93"/>
    <w:rsid w:val="00176311"/>
    <w:rsid w:val="001764DF"/>
    <w:rsid w:val="001768AC"/>
    <w:rsid w:val="00176E33"/>
    <w:rsid w:val="001770CD"/>
    <w:rsid w:val="001771E2"/>
    <w:rsid w:val="0017728F"/>
    <w:rsid w:val="0017732D"/>
    <w:rsid w:val="0017742A"/>
    <w:rsid w:val="001777C2"/>
    <w:rsid w:val="00180047"/>
    <w:rsid w:val="0018062D"/>
    <w:rsid w:val="00180F67"/>
    <w:rsid w:val="0018135D"/>
    <w:rsid w:val="0018146F"/>
    <w:rsid w:val="001814AE"/>
    <w:rsid w:val="001818A6"/>
    <w:rsid w:val="00181A68"/>
    <w:rsid w:val="00181F49"/>
    <w:rsid w:val="001824EB"/>
    <w:rsid w:val="0018254E"/>
    <w:rsid w:val="00182E98"/>
    <w:rsid w:val="001831A3"/>
    <w:rsid w:val="001835AD"/>
    <w:rsid w:val="0018367C"/>
    <w:rsid w:val="0018372C"/>
    <w:rsid w:val="00183B8F"/>
    <w:rsid w:val="00183D44"/>
    <w:rsid w:val="00183F50"/>
    <w:rsid w:val="00184090"/>
    <w:rsid w:val="00184342"/>
    <w:rsid w:val="00184441"/>
    <w:rsid w:val="0018448D"/>
    <w:rsid w:val="00184724"/>
    <w:rsid w:val="001847AB"/>
    <w:rsid w:val="00184C19"/>
    <w:rsid w:val="0018538B"/>
    <w:rsid w:val="00186074"/>
    <w:rsid w:val="001862EA"/>
    <w:rsid w:val="00186598"/>
    <w:rsid w:val="001865F7"/>
    <w:rsid w:val="0018664B"/>
    <w:rsid w:val="0018669A"/>
    <w:rsid w:val="00186B04"/>
    <w:rsid w:val="00186B69"/>
    <w:rsid w:val="00186E63"/>
    <w:rsid w:val="00187187"/>
    <w:rsid w:val="001871D8"/>
    <w:rsid w:val="00187337"/>
    <w:rsid w:val="00187A4F"/>
    <w:rsid w:val="00187EC7"/>
    <w:rsid w:val="00190631"/>
    <w:rsid w:val="00190C33"/>
    <w:rsid w:val="001916F0"/>
    <w:rsid w:val="001918E6"/>
    <w:rsid w:val="00191B06"/>
    <w:rsid w:val="00191C2C"/>
    <w:rsid w:val="00191CC7"/>
    <w:rsid w:val="00191F43"/>
    <w:rsid w:val="001920B1"/>
    <w:rsid w:val="001920E1"/>
    <w:rsid w:val="00192484"/>
    <w:rsid w:val="001924AF"/>
    <w:rsid w:val="001928A9"/>
    <w:rsid w:val="00192A1A"/>
    <w:rsid w:val="00192CED"/>
    <w:rsid w:val="00193079"/>
    <w:rsid w:val="00193230"/>
    <w:rsid w:val="001938D5"/>
    <w:rsid w:val="00193B1C"/>
    <w:rsid w:val="00193BE9"/>
    <w:rsid w:val="00193D90"/>
    <w:rsid w:val="00193DC4"/>
    <w:rsid w:val="001940F5"/>
    <w:rsid w:val="00194309"/>
    <w:rsid w:val="00194421"/>
    <w:rsid w:val="00194501"/>
    <w:rsid w:val="0019469C"/>
    <w:rsid w:val="001947D8"/>
    <w:rsid w:val="00194A96"/>
    <w:rsid w:val="00194AEB"/>
    <w:rsid w:val="00195344"/>
    <w:rsid w:val="00195678"/>
    <w:rsid w:val="00195815"/>
    <w:rsid w:val="00195E3A"/>
    <w:rsid w:val="00195E52"/>
    <w:rsid w:val="0019637A"/>
    <w:rsid w:val="001965DB"/>
    <w:rsid w:val="001966C0"/>
    <w:rsid w:val="001967F9"/>
    <w:rsid w:val="0019698B"/>
    <w:rsid w:val="00196C4A"/>
    <w:rsid w:val="00196D49"/>
    <w:rsid w:val="00196DFA"/>
    <w:rsid w:val="00196EC5"/>
    <w:rsid w:val="0019712A"/>
    <w:rsid w:val="001978F5"/>
    <w:rsid w:val="0019796D"/>
    <w:rsid w:val="00197B17"/>
    <w:rsid w:val="00197BDC"/>
    <w:rsid w:val="001A041D"/>
    <w:rsid w:val="001A04BE"/>
    <w:rsid w:val="001A0519"/>
    <w:rsid w:val="001A05EA"/>
    <w:rsid w:val="001A0D65"/>
    <w:rsid w:val="001A0DE5"/>
    <w:rsid w:val="001A0FB9"/>
    <w:rsid w:val="001A12AB"/>
    <w:rsid w:val="001A1741"/>
    <w:rsid w:val="001A1B02"/>
    <w:rsid w:val="001A1CD4"/>
    <w:rsid w:val="001A2011"/>
    <w:rsid w:val="001A20E6"/>
    <w:rsid w:val="001A2174"/>
    <w:rsid w:val="001A24F8"/>
    <w:rsid w:val="001A25BB"/>
    <w:rsid w:val="001A25DC"/>
    <w:rsid w:val="001A281F"/>
    <w:rsid w:val="001A2BAF"/>
    <w:rsid w:val="001A329E"/>
    <w:rsid w:val="001A3301"/>
    <w:rsid w:val="001A3450"/>
    <w:rsid w:val="001A36B6"/>
    <w:rsid w:val="001A3AB7"/>
    <w:rsid w:val="001A3E16"/>
    <w:rsid w:val="001A41C3"/>
    <w:rsid w:val="001A4300"/>
    <w:rsid w:val="001A472E"/>
    <w:rsid w:val="001A5193"/>
    <w:rsid w:val="001A52BA"/>
    <w:rsid w:val="001A5543"/>
    <w:rsid w:val="001A5910"/>
    <w:rsid w:val="001A5A03"/>
    <w:rsid w:val="001A6171"/>
    <w:rsid w:val="001A6828"/>
    <w:rsid w:val="001A6A0D"/>
    <w:rsid w:val="001A6B72"/>
    <w:rsid w:val="001A6D2C"/>
    <w:rsid w:val="001A6E34"/>
    <w:rsid w:val="001A74ED"/>
    <w:rsid w:val="001A770E"/>
    <w:rsid w:val="001A7A78"/>
    <w:rsid w:val="001A7AD7"/>
    <w:rsid w:val="001A7BD7"/>
    <w:rsid w:val="001A7C1B"/>
    <w:rsid w:val="001A7C5A"/>
    <w:rsid w:val="001A7D49"/>
    <w:rsid w:val="001A7FB4"/>
    <w:rsid w:val="001A7FD6"/>
    <w:rsid w:val="001B012D"/>
    <w:rsid w:val="001B0806"/>
    <w:rsid w:val="001B0C1A"/>
    <w:rsid w:val="001B0C6C"/>
    <w:rsid w:val="001B0C9A"/>
    <w:rsid w:val="001B0E0F"/>
    <w:rsid w:val="001B1321"/>
    <w:rsid w:val="001B142F"/>
    <w:rsid w:val="001B1C66"/>
    <w:rsid w:val="001B2158"/>
    <w:rsid w:val="001B2566"/>
    <w:rsid w:val="001B3063"/>
    <w:rsid w:val="001B3110"/>
    <w:rsid w:val="001B31C9"/>
    <w:rsid w:val="001B323E"/>
    <w:rsid w:val="001B345D"/>
    <w:rsid w:val="001B3552"/>
    <w:rsid w:val="001B361E"/>
    <w:rsid w:val="001B3626"/>
    <w:rsid w:val="001B3889"/>
    <w:rsid w:val="001B389F"/>
    <w:rsid w:val="001B39E7"/>
    <w:rsid w:val="001B3C77"/>
    <w:rsid w:val="001B43D1"/>
    <w:rsid w:val="001B4CA5"/>
    <w:rsid w:val="001B51A7"/>
    <w:rsid w:val="001B51AC"/>
    <w:rsid w:val="001B5A1E"/>
    <w:rsid w:val="001B5C0A"/>
    <w:rsid w:val="001B5C2D"/>
    <w:rsid w:val="001B5FE1"/>
    <w:rsid w:val="001B637D"/>
    <w:rsid w:val="001B67D0"/>
    <w:rsid w:val="001B6D6C"/>
    <w:rsid w:val="001B6F04"/>
    <w:rsid w:val="001B71EA"/>
    <w:rsid w:val="001B7470"/>
    <w:rsid w:val="001B74DD"/>
    <w:rsid w:val="001B7549"/>
    <w:rsid w:val="001B79B0"/>
    <w:rsid w:val="001B7A0E"/>
    <w:rsid w:val="001B7BF4"/>
    <w:rsid w:val="001B7DCE"/>
    <w:rsid w:val="001C0653"/>
    <w:rsid w:val="001C0976"/>
    <w:rsid w:val="001C09E5"/>
    <w:rsid w:val="001C0AD3"/>
    <w:rsid w:val="001C0D06"/>
    <w:rsid w:val="001C132F"/>
    <w:rsid w:val="001C1531"/>
    <w:rsid w:val="001C1B76"/>
    <w:rsid w:val="001C21B8"/>
    <w:rsid w:val="001C2281"/>
    <w:rsid w:val="001C234B"/>
    <w:rsid w:val="001C25F4"/>
    <w:rsid w:val="001C2718"/>
    <w:rsid w:val="001C2E07"/>
    <w:rsid w:val="001C2F0E"/>
    <w:rsid w:val="001C36B0"/>
    <w:rsid w:val="001C3B17"/>
    <w:rsid w:val="001C3B61"/>
    <w:rsid w:val="001C3BD9"/>
    <w:rsid w:val="001C3FF6"/>
    <w:rsid w:val="001C4123"/>
    <w:rsid w:val="001C4526"/>
    <w:rsid w:val="001C528C"/>
    <w:rsid w:val="001C5308"/>
    <w:rsid w:val="001C5853"/>
    <w:rsid w:val="001C5D1A"/>
    <w:rsid w:val="001C5D83"/>
    <w:rsid w:val="001C5EF8"/>
    <w:rsid w:val="001C6340"/>
    <w:rsid w:val="001C6D39"/>
    <w:rsid w:val="001C6DAB"/>
    <w:rsid w:val="001C6DB5"/>
    <w:rsid w:val="001C6F8B"/>
    <w:rsid w:val="001C77B5"/>
    <w:rsid w:val="001C7A17"/>
    <w:rsid w:val="001C7ABF"/>
    <w:rsid w:val="001C7BE3"/>
    <w:rsid w:val="001C7BFF"/>
    <w:rsid w:val="001C7F52"/>
    <w:rsid w:val="001D028B"/>
    <w:rsid w:val="001D02CA"/>
    <w:rsid w:val="001D04B4"/>
    <w:rsid w:val="001D04C9"/>
    <w:rsid w:val="001D0B56"/>
    <w:rsid w:val="001D0E43"/>
    <w:rsid w:val="001D13FE"/>
    <w:rsid w:val="001D16D1"/>
    <w:rsid w:val="001D1959"/>
    <w:rsid w:val="001D2103"/>
    <w:rsid w:val="001D29CC"/>
    <w:rsid w:val="001D2B25"/>
    <w:rsid w:val="001D2CB7"/>
    <w:rsid w:val="001D301D"/>
    <w:rsid w:val="001D31AF"/>
    <w:rsid w:val="001D379F"/>
    <w:rsid w:val="001D3882"/>
    <w:rsid w:val="001D3CD4"/>
    <w:rsid w:val="001D50D1"/>
    <w:rsid w:val="001D5372"/>
    <w:rsid w:val="001D5463"/>
    <w:rsid w:val="001D5549"/>
    <w:rsid w:val="001D5732"/>
    <w:rsid w:val="001D57F9"/>
    <w:rsid w:val="001D5F14"/>
    <w:rsid w:val="001D600B"/>
    <w:rsid w:val="001D6371"/>
    <w:rsid w:val="001D654D"/>
    <w:rsid w:val="001D6884"/>
    <w:rsid w:val="001D6966"/>
    <w:rsid w:val="001D6EE7"/>
    <w:rsid w:val="001D71C3"/>
    <w:rsid w:val="001D7282"/>
    <w:rsid w:val="001D7604"/>
    <w:rsid w:val="001D7865"/>
    <w:rsid w:val="001E0644"/>
    <w:rsid w:val="001E0B59"/>
    <w:rsid w:val="001E0DA7"/>
    <w:rsid w:val="001E1209"/>
    <w:rsid w:val="001E155E"/>
    <w:rsid w:val="001E1615"/>
    <w:rsid w:val="001E1639"/>
    <w:rsid w:val="001E16A8"/>
    <w:rsid w:val="001E1702"/>
    <w:rsid w:val="001E1A94"/>
    <w:rsid w:val="001E234C"/>
    <w:rsid w:val="001E23F7"/>
    <w:rsid w:val="001E23FA"/>
    <w:rsid w:val="001E293B"/>
    <w:rsid w:val="001E2BBF"/>
    <w:rsid w:val="001E2BFA"/>
    <w:rsid w:val="001E2E94"/>
    <w:rsid w:val="001E2EC8"/>
    <w:rsid w:val="001E3A04"/>
    <w:rsid w:val="001E41C5"/>
    <w:rsid w:val="001E43FD"/>
    <w:rsid w:val="001E462E"/>
    <w:rsid w:val="001E4A60"/>
    <w:rsid w:val="001E50EA"/>
    <w:rsid w:val="001E5CD5"/>
    <w:rsid w:val="001E5D59"/>
    <w:rsid w:val="001E65A7"/>
    <w:rsid w:val="001E6BB6"/>
    <w:rsid w:val="001E6C46"/>
    <w:rsid w:val="001E6DC6"/>
    <w:rsid w:val="001E73BB"/>
    <w:rsid w:val="001E7B07"/>
    <w:rsid w:val="001F0386"/>
    <w:rsid w:val="001F0469"/>
    <w:rsid w:val="001F0B05"/>
    <w:rsid w:val="001F0BA0"/>
    <w:rsid w:val="001F0CBA"/>
    <w:rsid w:val="001F1063"/>
    <w:rsid w:val="001F10A4"/>
    <w:rsid w:val="001F14D3"/>
    <w:rsid w:val="001F15AB"/>
    <w:rsid w:val="001F17B0"/>
    <w:rsid w:val="001F17C4"/>
    <w:rsid w:val="001F193D"/>
    <w:rsid w:val="001F1944"/>
    <w:rsid w:val="001F228A"/>
    <w:rsid w:val="001F22F4"/>
    <w:rsid w:val="001F23FA"/>
    <w:rsid w:val="001F28DD"/>
    <w:rsid w:val="001F2ACB"/>
    <w:rsid w:val="001F2EDA"/>
    <w:rsid w:val="001F3010"/>
    <w:rsid w:val="001F34DE"/>
    <w:rsid w:val="001F35F0"/>
    <w:rsid w:val="001F379F"/>
    <w:rsid w:val="001F38B1"/>
    <w:rsid w:val="001F3EB5"/>
    <w:rsid w:val="001F442C"/>
    <w:rsid w:val="001F447E"/>
    <w:rsid w:val="001F45A4"/>
    <w:rsid w:val="001F4634"/>
    <w:rsid w:val="001F4683"/>
    <w:rsid w:val="001F486C"/>
    <w:rsid w:val="001F4B3B"/>
    <w:rsid w:val="001F4CB9"/>
    <w:rsid w:val="001F5013"/>
    <w:rsid w:val="001F5337"/>
    <w:rsid w:val="001F5375"/>
    <w:rsid w:val="001F5884"/>
    <w:rsid w:val="001F635C"/>
    <w:rsid w:val="001F63F4"/>
    <w:rsid w:val="001F640E"/>
    <w:rsid w:val="001F6578"/>
    <w:rsid w:val="001F66DD"/>
    <w:rsid w:val="001F66E5"/>
    <w:rsid w:val="001F6E58"/>
    <w:rsid w:val="001F7153"/>
    <w:rsid w:val="001F738F"/>
    <w:rsid w:val="001F74EB"/>
    <w:rsid w:val="001F7B6A"/>
    <w:rsid w:val="002001D7"/>
    <w:rsid w:val="0020038B"/>
    <w:rsid w:val="00200643"/>
    <w:rsid w:val="0020066D"/>
    <w:rsid w:val="00200766"/>
    <w:rsid w:val="002008FB"/>
    <w:rsid w:val="00200AE9"/>
    <w:rsid w:val="00200F14"/>
    <w:rsid w:val="00201051"/>
    <w:rsid w:val="002012AB"/>
    <w:rsid w:val="002018AA"/>
    <w:rsid w:val="00201A44"/>
    <w:rsid w:val="00201FC1"/>
    <w:rsid w:val="00202A09"/>
    <w:rsid w:val="00202F1B"/>
    <w:rsid w:val="00203084"/>
    <w:rsid w:val="00203116"/>
    <w:rsid w:val="00203B15"/>
    <w:rsid w:val="00203E02"/>
    <w:rsid w:val="002040DE"/>
    <w:rsid w:val="0020470E"/>
    <w:rsid w:val="00204AB5"/>
    <w:rsid w:val="00204B7F"/>
    <w:rsid w:val="00204C1E"/>
    <w:rsid w:val="00204C65"/>
    <w:rsid w:val="00204DC3"/>
    <w:rsid w:val="0020590E"/>
    <w:rsid w:val="00205EDD"/>
    <w:rsid w:val="00205F3C"/>
    <w:rsid w:val="002060BB"/>
    <w:rsid w:val="00206208"/>
    <w:rsid w:val="002069B4"/>
    <w:rsid w:val="002069D0"/>
    <w:rsid w:val="00206ECB"/>
    <w:rsid w:val="002075BF"/>
    <w:rsid w:val="00207669"/>
    <w:rsid w:val="002079E1"/>
    <w:rsid w:val="00207A6F"/>
    <w:rsid w:val="00210389"/>
    <w:rsid w:val="00210AEC"/>
    <w:rsid w:val="00211067"/>
    <w:rsid w:val="00211A0F"/>
    <w:rsid w:val="00211E29"/>
    <w:rsid w:val="00211E31"/>
    <w:rsid w:val="00211E53"/>
    <w:rsid w:val="00212075"/>
    <w:rsid w:val="00212180"/>
    <w:rsid w:val="0021224E"/>
    <w:rsid w:val="00212294"/>
    <w:rsid w:val="0021254D"/>
    <w:rsid w:val="00212620"/>
    <w:rsid w:val="0021264B"/>
    <w:rsid w:val="00212908"/>
    <w:rsid w:val="00212960"/>
    <w:rsid w:val="00212D95"/>
    <w:rsid w:val="00212ECD"/>
    <w:rsid w:val="00212F67"/>
    <w:rsid w:val="00212FF5"/>
    <w:rsid w:val="002134C7"/>
    <w:rsid w:val="002136EA"/>
    <w:rsid w:val="002137F7"/>
    <w:rsid w:val="00214C4F"/>
    <w:rsid w:val="00214C7C"/>
    <w:rsid w:val="002155C1"/>
    <w:rsid w:val="002157E3"/>
    <w:rsid w:val="002158A4"/>
    <w:rsid w:val="00215F78"/>
    <w:rsid w:val="002161E9"/>
    <w:rsid w:val="002163D9"/>
    <w:rsid w:val="00216462"/>
    <w:rsid w:val="00216684"/>
    <w:rsid w:val="002166E5"/>
    <w:rsid w:val="002167B2"/>
    <w:rsid w:val="00216AA4"/>
    <w:rsid w:val="00216C6B"/>
    <w:rsid w:val="00216DA4"/>
    <w:rsid w:val="00216DAE"/>
    <w:rsid w:val="00216FBB"/>
    <w:rsid w:val="002170AF"/>
    <w:rsid w:val="00217130"/>
    <w:rsid w:val="00217298"/>
    <w:rsid w:val="00217749"/>
    <w:rsid w:val="00217CD6"/>
    <w:rsid w:val="00217FF3"/>
    <w:rsid w:val="00220135"/>
    <w:rsid w:val="002201CF"/>
    <w:rsid w:val="002209EB"/>
    <w:rsid w:val="00221050"/>
    <w:rsid w:val="0022121E"/>
    <w:rsid w:val="00221AB8"/>
    <w:rsid w:val="00221DC0"/>
    <w:rsid w:val="00221DEF"/>
    <w:rsid w:val="002220CC"/>
    <w:rsid w:val="00222852"/>
    <w:rsid w:val="00222920"/>
    <w:rsid w:val="00222AC4"/>
    <w:rsid w:val="00222BE8"/>
    <w:rsid w:val="00222EC1"/>
    <w:rsid w:val="00223005"/>
    <w:rsid w:val="00223171"/>
    <w:rsid w:val="00223578"/>
    <w:rsid w:val="0022376F"/>
    <w:rsid w:val="002247B8"/>
    <w:rsid w:val="002247EB"/>
    <w:rsid w:val="002247FC"/>
    <w:rsid w:val="00224929"/>
    <w:rsid w:val="00224BDE"/>
    <w:rsid w:val="00224CB6"/>
    <w:rsid w:val="00225304"/>
    <w:rsid w:val="002254A5"/>
    <w:rsid w:val="00225705"/>
    <w:rsid w:val="00225770"/>
    <w:rsid w:val="00225DD1"/>
    <w:rsid w:val="002264E5"/>
    <w:rsid w:val="0022682A"/>
    <w:rsid w:val="00226CFF"/>
    <w:rsid w:val="002279E7"/>
    <w:rsid w:val="00227BCF"/>
    <w:rsid w:val="0023008B"/>
    <w:rsid w:val="002300D1"/>
    <w:rsid w:val="002302F1"/>
    <w:rsid w:val="002304C4"/>
    <w:rsid w:val="00230974"/>
    <w:rsid w:val="00230E24"/>
    <w:rsid w:val="002312DD"/>
    <w:rsid w:val="0023140F"/>
    <w:rsid w:val="00231560"/>
    <w:rsid w:val="002316DA"/>
    <w:rsid w:val="00231723"/>
    <w:rsid w:val="002317D1"/>
    <w:rsid w:val="002318EC"/>
    <w:rsid w:val="00231CA1"/>
    <w:rsid w:val="00232386"/>
    <w:rsid w:val="0023247B"/>
    <w:rsid w:val="002327C0"/>
    <w:rsid w:val="00232C1E"/>
    <w:rsid w:val="00232DF1"/>
    <w:rsid w:val="00232E1F"/>
    <w:rsid w:val="00232E3F"/>
    <w:rsid w:val="002331DE"/>
    <w:rsid w:val="00233318"/>
    <w:rsid w:val="0023353D"/>
    <w:rsid w:val="002339FC"/>
    <w:rsid w:val="00233BFC"/>
    <w:rsid w:val="00234007"/>
    <w:rsid w:val="00234107"/>
    <w:rsid w:val="002342E4"/>
    <w:rsid w:val="002347C9"/>
    <w:rsid w:val="00234B91"/>
    <w:rsid w:val="00234BBA"/>
    <w:rsid w:val="0023556E"/>
    <w:rsid w:val="00235833"/>
    <w:rsid w:val="002359FA"/>
    <w:rsid w:val="00235DC3"/>
    <w:rsid w:val="002363C3"/>
    <w:rsid w:val="002366C6"/>
    <w:rsid w:val="002366E3"/>
    <w:rsid w:val="0023676B"/>
    <w:rsid w:val="0023692F"/>
    <w:rsid w:val="00236A96"/>
    <w:rsid w:val="00236ABD"/>
    <w:rsid w:val="00236B72"/>
    <w:rsid w:val="00236DD2"/>
    <w:rsid w:val="002371FD"/>
    <w:rsid w:val="00237406"/>
    <w:rsid w:val="002375BF"/>
    <w:rsid w:val="002376DE"/>
    <w:rsid w:val="00237880"/>
    <w:rsid w:val="00240494"/>
    <w:rsid w:val="00240D0A"/>
    <w:rsid w:val="00240E5D"/>
    <w:rsid w:val="002412F3"/>
    <w:rsid w:val="0024137C"/>
    <w:rsid w:val="0024161A"/>
    <w:rsid w:val="002417A2"/>
    <w:rsid w:val="00241964"/>
    <w:rsid w:val="002419B0"/>
    <w:rsid w:val="002419DF"/>
    <w:rsid w:val="00241F5F"/>
    <w:rsid w:val="002422C1"/>
    <w:rsid w:val="0024290C"/>
    <w:rsid w:val="0024294A"/>
    <w:rsid w:val="00242BDE"/>
    <w:rsid w:val="00243201"/>
    <w:rsid w:val="00243842"/>
    <w:rsid w:val="00243968"/>
    <w:rsid w:val="00243A01"/>
    <w:rsid w:val="00243C90"/>
    <w:rsid w:val="00243ED8"/>
    <w:rsid w:val="00243F3B"/>
    <w:rsid w:val="00244C2F"/>
    <w:rsid w:val="00244DA1"/>
    <w:rsid w:val="0024568E"/>
    <w:rsid w:val="00245F89"/>
    <w:rsid w:val="00246520"/>
    <w:rsid w:val="0024668F"/>
    <w:rsid w:val="00246AAC"/>
    <w:rsid w:val="00246AE1"/>
    <w:rsid w:val="00246CCE"/>
    <w:rsid w:val="002470C0"/>
    <w:rsid w:val="002471BF"/>
    <w:rsid w:val="002471FF"/>
    <w:rsid w:val="0024744F"/>
    <w:rsid w:val="002475CC"/>
    <w:rsid w:val="0024771D"/>
    <w:rsid w:val="002477DA"/>
    <w:rsid w:val="002479F1"/>
    <w:rsid w:val="00247B98"/>
    <w:rsid w:val="00247BC6"/>
    <w:rsid w:val="00247C42"/>
    <w:rsid w:val="002502EA"/>
    <w:rsid w:val="002506AC"/>
    <w:rsid w:val="0025092E"/>
    <w:rsid w:val="00250FCA"/>
    <w:rsid w:val="00250FF1"/>
    <w:rsid w:val="0025102B"/>
    <w:rsid w:val="0025105F"/>
    <w:rsid w:val="002512BF"/>
    <w:rsid w:val="0025145C"/>
    <w:rsid w:val="0025178F"/>
    <w:rsid w:val="002518EF"/>
    <w:rsid w:val="0025239B"/>
    <w:rsid w:val="002524D0"/>
    <w:rsid w:val="00252F0B"/>
    <w:rsid w:val="00253443"/>
    <w:rsid w:val="00253A05"/>
    <w:rsid w:val="00253F1E"/>
    <w:rsid w:val="00253F6B"/>
    <w:rsid w:val="00254392"/>
    <w:rsid w:val="002546B3"/>
    <w:rsid w:val="0025482F"/>
    <w:rsid w:val="002549CD"/>
    <w:rsid w:val="00255085"/>
    <w:rsid w:val="00255118"/>
    <w:rsid w:val="00255592"/>
    <w:rsid w:val="0025597C"/>
    <w:rsid w:val="0025624D"/>
    <w:rsid w:val="0025644E"/>
    <w:rsid w:val="0025645B"/>
    <w:rsid w:val="00256587"/>
    <w:rsid w:val="00256683"/>
    <w:rsid w:val="0025686E"/>
    <w:rsid w:val="00256B8C"/>
    <w:rsid w:val="00256BBC"/>
    <w:rsid w:val="00256D22"/>
    <w:rsid w:val="00256F0B"/>
    <w:rsid w:val="00256FD6"/>
    <w:rsid w:val="00257586"/>
    <w:rsid w:val="0025784C"/>
    <w:rsid w:val="0026068D"/>
    <w:rsid w:val="00260704"/>
    <w:rsid w:val="00260A82"/>
    <w:rsid w:val="00260B2A"/>
    <w:rsid w:val="002615FB"/>
    <w:rsid w:val="002619CD"/>
    <w:rsid w:val="00261EF2"/>
    <w:rsid w:val="002620E8"/>
    <w:rsid w:val="00262366"/>
    <w:rsid w:val="002623A4"/>
    <w:rsid w:val="0026252B"/>
    <w:rsid w:val="0026265D"/>
    <w:rsid w:val="00262A21"/>
    <w:rsid w:val="0026339F"/>
    <w:rsid w:val="00263953"/>
    <w:rsid w:val="002639CB"/>
    <w:rsid w:val="00264B13"/>
    <w:rsid w:val="00265CFF"/>
    <w:rsid w:val="002670DA"/>
    <w:rsid w:val="002671AD"/>
    <w:rsid w:val="002672DB"/>
    <w:rsid w:val="00267327"/>
    <w:rsid w:val="0026739D"/>
    <w:rsid w:val="002674D8"/>
    <w:rsid w:val="00267524"/>
    <w:rsid w:val="00267882"/>
    <w:rsid w:val="00267F54"/>
    <w:rsid w:val="002702C6"/>
    <w:rsid w:val="00270782"/>
    <w:rsid w:val="00271901"/>
    <w:rsid w:val="00272284"/>
    <w:rsid w:val="002725A7"/>
    <w:rsid w:val="002726C3"/>
    <w:rsid w:val="0027286B"/>
    <w:rsid w:val="00272A69"/>
    <w:rsid w:val="00272B3B"/>
    <w:rsid w:val="00272C9B"/>
    <w:rsid w:val="002730DE"/>
    <w:rsid w:val="002732D3"/>
    <w:rsid w:val="002732FF"/>
    <w:rsid w:val="00273AE5"/>
    <w:rsid w:val="00274268"/>
    <w:rsid w:val="002746A7"/>
    <w:rsid w:val="00274761"/>
    <w:rsid w:val="0027487F"/>
    <w:rsid w:val="00274BD6"/>
    <w:rsid w:val="00274C5B"/>
    <w:rsid w:val="002753D3"/>
    <w:rsid w:val="00275424"/>
    <w:rsid w:val="002754FF"/>
    <w:rsid w:val="00275601"/>
    <w:rsid w:val="002759C6"/>
    <w:rsid w:val="00275C8A"/>
    <w:rsid w:val="00275C95"/>
    <w:rsid w:val="00276495"/>
    <w:rsid w:val="00276989"/>
    <w:rsid w:val="00276AF6"/>
    <w:rsid w:val="00276BF6"/>
    <w:rsid w:val="00277090"/>
    <w:rsid w:val="0027709D"/>
    <w:rsid w:val="0027709F"/>
    <w:rsid w:val="00277227"/>
    <w:rsid w:val="00277882"/>
    <w:rsid w:val="00277907"/>
    <w:rsid w:val="00277BAA"/>
    <w:rsid w:val="00277D5F"/>
    <w:rsid w:val="00277E8F"/>
    <w:rsid w:val="00280019"/>
    <w:rsid w:val="002805E0"/>
    <w:rsid w:val="0028088E"/>
    <w:rsid w:val="002808E7"/>
    <w:rsid w:val="00280C80"/>
    <w:rsid w:val="00280DE9"/>
    <w:rsid w:val="00280FEE"/>
    <w:rsid w:val="0028171F"/>
    <w:rsid w:val="00281C72"/>
    <w:rsid w:val="00281CAD"/>
    <w:rsid w:val="0028209A"/>
    <w:rsid w:val="0028222F"/>
    <w:rsid w:val="00282252"/>
    <w:rsid w:val="002823B4"/>
    <w:rsid w:val="002825FF"/>
    <w:rsid w:val="002826FE"/>
    <w:rsid w:val="0028270C"/>
    <w:rsid w:val="0028298A"/>
    <w:rsid w:val="00282E8B"/>
    <w:rsid w:val="002834D4"/>
    <w:rsid w:val="002835F8"/>
    <w:rsid w:val="0028373A"/>
    <w:rsid w:val="00283830"/>
    <w:rsid w:val="00283842"/>
    <w:rsid w:val="00283858"/>
    <w:rsid w:val="002839EE"/>
    <w:rsid w:val="002844A6"/>
    <w:rsid w:val="00284A17"/>
    <w:rsid w:val="00284F8D"/>
    <w:rsid w:val="00286090"/>
    <w:rsid w:val="00286DBE"/>
    <w:rsid w:val="00286DD9"/>
    <w:rsid w:val="00287082"/>
    <w:rsid w:val="00287230"/>
    <w:rsid w:val="0028733F"/>
    <w:rsid w:val="00287953"/>
    <w:rsid w:val="00287F9A"/>
    <w:rsid w:val="00290012"/>
    <w:rsid w:val="002900B8"/>
    <w:rsid w:val="00290A1F"/>
    <w:rsid w:val="00290B5E"/>
    <w:rsid w:val="00290C98"/>
    <w:rsid w:val="00290D48"/>
    <w:rsid w:val="00290FE3"/>
    <w:rsid w:val="0029119F"/>
    <w:rsid w:val="00291338"/>
    <w:rsid w:val="002914D7"/>
    <w:rsid w:val="00291FD2"/>
    <w:rsid w:val="00292149"/>
    <w:rsid w:val="002929BC"/>
    <w:rsid w:val="0029329C"/>
    <w:rsid w:val="00293855"/>
    <w:rsid w:val="002939BA"/>
    <w:rsid w:val="002941D6"/>
    <w:rsid w:val="002943AD"/>
    <w:rsid w:val="0029465C"/>
    <w:rsid w:val="002948F6"/>
    <w:rsid w:val="00294C32"/>
    <w:rsid w:val="00294FB6"/>
    <w:rsid w:val="00295032"/>
    <w:rsid w:val="002952EC"/>
    <w:rsid w:val="002955CA"/>
    <w:rsid w:val="002959F9"/>
    <w:rsid w:val="00295B10"/>
    <w:rsid w:val="00295E2E"/>
    <w:rsid w:val="002965C3"/>
    <w:rsid w:val="002966A5"/>
    <w:rsid w:val="00296A31"/>
    <w:rsid w:val="00297A04"/>
    <w:rsid w:val="00297DE8"/>
    <w:rsid w:val="00297EE9"/>
    <w:rsid w:val="002A00B9"/>
    <w:rsid w:val="002A01DA"/>
    <w:rsid w:val="002A03A6"/>
    <w:rsid w:val="002A0572"/>
    <w:rsid w:val="002A059E"/>
    <w:rsid w:val="002A0828"/>
    <w:rsid w:val="002A0D98"/>
    <w:rsid w:val="002A0E17"/>
    <w:rsid w:val="002A0F5D"/>
    <w:rsid w:val="002A1472"/>
    <w:rsid w:val="002A1740"/>
    <w:rsid w:val="002A1910"/>
    <w:rsid w:val="002A2895"/>
    <w:rsid w:val="002A2FDF"/>
    <w:rsid w:val="002A3386"/>
    <w:rsid w:val="002A3622"/>
    <w:rsid w:val="002A39C8"/>
    <w:rsid w:val="002A3AA9"/>
    <w:rsid w:val="002A3ADB"/>
    <w:rsid w:val="002A3B24"/>
    <w:rsid w:val="002A3B36"/>
    <w:rsid w:val="002A3DF7"/>
    <w:rsid w:val="002A474D"/>
    <w:rsid w:val="002A4990"/>
    <w:rsid w:val="002A4A25"/>
    <w:rsid w:val="002A4BA1"/>
    <w:rsid w:val="002A4EB6"/>
    <w:rsid w:val="002A5042"/>
    <w:rsid w:val="002A53E5"/>
    <w:rsid w:val="002A55AE"/>
    <w:rsid w:val="002A5730"/>
    <w:rsid w:val="002A5781"/>
    <w:rsid w:val="002A5BCD"/>
    <w:rsid w:val="002A5D24"/>
    <w:rsid w:val="002A664B"/>
    <w:rsid w:val="002A669D"/>
    <w:rsid w:val="002A6890"/>
    <w:rsid w:val="002A6B32"/>
    <w:rsid w:val="002A77CC"/>
    <w:rsid w:val="002A7957"/>
    <w:rsid w:val="002A7F05"/>
    <w:rsid w:val="002B0492"/>
    <w:rsid w:val="002B04E4"/>
    <w:rsid w:val="002B072C"/>
    <w:rsid w:val="002B083D"/>
    <w:rsid w:val="002B093F"/>
    <w:rsid w:val="002B1489"/>
    <w:rsid w:val="002B1670"/>
    <w:rsid w:val="002B1984"/>
    <w:rsid w:val="002B1AAB"/>
    <w:rsid w:val="002B1E23"/>
    <w:rsid w:val="002B2521"/>
    <w:rsid w:val="002B252A"/>
    <w:rsid w:val="002B28A9"/>
    <w:rsid w:val="002B2B08"/>
    <w:rsid w:val="002B2B6C"/>
    <w:rsid w:val="002B2DAB"/>
    <w:rsid w:val="002B2E96"/>
    <w:rsid w:val="002B2F7D"/>
    <w:rsid w:val="002B2F89"/>
    <w:rsid w:val="002B3431"/>
    <w:rsid w:val="002B36EC"/>
    <w:rsid w:val="002B3763"/>
    <w:rsid w:val="002B37D0"/>
    <w:rsid w:val="002B385C"/>
    <w:rsid w:val="002B3F33"/>
    <w:rsid w:val="002B4096"/>
    <w:rsid w:val="002B5182"/>
    <w:rsid w:val="002B5739"/>
    <w:rsid w:val="002B57BD"/>
    <w:rsid w:val="002B57FD"/>
    <w:rsid w:val="002B5886"/>
    <w:rsid w:val="002B592E"/>
    <w:rsid w:val="002B5D67"/>
    <w:rsid w:val="002B6243"/>
    <w:rsid w:val="002B6336"/>
    <w:rsid w:val="002B6388"/>
    <w:rsid w:val="002B6414"/>
    <w:rsid w:val="002B6723"/>
    <w:rsid w:val="002B6BF2"/>
    <w:rsid w:val="002B6CD3"/>
    <w:rsid w:val="002B74FF"/>
    <w:rsid w:val="002B7904"/>
    <w:rsid w:val="002B7C39"/>
    <w:rsid w:val="002B7DA3"/>
    <w:rsid w:val="002C03BC"/>
    <w:rsid w:val="002C06D5"/>
    <w:rsid w:val="002C0714"/>
    <w:rsid w:val="002C0A59"/>
    <w:rsid w:val="002C1563"/>
    <w:rsid w:val="002C16E1"/>
    <w:rsid w:val="002C192E"/>
    <w:rsid w:val="002C19FF"/>
    <w:rsid w:val="002C1BA4"/>
    <w:rsid w:val="002C201C"/>
    <w:rsid w:val="002C213E"/>
    <w:rsid w:val="002C24B7"/>
    <w:rsid w:val="002C26D3"/>
    <w:rsid w:val="002C2737"/>
    <w:rsid w:val="002C288D"/>
    <w:rsid w:val="002C2946"/>
    <w:rsid w:val="002C2D9E"/>
    <w:rsid w:val="002C2E10"/>
    <w:rsid w:val="002C2EA5"/>
    <w:rsid w:val="002C2FF9"/>
    <w:rsid w:val="002C3319"/>
    <w:rsid w:val="002C33B0"/>
    <w:rsid w:val="002C340B"/>
    <w:rsid w:val="002C3552"/>
    <w:rsid w:val="002C3848"/>
    <w:rsid w:val="002C38D0"/>
    <w:rsid w:val="002C38EA"/>
    <w:rsid w:val="002C3E1F"/>
    <w:rsid w:val="002C3E48"/>
    <w:rsid w:val="002C4224"/>
    <w:rsid w:val="002C44BE"/>
    <w:rsid w:val="002C46ED"/>
    <w:rsid w:val="002C4769"/>
    <w:rsid w:val="002C48B9"/>
    <w:rsid w:val="002C4B71"/>
    <w:rsid w:val="002C4CEA"/>
    <w:rsid w:val="002C5610"/>
    <w:rsid w:val="002C5A25"/>
    <w:rsid w:val="002C5AFF"/>
    <w:rsid w:val="002C5CCA"/>
    <w:rsid w:val="002C5DFE"/>
    <w:rsid w:val="002C61F8"/>
    <w:rsid w:val="002C652F"/>
    <w:rsid w:val="002C667E"/>
    <w:rsid w:val="002C67A2"/>
    <w:rsid w:val="002C6C35"/>
    <w:rsid w:val="002C7145"/>
    <w:rsid w:val="002C7613"/>
    <w:rsid w:val="002C7963"/>
    <w:rsid w:val="002C7F22"/>
    <w:rsid w:val="002D0232"/>
    <w:rsid w:val="002D086D"/>
    <w:rsid w:val="002D0CDA"/>
    <w:rsid w:val="002D1042"/>
    <w:rsid w:val="002D131C"/>
    <w:rsid w:val="002D1346"/>
    <w:rsid w:val="002D1485"/>
    <w:rsid w:val="002D15CA"/>
    <w:rsid w:val="002D1979"/>
    <w:rsid w:val="002D1CC7"/>
    <w:rsid w:val="002D2214"/>
    <w:rsid w:val="002D2250"/>
    <w:rsid w:val="002D2632"/>
    <w:rsid w:val="002D2AEE"/>
    <w:rsid w:val="002D3074"/>
    <w:rsid w:val="002D30B0"/>
    <w:rsid w:val="002D38CB"/>
    <w:rsid w:val="002D39A2"/>
    <w:rsid w:val="002D3B05"/>
    <w:rsid w:val="002D3CA1"/>
    <w:rsid w:val="002D3D2F"/>
    <w:rsid w:val="002D3DA1"/>
    <w:rsid w:val="002D3EFD"/>
    <w:rsid w:val="002D42D6"/>
    <w:rsid w:val="002D459D"/>
    <w:rsid w:val="002D4BE8"/>
    <w:rsid w:val="002D4FD1"/>
    <w:rsid w:val="002D5190"/>
    <w:rsid w:val="002D5462"/>
    <w:rsid w:val="002D54BE"/>
    <w:rsid w:val="002D55DA"/>
    <w:rsid w:val="002D55F5"/>
    <w:rsid w:val="002D5CDE"/>
    <w:rsid w:val="002D5E2B"/>
    <w:rsid w:val="002D5F9F"/>
    <w:rsid w:val="002D6174"/>
    <w:rsid w:val="002D6316"/>
    <w:rsid w:val="002D6B2D"/>
    <w:rsid w:val="002D6FFC"/>
    <w:rsid w:val="002D71A3"/>
    <w:rsid w:val="002D71D1"/>
    <w:rsid w:val="002D78A8"/>
    <w:rsid w:val="002D78F2"/>
    <w:rsid w:val="002D7903"/>
    <w:rsid w:val="002D7926"/>
    <w:rsid w:val="002D7D4D"/>
    <w:rsid w:val="002D7D70"/>
    <w:rsid w:val="002E0046"/>
    <w:rsid w:val="002E016B"/>
    <w:rsid w:val="002E02A0"/>
    <w:rsid w:val="002E03BF"/>
    <w:rsid w:val="002E0504"/>
    <w:rsid w:val="002E0589"/>
    <w:rsid w:val="002E06CD"/>
    <w:rsid w:val="002E06D4"/>
    <w:rsid w:val="002E0EF8"/>
    <w:rsid w:val="002E10B0"/>
    <w:rsid w:val="002E132A"/>
    <w:rsid w:val="002E13F4"/>
    <w:rsid w:val="002E14B1"/>
    <w:rsid w:val="002E177B"/>
    <w:rsid w:val="002E18AD"/>
    <w:rsid w:val="002E215C"/>
    <w:rsid w:val="002E256A"/>
    <w:rsid w:val="002E25B0"/>
    <w:rsid w:val="002E2BA1"/>
    <w:rsid w:val="002E2FAB"/>
    <w:rsid w:val="002E35CE"/>
    <w:rsid w:val="002E395D"/>
    <w:rsid w:val="002E39A2"/>
    <w:rsid w:val="002E39D3"/>
    <w:rsid w:val="002E39F4"/>
    <w:rsid w:val="002E3DCB"/>
    <w:rsid w:val="002E3E8A"/>
    <w:rsid w:val="002E4093"/>
    <w:rsid w:val="002E4190"/>
    <w:rsid w:val="002E49B1"/>
    <w:rsid w:val="002E515E"/>
    <w:rsid w:val="002E5235"/>
    <w:rsid w:val="002E5AFA"/>
    <w:rsid w:val="002E5DFC"/>
    <w:rsid w:val="002E6249"/>
    <w:rsid w:val="002E6E23"/>
    <w:rsid w:val="002E702B"/>
    <w:rsid w:val="002E70C7"/>
    <w:rsid w:val="002E7723"/>
    <w:rsid w:val="002E78AA"/>
    <w:rsid w:val="002E791B"/>
    <w:rsid w:val="002E7A07"/>
    <w:rsid w:val="002F013F"/>
    <w:rsid w:val="002F02B5"/>
    <w:rsid w:val="002F065B"/>
    <w:rsid w:val="002F0D51"/>
    <w:rsid w:val="002F0DC8"/>
    <w:rsid w:val="002F0ED8"/>
    <w:rsid w:val="002F1C40"/>
    <w:rsid w:val="002F1FA3"/>
    <w:rsid w:val="002F2822"/>
    <w:rsid w:val="002F2F41"/>
    <w:rsid w:val="002F3048"/>
    <w:rsid w:val="002F372D"/>
    <w:rsid w:val="002F3865"/>
    <w:rsid w:val="002F39E1"/>
    <w:rsid w:val="002F3A67"/>
    <w:rsid w:val="002F3B9D"/>
    <w:rsid w:val="002F42AA"/>
    <w:rsid w:val="002F438B"/>
    <w:rsid w:val="002F4681"/>
    <w:rsid w:val="002F4AB2"/>
    <w:rsid w:val="002F5230"/>
    <w:rsid w:val="002F5425"/>
    <w:rsid w:val="002F5616"/>
    <w:rsid w:val="002F590B"/>
    <w:rsid w:val="002F59B5"/>
    <w:rsid w:val="002F5DBC"/>
    <w:rsid w:val="002F5DDC"/>
    <w:rsid w:val="002F5E6F"/>
    <w:rsid w:val="002F61A9"/>
    <w:rsid w:val="002F6724"/>
    <w:rsid w:val="002F73CD"/>
    <w:rsid w:val="002F7A63"/>
    <w:rsid w:val="002F7A70"/>
    <w:rsid w:val="002F7A99"/>
    <w:rsid w:val="002F7B00"/>
    <w:rsid w:val="002F7B23"/>
    <w:rsid w:val="002F7E5E"/>
    <w:rsid w:val="002F7F2B"/>
    <w:rsid w:val="002F7FA9"/>
    <w:rsid w:val="0030027F"/>
    <w:rsid w:val="0030058B"/>
    <w:rsid w:val="003005CC"/>
    <w:rsid w:val="003008B8"/>
    <w:rsid w:val="003008FD"/>
    <w:rsid w:val="00300B7E"/>
    <w:rsid w:val="00300EEA"/>
    <w:rsid w:val="00300F4D"/>
    <w:rsid w:val="00301009"/>
    <w:rsid w:val="00301159"/>
    <w:rsid w:val="00301712"/>
    <w:rsid w:val="00301720"/>
    <w:rsid w:val="00301ADA"/>
    <w:rsid w:val="00301B2D"/>
    <w:rsid w:val="00301F99"/>
    <w:rsid w:val="003023B3"/>
    <w:rsid w:val="003024A6"/>
    <w:rsid w:val="0030252D"/>
    <w:rsid w:val="003027BD"/>
    <w:rsid w:val="00302DA3"/>
    <w:rsid w:val="0030300F"/>
    <w:rsid w:val="0030314F"/>
    <w:rsid w:val="00303E4A"/>
    <w:rsid w:val="00304296"/>
    <w:rsid w:val="003043CD"/>
    <w:rsid w:val="0030442B"/>
    <w:rsid w:val="0030448B"/>
    <w:rsid w:val="003045A8"/>
    <w:rsid w:val="003047E0"/>
    <w:rsid w:val="00304AB6"/>
    <w:rsid w:val="003053F9"/>
    <w:rsid w:val="003057A0"/>
    <w:rsid w:val="003061C1"/>
    <w:rsid w:val="00306215"/>
    <w:rsid w:val="0030655C"/>
    <w:rsid w:val="0030673C"/>
    <w:rsid w:val="003067EC"/>
    <w:rsid w:val="0030688D"/>
    <w:rsid w:val="003071A5"/>
    <w:rsid w:val="0030728A"/>
    <w:rsid w:val="00307624"/>
    <w:rsid w:val="00307905"/>
    <w:rsid w:val="0030790F"/>
    <w:rsid w:val="00307A6D"/>
    <w:rsid w:val="00307CF0"/>
    <w:rsid w:val="003101D1"/>
    <w:rsid w:val="00310F4F"/>
    <w:rsid w:val="003110EF"/>
    <w:rsid w:val="003116F3"/>
    <w:rsid w:val="003117AD"/>
    <w:rsid w:val="00311AB8"/>
    <w:rsid w:val="00312260"/>
    <w:rsid w:val="003122B1"/>
    <w:rsid w:val="003124C3"/>
    <w:rsid w:val="003124CD"/>
    <w:rsid w:val="00312603"/>
    <w:rsid w:val="00312A5B"/>
    <w:rsid w:val="00312B73"/>
    <w:rsid w:val="00312C28"/>
    <w:rsid w:val="00313279"/>
    <w:rsid w:val="003134F3"/>
    <w:rsid w:val="00313595"/>
    <w:rsid w:val="003139F7"/>
    <w:rsid w:val="00313A77"/>
    <w:rsid w:val="003140E4"/>
    <w:rsid w:val="003142FE"/>
    <w:rsid w:val="00314399"/>
    <w:rsid w:val="00314742"/>
    <w:rsid w:val="0031492A"/>
    <w:rsid w:val="00314956"/>
    <w:rsid w:val="00314A2C"/>
    <w:rsid w:val="00314AAE"/>
    <w:rsid w:val="00314C77"/>
    <w:rsid w:val="0031517D"/>
    <w:rsid w:val="00315297"/>
    <w:rsid w:val="0031553B"/>
    <w:rsid w:val="003157CD"/>
    <w:rsid w:val="00315950"/>
    <w:rsid w:val="00315CC3"/>
    <w:rsid w:val="00315EE7"/>
    <w:rsid w:val="00316567"/>
    <w:rsid w:val="00316FFC"/>
    <w:rsid w:val="0031702B"/>
    <w:rsid w:val="0031781C"/>
    <w:rsid w:val="00317DF3"/>
    <w:rsid w:val="00317F1C"/>
    <w:rsid w:val="00317F2D"/>
    <w:rsid w:val="00320048"/>
    <w:rsid w:val="003202DB"/>
    <w:rsid w:val="003203CF"/>
    <w:rsid w:val="00320B30"/>
    <w:rsid w:val="00320ECA"/>
    <w:rsid w:val="00321073"/>
    <w:rsid w:val="003215E5"/>
    <w:rsid w:val="003216B0"/>
    <w:rsid w:val="00321820"/>
    <w:rsid w:val="00321A26"/>
    <w:rsid w:val="00321A30"/>
    <w:rsid w:val="00321BEB"/>
    <w:rsid w:val="00321C8A"/>
    <w:rsid w:val="00322142"/>
    <w:rsid w:val="00322246"/>
    <w:rsid w:val="00322852"/>
    <w:rsid w:val="00322A74"/>
    <w:rsid w:val="00322BC2"/>
    <w:rsid w:val="00323777"/>
    <w:rsid w:val="00323890"/>
    <w:rsid w:val="00323AA7"/>
    <w:rsid w:val="003240D4"/>
    <w:rsid w:val="0032424F"/>
    <w:rsid w:val="0032440D"/>
    <w:rsid w:val="003244E0"/>
    <w:rsid w:val="00325114"/>
    <w:rsid w:val="00325B66"/>
    <w:rsid w:val="0032603B"/>
    <w:rsid w:val="00326081"/>
    <w:rsid w:val="00326122"/>
    <w:rsid w:val="003261F0"/>
    <w:rsid w:val="00326A86"/>
    <w:rsid w:val="0032711E"/>
    <w:rsid w:val="003271F6"/>
    <w:rsid w:val="003275A0"/>
    <w:rsid w:val="00327D5D"/>
    <w:rsid w:val="0033013B"/>
    <w:rsid w:val="003305BF"/>
    <w:rsid w:val="0033068E"/>
    <w:rsid w:val="0033078E"/>
    <w:rsid w:val="00330A67"/>
    <w:rsid w:val="00330E63"/>
    <w:rsid w:val="00331403"/>
    <w:rsid w:val="0033146F"/>
    <w:rsid w:val="00331D11"/>
    <w:rsid w:val="00331ECE"/>
    <w:rsid w:val="003320E8"/>
    <w:rsid w:val="00332DD4"/>
    <w:rsid w:val="00333055"/>
    <w:rsid w:val="0033336A"/>
    <w:rsid w:val="0033337B"/>
    <w:rsid w:val="003333C2"/>
    <w:rsid w:val="0033366D"/>
    <w:rsid w:val="00333AD3"/>
    <w:rsid w:val="00333EAE"/>
    <w:rsid w:val="00333ECF"/>
    <w:rsid w:val="00334019"/>
    <w:rsid w:val="00334215"/>
    <w:rsid w:val="0033474E"/>
    <w:rsid w:val="00334858"/>
    <w:rsid w:val="0033499D"/>
    <w:rsid w:val="00334DDC"/>
    <w:rsid w:val="00335110"/>
    <w:rsid w:val="003357D0"/>
    <w:rsid w:val="0033593D"/>
    <w:rsid w:val="00335AB7"/>
    <w:rsid w:val="00335DBA"/>
    <w:rsid w:val="0033602A"/>
    <w:rsid w:val="003362C5"/>
    <w:rsid w:val="00336A38"/>
    <w:rsid w:val="00336E63"/>
    <w:rsid w:val="0033708A"/>
    <w:rsid w:val="003371F8"/>
    <w:rsid w:val="00337206"/>
    <w:rsid w:val="003373E7"/>
    <w:rsid w:val="00337466"/>
    <w:rsid w:val="0033766C"/>
    <w:rsid w:val="00337902"/>
    <w:rsid w:val="00337DF3"/>
    <w:rsid w:val="00340035"/>
    <w:rsid w:val="0034011E"/>
    <w:rsid w:val="0034013C"/>
    <w:rsid w:val="0034022A"/>
    <w:rsid w:val="003402C9"/>
    <w:rsid w:val="00340688"/>
    <w:rsid w:val="00340A4D"/>
    <w:rsid w:val="00340BDA"/>
    <w:rsid w:val="003413E3"/>
    <w:rsid w:val="0034158F"/>
    <w:rsid w:val="00341996"/>
    <w:rsid w:val="00341C70"/>
    <w:rsid w:val="00341FF0"/>
    <w:rsid w:val="0034247A"/>
    <w:rsid w:val="00342488"/>
    <w:rsid w:val="00342806"/>
    <w:rsid w:val="003430CC"/>
    <w:rsid w:val="0034315A"/>
    <w:rsid w:val="00343AAC"/>
    <w:rsid w:val="00343E2A"/>
    <w:rsid w:val="0034421B"/>
    <w:rsid w:val="003445AD"/>
    <w:rsid w:val="0034464C"/>
    <w:rsid w:val="00344807"/>
    <w:rsid w:val="003449BB"/>
    <w:rsid w:val="003449E9"/>
    <w:rsid w:val="00344A0F"/>
    <w:rsid w:val="00344E6C"/>
    <w:rsid w:val="0034527B"/>
    <w:rsid w:val="003454A6"/>
    <w:rsid w:val="00345A5F"/>
    <w:rsid w:val="003460EB"/>
    <w:rsid w:val="00346673"/>
    <w:rsid w:val="00346A35"/>
    <w:rsid w:val="00347053"/>
    <w:rsid w:val="003470C6"/>
    <w:rsid w:val="003473EA"/>
    <w:rsid w:val="00347440"/>
    <w:rsid w:val="0034748F"/>
    <w:rsid w:val="003478BA"/>
    <w:rsid w:val="00347C78"/>
    <w:rsid w:val="00347C89"/>
    <w:rsid w:val="00347E3C"/>
    <w:rsid w:val="003500D5"/>
    <w:rsid w:val="0035053D"/>
    <w:rsid w:val="00350599"/>
    <w:rsid w:val="00350B29"/>
    <w:rsid w:val="00350B8C"/>
    <w:rsid w:val="00351287"/>
    <w:rsid w:val="003512A3"/>
    <w:rsid w:val="003512D4"/>
    <w:rsid w:val="0035168F"/>
    <w:rsid w:val="00351E6F"/>
    <w:rsid w:val="00352652"/>
    <w:rsid w:val="00352743"/>
    <w:rsid w:val="003528BA"/>
    <w:rsid w:val="00352C66"/>
    <w:rsid w:val="00352C74"/>
    <w:rsid w:val="00352D1F"/>
    <w:rsid w:val="00353217"/>
    <w:rsid w:val="00353365"/>
    <w:rsid w:val="0035354C"/>
    <w:rsid w:val="003535EB"/>
    <w:rsid w:val="00353C6C"/>
    <w:rsid w:val="003541CE"/>
    <w:rsid w:val="00354418"/>
    <w:rsid w:val="00354712"/>
    <w:rsid w:val="00354D3C"/>
    <w:rsid w:val="003551D2"/>
    <w:rsid w:val="003554E3"/>
    <w:rsid w:val="00355DD8"/>
    <w:rsid w:val="00355F06"/>
    <w:rsid w:val="00356070"/>
    <w:rsid w:val="003560B5"/>
    <w:rsid w:val="00356468"/>
    <w:rsid w:val="00356C26"/>
    <w:rsid w:val="00356C42"/>
    <w:rsid w:val="00356EDF"/>
    <w:rsid w:val="003576E7"/>
    <w:rsid w:val="00357811"/>
    <w:rsid w:val="003579E9"/>
    <w:rsid w:val="00357B07"/>
    <w:rsid w:val="00357B61"/>
    <w:rsid w:val="00357F19"/>
    <w:rsid w:val="00360139"/>
    <w:rsid w:val="00360515"/>
    <w:rsid w:val="003605BF"/>
    <w:rsid w:val="003606AB"/>
    <w:rsid w:val="00360E66"/>
    <w:rsid w:val="0036134A"/>
    <w:rsid w:val="003613C9"/>
    <w:rsid w:val="0036170B"/>
    <w:rsid w:val="00361716"/>
    <w:rsid w:val="00361A0C"/>
    <w:rsid w:val="00361B41"/>
    <w:rsid w:val="00361EB9"/>
    <w:rsid w:val="00361ED2"/>
    <w:rsid w:val="00362289"/>
    <w:rsid w:val="003625F0"/>
    <w:rsid w:val="00362C0F"/>
    <w:rsid w:val="00362E59"/>
    <w:rsid w:val="00362F5D"/>
    <w:rsid w:val="00362FEA"/>
    <w:rsid w:val="00363A77"/>
    <w:rsid w:val="00363AA8"/>
    <w:rsid w:val="00363B59"/>
    <w:rsid w:val="00363E03"/>
    <w:rsid w:val="00363F1C"/>
    <w:rsid w:val="003640D5"/>
    <w:rsid w:val="00364291"/>
    <w:rsid w:val="003646A6"/>
    <w:rsid w:val="00364A10"/>
    <w:rsid w:val="00364EE3"/>
    <w:rsid w:val="003656A8"/>
    <w:rsid w:val="0036582A"/>
    <w:rsid w:val="00365894"/>
    <w:rsid w:val="003658B7"/>
    <w:rsid w:val="00365D22"/>
    <w:rsid w:val="00366626"/>
    <w:rsid w:val="003667DA"/>
    <w:rsid w:val="003668F7"/>
    <w:rsid w:val="00366B83"/>
    <w:rsid w:val="00366DB1"/>
    <w:rsid w:val="0036707A"/>
    <w:rsid w:val="003672BC"/>
    <w:rsid w:val="0036735A"/>
    <w:rsid w:val="0036740A"/>
    <w:rsid w:val="00367498"/>
    <w:rsid w:val="003674AE"/>
    <w:rsid w:val="0036764C"/>
    <w:rsid w:val="00367996"/>
    <w:rsid w:val="003679AD"/>
    <w:rsid w:val="00367A33"/>
    <w:rsid w:val="00367C33"/>
    <w:rsid w:val="003700A6"/>
    <w:rsid w:val="0037059F"/>
    <w:rsid w:val="003707DD"/>
    <w:rsid w:val="00371284"/>
    <w:rsid w:val="003714E2"/>
    <w:rsid w:val="0037151E"/>
    <w:rsid w:val="00371679"/>
    <w:rsid w:val="003716E9"/>
    <w:rsid w:val="00371718"/>
    <w:rsid w:val="00371A80"/>
    <w:rsid w:val="00371D77"/>
    <w:rsid w:val="00372180"/>
    <w:rsid w:val="003722AB"/>
    <w:rsid w:val="003724FA"/>
    <w:rsid w:val="00372502"/>
    <w:rsid w:val="00372699"/>
    <w:rsid w:val="00372711"/>
    <w:rsid w:val="00372A81"/>
    <w:rsid w:val="00372BD0"/>
    <w:rsid w:val="00372DC4"/>
    <w:rsid w:val="00372F00"/>
    <w:rsid w:val="003733C1"/>
    <w:rsid w:val="0037396B"/>
    <w:rsid w:val="003739AA"/>
    <w:rsid w:val="00373DF8"/>
    <w:rsid w:val="00374229"/>
    <w:rsid w:val="00374826"/>
    <w:rsid w:val="00374992"/>
    <w:rsid w:val="00374DAC"/>
    <w:rsid w:val="003750FD"/>
    <w:rsid w:val="0037545E"/>
    <w:rsid w:val="003756A4"/>
    <w:rsid w:val="00375F2D"/>
    <w:rsid w:val="00375FDE"/>
    <w:rsid w:val="003761F3"/>
    <w:rsid w:val="003762B4"/>
    <w:rsid w:val="003764A6"/>
    <w:rsid w:val="0037656C"/>
    <w:rsid w:val="00376E65"/>
    <w:rsid w:val="00377442"/>
    <w:rsid w:val="003777F0"/>
    <w:rsid w:val="003779FA"/>
    <w:rsid w:val="003779FF"/>
    <w:rsid w:val="00377B45"/>
    <w:rsid w:val="00377BC2"/>
    <w:rsid w:val="00377CDE"/>
    <w:rsid w:val="00377E5B"/>
    <w:rsid w:val="00377EDC"/>
    <w:rsid w:val="00377F5F"/>
    <w:rsid w:val="00377F81"/>
    <w:rsid w:val="003802E8"/>
    <w:rsid w:val="0038096C"/>
    <w:rsid w:val="00380FCE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4C8"/>
    <w:rsid w:val="00383809"/>
    <w:rsid w:val="00383AAD"/>
    <w:rsid w:val="00383BF1"/>
    <w:rsid w:val="003840A4"/>
    <w:rsid w:val="003848DF"/>
    <w:rsid w:val="00384DBE"/>
    <w:rsid w:val="00384E9F"/>
    <w:rsid w:val="00384FAB"/>
    <w:rsid w:val="003853EF"/>
    <w:rsid w:val="003855EE"/>
    <w:rsid w:val="00385960"/>
    <w:rsid w:val="00385EF0"/>
    <w:rsid w:val="00386775"/>
    <w:rsid w:val="00386DAE"/>
    <w:rsid w:val="00386F96"/>
    <w:rsid w:val="003872C2"/>
    <w:rsid w:val="003873D6"/>
    <w:rsid w:val="003906E0"/>
    <w:rsid w:val="003907E3"/>
    <w:rsid w:val="00390806"/>
    <w:rsid w:val="0039081E"/>
    <w:rsid w:val="00390C01"/>
    <w:rsid w:val="003910F5"/>
    <w:rsid w:val="00391292"/>
    <w:rsid w:val="003912DD"/>
    <w:rsid w:val="003913F1"/>
    <w:rsid w:val="003915D5"/>
    <w:rsid w:val="0039172D"/>
    <w:rsid w:val="003917A4"/>
    <w:rsid w:val="00391D38"/>
    <w:rsid w:val="00391E70"/>
    <w:rsid w:val="00391EB9"/>
    <w:rsid w:val="003921F1"/>
    <w:rsid w:val="00392259"/>
    <w:rsid w:val="00392297"/>
    <w:rsid w:val="00392344"/>
    <w:rsid w:val="0039252F"/>
    <w:rsid w:val="00392581"/>
    <w:rsid w:val="003926C1"/>
    <w:rsid w:val="0039274D"/>
    <w:rsid w:val="0039298F"/>
    <w:rsid w:val="00392C11"/>
    <w:rsid w:val="00392C4E"/>
    <w:rsid w:val="00392C6B"/>
    <w:rsid w:val="00392F36"/>
    <w:rsid w:val="00393555"/>
    <w:rsid w:val="003935CA"/>
    <w:rsid w:val="00393755"/>
    <w:rsid w:val="00393A3F"/>
    <w:rsid w:val="00393B3F"/>
    <w:rsid w:val="00393D73"/>
    <w:rsid w:val="003940F2"/>
    <w:rsid w:val="00394370"/>
    <w:rsid w:val="0039490E"/>
    <w:rsid w:val="00394BFC"/>
    <w:rsid w:val="00394D46"/>
    <w:rsid w:val="00395031"/>
    <w:rsid w:val="003958A4"/>
    <w:rsid w:val="003958AA"/>
    <w:rsid w:val="00395E44"/>
    <w:rsid w:val="00395F9F"/>
    <w:rsid w:val="00395FF2"/>
    <w:rsid w:val="0039603F"/>
    <w:rsid w:val="00396A53"/>
    <w:rsid w:val="003970B8"/>
    <w:rsid w:val="0039734B"/>
    <w:rsid w:val="0039774C"/>
    <w:rsid w:val="00397756"/>
    <w:rsid w:val="003977E4"/>
    <w:rsid w:val="00397EBB"/>
    <w:rsid w:val="003A016E"/>
    <w:rsid w:val="003A0533"/>
    <w:rsid w:val="003A09FD"/>
    <w:rsid w:val="003A0AC9"/>
    <w:rsid w:val="003A0F00"/>
    <w:rsid w:val="003A1250"/>
    <w:rsid w:val="003A139D"/>
    <w:rsid w:val="003A1D13"/>
    <w:rsid w:val="003A1D2E"/>
    <w:rsid w:val="003A2430"/>
    <w:rsid w:val="003A248F"/>
    <w:rsid w:val="003A2566"/>
    <w:rsid w:val="003A331D"/>
    <w:rsid w:val="003A3375"/>
    <w:rsid w:val="003A3859"/>
    <w:rsid w:val="003A3A8D"/>
    <w:rsid w:val="003A4091"/>
    <w:rsid w:val="003A4648"/>
    <w:rsid w:val="003A4908"/>
    <w:rsid w:val="003A4D30"/>
    <w:rsid w:val="003A4DB4"/>
    <w:rsid w:val="003A4DB6"/>
    <w:rsid w:val="003A502A"/>
    <w:rsid w:val="003A55F5"/>
    <w:rsid w:val="003A5BA8"/>
    <w:rsid w:val="003A5E92"/>
    <w:rsid w:val="003A6110"/>
    <w:rsid w:val="003A64C1"/>
    <w:rsid w:val="003A67ED"/>
    <w:rsid w:val="003A6941"/>
    <w:rsid w:val="003A69C6"/>
    <w:rsid w:val="003A6A05"/>
    <w:rsid w:val="003A724F"/>
    <w:rsid w:val="003A736F"/>
    <w:rsid w:val="003A75C4"/>
    <w:rsid w:val="003A7A26"/>
    <w:rsid w:val="003B003F"/>
    <w:rsid w:val="003B02E6"/>
    <w:rsid w:val="003B0448"/>
    <w:rsid w:val="003B0788"/>
    <w:rsid w:val="003B0934"/>
    <w:rsid w:val="003B09A9"/>
    <w:rsid w:val="003B09DF"/>
    <w:rsid w:val="003B12D5"/>
    <w:rsid w:val="003B1670"/>
    <w:rsid w:val="003B1940"/>
    <w:rsid w:val="003B1A55"/>
    <w:rsid w:val="003B2030"/>
    <w:rsid w:val="003B264E"/>
    <w:rsid w:val="003B2B89"/>
    <w:rsid w:val="003B30FB"/>
    <w:rsid w:val="003B35F4"/>
    <w:rsid w:val="003B37E8"/>
    <w:rsid w:val="003B3CE4"/>
    <w:rsid w:val="003B42DB"/>
    <w:rsid w:val="003B4A96"/>
    <w:rsid w:val="003B4F7F"/>
    <w:rsid w:val="003B541D"/>
    <w:rsid w:val="003B57C2"/>
    <w:rsid w:val="003B57CA"/>
    <w:rsid w:val="003B58D4"/>
    <w:rsid w:val="003B5F7E"/>
    <w:rsid w:val="003B6307"/>
    <w:rsid w:val="003B66A0"/>
    <w:rsid w:val="003B6AAB"/>
    <w:rsid w:val="003B7BD3"/>
    <w:rsid w:val="003B7BF2"/>
    <w:rsid w:val="003B7C28"/>
    <w:rsid w:val="003C0763"/>
    <w:rsid w:val="003C08B8"/>
    <w:rsid w:val="003C10D7"/>
    <w:rsid w:val="003C10FB"/>
    <w:rsid w:val="003C1220"/>
    <w:rsid w:val="003C17BF"/>
    <w:rsid w:val="003C18B7"/>
    <w:rsid w:val="003C18EA"/>
    <w:rsid w:val="003C1B03"/>
    <w:rsid w:val="003C251C"/>
    <w:rsid w:val="003C257B"/>
    <w:rsid w:val="003C27D3"/>
    <w:rsid w:val="003C2C8F"/>
    <w:rsid w:val="003C3001"/>
    <w:rsid w:val="003C3279"/>
    <w:rsid w:val="003C3BC3"/>
    <w:rsid w:val="003C3C54"/>
    <w:rsid w:val="003C407A"/>
    <w:rsid w:val="003C448B"/>
    <w:rsid w:val="003C44EE"/>
    <w:rsid w:val="003C496A"/>
    <w:rsid w:val="003C4A17"/>
    <w:rsid w:val="003C4E33"/>
    <w:rsid w:val="003C5176"/>
    <w:rsid w:val="003C5FBF"/>
    <w:rsid w:val="003C6405"/>
    <w:rsid w:val="003C6827"/>
    <w:rsid w:val="003C6ACC"/>
    <w:rsid w:val="003C6ADC"/>
    <w:rsid w:val="003C6BC1"/>
    <w:rsid w:val="003C7B4C"/>
    <w:rsid w:val="003C7B66"/>
    <w:rsid w:val="003C7D42"/>
    <w:rsid w:val="003C7D68"/>
    <w:rsid w:val="003D0E54"/>
    <w:rsid w:val="003D13DA"/>
    <w:rsid w:val="003D144B"/>
    <w:rsid w:val="003D1CE8"/>
    <w:rsid w:val="003D1D88"/>
    <w:rsid w:val="003D32E2"/>
    <w:rsid w:val="003D3425"/>
    <w:rsid w:val="003D35B5"/>
    <w:rsid w:val="003D377D"/>
    <w:rsid w:val="003D3890"/>
    <w:rsid w:val="003D3B4B"/>
    <w:rsid w:val="003D3B9C"/>
    <w:rsid w:val="003D3C71"/>
    <w:rsid w:val="003D3FE9"/>
    <w:rsid w:val="003D4453"/>
    <w:rsid w:val="003D4678"/>
    <w:rsid w:val="003D4955"/>
    <w:rsid w:val="003D4C28"/>
    <w:rsid w:val="003D4C95"/>
    <w:rsid w:val="003D4FA3"/>
    <w:rsid w:val="003D4FAF"/>
    <w:rsid w:val="003D58B9"/>
    <w:rsid w:val="003D5990"/>
    <w:rsid w:val="003D5CAE"/>
    <w:rsid w:val="003D5E8E"/>
    <w:rsid w:val="003D5FB8"/>
    <w:rsid w:val="003D6030"/>
    <w:rsid w:val="003D6034"/>
    <w:rsid w:val="003D624B"/>
    <w:rsid w:val="003D63A7"/>
    <w:rsid w:val="003D6445"/>
    <w:rsid w:val="003D686B"/>
    <w:rsid w:val="003D697B"/>
    <w:rsid w:val="003D6B84"/>
    <w:rsid w:val="003D708E"/>
    <w:rsid w:val="003D735F"/>
    <w:rsid w:val="003D7757"/>
    <w:rsid w:val="003D784A"/>
    <w:rsid w:val="003D7D1B"/>
    <w:rsid w:val="003E02FB"/>
    <w:rsid w:val="003E06F6"/>
    <w:rsid w:val="003E0755"/>
    <w:rsid w:val="003E0B8D"/>
    <w:rsid w:val="003E0E5A"/>
    <w:rsid w:val="003E13DB"/>
    <w:rsid w:val="003E14D0"/>
    <w:rsid w:val="003E1511"/>
    <w:rsid w:val="003E15D6"/>
    <w:rsid w:val="003E165D"/>
    <w:rsid w:val="003E16CB"/>
    <w:rsid w:val="003E17DD"/>
    <w:rsid w:val="003E257C"/>
    <w:rsid w:val="003E297C"/>
    <w:rsid w:val="003E2CD2"/>
    <w:rsid w:val="003E2EB5"/>
    <w:rsid w:val="003E3336"/>
    <w:rsid w:val="003E37D9"/>
    <w:rsid w:val="003E3812"/>
    <w:rsid w:val="003E398F"/>
    <w:rsid w:val="003E3B5D"/>
    <w:rsid w:val="003E3C8C"/>
    <w:rsid w:val="003E3F87"/>
    <w:rsid w:val="003E4382"/>
    <w:rsid w:val="003E4CE1"/>
    <w:rsid w:val="003E5034"/>
    <w:rsid w:val="003E543B"/>
    <w:rsid w:val="003E559B"/>
    <w:rsid w:val="003E5D21"/>
    <w:rsid w:val="003E60BF"/>
    <w:rsid w:val="003E663C"/>
    <w:rsid w:val="003E683C"/>
    <w:rsid w:val="003E692E"/>
    <w:rsid w:val="003E6DE3"/>
    <w:rsid w:val="003E7225"/>
    <w:rsid w:val="003E724F"/>
    <w:rsid w:val="003E7667"/>
    <w:rsid w:val="003E78A1"/>
    <w:rsid w:val="003E7941"/>
    <w:rsid w:val="003E7CC9"/>
    <w:rsid w:val="003F0509"/>
    <w:rsid w:val="003F068E"/>
    <w:rsid w:val="003F0755"/>
    <w:rsid w:val="003F0B28"/>
    <w:rsid w:val="003F0EA7"/>
    <w:rsid w:val="003F131C"/>
    <w:rsid w:val="003F1947"/>
    <w:rsid w:val="003F19C7"/>
    <w:rsid w:val="003F1C6A"/>
    <w:rsid w:val="003F1C9D"/>
    <w:rsid w:val="003F1E86"/>
    <w:rsid w:val="003F2501"/>
    <w:rsid w:val="003F2A7D"/>
    <w:rsid w:val="003F3011"/>
    <w:rsid w:val="003F3234"/>
    <w:rsid w:val="003F32F7"/>
    <w:rsid w:val="003F385A"/>
    <w:rsid w:val="003F38FE"/>
    <w:rsid w:val="003F3F52"/>
    <w:rsid w:val="003F403C"/>
    <w:rsid w:val="003F4312"/>
    <w:rsid w:val="003F448F"/>
    <w:rsid w:val="003F45FA"/>
    <w:rsid w:val="003F4777"/>
    <w:rsid w:val="003F49BA"/>
    <w:rsid w:val="003F541F"/>
    <w:rsid w:val="003F57FE"/>
    <w:rsid w:val="003F5AD8"/>
    <w:rsid w:val="003F5DEA"/>
    <w:rsid w:val="003F5F7C"/>
    <w:rsid w:val="003F614C"/>
    <w:rsid w:val="003F6592"/>
    <w:rsid w:val="003F67DB"/>
    <w:rsid w:val="003F67FA"/>
    <w:rsid w:val="003F6963"/>
    <w:rsid w:val="003F6CDE"/>
    <w:rsid w:val="003F706A"/>
    <w:rsid w:val="003F706B"/>
    <w:rsid w:val="003F7400"/>
    <w:rsid w:val="003F77C8"/>
    <w:rsid w:val="003F77F5"/>
    <w:rsid w:val="003F7956"/>
    <w:rsid w:val="003F79C7"/>
    <w:rsid w:val="003F7F52"/>
    <w:rsid w:val="004000E3"/>
    <w:rsid w:val="0040046A"/>
    <w:rsid w:val="00400541"/>
    <w:rsid w:val="004005C6"/>
    <w:rsid w:val="00400B37"/>
    <w:rsid w:val="00400C94"/>
    <w:rsid w:val="00400D0C"/>
    <w:rsid w:val="00400D9E"/>
    <w:rsid w:val="00400E1F"/>
    <w:rsid w:val="0040136D"/>
    <w:rsid w:val="004014A2"/>
    <w:rsid w:val="00401737"/>
    <w:rsid w:val="0040177E"/>
    <w:rsid w:val="0040181C"/>
    <w:rsid w:val="00401A9F"/>
    <w:rsid w:val="0040200F"/>
    <w:rsid w:val="004020FB"/>
    <w:rsid w:val="00402416"/>
    <w:rsid w:val="00402A62"/>
    <w:rsid w:val="00402EDE"/>
    <w:rsid w:val="00403253"/>
    <w:rsid w:val="004035B2"/>
    <w:rsid w:val="004037B0"/>
    <w:rsid w:val="00403850"/>
    <w:rsid w:val="00403AF7"/>
    <w:rsid w:val="00403B49"/>
    <w:rsid w:val="004046F4"/>
    <w:rsid w:val="0040494D"/>
    <w:rsid w:val="0040519A"/>
    <w:rsid w:val="004054F7"/>
    <w:rsid w:val="00405658"/>
    <w:rsid w:val="004056C8"/>
    <w:rsid w:val="0040577B"/>
    <w:rsid w:val="00405996"/>
    <w:rsid w:val="00405D37"/>
    <w:rsid w:val="004060A1"/>
    <w:rsid w:val="004063FD"/>
    <w:rsid w:val="0040649E"/>
    <w:rsid w:val="004065C1"/>
    <w:rsid w:val="00407275"/>
    <w:rsid w:val="004074EA"/>
    <w:rsid w:val="004079A8"/>
    <w:rsid w:val="00407BE6"/>
    <w:rsid w:val="00407DF1"/>
    <w:rsid w:val="00410678"/>
    <w:rsid w:val="00410BDD"/>
    <w:rsid w:val="00411363"/>
    <w:rsid w:val="00411447"/>
    <w:rsid w:val="00411A92"/>
    <w:rsid w:val="00411DF7"/>
    <w:rsid w:val="00411EC6"/>
    <w:rsid w:val="00411F46"/>
    <w:rsid w:val="00412126"/>
    <w:rsid w:val="0041265F"/>
    <w:rsid w:val="004127A4"/>
    <w:rsid w:val="00412B9F"/>
    <w:rsid w:val="00413235"/>
    <w:rsid w:val="004133B5"/>
    <w:rsid w:val="004135FF"/>
    <w:rsid w:val="004136CA"/>
    <w:rsid w:val="004139FC"/>
    <w:rsid w:val="00413B9F"/>
    <w:rsid w:val="00413C50"/>
    <w:rsid w:val="00413E7E"/>
    <w:rsid w:val="00413FD9"/>
    <w:rsid w:val="004144D1"/>
    <w:rsid w:val="00415492"/>
    <w:rsid w:val="00415588"/>
    <w:rsid w:val="004157E1"/>
    <w:rsid w:val="004158F6"/>
    <w:rsid w:val="00415E01"/>
    <w:rsid w:val="00415F84"/>
    <w:rsid w:val="004163C6"/>
    <w:rsid w:val="004163DA"/>
    <w:rsid w:val="00416508"/>
    <w:rsid w:val="00416911"/>
    <w:rsid w:val="00417130"/>
    <w:rsid w:val="0042011C"/>
    <w:rsid w:val="00420665"/>
    <w:rsid w:val="004207DD"/>
    <w:rsid w:val="00420923"/>
    <w:rsid w:val="00420C63"/>
    <w:rsid w:val="00421187"/>
    <w:rsid w:val="0042151D"/>
    <w:rsid w:val="00421C7D"/>
    <w:rsid w:val="00421C94"/>
    <w:rsid w:val="00421E03"/>
    <w:rsid w:val="00421FB2"/>
    <w:rsid w:val="0042259E"/>
    <w:rsid w:val="00422EC5"/>
    <w:rsid w:val="00422ED2"/>
    <w:rsid w:val="0042330F"/>
    <w:rsid w:val="00423557"/>
    <w:rsid w:val="00423674"/>
    <w:rsid w:val="0042388B"/>
    <w:rsid w:val="004246E1"/>
    <w:rsid w:val="004247DF"/>
    <w:rsid w:val="00424911"/>
    <w:rsid w:val="00424B70"/>
    <w:rsid w:val="00425066"/>
    <w:rsid w:val="004255C9"/>
    <w:rsid w:val="00425AF3"/>
    <w:rsid w:val="00425FEE"/>
    <w:rsid w:val="00426243"/>
    <w:rsid w:val="00426A8A"/>
    <w:rsid w:val="00426B60"/>
    <w:rsid w:val="00427601"/>
    <w:rsid w:val="004276FB"/>
    <w:rsid w:val="004277DF"/>
    <w:rsid w:val="00427853"/>
    <w:rsid w:val="00427BD5"/>
    <w:rsid w:val="00427CFB"/>
    <w:rsid w:val="00427F4A"/>
    <w:rsid w:val="00427F53"/>
    <w:rsid w:val="00427FCE"/>
    <w:rsid w:val="0043015E"/>
    <w:rsid w:val="004302A6"/>
    <w:rsid w:val="004302E0"/>
    <w:rsid w:val="00430421"/>
    <w:rsid w:val="0043066C"/>
    <w:rsid w:val="00430804"/>
    <w:rsid w:val="0043096D"/>
    <w:rsid w:val="00430F85"/>
    <w:rsid w:val="004314B5"/>
    <w:rsid w:val="004319E4"/>
    <w:rsid w:val="00431E55"/>
    <w:rsid w:val="00432028"/>
    <w:rsid w:val="0043211C"/>
    <w:rsid w:val="0043287C"/>
    <w:rsid w:val="00432999"/>
    <w:rsid w:val="00432B4E"/>
    <w:rsid w:val="004331BC"/>
    <w:rsid w:val="004336B4"/>
    <w:rsid w:val="0043371B"/>
    <w:rsid w:val="00433883"/>
    <w:rsid w:val="00433996"/>
    <w:rsid w:val="00433B3D"/>
    <w:rsid w:val="00433DEB"/>
    <w:rsid w:val="004342E2"/>
    <w:rsid w:val="00434E73"/>
    <w:rsid w:val="00435075"/>
    <w:rsid w:val="00435137"/>
    <w:rsid w:val="004351E8"/>
    <w:rsid w:val="00435C0E"/>
    <w:rsid w:val="00435E36"/>
    <w:rsid w:val="00435FCD"/>
    <w:rsid w:val="004362B9"/>
    <w:rsid w:val="004375CF"/>
    <w:rsid w:val="0043775D"/>
    <w:rsid w:val="004379B2"/>
    <w:rsid w:val="00437D83"/>
    <w:rsid w:val="004404CC"/>
    <w:rsid w:val="00440EC8"/>
    <w:rsid w:val="0044111F"/>
    <w:rsid w:val="00441AB0"/>
    <w:rsid w:val="0044209A"/>
    <w:rsid w:val="004422E1"/>
    <w:rsid w:val="00442475"/>
    <w:rsid w:val="00442844"/>
    <w:rsid w:val="004428E2"/>
    <w:rsid w:val="00442A97"/>
    <w:rsid w:val="00442BEE"/>
    <w:rsid w:val="00442DF7"/>
    <w:rsid w:val="00442E68"/>
    <w:rsid w:val="00442E7E"/>
    <w:rsid w:val="00443143"/>
    <w:rsid w:val="00443374"/>
    <w:rsid w:val="004438B5"/>
    <w:rsid w:val="00443D38"/>
    <w:rsid w:val="00443D46"/>
    <w:rsid w:val="00443E2B"/>
    <w:rsid w:val="00443F8B"/>
    <w:rsid w:val="0044409C"/>
    <w:rsid w:val="00444254"/>
    <w:rsid w:val="004442F3"/>
    <w:rsid w:val="004445CF"/>
    <w:rsid w:val="004445D3"/>
    <w:rsid w:val="004446C2"/>
    <w:rsid w:val="0044491A"/>
    <w:rsid w:val="00444AE0"/>
    <w:rsid w:val="00445080"/>
    <w:rsid w:val="00445301"/>
    <w:rsid w:val="004453AF"/>
    <w:rsid w:val="00445CD8"/>
    <w:rsid w:val="00445E83"/>
    <w:rsid w:val="00446004"/>
    <w:rsid w:val="00446172"/>
    <w:rsid w:val="004468F8"/>
    <w:rsid w:val="00446947"/>
    <w:rsid w:val="00446B2F"/>
    <w:rsid w:val="00446E50"/>
    <w:rsid w:val="00447503"/>
    <w:rsid w:val="00447936"/>
    <w:rsid w:val="00447F58"/>
    <w:rsid w:val="00450066"/>
    <w:rsid w:val="00450613"/>
    <w:rsid w:val="00450A77"/>
    <w:rsid w:val="00450B58"/>
    <w:rsid w:val="004511E5"/>
    <w:rsid w:val="004513D9"/>
    <w:rsid w:val="00451B2F"/>
    <w:rsid w:val="00451F70"/>
    <w:rsid w:val="004523B3"/>
    <w:rsid w:val="004527AA"/>
    <w:rsid w:val="004527F8"/>
    <w:rsid w:val="00452916"/>
    <w:rsid w:val="00452A70"/>
    <w:rsid w:val="00452DF6"/>
    <w:rsid w:val="00452F9A"/>
    <w:rsid w:val="00453543"/>
    <w:rsid w:val="0045375A"/>
    <w:rsid w:val="004539A8"/>
    <w:rsid w:val="00453B1C"/>
    <w:rsid w:val="00453C18"/>
    <w:rsid w:val="0045423E"/>
    <w:rsid w:val="004547DF"/>
    <w:rsid w:val="00454A6C"/>
    <w:rsid w:val="00455117"/>
    <w:rsid w:val="00455530"/>
    <w:rsid w:val="004558D7"/>
    <w:rsid w:val="0045687C"/>
    <w:rsid w:val="00456A7E"/>
    <w:rsid w:val="00456DA4"/>
    <w:rsid w:val="00456F7A"/>
    <w:rsid w:val="00456FE2"/>
    <w:rsid w:val="00457411"/>
    <w:rsid w:val="00457413"/>
    <w:rsid w:val="0045772F"/>
    <w:rsid w:val="00457762"/>
    <w:rsid w:val="00457908"/>
    <w:rsid w:val="00457940"/>
    <w:rsid w:val="00457BFC"/>
    <w:rsid w:val="004601C0"/>
    <w:rsid w:val="00460254"/>
    <w:rsid w:val="0046054C"/>
    <w:rsid w:val="0046078F"/>
    <w:rsid w:val="00460802"/>
    <w:rsid w:val="0046095A"/>
    <w:rsid w:val="00460D44"/>
    <w:rsid w:val="00460E46"/>
    <w:rsid w:val="0046139B"/>
    <w:rsid w:val="004615DF"/>
    <w:rsid w:val="004619F6"/>
    <w:rsid w:val="00461C01"/>
    <w:rsid w:val="00461D00"/>
    <w:rsid w:val="00461D71"/>
    <w:rsid w:val="00461ED0"/>
    <w:rsid w:val="00462506"/>
    <w:rsid w:val="00462A9F"/>
    <w:rsid w:val="00462E34"/>
    <w:rsid w:val="00462E44"/>
    <w:rsid w:val="00462FB1"/>
    <w:rsid w:val="00462FCF"/>
    <w:rsid w:val="0046345B"/>
    <w:rsid w:val="0046354E"/>
    <w:rsid w:val="00463816"/>
    <w:rsid w:val="00463E97"/>
    <w:rsid w:val="004640D1"/>
    <w:rsid w:val="00464111"/>
    <w:rsid w:val="004642A3"/>
    <w:rsid w:val="00464821"/>
    <w:rsid w:val="004649D2"/>
    <w:rsid w:val="00464A30"/>
    <w:rsid w:val="0046514E"/>
    <w:rsid w:val="004651F7"/>
    <w:rsid w:val="00465651"/>
    <w:rsid w:val="004656D1"/>
    <w:rsid w:val="00465A77"/>
    <w:rsid w:val="00465E47"/>
    <w:rsid w:val="00466905"/>
    <w:rsid w:val="004669BC"/>
    <w:rsid w:val="00466C2D"/>
    <w:rsid w:val="00466E71"/>
    <w:rsid w:val="00467753"/>
    <w:rsid w:val="00467E90"/>
    <w:rsid w:val="00470B75"/>
    <w:rsid w:val="0047111D"/>
    <w:rsid w:val="004715E2"/>
    <w:rsid w:val="00471610"/>
    <w:rsid w:val="0047177D"/>
    <w:rsid w:val="004718A9"/>
    <w:rsid w:val="00471A27"/>
    <w:rsid w:val="00471E18"/>
    <w:rsid w:val="00471ED5"/>
    <w:rsid w:val="0047209C"/>
    <w:rsid w:val="00472680"/>
    <w:rsid w:val="00472944"/>
    <w:rsid w:val="00473262"/>
    <w:rsid w:val="0047327E"/>
    <w:rsid w:val="00473494"/>
    <w:rsid w:val="00473522"/>
    <w:rsid w:val="0047378F"/>
    <w:rsid w:val="00473835"/>
    <w:rsid w:val="00473B40"/>
    <w:rsid w:val="00473D01"/>
    <w:rsid w:val="00473D5E"/>
    <w:rsid w:val="00473E22"/>
    <w:rsid w:val="00473E64"/>
    <w:rsid w:val="00473E69"/>
    <w:rsid w:val="00474264"/>
    <w:rsid w:val="0047446C"/>
    <w:rsid w:val="00474610"/>
    <w:rsid w:val="00474F20"/>
    <w:rsid w:val="004752B2"/>
    <w:rsid w:val="004753AE"/>
    <w:rsid w:val="00475D59"/>
    <w:rsid w:val="00475F8A"/>
    <w:rsid w:val="00476132"/>
    <w:rsid w:val="00476359"/>
    <w:rsid w:val="00476549"/>
    <w:rsid w:val="004768BF"/>
    <w:rsid w:val="004768DD"/>
    <w:rsid w:val="0047699A"/>
    <w:rsid w:val="00476B09"/>
    <w:rsid w:val="00476CA0"/>
    <w:rsid w:val="00476F5E"/>
    <w:rsid w:val="004778B6"/>
    <w:rsid w:val="0047790D"/>
    <w:rsid w:val="00477B4C"/>
    <w:rsid w:val="004801FD"/>
    <w:rsid w:val="00480263"/>
    <w:rsid w:val="00480322"/>
    <w:rsid w:val="0048065F"/>
    <w:rsid w:val="00480693"/>
    <w:rsid w:val="004809D2"/>
    <w:rsid w:val="00480BA4"/>
    <w:rsid w:val="00481081"/>
    <w:rsid w:val="00481120"/>
    <w:rsid w:val="00481580"/>
    <w:rsid w:val="00481784"/>
    <w:rsid w:val="00481C34"/>
    <w:rsid w:val="00481C88"/>
    <w:rsid w:val="00481F9F"/>
    <w:rsid w:val="00482B89"/>
    <w:rsid w:val="00482D80"/>
    <w:rsid w:val="00482DC9"/>
    <w:rsid w:val="00482DFF"/>
    <w:rsid w:val="004830B5"/>
    <w:rsid w:val="00483AAB"/>
    <w:rsid w:val="00484147"/>
    <w:rsid w:val="0048430D"/>
    <w:rsid w:val="004845C0"/>
    <w:rsid w:val="0048469B"/>
    <w:rsid w:val="004847AC"/>
    <w:rsid w:val="004847E4"/>
    <w:rsid w:val="004849D1"/>
    <w:rsid w:val="00484EF9"/>
    <w:rsid w:val="004850C1"/>
    <w:rsid w:val="00485A56"/>
    <w:rsid w:val="00485B07"/>
    <w:rsid w:val="00485BF5"/>
    <w:rsid w:val="00485E46"/>
    <w:rsid w:val="00485F06"/>
    <w:rsid w:val="00486061"/>
    <w:rsid w:val="00486266"/>
    <w:rsid w:val="00486455"/>
    <w:rsid w:val="0048667E"/>
    <w:rsid w:val="0048669F"/>
    <w:rsid w:val="004866CE"/>
    <w:rsid w:val="0048682A"/>
    <w:rsid w:val="00486A97"/>
    <w:rsid w:val="00486BF4"/>
    <w:rsid w:val="004873D1"/>
    <w:rsid w:val="004874DB"/>
    <w:rsid w:val="004878C9"/>
    <w:rsid w:val="0048798C"/>
    <w:rsid w:val="00487CA8"/>
    <w:rsid w:val="00487D4E"/>
    <w:rsid w:val="00490113"/>
    <w:rsid w:val="00490474"/>
    <w:rsid w:val="0049059F"/>
    <w:rsid w:val="00490AEB"/>
    <w:rsid w:val="00490F9B"/>
    <w:rsid w:val="004913B6"/>
    <w:rsid w:val="00491855"/>
    <w:rsid w:val="00491B8C"/>
    <w:rsid w:val="00491EEE"/>
    <w:rsid w:val="0049203D"/>
    <w:rsid w:val="0049204E"/>
    <w:rsid w:val="0049245E"/>
    <w:rsid w:val="00492D54"/>
    <w:rsid w:val="00492DB7"/>
    <w:rsid w:val="00492E5B"/>
    <w:rsid w:val="0049303E"/>
    <w:rsid w:val="00493253"/>
    <w:rsid w:val="004933D5"/>
    <w:rsid w:val="004933DD"/>
    <w:rsid w:val="0049375A"/>
    <w:rsid w:val="00493C0A"/>
    <w:rsid w:val="00493C66"/>
    <w:rsid w:val="00493C9A"/>
    <w:rsid w:val="00493DCC"/>
    <w:rsid w:val="00493E80"/>
    <w:rsid w:val="00493F02"/>
    <w:rsid w:val="004943B7"/>
    <w:rsid w:val="004945FB"/>
    <w:rsid w:val="0049464E"/>
    <w:rsid w:val="00494895"/>
    <w:rsid w:val="00494A9B"/>
    <w:rsid w:val="00494B88"/>
    <w:rsid w:val="00495039"/>
    <w:rsid w:val="00495048"/>
    <w:rsid w:val="0049506C"/>
    <w:rsid w:val="004957E9"/>
    <w:rsid w:val="00495AE5"/>
    <w:rsid w:val="00495CFB"/>
    <w:rsid w:val="00495F01"/>
    <w:rsid w:val="00496001"/>
    <w:rsid w:val="0049603C"/>
    <w:rsid w:val="00496078"/>
    <w:rsid w:val="00496115"/>
    <w:rsid w:val="0049699A"/>
    <w:rsid w:val="00496E8A"/>
    <w:rsid w:val="00496EFD"/>
    <w:rsid w:val="00496FD7"/>
    <w:rsid w:val="00497D70"/>
    <w:rsid w:val="004A0829"/>
    <w:rsid w:val="004A0974"/>
    <w:rsid w:val="004A0C18"/>
    <w:rsid w:val="004A10E2"/>
    <w:rsid w:val="004A128F"/>
    <w:rsid w:val="004A1904"/>
    <w:rsid w:val="004A1FDD"/>
    <w:rsid w:val="004A22FE"/>
    <w:rsid w:val="004A276D"/>
    <w:rsid w:val="004A2AAE"/>
    <w:rsid w:val="004A2CE1"/>
    <w:rsid w:val="004A2F78"/>
    <w:rsid w:val="004A2F8D"/>
    <w:rsid w:val="004A30F1"/>
    <w:rsid w:val="004A349E"/>
    <w:rsid w:val="004A3933"/>
    <w:rsid w:val="004A3A28"/>
    <w:rsid w:val="004A3BD9"/>
    <w:rsid w:val="004A3C63"/>
    <w:rsid w:val="004A3FD4"/>
    <w:rsid w:val="004A408D"/>
    <w:rsid w:val="004A45B5"/>
    <w:rsid w:val="004A49EF"/>
    <w:rsid w:val="004A4B81"/>
    <w:rsid w:val="004A4D7A"/>
    <w:rsid w:val="004A56B7"/>
    <w:rsid w:val="004A5739"/>
    <w:rsid w:val="004A57FB"/>
    <w:rsid w:val="004A5848"/>
    <w:rsid w:val="004A5B5B"/>
    <w:rsid w:val="004A5FAD"/>
    <w:rsid w:val="004A635F"/>
    <w:rsid w:val="004A6607"/>
    <w:rsid w:val="004A67B6"/>
    <w:rsid w:val="004A6A0D"/>
    <w:rsid w:val="004A6EE9"/>
    <w:rsid w:val="004A6FCA"/>
    <w:rsid w:val="004A71F3"/>
    <w:rsid w:val="004A762B"/>
    <w:rsid w:val="004A763F"/>
    <w:rsid w:val="004A79CB"/>
    <w:rsid w:val="004A7C68"/>
    <w:rsid w:val="004A7E74"/>
    <w:rsid w:val="004A7EF7"/>
    <w:rsid w:val="004A7F8C"/>
    <w:rsid w:val="004B053D"/>
    <w:rsid w:val="004B07A7"/>
    <w:rsid w:val="004B07CC"/>
    <w:rsid w:val="004B08DC"/>
    <w:rsid w:val="004B0BE3"/>
    <w:rsid w:val="004B180A"/>
    <w:rsid w:val="004B1BD0"/>
    <w:rsid w:val="004B2031"/>
    <w:rsid w:val="004B22ED"/>
    <w:rsid w:val="004B268B"/>
    <w:rsid w:val="004B2B7A"/>
    <w:rsid w:val="004B2BC2"/>
    <w:rsid w:val="004B305C"/>
    <w:rsid w:val="004B3472"/>
    <w:rsid w:val="004B35D8"/>
    <w:rsid w:val="004B3952"/>
    <w:rsid w:val="004B3C69"/>
    <w:rsid w:val="004B3EAF"/>
    <w:rsid w:val="004B405C"/>
    <w:rsid w:val="004B4130"/>
    <w:rsid w:val="004B41AF"/>
    <w:rsid w:val="004B481F"/>
    <w:rsid w:val="004B4853"/>
    <w:rsid w:val="004B489D"/>
    <w:rsid w:val="004B4A44"/>
    <w:rsid w:val="004B4D26"/>
    <w:rsid w:val="004B4EA2"/>
    <w:rsid w:val="004B5030"/>
    <w:rsid w:val="004B5205"/>
    <w:rsid w:val="004B5257"/>
    <w:rsid w:val="004B52CE"/>
    <w:rsid w:val="004B55FA"/>
    <w:rsid w:val="004B572F"/>
    <w:rsid w:val="004B57CA"/>
    <w:rsid w:val="004B5991"/>
    <w:rsid w:val="004B68E2"/>
    <w:rsid w:val="004B6C02"/>
    <w:rsid w:val="004B72E6"/>
    <w:rsid w:val="004B7EBD"/>
    <w:rsid w:val="004B7F7E"/>
    <w:rsid w:val="004C0065"/>
    <w:rsid w:val="004C011D"/>
    <w:rsid w:val="004C03C9"/>
    <w:rsid w:val="004C0540"/>
    <w:rsid w:val="004C0C42"/>
    <w:rsid w:val="004C1079"/>
    <w:rsid w:val="004C12A9"/>
    <w:rsid w:val="004C1716"/>
    <w:rsid w:val="004C17CF"/>
    <w:rsid w:val="004C1A28"/>
    <w:rsid w:val="004C1E6E"/>
    <w:rsid w:val="004C1F0A"/>
    <w:rsid w:val="004C1F45"/>
    <w:rsid w:val="004C215E"/>
    <w:rsid w:val="004C2EDA"/>
    <w:rsid w:val="004C2F8F"/>
    <w:rsid w:val="004C333C"/>
    <w:rsid w:val="004C37DF"/>
    <w:rsid w:val="004C3970"/>
    <w:rsid w:val="004C3A61"/>
    <w:rsid w:val="004C3BB0"/>
    <w:rsid w:val="004C3D4F"/>
    <w:rsid w:val="004C3E3A"/>
    <w:rsid w:val="004C40B6"/>
    <w:rsid w:val="004C417D"/>
    <w:rsid w:val="004C4239"/>
    <w:rsid w:val="004C4448"/>
    <w:rsid w:val="004C4631"/>
    <w:rsid w:val="004C47C2"/>
    <w:rsid w:val="004C4BBD"/>
    <w:rsid w:val="004C4D6A"/>
    <w:rsid w:val="004C4E44"/>
    <w:rsid w:val="004C4E51"/>
    <w:rsid w:val="004C4FE4"/>
    <w:rsid w:val="004C514A"/>
    <w:rsid w:val="004C54C0"/>
    <w:rsid w:val="004C6178"/>
    <w:rsid w:val="004C6452"/>
    <w:rsid w:val="004C64D0"/>
    <w:rsid w:val="004C684B"/>
    <w:rsid w:val="004C755B"/>
    <w:rsid w:val="004C7DCD"/>
    <w:rsid w:val="004D05A1"/>
    <w:rsid w:val="004D05BE"/>
    <w:rsid w:val="004D0730"/>
    <w:rsid w:val="004D0755"/>
    <w:rsid w:val="004D0848"/>
    <w:rsid w:val="004D08B2"/>
    <w:rsid w:val="004D0EA1"/>
    <w:rsid w:val="004D0F1F"/>
    <w:rsid w:val="004D0F21"/>
    <w:rsid w:val="004D1AB9"/>
    <w:rsid w:val="004D1D71"/>
    <w:rsid w:val="004D205C"/>
    <w:rsid w:val="004D20AF"/>
    <w:rsid w:val="004D2522"/>
    <w:rsid w:val="004D253D"/>
    <w:rsid w:val="004D2544"/>
    <w:rsid w:val="004D2663"/>
    <w:rsid w:val="004D26B5"/>
    <w:rsid w:val="004D2734"/>
    <w:rsid w:val="004D280B"/>
    <w:rsid w:val="004D28A1"/>
    <w:rsid w:val="004D2AD7"/>
    <w:rsid w:val="004D2CF9"/>
    <w:rsid w:val="004D2EE8"/>
    <w:rsid w:val="004D2FDC"/>
    <w:rsid w:val="004D356C"/>
    <w:rsid w:val="004D37EB"/>
    <w:rsid w:val="004D3CA0"/>
    <w:rsid w:val="004D47A9"/>
    <w:rsid w:val="004D4BB3"/>
    <w:rsid w:val="004D4CAD"/>
    <w:rsid w:val="004D4D30"/>
    <w:rsid w:val="004D5458"/>
    <w:rsid w:val="004D55DD"/>
    <w:rsid w:val="004D5CD2"/>
    <w:rsid w:val="004D5E11"/>
    <w:rsid w:val="004D61BB"/>
    <w:rsid w:val="004D62B2"/>
    <w:rsid w:val="004D63AC"/>
    <w:rsid w:val="004D65C2"/>
    <w:rsid w:val="004D65FC"/>
    <w:rsid w:val="004D6C16"/>
    <w:rsid w:val="004D72CB"/>
    <w:rsid w:val="004D7394"/>
    <w:rsid w:val="004D7C62"/>
    <w:rsid w:val="004D7C88"/>
    <w:rsid w:val="004D7CA0"/>
    <w:rsid w:val="004E0183"/>
    <w:rsid w:val="004E0646"/>
    <w:rsid w:val="004E068D"/>
    <w:rsid w:val="004E088D"/>
    <w:rsid w:val="004E0ED3"/>
    <w:rsid w:val="004E1684"/>
    <w:rsid w:val="004E1884"/>
    <w:rsid w:val="004E21D1"/>
    <w:rsid w:val="004E2256"/>
    <w:rsid w:val="004E26C3"/>
    <w:rsid w:val="004E2D1B"/>
    <w:rsid w:val="004E2E22"/>
    <w:rsid w:val="004E30A8"/>
    <w:rsid w:val="004E319C"/>
    <w:rsid w:val="004E3F0A"/>
    <w:rsid w:val="004E48BB"/>
    <w:rsid w:val="004E4C60"/>
    <w:rsid w:val="004E50F5"/>
    <w:rsid w:val="004E51BF"/>
    <w:rsid w:val="004E5554"/>
    <w:rsid w:val="004E5976"/>
    <w:rsid w:val="004E5B51"/>
    <w:rsid w:val="004E5E2D"/>
    <w:rsid w:val="004E6090"/>
    <w:rsid w:val="004E624D"/>
    <w:rsid w:val="004E648A"/>
    <w:rsid w:val="004E6EA7"/>
    <w:rsid w:val="004E70E9"/>
    <w:rsid w:val="004E7119"/>
    <w:rsid w:val="004E759C"/>
    <w:rsid w:val="004E76B6"/>
    <w:rsid w:val="004E7B09"/>
    <w:rsid w:val="004E7D16"/>
    <w:rsid w:val="004F0337"/>
    <w:rsid w:val="004F049B"/>
    <w:rsid w:val="004F0E89"/>
    <w:rsid w:val="004F0F5B"/>
    <w:rsid w:val="004F11C2"/>
    <w:rsid w:val="004F1495"/>
    <w:rsid w:val="004F153F"/>
    <w:rsid w:val="004F1743"/>
    <w:rsid w:val="004F17F8"/>
    <w:rsid w:val="004F1D5D"/>
    <w:rsid w:val="004F2782"/>
    <w:rsid w:val="004F2EDC"/>
    <w:rsid w:val="004F307F"/>
    <w:rsid w:val="004F3215"/>
    <w:rsid w:val="004F328D"/>
    <w:rsid w:val="004F37EA"/>
    <w:rsid w:val="004F3897"/>
    <w:rsid w:val="004F3C65"/>
    <w:rsid w:val="004F4776"/>
    <w:rsid w:val="004F4978"/>
    <w:rsid w:val="004F4AD2"/>
    <w:rsid w:val="004F4EA3"/>
    <w:rsid w:val="004F4FB4"/>
    <w:rsid w:val="004F4FF0"/>
    <w:rsid w:val="004F50E8"/>
    <w:rsid w:val="004F52BB"/>
    <w:rsid w:val="004F53A3"/>
    <w:rsid w:val="004F55EC"/>
    <w:rsid w:val="004F57FD"/>
    <w:rsid w:val="004F6453"/>
    <w:rsid w:val="004F71AC"/>
    <w:rsid w:val="004F72E6"/>
    <w:rsid w:val="004F7551"/>
    <w:rsid w:val="004F7C18"/>
    <w:rsid w:val="004F7D83"/>
    <w:rsid w:val="004F7E7B"/>
    <w:rsid w:val="0050001F"/>
    <w:rsid w:val="005004FC"/>
    <w:rsid w:val="00500617"/>
    <w:rsid w:val="0050064B"/>
    <w:rsid w:val="00501448"/>
    <w:rsid w:val="00501AC5"/>
    <w:rsid w:val="00501F50"/>
    <w:rsid w:val="005020AA"/>
    <w:rsid w:val="005021DE"/>
    <w:rsid w:val="005023BC"/>
    <w:rsid w:val="00502849"/>
    <w:rsid w:val="005028E2"/>
    <w:rsid w:val="00502A2E"/>
    <w:rsid w:val="00502A54"/>
    <w:rsid w:val="00502F68"/>
    <w:rsid w:val="00502FB0"/>
    <w:rsid w:val="00502FB1"/>
    <w:rsid w:val="0050315B"/>
    <w:rsid w:val="00503406"/>
    <w:rsid w:val="0050373E"/>
    <w:rsid w:val="005039A1"/>
    <w:rsid w:val="00504793"/>
    <w:rsid w:val="0050567B"/>
    <w:rsid w:val="0050578B"/>
    <w:rsid w:val="00505E7A"/>
    <w:rsid w:val="00505F32"/>
    <w:rsid w:val="00505FE0"/>
    <w:rsid w:val="005066BF"/>
    <w:rsid w:val="00506820"/>
    <w:rsid w:val="0050692A"/>
    <w:rsid w:val="0050773A"/>
    <w:rsid w:val="00507855"/>
    <w:rsid w:val="00510032"/>
    <w:rsid w:val="00510A75"/>
    <w:rsid w:val="00510C1B"/>
    <w:rsid w:val="0051145F"/>
    <w:rsid w:val="0051155A"/>
    <w:rsid w:val="00511569"/>
    <w:rsid w:val="00511AA9"/>
    <w:rsid w:val="00511F52"/>
    <w:rsid w:val="005120F0"/>
    <w:rsid w:val="005123F9"/>
    <w:rsid w:val="00512480"/>
    <w:rsid w:val="00512EA9"/>
    <w:rsid w:val="005130D4"/>
    <w:rsid w:val="00513893"/>
    <w:rsid w:val="00513F3E"/>
    <w:rsid w:val="0051404F"/>
    <w:rsid w:val="00514110"/>
    <w:rsid w:val="00514533"/>
    <w:rsid w:val="005148D7"/>
    <w:rsid w:val="00514984"/>
    <w:rsid w:val="00514B23"/>
    <w:rsid w:val="005151F0"/>
    <w:rsid w:val="00515317"/>
    <w:rsid w:val="00515605"/>
    <w:rsid w:val="00515858"/>
    <w:rsid w:val="00515E23"/>
    <w:rsid w:val="0051614A"/>
    <w:rsid w:val="00516304"/>
    <w:rsid w:val="00516751"/>
    <w:rsid w:val="005168E7"/>
    <w:rsid w:val="00516EB8"/>
    <w:rsid w:val="005177C3"/>
    <w:rsid w:val="00517BAC"/>
    <w:rsid w:val="00517C8C"/>
    <w:rsid w:val="00520516"/>
    <w:rsid w:val="005209F6"/>
    <w:rsid w:val="00520A7E"/>
    <w:rsid w:val="005210EC"/>
    <w:rsid w:val="005214A3"/>
    <w:rsid w:val="00521A02"/>
    <w:rsid w:val="00521DC6"/>
    <w:rsid w:val="00521F21"/>
    <w:rsid w:val="00522487"/>
    <w:rsid w:val="005225C4"/>
    <w:rsid w:val="0052269D"/>
    <w:rsid w:val="005226FC"/>
    <w:rsid w:val="00522858"/>
    <w:rsid w:val="00522A35"/>
    <w:rsid w:val="00522CC0"/>
    <w:rsid w:val="00522DB4"/>
    <w:rsid w:val="00522EA6"/>
    <w:rsid w:val="0052312C"/>
    <w:rsid w:val="00523B10"/>
    <w:rsid w:val="00523DDD"/>
    <w:rsid w:val="0052409F"/>
    <w:rsid w:val="00524538"/>
    <w:rsid w:val="00524EC1"/>
    <w:rsid w:val="005255CC"/>
    <w:rsid w:val="005256DB"/>
    <w:rsid w:val="0052599B"/>
    <w:rsid w:val="00525B29"/>
    <w:rsid w:val="00525BEA"/>
    <w:rsid w:val="00525F6C"/>
    <w:rsid w:val="00525FD6"/>
    <w:rsid w:val="00526645"/>
    <w:rsid w:val="00526759"/>
    <w:rsid w:val="005267DB"/>
    <w:rsid w:val="00526875"/>
    <w:rsid w:val="00526E00"/>
    <w:rsid w:val="00526EA2"/>
    <w:rsid w:val="0052712B"/>
    <w:rsid w:val="00527449"/>
    <w:rsid w:val="00527A9E"/>
    <w:rsid w:val="00530235"/>
    <w:rsid w:val="005302B8"/>
    <w:rsid w:val="005303F3"/>
    <w:rsid w:val="00530E26"/>
    <w:rsid w:val="00530EF4"/>
    <w:rsid w:val="005316CC"/>
    <w:rsid w:val="00531C09"/>
    <w:rsid w:val="00531C54"/>
    <w:rsid w:val="00531CC7"/>
    <w:rsid w:val="00532395"/>
    <w:rsid w:val="005324B0"/>
    <w:rsid w:val="005331FF"/>
    <w:rsid w:val="0053395F"/>
    <w:rsid w:val="0053396A"/>
    <w:rsid w:val="00533B1A"/>
    <w:rsid w:val="00533C78"/>
    <w:rsid w:val="00533EE8"/>
    <w:rsid w:val="00534208"/>
    <w:rsid w:val="005348FC"/>
    <w:rsid w:val="005349D9"/>
    <w:rsid w:val="00534C97"/>
    <w:rsid w:val="005357CB"/>
    <w:rsid w:val="00535B48"/>
    <w:rsid w:val="00535B80"/>
    <w:rsid w:val="00535C08"/>
    <w:rsid w:val="005360F7"/>
    <w:rsid w:val="0053677C"/>
    <w:rsid w:val="00536BD0"/>
    <w:rsid w:val="00536C58"/>
    <w:rsid w:val="005371F0"/>
    <w:rsid w:val="0053775B"/>
    <w:rsid w:val="00537B20"/>
    <w:rsid w:val="00537E64"/>
    <w:rsid w:val="00537F1E"/>
    <w:rsid w:val="00537F68"/>
    <w:rsid w:val="005404C5"/>
    <w:rsid w:val="005408AF"/>
    <w:rsid w:val="0054094D"/>
    <w:rsid w:val="00540A5C"/>
    <w:rsid w:val="00540AAF"/>
    <w:rsid w:val="00540C87"/>
    <w:rsid w:val="00540DEC"/>
    <w:rsid w:val="0054166C"/>
    <w:rsid w:val="00541F97"/>
    <w:rsid w:val="00542819"/>
    <w:rsid w:val="00542C0D"/>
    <w:rsid w:val="00542DB0"/>
    <w:rsid w:val="00542E9C"/>
    <w:rsid w:val="00542F1B"/>
    <w:rsid w:val="005431C3"/>
    <w:rsid w:val="0054394F"/>
    <w:rsid w:val="00544084"/>
    <w:rsid w:val="00544211"/>
    <w:rsid w:val="005442F1"/>
    <w:rsid w:val="00544323"/>
    <w:rsid w:val="0054485F"/>
    <w:rsid w:val="005449C3"/>
    <w:rsid w:val="005451CF"/>
    <w:rsid w:val="00545286"/>
    <w:rsid w:val="005455AE"/>
    <w:rsid w:val="005457FC"/>
    <w:rsid w:val="005458EF"/>
    <w:rsid w:val="00545933"/>
    <w:rsid w:val="00545BE8"/>
    <w:rsid w:val="0054612D"/>
    <w:rsid w:val="0054621F"/>
    <w:rsid w:val="0054633D"/>
    <w:rsid w:val="00546382"/>
    <w:rsid w:val="00546A1F"/>
    <w:rsid w:val="00546E21"/>
    <w:rsid w:val="0054701D"/>
    <w:rsid w:val="00547137"/>
    <w:rsid w:val="00547312"/>
    <w:rsid w:val="00547532"/>
    <w:rsid w:val="005476B5"/>
    <w:rsid w:val="0054784D"/>
    <w:rsid w:val="00547863"/>
    <w:rsid w:val="00547B72"/>
    <w:rsid w:val="00547E32"/>
    <w:rsid w:val="0055096E"/>
    <w:rsid w:val="00550B11"/>
    <w:rsid w:val="00550DB8"/>
    <w:rsid w:val="0055117D"/>
    <w:rsid w:val="005517F2"/>
    <w:rsid w:val="00551AE9"/>
    <w:rsid w:val="00551B54"/>
    <w:rsid w:val="00552219"/>
    <w:rsid w:val="00552488"/>
    <w:rsid w:val="005524C1"/>
    <w:rsid w:val="00552721"/>
    <w:rsid w:val="00552C7D"/>
    <w:rsid w:val="00552CD9"/>
    <w:rsid w:val="00552E51"/>
    <w:rsid w:val="005530DA"/>
    <w:rsid w:val="005534FF"/>
    <w:rsid w:val="0055366F"/>
    <w:rsid w:val="00553807"/>
    <w:rsid w:val="00553837"/>
    <w:rsid w:val="00553A9D"/>
    <w:rsid w:val="00553BE7"/>
    <w:rsid w:val="00553C38"/>
    <w:rsid w:val="005544D7"/>
    <w:rsid w:val="005548FC"/>
    <w:rsid w:val="005549D2"/>
    <w:rsid w:val="00554FC8"/>
    <w:rsid w:val="00555265"/>
    <w:rsid w:val="005555FD"/>
    <w:rsid w:val="0055585A"/>
    <w:rsid w:val="00555A04"/>
    <w:rsid w:val="00555B77"/>
    <w:rsid w:val="00555BC9"/>
    <w:rsid w:val="00555D22"/>
    <w:rsid w:val="00555EFB"/>
    <w:rsid w:val="00555FA8"/>
    <w:rsid w:val="0055607A"/>
    <w:rsid w:val="005565CA"/>
    <w:rsid w:val="0055664C"/>
    <w:rsid w:val="00556BB4"/>
    <w:rsid w:val="00557939"/>
    <w:rsid w:val="00557CE0"/>
    <w:rsid w:val="005601AA"/>
    <w:rsid w:val="005602E2"/>
    <w:rsid w:val="005603AC"/>
    <w:rsid w:val="00560541"/>
    <w:rsid w:val="005606CD"/>
    <w:rsid w:val="005606D4"/>
    <w:rsid w:val="005609F7"/>
    <w:rsid w:val="00560B96"/>
    <w:rsid w:val="005610B6"/>
    <w:rsid w:val="00561343"/>
    <w:rsid w:val="0056136E"/>
    <w:rsid w:val="00561D10"/>
    <w:rsid w:val="0056227C"/>
    <w:rsid w:val="00562782"/>
    <w:rsid w:val="005629C2"/>
    <w:rsid w:val="005630EC"/>
    <w:rsid w:val="0056355F"/>
    <w:rsid w:val="005636B8"/>
    <w:rsid w:val="00563B6C"/>
    <w:rsid w:val="00563ECE"/>
    <w:rsid w:val="00563FFD"/>
    <w:rsid w:val="00564E5D"/>
    <w:rsid w:val="00564F61"/>
    <w:rsid w:val="0056578F"/>
    <w:rsid w:val="005658D5"/>
    <w:rsid w:val="00565EA7"/>
    <w:rsid w:val="00565F71"/>
    <w:rsid w:val="005668B8"/>
    <w:rsid w:val="00567807"/>
    <w:rsid w:val="005679D4"/>
    <w:rsid w:val="00567D68"/>
    <w:rsid w:val="00567F1D"/>
    <w:rsid w:val="00570609"/>
    <w:rsid w:val="005708D7"/>
    <w:rsid w:val="00570AF3"/>
    <w:rsid w:val="00570C1C"/>
    <w:rsid w:val="00570FD5"/>
    <w:rsid w:val="00571464"/>
    <w:rsid w:val="00571891"/>
    <w:rsid w:val="00571DF7"/>
    <w:rsid w:val="00571E34"/>
    <w:rsid w:val="0057204A"/>
    <w:rsid w:val="00572053"/>
    <w:rsid w:val="0057208D"/>
    <w:rsid w:val="00572806"/>
    <w:rsid w:val="00572A30"/>
    <w:rsid w:val="00572F53"/>
    <w:rsid w:val="00573584"/>
    <w:rsid w:val="00573590"/>
    <w:rsid w:val="0057369D"/>
    <w:rsid w:val="0057374A"/>
    <w:rsid w:val="00573752"/>
    <w:rsid w:val="00573AC0"/>
    <w:rsid w:val="005741EA"/>
    <w:rsid w:val="005743D9"/>
    <w:rsid w:val="00574543"/>
    <w:rsid w:val="00574580"/>
    <w:rsid w:val="00574B4C"/>
    <w:rsid w:val="00574C4A"/>
    <w:rsid w:val="00574EC7"/>
    <w:rsid w:val="00575521"/>
    <w:rsid w:val="005758A7"/>
    <w:rsid w:val="00575F87"/>
    <w:rsid w:val="00576076"/>
    <w:rsid w:val="005761A3"/>
    <w:rsid w:val="0057647F"/>
    <w:rsid w:val="005764E7"/>
    <w:rsid w:val="0057669B"/>
    <w:rsid w:val="0057694A"/>
    <w:rsid w:val="00576D6F"/>
    <w:rsid w:val="00576E88"/>
    <w:rsid w:val="00576F64"/>
    <w:rsid w:val="00576FEA"/>
    <w:rsid w:val="00577251"/>
    <w:rsid w:val="00577779"/>
    <w:rsid w:val="00577FB9"/>
    <w:rsid w:val="0058001C"/>
    <w:rsid w:val="0058008E"/>
    <w:rsid w:val="00580580"/>
    <w:rsid w:val="00580EFA"/>
    <w:rsid w:val="00581744"/>
    <w:rsid w:val="00581C9E"/>
    <w:rsid w:val="00582035"/>
    <w:rsid w:val="0058256B"/>
    <w:rsid w:val="00582905"/>
    <w:rsid w:val="00582AED"/>
    <w:rsid w:val="00582C1F"/>
    <w:rsid w:val="005836D5"/>
    <w:rsid w:val="00583774"/>
    <w:rsid w:val="00583862"/>
    <w:rsid w:val="0058389E"/>
    <w:rsid w:val="005838BA"/>
    <w:rsid w:val="00583B35"/>
    <w:rsid w:val="00583D1C"/>
    <w:rsid w:val="0058404C"/>
    <w:rsid w:val="00584137"/>
    <w:rsid w:val="0058421C"/>
    <w:rsid w:val="00584755"/>
    <w:rsid w:val="005849FE"/>
    <w:rsid w:val="0058513F"/>
    <w:rsid w:val="0058530F"/>
    <w:rsid w:val="0058572B"/>
    <w:rsid w:val="0058589F"/>
    <w:rsid w:val="00585A0A"/>
    <w:rsid w:val="00586065"/>
    <w:rsid w:val="0058615A"/>
    <w:rsid w:val="00586464"/>
    <w:rsid w:val="005866D6"/>
    <w:rsid w:val="005866F8"/>
    <w:rsid w:val="0058686B"/>
    <w:rsid w:val="00586C2A"/>
    <w:rsid w:val="00586E1B"/>
    <w:rsid w:val="0058734B"/>
    <w:rsid w:val="005873BC"/>
    <w:rsid w:val="0058743F"/>
    <w:rsid w:val="00587EE4"/>
    <w:rsid w:val="00587F27"/>
    <w:rsid w:val="0059034A"/>
    <w:rsid w:val="0059034E"/>
    <w:rsid w:val="0059038A"/>
    <w:rsid w:val="0059041F"/>
    <w:rsid w:val="005905A7"/>
    <w:rsid w:val="0059061D"/>
    <w:rsid w:val="00590744"/>
    <w:rsid w:val="00590DC3"/>
    <w:rsid w:val="00590F3B"/>
    <w:rsid w:val="00590FD1"/>
    <w:rsid w:val="00591093"/>
    <w:rsid w:val="005912B6"/>
    <w:rsid w:val="00591F15"/>
    <w:rsid w:val="0059221C"/>
    <w:rsid w:val="0059242D"/>
    <w:rsid w:val="005925BC"/>
    <w:rsid w:val="00592899"/>
    <w:rsid w:val="005931CA"/>
    <w:rsid w:val="005933AD"/>
    <w:rsid w:val="005934E7"/>
    <w:rsid w:val="00593515"/>
    <w:rsid w:val="00593739"/>
    <w:rsid w:val="0059373C"/>
    <w:rsid w:val="00593BE3"/>
    <w:rsid w:val="00594112"/>
    <w:rsid w:val="00594382"/>
    <w:rsid w:val="005944A4"/>
    <w:rsid w:val="005944D8"/>
    <w:rsid w:val="00594588"/>
    <w:rsid w:val="00594822"/>
    <w:rsid w:val="00594AA1"/>
    <w:rsid w:val="005957ED"/>
    <w:rsid w:val="00595FA0"/>
    <w:rsid w:val="0059673A"/>
    <w:rsid w:val="005969D8"/>
    <w:rsid w:val="00596C89"/>
    <w:rsid w:val="00597272"/>
    <w:rsid w:val="0059743F"/>
    <w:rsid w:val="00597576"/>
    <w:rsid w:val="005976C9"/>
    <w:rsid w:val="005A02EE"/>
    <w:rsid w:val="005A0770"/>
    <w:rsid w:val="005A0784"/>
    <w:rsid w:val="005A08AC"/>
    <w:rsid w:val="005A09E0"/>
    <w:rsid w:val="005A0A78"/>
    <w:rsid w:val="005A0B28"/>
    <w:rsid w:val="005A0BC1"/>
    <w:rsid w:val="005A1326"/>
    <w:rsid w:val="005A171F"/>
    <w:rsid w:val="005A1ACD"/>
    <w:rsid w:val="005A1CED"/>
    <w:rsid w:val="005A2130"/>
    <w:rsid w:val="005A273E"/>
    <w:rsid w:val="005A28C5"/>
    <w:rsid w:val="005A2DDC"/>
    <w:rsid w:val="005A2FC7"/>
    <w:rsid w:val="005A332E"/>
    <w:rsid w:val="005A3572"/>
    <w:rsid w:val="005A3708"/>
    <w:rsid w:val="005A3B76"/>
    <w:rsid w:val="005A3C71"/>
    <w:rsid w:val="005A3EEC"/>
    <w:rsid w:val="005A3F8C"/>
    <w:rsid w:val="005A40C3"/>
    <w:rsid w:val="005A43A2"/>
    <w:rsid w:val="005A4A65"/>
    <w:rsid w:val="005A4DE0"/>
    <w:rsid w:val="005A4F2E"/>
    <w:rsid w:val="005A517A"/>
    <w:rsid w:val="005A5F3D"/>
    <w:rsid w:val="005A6105"/>
    <w:rsid w:val="005A6463"/>
    <w:rsid w:val="005A65B1"/>
    <w:rsid w:val="005A6C60"/>
    <w:rsid w:val="005A723F"/>
    <w:rsid w:val="005A7278"/>
    <w:rsid w:val="005A72B0"/>
    <w:rsid w:val="005A7355"/>
    <w:rsid w:val="005A74C4"/>
    <w:rsid w:val="005A75A2"/>
    <w:rsid w:val="005A76DC"/>
    <w:rsid w:val="005A7C04"/>
    <w:rsid w:val="005A7DAE"/>
    <w:rsid w:val="005A7EED"/>
    <w:rsid w:val="005B0145"/>
    <w:rsid w:val="005B0AA4"/>
    <w:rsid w:val="005B0AA8"/>
    <w:rsid w:val="005B0B64"/>
    <w:rsid w:val="005B0E60"/>
    <w:rsid w:val="005B0EB0"/>
    <w:rsid w:val="005B0FC9"/>
    <w:rsid w:val="005B13AE"/>
    <w:rsid w:val="005B1688"/>
    <w:rsid w:val="005B1781"/>
    <w:rsid w:val="005B1782"/>
    <w:rsid w:val="005B1A4B"/>
    <w:rsid w:val="005B1BD8"/>
    <w:rsid w:val="005B1FE4"/>
    <w:rsid w:val="005B2EA8"/>
    <w:rsid w:val="005B316E"/>
    <w:rsid w:val="005B35E9"/>
    <w:rsid w:val="005B3845"/>
    <w:rsid w:val="005B388A"/>
    <w:rsid w:val="005B3C7B"/>
    <w:rsid w:val="005B3CC2"/>
    <w:rsid w:val="005B3D02"/>
    <w:rsid w:val="005B3D03"/>
    <w:rsid w:val="005B424B"/>
    <w:rsid w:val="005B4329"/>
    <w:rsid w:val="005B4370"/>
    <w:rsid w:val="005B473E"/>
    <w:rsid w:val="005B49F3"/>
    <w:rsid w:val="005B53E7"/>
    <w:rsid w:val="005B540F"/>
    <w:rsid w:val="005B56C4"/>
    <w:rsid w:val="005B59BD"/>
    <w:rsid w:val="005B5B1D"/>
    <w:rsid w:val="005B5CAF"/>
    <w:rsid w:val="005B5E4B"/>
    <w:rsid w:val="005B5EAA"/>
    <w:rsid w:val="005B6595"/>
    <w:rsid w:val="005B6896"/>
    <w:rsid w:val="005B6BA8"/>
    <w:rsid w:val="005B6C09"/>
    <w:rsid w:val="005B6F18"/>
    <w:rsid w:val="005B6F3C"/>
    <w:rsid w:val="005B7074"/>
    <w:rsid w:val="005B7294"/>
    <w:rsid w:val="005B7334"/>
    <w:rsid w:val="005B73D1"/>
    <w:rsid w:val="005B760F"/>
    <w:rsid w:val="005B765B"/>
    <w:rsid w:val="005B7866"/>
    <w:rsid w:val="005B789F"/>
    <w:rsid w:val="005C0135"/>
    <w:rsid w:val="005C0540"/>
    <w:rsid w:val="005C084C"/>
    <w:rsid w:val="005C0B0B"/>
    <w:rsid w:val="005C0B1B"/>
    <w:rsid w:val="005C0C0E"/>
    <w:rsid w:val="005C0C72"/>
    <w:rsid w:val="005C0EDC"/>
    <w:rsid w:val="005C0F40"/>
    <w:rsid w:val="005C18F0"/>
    <w:rsid w:val="005C19C7"/>
    <w:rsid w:val="005C1C2C"/>
    <w:rsid w:val="005C21FC"/>
    <w:rsid w:val="005C2671"/>
    <w:rsid w:val="005C27B0"/>
    <w:rsid w:val="005C31AB"/>
    <w:rsid w:val="005C321B"/>
    <w:rsid w:val="005C3464"/>
    <w:rsid w:val="005C3694"/>
    <w:rsid w:val="005C373F"/>
    <w:rsid w:val="005C37C1"/>
    <w:rsid w:val="005C38B5"/>
    <w:rsid w:val="005C38F8"/>
    <w:rsid w:val="005C3934"/>
    <w:rsid w:val="005C39A8"/>
    <w:rsid w:val="005C3AEA"/>
    <w:rsid w:val="005C41C2"/>
    <w:rsid w:val="005C4269"/>
    <w:rsid w:val="005C43CD"/>
    <w:rsid w:val="005C4CD4"/>
    <w:rsid w:val="005C4D74"/>
    <w:rsid w:val="005C5B19"/>
    <w:rsid w:val="005C5CC7"/>
    <w:rsid w:val="005C5CFE"/>
    <w:rsid w:val="005C5FD6"/>
    <w:rsid w:val="005C6056"/>
    <w:rsid w:val="005C6131"/>
    <w:rsid w:val="005C621D"/>
    <w:rsid w:val="005C67E8"/>
    <w:rsid w:val="005C6B19"/>
    <w:rsid w:val="005C6D30"/>
    <w:rsid w:val="005C6E2A"/>
    <w:rsid w:val="005C73DC"/>
    <w:rsid w:val="005C7754"/>
    <w:rsid w:val="005C7B60"/>
    <w:rsid w:val="005C7C20"/>
    <w:rsid w:val="005C7C43"/>
    <w:rsid w:val="005C7CF4"/>
    <w:rsid w:val="005D0031"/>
    <w:rsid w:val="005D02F9"/>
    <w:rsid w:val="005D0930"/>
    <w:rsid w:val="005D0BBB"/>
    <w:rsid w:val="005D0D13"/>
    <w:rsid w:val="005D0FE2"/>
    <w:rsid w:val="005D1710"/>
    <w:rsid w:val="005D17A5"/>
    <w:rsid w:val="005D1841"/>
    <w:rsid w:val="005D1D67"/>
    <w:rsid w:val="005D20F7"/>
    <w:rsid w:val="005D2262"/>
    <w:rsid w:val="005D2524"/>
    <w:rsid w:val="005D2E39"/>
    <w:rsid w:val="005D308D"/>
    <w:rsid w:val="005D3187"/>
    <w:rsid w:val="005D3646"/>
    <w:rsid w:val="005D3A0E"/>
    <w:rsid w:val="005D4508"/>
    <w:rsid w:val="005D4837"/>
    <w:rsid w:val="005D49E8"/>
    <w:rsid w:val="005D4BBE"/>
    <w:rsid w:val="005D4CDB"/>
    <w:rsid w:val="005D563D"/>
    <w:rsid w:val="005D62A4"/>
    <w:rsid w:val="005D668B"/>
    <w:rsid w:val="005D6B87"/>
    <w:rsid w:val="005D6C21"/>
    <w:rsid w:val="005D6E99"/>
    <w:rsid w:val="005D701E"/>
    <w:rsid w:val="005D7CD8"/>
    <w:rsid w:val="005E000D"/>
    <w:rsid w:val="005E0228"/>
    <w:rsid w:val="005E0451"/>
    <w:rsid w:val="005E0730"/>
    <w:rsid w:val="005E0DDF"/>
    <w:rsid w:val="005E0FE7"/>
    <w:rsid w:val="005E115C"/>
    <w:rsid w:val="005E1C6B"/>
    <w:rsid w:val="005E2018"/>
    <w:rsid w:val="005E2680"/>
    <w:rsid w:val="005E2B2C"/>
    <w:rsid w:val="005E2E42"/>
    <w:rsid w:val="005E2EAA"/>
    <w:rsid w:val="005E2FBC"/>
    <w:rsid w:val="005E30A1"/>
    <w:rsid w:val="005E39AA"/>
    <w:rsid w:val="005E40F5"/>
    <w:rsid w:val="005E4241"/>
    <w:rsid w:val="005E443C"/>
    <w:rsid w:val="005E46FB"/>
    <w:rsid w:val="005E48ED"/>
    <w:rsid w:val="005E4961"/>
    <w:rsid w:val="005E4B60"/>
    <w:rsid w:val="005E4BCB"/>
    <w:rsid w:val="005E4D75"/>
    <w:rsid w:val="005E4D88"/>
    <w:rsid w:val="005E51B3"/>
    <w:rsid w:val="005E5381"/>
    <w:rsid w:val="005E5CA8"/>
    <w:rsid w:val="005E5DBD"/>
    <w:rsid w:val="005E5E15"/>
    <w:rsid w:val="005E6048"/>
    <w:rsid w:val="005E604D"/>
    <w:rsid w:val="005E6165"/>
    <w:rsid w:val="005E66E4"/>
    <w:rsid w:val="005E69E2"/>
    <w:rsid w:val="005E6FC1"/>
    <w:rsid w:val="005E702C"/>
    <w:rsid w:val="005E71C5"/>
    <w:rsid w:val="005E7536"/>
    <w:rsid w:val="005E7995"/>
    <w:rsid w:val="005E7CCE"/>
    <w:rsid w:val="005E7EDE"/>
    <w:rsid w:val="005E7F42"/>
    <w:rsid w:val="005F006A"/>
    <w:rsid w:val="005F011B"/>
    <w:rsid w:val="005F011D"/>
    <w:rsid w:val="005F06FF"/>
    <w:rsid w:val="005F0D69"/>
    <w:rsid w:val="005F0E01"/>
    <w:rsid w:val="005F0FE5"/>
    <w:rsid w:val="005F10E9"/>
    <w:rsid w:val="005F1AE1"/>
    <w:rsid w:val="005F1FD9"/>
    <w:rsid w:val="005F2897"/>
    <w:rsid w:val="005F2D74"/>
    <w:rsid w:val="005F2E15"/>
    <w:rsid w:val="005F2EC0"/>
    <w:rsid w:val="005F30B4"/>
    <w:rsid w:val="005F3116"/>
    <w:rsid w:val="005F36B4"/>
    <w:rsid w:val="005F399B"/>
    <w:rsid w:val="005F3AD4"/>
    <w:rsid w:val="005F3D87"/>
    <w:rsid w:val="005F3E2F"/>
    <w:rsid w:val="005F411D"/>
    <w:rsid w:val="005F4124"/>
    <w:rsid w:val="005F47D0"/>
    <w:rsid w:val="005F4EC4"/>
    <w:rsid w:val="005F5296"/>
    <w:rsid w:val="005F5BD8"/>
    <w:rsid w:val="005F5C47"/>
    <w:rsid w:val="005F5F76"/>
    <w:rsid w:val="005F6060"/>
    <w:rsid w:val="005F63D6"/>
    <w:rsid w:val="005F6AA0"/>
    <w:rsid w:val="005F6D36"/>
    <w:rsid w:val="005F717F"/>
    <w:rsid w:val="005F79F9"/>
    <w:rsid w:val="005F7CE8"/>
    <w:rsid w:val="005F7DE0"/>
    <w:rsid w:val="0060006E"/>
    <w:rsid w:val="006001FD"/>
    <w:rsid w:val="006003AA"/>
    <w:rsid w:val="00600730"/>
    <w:rsid w:val="006007D5"/>
    <w:rsid w:val="00600E76"/>
    <w:rsid w:val="0060113B"/>
    <w:rsid w:val="00601303"/>
    <w:rsid w:val="0060138B"/>
    <w:rsid w:val="006016A6"/>
    <w:rsid w:val="006018CA"/>
    <w:rsid w:val="00602053"/>
    <w:rsid w:val="00602338"/>
    <w:rsid w:val="00602445"/>
    <w:rsid w:val="00602495"/>
    <w:rsid w:val="00602665"/>
    <w:rsid w:val="00602918"/>
    <w:rsid w:val="00602A0B"/>
    <w:rsid w:val="00602DAA"/>
    <w:rsid w:val="00602DFF"/>
    <w:rsid w:val="006030F5"/>
    <w:rsid w:val="00603630"/>
    <w:rsid w:val="00603B0E"/>
    <w:rsid w:val="00603BD5"/>
    <w:rsid w:val="00603BE1"/>
    <w:rsid w:val="00603CC4"/>
    <w:rsid w:val="00603DA3"/>
    <w:rsid w:val="006042F7"/>
    <w:rsid w:val="00604441"/>
    <w:rsid w:val="00604524"/>
    <w:rsid w:val="006046D4"/>
    <w:rsid w:val="0060473F"/>
    <w:rsid w:val="0060478A"/>
    <w:rsid w:val="00604A65"/>
    <w:rsid w:val="00605718"/>
    <w:rsid w:val="00605800"/>
    <w:rsid w:val="00605A86"/>
    <w:rsid w:val="00606104"/>
    <w:rsid w:val="006061E0"/>
    <w:rsid w:val="006066F4"/>
    <w:rsid w:val="00606ADF"/>
    <w:rsid w:val="00606D7D"/>
    <w:rsid w:val="00606F1E"/>
    <w:rsid w:val="00607099"/>
    <w:rsid w:val="0060757A"/>
    <w:rsid w:val="00607896"/>
    <w:rsid w:val="0060799F"/>
    <w:rsid w:val="006079FB"/>
    <w:rsid w:val="00607B06"/>
    <w:rsid w:val="00607CA9"/>
    <w:rsid w:val="00607DDE"/>
    <w:rsid w:val="00607E8B"/>
    <w:rsid w:val="00607ECC"/>
    <w:rsid w:val="006102E5"/>
    <w:rsid w:val="006105F6"/>
    <w:rsid w:val="0061078A"/>
    <w:rsid w:val="0061097C"/>
    <w:rsid w:val="00610F1D"/>
    <w:rsid w:val="00610FB1"/>
    <w:rsid w:val="00610FC5"/>
    <w:rsid w:val="00611089"/>
    <w:rsid w:val="006111E6"/>
    <w:rsid w:val="006118D7"/>
    <w:rsid w:val="00612666"/>
    <w:rsid w:val="00613099"/>
    <w:rsid w:val="00613219"/>
    <w:rsid w:val="006132FB"/>
    <w:rsid w:val="00613306"/>
    <w:rsid w:val="0061363B"/>
    <w:rsid w:val="006136F8"/>
    <w:rsid w:val="0061471D"/>
    <w:rsid w:val="00614808"/>
    <w:rsid w:val="00614CE4"/>
    <w:rsid w:val="00615007"/>
    <w:rsid w:val="00615144"/>
    <w:rsid w:val="006151C7"/>
    <w:rsid w:val="006153CF"/>
    <w:rsid w:val="006153E7"/>
    <w:rsid w:val="00615777"/>
    <w:rsid w:val="0061608E"/>
    <w:rsid w:val="00616459"/>
    <w:rsid w:val="00616547"/>
    <w:rsid w:val="00616589"/>
    <w:rsid w:val="0061698C"/>
    <w:rsid w:val="00616D8A"/>
    <w:rsid w:val="0061747F"/>
    <w:rsid w:val="00617550"/>
    <w:rsid w:val="00617776"/>
    <w:rsid w:val="00617E0B"/>
    <w:rsid w:val="00620C9C"/>
    <w:rsid w:val="006213C8"/>
    <w:rsid w:val="006213DA"/>
    <w:rsid w:val="006216A8"/>
    <w:rsid w:val="00621A6D"/>
    <w:rsid w:val="00621D2B"/>
    <w:rsid w:val="00621E56"/>
    <w:rsid w:val="0062230E"/>
    <w:rsid w:val="0062252B"/>
    <w:rsid w:val="006225A4"/>
    <w:rsid w:val="0062299C"/>
    <w:rsid w:val="00622F7A"/>
    <w:rsid w:val="0062371A"/>
    <w:rsid w:val="00623775"/>
    <w:rsid w:val="00623833"/>
    <w:rsid w:val="006238F2"/>
    <w:rsid w:val="006242C1"/>
    <w:rsid w:val="006242F0"/>
    <w:rsid w:val="00624728"/>
    <w:rsid w:val="00624ADC"/>
    <w:rsid w:val="00624CDD"/>
    <w:rsid w:val="00624F3B"/>
    <w:rsid w:val="00625007"/>
    <w:rsid w:val="0062547D"/>
    <w:rsid w:val="00625E94"/>
    <w:rsid w:val="00626594"/>
    <w:rsid w:val="0062674A"/>
    <w:rsid w:val="006269DE"/>
    <w:rsid w:val="00626DC5"/>
    <w:rsid w:val="00627CBF"/>
    <w:rsid w:val="00630364"/>
    <w:rsid w:val="00630831"/>
    <w:rsid w:val="006309D3"/>
    <w:rsid w:val="00630A2B"/>
    <w:rsid w:val="00630ED3"/>
    <w:rsid w:val="00630FB4"/>
    <w:rsid w:val="006312AF"/>
    <w:rsid w:val="00631600"/>
    <w:rsid w:val="00631C85"/>
    <w:rsid w:val="00631F77"/>
    <w:rsid w:val="00632ACA"/>
    <w:rsid w:val="00632B7F"/>
    <w:rsid w:val="00632DDC"/>
    <w:rsid w:val="00632F8E"/>
    <w:rsid w:val="006330C1"/>
    <w:rsid w:val="006335F9"/>
    <w:rsid w:val="00633BD4"/>
    <w:rsid w:val="00633D2F"/>
    <w:rsid w:val="00633D70"/>
    <w:rsid w:val="00634181"/>
    <w:rsid w:val="00634CAF"/>
    <w:rsid w:val="00634E04"/>
    <w:rsid w:val="00634EC7"/>
    <w:rsid w:val="00635097"/>
    <w:rsid w:val="006353D3"/>
    <w:rsid w:val="006357A2"/>
    <w:rsid w:val="00636248"/>
    <w:rsid w:val="006363EB"/>
    <w:rsid w:val="006365C2"/>
    <w:rsid w:val="0063686C"/>
    <w:rsid w:val="0063701E"/>
    <w:rsid w:val="0063704D"/>
    <w:rsid w:val="00637127"/>
    <w:rsid w:val="006373B9"/>
    <w:rsid w:val="0063747C"/>
    <w:rsid w:val="00637F74"/>
    <w:rsid w:val="00640028"/>
    <w:rsid w:val="00640138"/>
    <w:rsid w:val="006401A2"/>
    <w:rsid w:val="006405B8"/>
    <w:rsid w:val="006416D9"/>
    <w:rsid w:val="00641863"/>
    <w:rsid w:val="006419FD"/>
    <w:rsid w:val="00641D1B"/>
    <w:rsid w:val="00641F49"/>
    <w:rsid w:val="00642129"/>
    <w:rsid w:val="0064232F"/>
    <w:rsid w:val="00642398"/>
    <w:rsid w:val="006423D5"/>
    <w:rsid w:val="00642445"/>
    <w:rsid w:val="00642686"/>
    <w:rsid w:val="00642BFA"/>
    <w:rsid w:val="00642DCA"/>
    <w:rsid w:val="00643635"/>
    <w:rsid w:val="0064386A"/>
    <w:rsid w:val="00643BE9"/>
    <w:rsid w:val="00643CA2"/>
    <w:rsid w:val="00643F27"/>
    <w:rsid w:val="00644623"/>
    <w:rsid w:val="006448AB"/>
    <w:rsid w:val="00644BA2"/>
    <w:rsid w:val="00644CAB"/>
    <w:rsid w:val="00644DC4"/>
    <w:rsid w:val="00644F26"/>
    <w:rsid w:val="00645019"/>
    <w:rsid w:val="006452B2"/>
    <w:rsid w:val="00645376"/>
    <w:rsid w:val="00645AE0"/>
    <w:rsid w:val="00645CCE"/>
    <w:rsid w:val="00645DDA"/>
    <w:rsid w:val="00646579"/>
    <w:rsid w:val="006467BC"/>
    <w:rsid w:val="00646AD1"/>
    <w:rsid w:val="00646F62"/>
    <w:rsid w:val="006476EA"/>
    <w:rsid w:val="00647A33"/>
    <w:rsid w:val="00647C03"/>
    <w:rsid w:val="00647FB5"/>
    <w:rsid w:val="006500A4"/>
    <w:rsid w:val="006504C1"/>
    <w:rsid w:val="00650986"/>
    <w:rsid w:val="00651275"/>
    <w:rsid w:val="00651907"/>
    <w:rsid w:val="00651BE5"/>
    <w:rsid w:val="00652243"/>
    <w:rsid w:val="00652254"/>
    <w:rsid w:val="006526FA"/>
    <w:rsid w:val="006527C2"/>
    <w:rsid w:val="00652A0C"/>
    <w:rsid w:val="00653983"/>
    <w:rsid w:val="00653C75"/>
    <w:rsid w:val="0065403B"/>
    <w:rsid w:val="00654CE6"/>
    <w:rsid w:val="00655000"/>
    <w:rsid w:val="0065516B"/>
    <w:rsid w:val="006556A9"/>
    <w:rsid w:val="00655A7B"/>
    <w:rsid w:val="00655AC5"/>
    <w:rsid w:val="00656928"/>
    <w:rsid w:val="00656A5D"/>
    <w:rsid w:val="00656B26"/>
    <w:rsid w:val="00656B55"/>
    <w:rsid w:val="00656DB4"/>
    <w:rsid w:val="00656DCC"/>
    <w:rsid w:val="00656DCE"/>
    <w:rsid w:val="00657356"/>
    <w:rsid w:val="00657358"/>
    <w:rsid w:val="0065750B"/>
    <w:rsid w:val="0065773E"/>
    <w:rsid w:val="0065775C"/>
    <w:rsid w:val="00657DE3"/>
    <w:rsid w:val="00660574"/>
    <w:rsid w:val="006608A4"/>
    <w:rsid w:val="00660A87"/>
    <w:rsid w:val="0066178E"/>
    <w:rsid w:val="006618A4"/>
    <w:rsid w:val="00661A2A"/>
    <w:rsid w:val="00661A81"/>
    <w:rsid w:val="0066229C"/>
    <w:rsid w:val="006622E9"/>
    <w:rsid w:val="006624C7"/>
    <w:rsid w:val="00662562"/>
    <w:rsid w:val="00662BFE"/>
    <w:rsid w:val="006632D1"/>
    <w:rsid w:val="0066339A"/>
    <w:rsid w:val="00663BBE"/>
    <w:rsid w:val="00663CC1"/>
    <w:rsid w:val="00663F22"/>
    <w:rsid w:val="006640FC"/>
    <w:rsid w:val="006647AB"/>
    <w:rsid w:val="00664BD1"/>
    <w:rsid w:val="00665332"/>
    <w:rsid w:val="00665747"/>
    <w:rsid w:val="00665850"/>
    <w:rsid w:val="006659D0"/>
    <w:rsid w:val="006659E1"/>
    <w:rsid w:val="00665CF8"/>
    <w:rsid w:val="00665EAE"/>
    <w:rsid w:val="00666311"/>
    <w:rsid w:val="0066674B"/>
    <w:rsid w:val="006669A8"/>
    <w:rsid w:val="00666BAB"/>
    <w:rsid w:val="00666E5C"/>
    <w:rsid w:val="00666F20"/>
    <w:rsid w:val="00666F78"/>
    <w:rsid w:val="0066735E"/>
    <w:rsid w:val="0066782C"/>
    <w:rsid w:val="00667859"/>
    <w:rsid w:val="00667C62"/>
    <w:rsid w:val="00667D40"/>
    <w:rsid w:val="0067011C"/>
    <w:rsid w:val="0067058F"/>
    <w:rsid w:val="00670A41"/>
    <w:rsid w:val="00670BF1"/>
    <w:rsid w:val="00670F8E"/>
    <w:rsid w:val="00671673"/>
    <w:rsid w:val="00671685"/>
    <w:rsid w:val="006719AA"/>
    <w:rsid w:val="00671C87"/>
    <w:rsid w:val="00671CCD"/>
    <w:rsid w:val="00672115"/>
    <w:rsid w:val="00672366"/>
    <w:rsid w:val="0067257D"/>
    <w:rsid w:val="0067263B"/>
    <w:rsid w:val="006726A8"/>
    <w:rsid w:val="006726DF"/>
    <w:rsid w:val="00673344"/>
    <w:rsid w:val="0067347C"/>
    <w:rsid w:val="0067371A"/>
    <w:rsid w:val="00673FE6"/>
    <w:rsid w:val="00674101"/>
    <w:rsid w:val="00674247"/>
    <w:rsid w:val="006749BE"/>
    <w:rsid w:val="00674BE3"/>
    <w:rsid w:val="00674C0A"/>
    <w:rsid w:val="00674E95"/>
    <w:rsid w:val="006753B8"/>
    <w:rsid w:val="0067563C"/>
    <w:rsid w:val="00675D98"/>
    <w:rsid w:val="006763A5"/>
    <w:rsid w:val="00676453"/>
    <w:rsid w:val="00676930"/>
    <w:rsid w:val="00676C9D"/>
    <w:rsid w:val="006770BE"/>
    <w:rsid w:val="006775BD"/>
    <w:rsid w:val="006775F6"/>
    <w:rsid w:val="006777E2"/>
    <w:rsid w:val="006777F2"/>
    <w:rsid w:val="00677FDA"/>
    <w:rsid w:val="006801ED"/>
    <w:rsid w:val="0068027E"/>
    <w:rsid w:val="0068062D"/>
    <w:rsid w:val="006806A9"/>
    <w:rsid w:val="006812B9"/>
    <w:rsid w:val="006812FB"/>
    <w:rsid w:val="00681576"/>
    <w:rsid w:val="00681738"/>
    <w:rsid w:val="00681F0D"/>
    <w:rsid w:val="006820ED"/>
    <w:rsid w:val="0068216C"/>
    <w:rsid w:val="00682204"/>
    <w:rsid w:val="00682567"/>
    <w:rsid w:val="006826FC"/>
    <w:rsid w:val="00682833"/>
    <w:rsid w:val="00682EC2"/>
    <w:rsid w:val="006830A2"/>
    <w:rsid w:val="00683407"/>
    <w:rsid w:val="006838B4"/>
    <w:rsid w:val="006839F6"/>
    <w:rsid w:val="00683E11"/>
    <w:rsid w:val="00684181"/>
    <w:rsid w:val="006844C9"/>
    <w:rsid w:val="00684A5A"/>
    <w:rsid w:val="00684ED0"/>
    <w:rsid w:val="0068542B"/>
    <w:rsid w:val="00685667"/>
    <w:rsid w:val="00685ECE"/>
    <w:rsid w:val="006863EC"/>
    <w:rsid w:val="00686E0E"/>
    <w:rsid w:val="00686E19"/>
    <w:rsid w:val="00686EC4"/>
    <w:rsid w:val="00686EF8"/>
    <w:rsid w:val="00687400"/>
    <w:rsid w:val="0068773E"/>
    <w:rsid w:val="00687A0F"/>
    <w:rsid w:val="00687B7B"/>
    <w:rsid w:val="00687EA1"/>
    <w:rsid w:val="00687EF0"/>
    <w:rsid w:val="00690AA3"/>
    <w:rsid w:val="00690CF1"/>
    <w:rsid w:val="00690E6A"/>
    <w:rsid w:val="00690F89"/>
    <w:rsid w:val="00690FA1"/>
    <w:rsid w:val="0069131D"/>
    <w:rsid w:val="00691D15"/>
    <w:rsid w:val="00691F24"/>
    <w:rsid w:val="0069237A"/>
    <w:rsid w:val="0069257A"/>
    <w:rsid w:val="00692C18"/>
    <w:rsid w:val="00692F70"/>
    <w:rsid w:val="00692FC0"/>
    <w:rsid w:val="00693283"/>
    <w:rsid w:val="00693B60"/>
    <w:rsid w:val="00693D23"/>
    <w:rsid w:val="006943DF"/>
    <w:rsid w:val="006946F7"/>
    <w:rsid w:val="006946FA"/>
    <w:rsid w:val="0069475D"/>
    <w:rsid w:val="00694C6E"/>
    <w:rsid w:val="00694D7C"/>
    <w:rsid w:val="00694D96"/>
    <w:rsid w:val="00694E93"/>
    <w:rsid w:val="00694EC9"/>
    <w:rsid w:val="0069504E"/>
    <w:rsid w:val="006951FB"/>
    <w:rsid w:val="006952B0"/>
    <w:rsid w:val="006953D6"/>
    <w:rsid w:val="00695447"/>
    <w:rsid w:val="00695C37"/>
    <w:rsid w:val="00695EB6"/>
    <w:rsid w:val="00695EF9"/>
    <w:rsid w:val="00695F96"/>
    <w:rsid w:val="0069610A"/>
    <w:rsid w:val="006961D6"/>
    <w:rsid w:val="0069641E"/>
    <w:rsid w:val="0069656D"/>
    <w:rsid w:val="0069657A"/>
    <w:rsid w:val="006968D0"/>
    <w:rsid w:val="00696927"/>
    <w:rsid w:val="00696A4C"/>
    <w:rsid w:val="00696EB6"/>
    <w:rsid w:val="006974DE"/>
    <w:rsid w:val="006975B9"/>
    <w:rsid w:val="00697C40"/>
    <w:rsid w:val="00697CB2"/>
    <w:rsid w:val="00697D2B"/>
    <w:rsid w:val="00697D5F"/>
    <w:rsid w:val="00697D9A"/>
    <w:rsid w:val="006A020E"/>
    <w:rsid w:val="006A0795"/>
    <w:rsid w:val="006A081F"/>
    <w:rsid w:val="006A0E89"/>
    <w:rsid w:val="006A0EE0"/>
    <w:rsid w:val="006A11CD"/>
    <w:rsid w:val="006A120C"/>
    <w:rsid w:val="006A1605"/>
    <w:rsid w:val="006A1FD1"/>
    <w:rsid w:val="006A2137"/>
    <w:rsid w:val="006A214C"/>
    <w:rsid w:val="006A21C1"/>
    <w:rsid w:val="006A2723"/>
    <w:rsid w:val="006A30A8"/>
    <w:rsid w:val="006A30B0"/>
    <w:rsid w:val="006A32F7"/>
    <w:rsid w:val="006A357F"/>
    <w:rsid w:val="006A3F59"/>
    <w:rsid w:val="006A43B9"/>
    <w:rsid w:val="006A45AE"/>
    <w:rsid w:val="006A4D10"/>
    <w:rsid w:val="006A50EF"/>
    <w:rsid w:val="006A5345"/>
    <w:rsid w:val="006A60F9"/>
    <w:rsid w:val="006A6186"/>
    <w:rsid w:val="006A6294"/>
    <w:rsid w:val="006A63F0"/>
    <w:rsid w:val="006A661F"/>
    <w:rsid w:val="006A6624"/>
    <w:rsid w:val="006A6C09"/>
    <w:rsid w:val="006A6C2C"/>
    <w:rsid w:val="006A7170"/>
    <w:rsid w:val="006A746B"/>
    <w:rsid w:val="006A7783"/>
    <w:rsid w:val="006A78F6"/>
    <w:rsid w:val="006A7A7A"/>
    <w:rsid w:val="006B0090"/>
    <w:rsid w:val="006B0224"/>
    <w:rsid w:val="006B06DC"/>
    <w:rsid w:val="006B082A"/>
    <w:rsid w:val="006B0AC7"/>
    <w:rsid w:val="006B100E"/>
    <w:rsid w:val="006B1749"/>
    <w:rsid w:val="006B177C"/>
    <w:rsid w:val="006B1FDB"/>
    <w:rsid w:val="006B22C0"/>
    <w:rsid w:val="006B2874"/>
    <w:rsid w:val="006B2A3E"/>
    <w:rsid w:val="006B2A9F"/>
    <w:rsid w:val="006B2B15"/>
    <w:rsid w:val="006B2B3E"/>
    <w:rsid w:val="006B2B7B"/>
    <w:rsid w:val="006B2E12"/>
    <w:rsid w:val="006B3110"/>
    <w:rsid w:val="006B376A"/>
    <w:rsid w:val="006B404D"/>
    <w:rsid w:val="006B42BC"/>
    <w:rsid w:val="006B4656"/>
    <w:rsid w:val="006B47C3"/>
    <w:rsid w:val="006B4B0B"/>
    <w:rsid w:val="006B535D"/>
    <w:rsid w:val="006B5C4E"/>
    <w:rsid w:val="006B5D79"/>
    <w:rsid w:val="006B5E11"/>
    <w:rsid w:val="006B5E72"/>
    <w:rsid w:val="006B5FBC"/>
    <w:rsid w:val="006B6064"/>
    <w:rsid w:val="006B68EB"/>
    <w:rsid w:val="006B7101"/>
    <w:rsid w:val="006B7435"/>
    <w:rsid w:val="006B7664"/>
    <w:rsid w:val="006B7AB6"/>
    <w:rsid w:val="006B7DEA"/>
    <w:rsid w:val="006C0613"/>
    <w:rsid w:val="006C0621"/>
    <w:rsid w:val="006C072C"/>
    <w:rsid w:val="006C1282"/>
    <w:rsid w:val="006C146D"/>
    <w:rsid w:val="006C1640"/>
    <w:rsid w:val="006C1C64"/>
    <w:rsid w:val="006C2092"/>
    <w:rsid w:val="006C22CB"/>
    <w:rsid w:val="006C23A5"/>
    <w:rsid w:val="006C254F"/>
    <w:rsid w:val="006C2827"/>
    <w:rsid w:val="006C2AA6"/>
    <w:rsid w:val="006C3EA4"/>
    <w:rsid w:val="006C41FF"/>
    <w:rsid w:val="006C516A"/>
    <w:rsid w:val="006C523E"/>
    <w:rsid w:val="006C5798"/>
    <w:rsid w:val="006C59B9"/>
    <w:rsid w:val="006C5D70"/>
    <w:rsid w:val="006C5F82"/>
    <w:rsid w:val="006C6103"/>
    <w:rsid w:val="006C6A08"/>
    <w:rsid w:val="006C6DFF"/>
    <w:rsid w:val="006C6E3E"/>
    <w:rsid w:val="006C6F8A"/>
    <w:rsid w:val="006C7734"/>
    <w:rsid w:val="006C7871"/>
    <w:rsid w:val="006C7998"/>
    <w:rsid w:val="006C7B9F"/>
    <w:rsid w:val="006C7D05"/>
    <w:rsid w:val="006D02B0"/>
    <w:rsid w:val="006D0620"/>
    <w:rsid w:val="006D0C44"/>
    <w:rsid w:val="006D0DC5"/>
    <w:rsid w:val="006D1115"/>
    <w:rsid w:val="006D172E"/>
    <w:rsid w:val="006D1AB6"/>
    <w:rsid w:val="006D202F"/>
    <w:rsid w:val="006D2A42"/>
    <w:rsid w:val="006D2D22"/>
    <w:rsid w:val="006D3039"/>
    <w:rsid w:val="006D3216"/>
    <w:rsid w:val="006D3248"/>
    <w:rsid w:val="006D332E"/>
    <w:rsid w:val="006D387F"/>
    <w:rsid w:val="006D388B"/>
    <w:rsid w:val="006D3921"/>
    <w:rsid w:val="006D39F2"/>
    <w:rsid w:val="006D3A84"/>
    <w:rsid w:val="006D3BF1"/>
    <w:rsid w:val="006D4181"/>
    <w:rsid w:val="006D41F2"/>
    <w:rsid w:val="006D4366"/>
    <w:rsid w:val="006D4494"/>
    <w:rsid w:val="006D4759"/>
    <w:rsid w:val="006D4A56"/>
    <w:rsid w:val="006D4BD9"/>
    <w:rsid w:val="006D4C17"/>
    <w:rsid w:val="006D4C4F"/>
    <w:rsid w:val="006D4C9B"/>
    <w:rsid w:val="006D4CDE"/>
    <w:rsid w:val="006D4EDA"/>
    <w:rsid w:val="006D4FA0"/>
    <w:rsid w:val="006D5064"/>
    <w:rsid w:val="006D5140"/>
    <w:rsid w:val="006D55BA"/>
    <w:rsid w:val="006D562A"/>
    <w:rsid w:val="006D58FA"/>
    <w:rsid w:val="006D5946"/>
    <w:rsid w:val="006D5B98"/>
    <w:rsid w:val="006D5D1B"/>
    <w:rsid w:val="006D5FB1"/>
    <w:rsid w:val="006D5FC1"/>
    <w:rsid w:val="006D6211"/>
    <w:rsid w:val="006D62F3"/>
    <w:rsid w:val="006D6453"/>
    <w:rsid w:val="006D64E1"/>
    <w:rsid w:val="006D6877"/>
    <w:rsid w:val="006D6B0F"/>
    <w:rsid w:val="006D6EAA"/>
    <w:rsid w:val="006D6EB1"/>
    <w:rsid w:val="006D709F"/>
    <w:rsid w:val="006D725B"/>
    <w:rsid w:val="006D7312"/>
    <w:rsid w:val="006D78FB"/>
    <w:rsid w:val="006D7F7E"/>
    <w:rsid w:val="006E060A"/>
    <w:rsid w:val="006E0937"/>
    <w:rsid w:val="006E0E02"/>
    <w:rsid w:val="006E14CC"/>
    <w:rsid w:val="006E1537"/>
    <w:rsid w:val="006E17BC"/>
    <w:rsid w:val="006E1A58"/>
    <w:rsid w:val="006E1D17"/>
    <w:rsid w:val="006E1EEA"/>
    <w:rsid w:val="006E28DD"/>
    <w:rsid w:val="006E29CF"/>
    <w:rsid w:val="006E29E9"/>
    <w:rsid w:val="006E2AAE"/>
    <w:rsid w:val="006E2F53"/>
    <w:rsid w:val="006E3009"/>
    <w:rsid w:val="006E3064"/>
    <w:rsid w:val="006E3199"/>
    <w:rsid w:val="006E323D"/>
    <w:rsid w:val="006E3589"/>
    <w:rsid w:val="006E371E"/>
    <w:rsid w:val="006E3C2B"/>
    <w:rsid w:val="006E3C5E"/>
    <w:rsid w:val="006E3C9B"/>
    <w:rsid w:val="006E3D85"/>
    <w:rsid w:val="006E3E0D"/>
    <w:rsid w:val="006E3FCC"/>
    <w:rsid w:val="006E487C"/>
    <w:rsid w:val="006E4CE1"/>
    <w:rsid w:val="006E4E29"/>
    <w:rsid w:val="006E4ECA"/>
    <w:rsid w:val="006E539B"/>
    <w:rsid w:val="006E53F1"/>
    <w:rsid w:val="006E5465"/>
    <w:rsid w:val="006E55C1"/>
    <w:rsid w:val="006E57B9"/>
    <w:rsid w:val="006E58DC"/>
    <w:rsid w:val="006E5A79"/>
    <w:rsid w:val="006E6565"/>
    <w:rsid w:val="006E71CE"/>
    <w:rsid w:val="006E7A6D"/>
    <w:rsid w:val="006E7B8E"/>
    <w:rsid w:val="006E7D81"/>
    <w:rsid w:val="006E7E21"/>
    <w:rsid w:val="006E7FD0"/>
    <w:rsid w:val="006F005D"/>
    <w:rsid w:val="006F01AF"/>
    <w:rsid w:val="006F02A2"/>
    <w:rsid w:val="006F035C"/>
    <w:rsid w:val="006F0A7F"/>
    <w:rsid w:val="006F0DEC"/>
    <w:rsid w:val="006F1017"/>
    <w:rsid w:val="006F103F"/>
    <w:rsid w:val="006F149B"/>
    <w:rsid w:val="006F1555"/>
    <w:rsid w:val="006F1BFE"/>
    <w:rsid w:val="006F1E0D"/>
    <w:rsid w:val="006F1E38"/>
    <w:rsid w:val="006F1EEB"/>
    <w:rsid w:val="006F1FDD"/>
    <w:rsid w:val="006F20DE"/>
    <w:rsid w:val="006F2381"/>
    <w:rsid w:val="006F257C"/>
    <w:rsid w:val="006F2861"/>
    <w:rsid w:val="006F2E12"/>
    <w:rsid w:val="006F32A7"/>
    <w:rsid w:val="006F3440"/>
    <w:rsid w:val="006F34C5"/>
    <w:rsid w:val="006F3695"/>
    <w:rsid w:val="006F371E"/>
    <w:rsid w:val="006F3D23"/>
    <w:rsid w:val="006F3EE2"/>
    <w:rsid w:val="006F3F89"/>
    <w:rsid w:val="006F40C7"/>
    <w:rsid w:val="006F420D"/>
    <w:rsid w:val="006F425F"/>
    <w:rsid w:val="006F45C0"/>
    <w:rsid w:val="006F4982"/>
    <w:rsid w:val="006F4C0C"/>
    <w:rsid w:val="006F4C3E"/>
    <w:rsid w:val="006F4C56"/>
    <w:rsid w:val="006F4D56"/>
    <w:rsid w:val="006F51D6"/>
    <w:rsid w:val="006F55A1"/>
    <w:rsid w:val="006F585C"/>
    <w:rsid w:val="006F5B46"/>
    <w:rsid w:val="006F5B5B"/>
    <w:rsid w:val="006F5CC5"/>
    <w:rsid w:val="006F5F3F"/>
    <w:rsid w:val="006F6CEB"/>
    <w:rsid w:val="006F6FAD"/>
    <w:rsid w:val="006F7312"/>
    <w:rsid w:val="006F7629"/>
    <w:rsid w:val="006F7640"/>
    <w:rsid w:val="006F7BEB"/>
    <w:rsid w:val="006F7D5E"/>
    <w:rsid w:val="006F7E82"/>
    <w:rsid w:val="00700026"/>
    <w:rsid w:val="00700078"/>
    <w:rsid w:val="00700242"/>
    <w:rsid w:val="00700751"/>
    <w:rsid w:val="00700895"/>
    <w:rsid w:val="00700CD6"/>
    <w:rsid w:val="0070124D"/>
    <w:rsid w:val="0070126A"/>
    <w:rsid w:val="007012BF"/>
    <w:rsid w:val="00701313"/>
    <w:rsid w:val="007015B1"/>
    <w:rsid w:val="00701D4A"/>
    <w:rsid w:val="00702548"/>
    <w:rsid w:val="00702611"/>
    <w:rsid w:val="007026C3"/>
    <w:rsid w:val="0070285C"/>
    <w:rsid w:val="00702F39"/>
    <w:rsid w:val="00702FCC"/>
    <w:rsid w:val="007031B1"/>
    <w:rsid w:val="007032F2"/>
    <w:rsid w:val="007037FE"/>
    <w:rsid w:val="00703B7F"/>
    <w:rsid w:val="00703CA0"/>
    <w:rsid w:val="00703CE0"/>
    <w:rsid w:val="00703FA3"/>
    <w:rsid w:val="0070401E"/>
    <w:rsid w:val="00704049"/>
    <w:rsid w:val="007042B3"/>
    <w:rsid w:val="0070463E"/>
    <w:rsid w:val="0070531D"/>
    <w:rsid w:val="0070532F"/>
    <w:rsid w:val="007055C7"/>
    <w:rsid w:val="00705724"/>
    <w:rsid w:val="0070595C"/>
    <w:rsid w:val="00705AEF"/>
    <w:rsid w:val="00705C47"/>
    <w:rsid w:val="00705E88"/>
    <w:rsid w:val="00705F84"/>
    <w:rsid w:val="00705FFC"/>
    <w:rsid w:val="0070627B"/>
    <w:rsid w:val="007064BB"/>
    <w:rsid w:val="00706A16"/>
    <w:rsid w:val="00706AC4"/>
    <w:rsid w:val="00706B2F"/>
    <w:rsid w:val="00706B8D"/>
    <w:rsid w:val="00706E33"/>
    <w:rsid w:val="0070712B"/>
    <w:rsid w:val="0070752C"/>
    <w:rsid w:val="0070788F"/>
    <w:rsid w:val="00707BCA"/>
    <w:rsid w:val="00707E96"/>
    <w:rsid w:val="0071072E"/>
    <w:rsid w:val="00710802"/>
    <w:rsid w:val="00710C10"/>
    <w:rsid w:val="00711266"/>
    <w:rsid w:val="00711641"/>
    <w:rsid w:val="00711754"/>
    <w:rsid w:val="00711963"/>
    <w:rsid w:val="00711B37"/>
    <w:rsid w:val="00711EE2"/>
    <w:rsid w:val="007122F8"/>
    <w:rsid w:val="007125AD"/>
    <w:rsid w:val="0071263D"/>
    <w:rsid w:val="00712984"/>
    <w:rsid w:val="00712BAC"/>
    <w:rsid w:val="00713261"/>
    <w:rsid w:val="007133A7"/>
    <w:rsid w:val="00713482"/>
    <w:rsid w:val="00713885"/>
    <w:rsid w:val="00713E38"/>
    <w:rsid w:val="007140A3"/>
    <w:rsid w:val="007142B8"/>
    <w:rsid w:val="00714728"/>
    <w:rsid w:val="007147D5"/>
    <w:rsid w:val="0071487F"/>
    <w:rsid w:val="0071497F"/>
    <w:rsid w:val="00714BB4"/>
    <w:rsid w:val="00714D48"/>
    <w:rsid w:val="00714E7B"/>
    <w:rsid w:val="00714EC9"/>
    <w:rsid w:val="00714F0A"/>
    <w:rsid w:val="007152DA"/>
    <w:rsid w:val="0071531B"/>
    <w:rsid w:val="00715668"/>
    <w:rsid w:val="007159ED"/>
    <w:rsid w:val="00715AE1"/>
    <w:rsid w:val="00715E2F"/>
    <w:rsid w:val="007160D4"/>
    <w:rsid w:val="0071630D"/>
    <w:rsid w:val="00716488"/>
    <w:rsid w:val="007167A1"/>
    <w:rsid w:val="007169F3"/>
    <w:rsid w:val="00716DB1"/>
    <w:rsid w:val="00716FD6"/>
    <w:rsid w:val="00716FEF"/>
    <w:rsid w:val="007173F8"/>
    <w:rsid w:val="00717C35"/>
    <w:rsid w:val="00717EC5"/>
    <w:rsid w:val="007201A3"/>
    <w:rsid w:val="007204BB"/>
    <w:rsid w:val="00720ABB"/>
    <w:rsid w:val="00721814"/>
    <w:rsid w:val="00721A1E"/>
    <w:rsid w:val="00721AEF"/>
    <w:rsid w:val="00721C9C"/>
    <w:rsid w:val="00721D53"/>
    <w:rsid w:val="00721DDF"/>
    <w:rsid w:val="00722033"/>
    <w:rsid w:val="007220D3"/>
    <w:rsid w:val="007226DC"/>
    <w:rsid w:val="0072280D"/>
    <w:rsid w:val="00722DCD"/>
    <w:rsid w:val="007234BF"/>
    <w:rsid w:val="007236AF"/>
    <w:rsid w:val="007237F4"/>
    <w:rsid w:val="00723C45"/>
    <w:rsid w:val="00723FF3"/>
    <w:rsid w:val="007241A4"/>
    <w:rsid w:val="00724496"/>
    <w:rsid w:val="007244B9"/>
    <w:rsid w:val="0072458E"/>
    <w:rsid w:val="0072490E"/>
    <w:rsid w:val="00724A9F"/>
    <w:rsid w:val="007254C3"/>
    <w:rsid w:val="00725C53"/>
    <w:rsid w:val="00725C7D"/>
    <w:rsid w:val="00725CDC"/>
    <w:rsid w:val="00726115"/>
    <w:rsid w:val="00726173"/>
    <w:rsid w:val="007261D6"/>
    <w:rsid w:val="007262CB"/>
    <w:rsid w:val="007268DC"/>
    <w:rsid w:val="00726E80"/>
    <w:rsid w:val="00726E8F"/>
    <w:rsid w:val="00727101"/>
    <w:rsid w:val="00727102"/>
    <w:rsid w:val="00727163"/>
    <w:rsid w:val="00727347"/>
    <w:rsid w:val="00727597"/>
    <w:rsid w:val="00727813"/>
    <w:rsid w:val="00727CBE"/>
    <w:rsid w:val="00727E86"/>
    <w:rsid w:val="00730260"/>
    <w:rsid w:val="007305F8"/>
    <w:rsid w:val="0073064E"/>
    <w:rsid w:val="007307E0"/>
    <w:rsid w:val="00730B42"/>
    <w:rsid w:val="00730CD4"/>
    <w:rsid w:val="00730D5C"/>
    <w:rsid w:val="00730E3E"/>
    <w:rsid w:val="00730EAC"/>
    <w:rsid w:val="007311E9"/>
    <w:rsid w:val="00731BAB"/>
    <w:rsid w:val="00731C2E"/>
    <w:rsid w:val="007325A9"/>
    <w:rsid w:val="0073333C"/>
    <w:rsid w:val="00733456"/>
    <w:rsid w:val="00733668"/>
    <w:rsid w:val="00733B1C"/>
    <w:rsid w:val="00733EAA"/>
    <w:rsid w:val="00734092"/>
    <w:rsid w:val="00734804"/>
    <w:rsid w:val="0073497A"/>
    <w:rsid w:val="00734AE9"/>
    <w:rsid w:val="00734BE0"/>
    <w:rsid w:val="00734CDA"/>
    <w:rsid w:val="00734E36"/>
    <w:rsid w:val="00734F4A"/>
    <w:rsid w:val="00735001"/>
    <w:rsid w:val="007351B4"/>
    <w:rsid w:val="00735209"/>
    <w:rsid w:val="00735489"/>
    <w:rsid w:val="007356A6"/>
    <w:rsid w:val="00735A40"/>
    <w:rsid w:val="00735A94"/>
    <w:rsid w:val="00735DF7"/>
    <w:rsid w:val="00735F3C"/>
    <w:rsid w:val="00735FAF"/>
    <w:rsid w:val="007363A8"/>
    <w:rsid w:val="007365F5"/>
    <w:rsid w:val="007367D3"/>
    <w:rsid w:val="007369AC"/>
    <w:rsid w:val="007369C3"/>
    <w:rsid w:val="00736AC6"/>
    <w:rsid w:val="007373BB"/>
    <w:rsid w:val="0073759E"/>
    <w:rsid w:val="007379FE"/>
    <w:rsid w:val="00737A58"/>
    <w:rsid w:val="00737B32"/>
    <w:rsid w:val="00737B4A"/>
    <w:rsid w:val="00737B6C"/>
    <w:rsid w:val="00737D55"/>
    <w:rsid w:val="00737E3E"/>
    <w:rsid w:val="00737FE0"/>
    <w:rsid w:val="0074046A"/>
    <w:rsid w:val="007405C5"/>
    <w:rsid w:val="0074090A"/>
    <w:rsid w:val="007409CA"/>
    <w:rsid w:val="00740BA0"/>
    <w:rsid w:val="00740EDC"/>
    <w:rsid w:val="007412A1"/>
    <w:rsid w:val="007415C8"/>
    <w:rsid w:val="0074187F"/>
    <w:rsid w:val="00741B71"/>
    <w:rsid w:val="00741C70"/>
    <w:rsid w:val="00741E03"/>
    <w:rsid w:val="007422C5"/>
    <w:rsid w:val="007427BF"/>
    <w:rsid w:val="00742A42"/>
    <w:rsid w:val="007430E5"/>
    <w:rsid w:val="007431CD"/>
    <w:rsid w:val="0074321B"/>
    <w:rsid w:val="00743768"/>
    <w:rsid w:val="00743976"/>
    <w:rsid w:val="00744096"/>
    <w:rsid w:val="0074496E"/>
    <w:rsid w:val="007449D9"/>
    <w:rsid w:val="007450B8"/>
    <w:rsid w:val="00745286"/>
    <w:rsid w:val="00745D10"/>
    <w:rsid w:val="00745D5D"/>
    <w:rsid w:val="00745E7B"/>
    <w:rsid w:val="00745F00"/>
    <w:rsid w:val="007461BF"/>
    <w:rsid w:val="007462C5"/>
    <w:rsid w:val="0074695F"/>
    <w:rsid w:val="00746B2B"/>
    <w:rsid w:val="00746BCB"/>
    <w:rsid w:val="00747016"/>
    <w:rsid w:val="007473D1"/>
    <w:rsid w:val="007476D5"/>
    <w:rsid w:val="00747856"/>
    <w:rsid w:val="00747AC6"/>
    <w:rsid w:val="00747CC9"/>
    <w:rsid w:val="0075023C"/>
    <w:rsid w:val="007503BD"/>
    <w:rsid w:val="0075116F"/>
    <w:rsid w:val="00751587"/>
    <w:rsid w:val="00751760"/>
    <w:rsid w:val="00751AFC"/>
    <w:rsid w:val="00751EC5"/>
    <w:rsid w:val="00751FC7"/>
    <w:rsid w:val="00752061"/>
    <w:rsid w:val="007528DB"/>
    <w:rsid w:val="00752E6E"/>
    <w:rsid w:val="00753163"/>
    <w:rsid w:val="007532E2"/>
    <w:rsid w:val="007533BB"/>
    <w:rsid w:val="0075347A"/>
    <w:rsid w:val="00753F8F"/>
    <w:rsid w:val="00754281"/>
    <w:rsid w:val="007548AD"/>
    <w:rsid w:val="00754F79"/>
    <w:rsid w:val="0075504E"/>
    <w:rsid w:val="007550DD"/>
    <w:rsid w:val="0075511C"/>
    <w:rsid w:val="007559BF"/>
    <w:rsid w:val="00755CF9"/>
    <w:rsid w:val="00755F50"/>
    <w:rsid w:val="00756329"/>
    <w:rsid w:val="007565F5"/>
    <w:rsid w:val="00756CCA"/>
    <w:rsid w:val="00756D09"/>
    <w:rsid w:val="00756F6B"/>
    <w:rsid w:val="00757163"/>
    <w:rsid w:val="00757B09"/>
    <w:rsid w:val="00757BE5"/>
    <w:rsid w:val="007600D7"/>
    <w:rsid w:val="00760149"/>
    <w:rsid w:val="007604FA"/>
    <w:rsid w:val="00760570"/>
    <w:rsid w:val="007606CE"/>
    <w:rsid w:val="00760C9C"/>
    <w:rsid w:val="00760CC5"/>
    <w:rsid w:val="00760F48"/>
    <w:rsid w:val="00761051"/>
    <w:rsid w:val="007615CB"/>
    <w:rsid w:val="00761671"/>
    <w:rsid w:val="007618E8"/>
    <w:rsid w:val="00761EBE"/>
    <w:rsid w:val="0076275E"/>
    <w:rsid w:val="00762AE1"/>
    <w:rsid w:val="00763127"/>
    <w:rsid w:val="0076367F"/>
    <w:rsid w:val="00763AE9"/>
    <w:rsid w:val="00763F62"/>
    <w:rsid w:val="007640A9"/>
    <w:rsid w:val="00764137"/>
    <w:rsid w:val="007645D0"/>
    <w:rsid w:val="00764DF0"/>
    <w:rsid w:val="00764E3C"/>
    <w:rsid w:val="00765C9A"/>
    <w:rsid w:val="0076631E"/>
    <w:rsid w:val="00766A4E"/>
    <w:rsid w:val="00766BF5"/>
    <w:rsid w:val="00766C1A"/>
    <w:rsid w:val="0076740A"/>
    <w:rsid w:val="00767844"/>
    <w:rsid w:val="0076794B"/>
    <w:rsid w:val="00770023"/>
    <w:rsid w:val="00770549"/>
    <w:rsid w:val="0077057B"/>
    <w:rsid w:val="00770EBF"/>
    <w:rsid w:val="00771093"/>
    <w:rsid w:val="0077131B"/>
    <w:rsid w:val="007714FA"/>
    <w:rsid w:val="007719BB"/>
    <w:rsid w:val="00772391"/>
    <w:rsid w:val="007723C5"/>
    <w:rsid w:val="007724C0"/>
    <w:rsid w:val="00772581"/>
    <w:rsid w:val="007734C9"/>
    <w:rsid w:val="00773B6F"/>
    <w:rsid w:val="00773BC4"/>
    <w:rsid w:val="00773D19"/>
    <w:rsid w:val="0077406C"/>
    <w:rsid w:val="007740E4"/>
    <w:rsid w:val="007748F8"/>
    <w:rsid w:val="00774FEE"/>
    <w:rsid w:val="0077551C"/>
    <w:rsid w:val="007759EB"/>
    <w:rsid w:val="00775F7D"/>
    <w:rsid w:val="00776011"/>
    <w:rsid w:val="00776548"/>
    <w:rsid w:val="00776BBC"/>
    <w:rsid w:val="00776C67"/>
    <w:rsid w:val="00776E2B"/>
    <w:rsid w:val="00776F7D"/>
    <w:rsid w:val="0077765C"/>
    <w:rsid w:val="00777A8A"/>
    <w:rsid w:val="00780B44"/>
    <w:rsid w:val="00780F59"/>
    <w:rsid w:val="007810EF"/>
    <w:rsid w:val="007813FA"/>
    <w:rsid w:val="00781AD3"/>
    <w:rsid w:val="00781B0D"/>
    <w:rsid w:val="00781C1B"/>
    <w:rsid w:val="00781F2D"/>
    <w:rsid w:val="00781F4C"/>
    <w:rsid w:val="0078259D"/>
    <w:rsid w:val="00782B04"/>
    <w:rsid w:val="00782CFE"/>
    <w:rsid w:val="00782F4D"/>
    <w:rsid w:val="00782FA0"/>
    <w:rsid w:val="00783127"/>
    <w:rsid w:val="00783152"/>
    <w:rsid w:val="007833BB"/>
    <w:rsid w:val="00783416"/>
    <w:rsid w:val="0078343C"/>
    <w:rsid w:val="007836F0"/>
    <w:rsid w:val="00783B38"/>
    <w:rsid w:val="00783B5F"/>
    <w:rsid w:val="00783BD6"/>
    <w:rsid w:val="00783F52"/>
    <w:rsid w:val="00784042"/>
    <w:rsid w:val="00784047"/>
    <w:rsid w:val="0078425B"/>
    <w:rsid w:val="00784293"/>
    <w:rsid w:val="0078457B"/>
    <w:rsid w:val="00784590"/>
    <w:rsid w:val="0078476E"/>
    <w:rsid w:val="00784BD4"/>
    <w:rsid w:val="00784C16"/>
    <w:rsid w:val="00784E4F"/>
    <w:rsid w:val="00785801"/>
    <w:rsid w:val="007858F2"/>
    <w:rsid w:val="00785AC1"/>
    <w:rsid w:val="00785C0A"/>
    <w:rsid w:val="0078646E"/>
    <w:rsid w:val="00786655"/>
    <w:rsid w:val="007868C8"/>
    <w:rsid w:val="00786A26"/>
    <w:rsid w:val="00786D50"/>
    <w:rsid w:val="0078727B"/>
    <w:rsid w:val="00787516"/>
    <w:rsid w:val="007875A6"/>
    <w:rsid w:val="00787D02"/>
    <w:rsid w:val="00787E51"/>
    <w:rsid w:val="00787F55"/>
    <w:rsid w:val="0079007C"/>
    <w:rsid w:val="00790448"/>
    <w:rsid w:val="0079054F"/>
    <w:rsid w:val="00790661"/>
    <w:rsid w:val="00790A00"/>
    <w:rsid w:val="00790DA0"/>
    <w:rsid w:val="00791099"/>
    <w:rsid w:val="0079152F"/>
    <w:rsid w:val="00791744"/>
    <w:rsid w:val="007917C0"/>
    <w:rsid w:val="007919E2"/>
    <w:rsid w:val="00791CB2"/>
    <w:rsid w:val="00791E3A"/>
    <w:rsid w:val="00791FCA"/>
    <w:rsid w:val="00792231"/>
    <w:rsid w:val="0079267C"/>
    <w:rsid w:val="00792A4C"/>
    <w:rsid w:val="00792C27"/>
    <w:rsid w:val="00792E87"/>
    <w:rsid w:val="00792EA5"/>
    <w:rsid w:val="00792EAB"/>
    <w:rsid w:val="00793331"/>
    <w:rsid w:val="00793727"/>
    <w:rsid w:val="0079372C"/>
    <w:rsid w:val="00793C3C"/>
    <w:rsid w:val="00793EA0"/>
    <w:rsid w:val="0079408B"/>
    <w:rsid w:val="00794701"/>
    <w:rsid w:val="007953EC"/>
    <w:rsid w:val="0079562B"/>
    <w:rsid w:val="007957BC"/>
    <w:rsid w:val="007957C0"/>
    <w:rsid w:val="00795961"/>
    <w:rsid w:val="00795C77"/>
    <w:rsid w:val="00795D70"/>
    <w:rsid w:val="00795EEC"/>
    <w:rsid w:val="00795FFF"/>
    <w:rsid w:val="007962AA"/>
    <w:rsid w:val="0079660C"/>
    <w:rsid w:val="0079674C"/>
    <w:rsid w:val="00796B82"/>
    <w:rsid w:val="00796F68"/>
    <w:rsid w:val="0079753E"/>
    <w:rsid w:val="00797B09"/>
    <w:rsid w:val="00797C1B"/>
    <w:rsid w:val="00797FA6"/>
    <w:rsid w:val="007A00DF"/>
    <w:rsid w:val="007A0991"/>
    <w:rsid w:val="007A0AA3"/>
    <w:rsid w:val="007A0D53"/>
    <w:rsid w:val="007A0FB5"/>
    <w:rsid w:val="007A125B"/>
    <w:rsid w:val="007A1605"/>
    <w:rsid w:val="007A1882"/>
    <w:rsid w:val="007A1C19"/>
    <w:rsid w:val="007A202C"/>
    <w:rsid w:val="007A21B2"/>
    <w:rsid w:val="007A26F1"/>
    <w:rsid w:val="007A2926"/>
    <w:rsid w:val="007A2C35"/>
    <w:rsid w:val="007A3092"/>
    <w:rsid w:val="007A321A"/>
    <w:rsid w:val="007A3299"/>
    <w:rsid w:val="007A3502"/>
    <w:rsid w:val="007A3600"/>
    <w:rsid w:val="007A3D2F"/>
    <w:rsid w:val="007A425B"/>
    <w:rsid w:val="007A4505"/>
    <w:rsid w:val="007A4779"/>
    <w:rsid w:val="007A47AB"/>
    <w:rsid w:val="007A4B41"/>
    <w:rsid w:val="007A4CB8"/>
    <w:rsid w:val="007A4E8D"/>
    <w:rsid w:val="007A51C2"/>
    <w:rsid w:val="007A5385"/>
    <w:rsid w:val="007A5769"/>
    <w:rsid w:val="007A5AF9"/>
    <w:rsid w:val="007A5D17"/>
    <w:rsid w:val="007A66E2"/>
    <w:rsid w:val="007A68CB"/>
    <w:rsid w:val="007A69B7"/>
    <w:rsid w:val="007A6CE1"/>
    <w:rsid w:val="007A708B"/>
    <w:rsid w:val="007A745F"/>
    <w:rsid w:val="007A74EC"/>
    <w:rsid w:val="007A751E"/>
    <w:rsid w:val="007A757C"/>
    <w:rsid w:val="007A7938"/>
    <w:rsid w:val="007A7A19"/>
    <w:rsid w:val="007A7BD0"/>
    <w:rsid w:val="007A7E80"/>
    <w:rsid w:val="007B0868"/>
    <w:rsid w:val="007B08E9"/>
    <w:rsid w:val="007B0EB8"/>
    <w:rsid w:val="007B103D"/>
    <w:rsid w:val="007B1D8E"/>
    <w:rsid w:val="007B1DFB"/>
    <w:rsid w:val="007B231F"/>
    <w:rsid w:val="007B23DD"/>
    <w:rsid w:val="007B2929"/>
    <w:rsid w:val="007B2CCA"/>
    <w:rsid w:val="007B3030"/>
    <w:rsid w:val="007B304A"/>
    <w:rsid w:val="007B36F1"/>
    <w:rsid w:val="007B3839"/>
    <w:rsid w:val="007B46D6"/>
    <w:rsid w:val="007B49E0"/>
    <w:rsid w:val="007B4C2A"/>
    <w:rsid w:val="007B4CCD"/>
    <w:rsid w:val="007B549C"/>
    <w:rsid w:val="007B5524"/>
    <w:rsid w:val="007B5D7C"/>
    <w:rsid w:val="007B64A0"/>
    <w:rsid w:val="007B6580"/>
    <w:rsid w:val="007B6948"/>
    <w:rsid w:val="007B6963"/>
    <w:rsid w:val="007B6E98"/>
    <w:rsid w:val="007B6F2E"/>
    <w:rsid w:val="007B72B3"/>
    <w:rsid w:val="007B784F"/>
    <w:rsid w:val="007B7ACC"/>
    <w:rsid w:val="007B7B93"/>
    <w:rsid w:val="007C0267"/>
    <w:rsid w:val="007C0774"/>
    <w:rsid w:val="007C0823"/>
    <w:rsid w:val="007C089C"/>
    <w:rsid w:val="007C093D"/>
    <w:rsid w:val="007C09DC"/>
    <w:rsid w:val="007C0B41"/>
    <w:rsid w:val="007C129B"/>
    <w:rsid w:val="007C2116"/>
    <w:rsid w:val="007C26B2"/>
    <w:rsid w:val="007C2FA9"/>
    <w:rsid w:val="007C308A"/>
    <w:rsid w:val="007C3480"/>
    <w:rsid w:val="007C3534"/>
    <w:rsid w:val="007C37D5"/>
    <w:rsid w:val="007C3BA8"/>
    <w:rsid w:val="007C4027"/>
    <w:rsid w:val="007C5060"/>
    <w:rsid w:val="007C51A4"/>
    <w:rsid w:val="007C5512"/>
    <w:rsid w:val="007C5584"/>
    <w:rsid w:val="007C5BBB"/>
    <w:rsid w:val="007C5E43"/>
    <w:rsid w:val="007C6163"/>
    <w:rsid w:val="007C6683"/>
    <w:rsid w:val="007C6A3E"/>
    <w:rsid w:val="007C6B1C"/>
    <w:rsid w:val="007C704D"/>
    <w:rsid w:val="007C7156"/>
    <w:rsid w:val="007C715E"/>
    <w:rsid w:val="007C7423"/>
    <w:rsid w:val="007C74F9"/>
    <w:rsid w:val="007C753D"/>
    <w:rsid w:val="007C77D4"/>
    <w:rsid w:val="007C7FF8"/>
    <w:rsid w:val="007D0292"/>
    <w:rsid w:val="007D0638"/>
    <w:rsid w:val="007D0827"/>
    <w:rsid w:val="007D0AC5"/>
    <w:rsid w:val="007D0BC1"/>
    <w:rsid w:val="007D0C4D"/>
    <w:rsid w:val="007D0CE9"/>
    <w:rsid w:val="007D1081"/>
    <w:rsid w:val="007D1B5D"/>
    <w:rsid w:val="007D1E42"/>
    <w:rsid w:val="007D1F6A"/>
    <w:rsid w:val="007D26A9"/>
    <w:rsid w:val="007D2925"/>
    <w:rsid w:val="007D29AF"/>
    <w:rsid w:val="007D2B4C"/>
    <w:rsid w:val="007D2C42"/>
    <w:rsid w:val="007D2CE5"/>
    <w:rsid w:val="007D2FC0"/>
    <w:rsid w:val="007D3013"/>
    <w:rsid w:val="007D3159"/>
    <w:rsid w:val="007D3201"/>
    <w:rsid w:val="007D3349"/>
    <w:rsid w:val="007D3427"/>
    <w:rsid w:val="007D3928"/>
    <w:rsid w:val="007D3AE9"/>
    <w:rsid w:val="007D40BE"/>
    <w:rsid w:val="007D48F3"/>
    <w:rsid w:val="007D499B"/>
    <w:rsid w:val="007D4A16"/>
    <w:rsid w:val="007D4B36"/>
    <w:rsid w:val="007D4CA7"/>
    <w:rsid w:val="007D5204"/>
    <w:rsid w:val="007D5522"/>
    <w:rsid w:val="007D5CD3"/>
    <w:rsid w:val="007D5F1D"/>
    <w:rsid w:val="007D5F28"/>
    <w:rsid w:val="007D62FC"/>
    <w:rsid w:val="007D719D"/>
    <w:rsid w:val="007D71FB"/>
    <w:rsid w:val="007D7429"/>
    <w:rsid w:val="007D7439"/>
    <w:rsid w:val="007D76E7"/>
    <w:rsid w:val="007D7B99"/>
    <w:rsid w:val="007D7CD4"/>
    <w:rsid w:val="007D7D3C"/>
    <w:rsid w:val="007D7D7A"/>
    <w:rsid w:val="007D7E95"/>
    <w:rsid w:val="007E02AB"/>
    <w:rsid w:val="007E02EA"/>
    <w:rsid w:val="007E0663"/>
    <w:rsid w:val="007E06C7"/>
    <w:rsid w:val="007E0F91"/>
    <w:rsid w:val="007E12B1"/>
    <w:rsid w:val="007E20D2"/>
    <w:rsid w:val="007E2322"/>
    <w:rsid w:val="007E293E"/>
    <w:rsid w:val="007E3BC2"/>
    <w:rsid w:val="007E3F2E"/>
    <w:rsid w:val="007E4370"/>
    <w:rsid w:val="007E4866"/>
    <w:rsid w:val="007E4E7C"/>
    <w:rsid w:val="007E4ED8"/>
    <w:rsid w:val="007E5222"/>
    <w:rsid w:val="007E529D"/>
    <w:rsid w:val="007E5346"/>
    <w:rsid w:val="007E5494"/>
    <w:rsid w:val="007E581C"/>
    <w:rsid w:val="007E64AA"/>
    <w:rsid w:val="007E650B"/>
    <w:rsid w:val="007E6711"/>
    <w:rsid w:val="007E6D34"/>
    <w:rsid w:val="007E6D45"/>
    <w:rsid w:val="007E7A4A"/>
    <w:rsid w:val="007E7F32"/>
    <w:rsid w:val="007F0663"/>
    <w:rsid w:val="007F07E3"/>
    <w:rsid w:val="007F0C7A"/>
    <w:rsid w:val="007F0D8D"/>
    <w:rsid w:val="007F1020"/>
    <w:rsid w:val="007F118B"/>
    <w:rsid w:val="007F148A"/>
    <w:rsid w:val="007F14A7"/>
    <w:rsid w:val="007F16AD"/>
    <w:rsid w:val="007F17FC"/>
    <w:rsid w:val="007F18F4"/>
    <w:rsid w:val="007F1CB7"/>
    <w:rsid w:val="007F1CCA"/>
    <w:rsid w:val="007F2209"/>
    <w:rsid w:val="007F22C9"/>
    <w:rsid w:val="007F23BF"/>
    <w:rsid w:val="007F25C2"/>
    <w:rsid w:val="007F2931"/>
    <w:rsid w:val="007F2979"/>
    <w:rsid w:val="007F2A49"/>
    <w:rsid w:val="007F2E37"/>
    <w:rsid w:val="007F3080"/>
    <w:rsid w:val="007F37E0"/>
    <w:rsid w:val="007F3A28"/>
    <w:rsid w:val="007F3CF7"/>
    <w:rsid w:val="007F3D7C"/>
    <w:rsid w:val="007F46A6"/>
    <w:rsid w:val="007F499B"/>
    <w:rsid w:val="007F4DB5"/>
    <w:rsid w:val="007F4DE9"/>
    <w:rsid w:val="007F4E1B"/>
    <w:rsid w:val="007F4F44"/>
    <w:rsid w:val="007F5114"/>
    <w:rsid w:val="007F53BB"/>
    <w:rsid w:val="007F5467"/>
    <w:rsid w:val="007F5531"/>
    <w:rsid w:val="007F57E2"/>
    <w:rsid w:val="007F580A"/>
    <w:rsid w:val="007F5E4D"/>
    <w:rsid w:val="007F5EB4"/>
    <w:rsid w:val="007F61D3"/>
    <w:rsid w:val="007F651F"/>
    <w:rsid w:val="007F65CD"/>
    <w:rsid w:val="007F67A8"/>
    <w:rsid w:val="007F6E58"/>
    <w:rsid w:val="007F706F"/>
    <w:rsid w:val="007F796D"/>
    <w:rsid w:val="007F7CAE"/>
    <w:rsid w:val="007F7D9D"/>
    <w:rsid w:val="007F7E96"/>
    <w:rsid w:val="00800C86"/>
    <w:rsid w:val="00800F16"/>
    <w:rsid w:val="00800F44"/>
    <w:rsid w:val="00800FA1"/>
    <w:rsid w:val="008019BF"/>
    <w:rsid w:val="00801A86"/>
    <w:rsid w:val="00801B0B"/>
    <w:rsid w:val="00801D34"/>
    <w:rsid w:val="00801EFF"/>
    <w:rsid w:val="00801FD8"/>
    <w:rsid w:val="008020F2"/>
    <w:rsid w:val="00802217"/>
    <w:rsid w:val="00802892"/>
    <w:rsid w:val="00802C8D"/>
    <w:rsid w:val="00802D0F"/>
    <w:rsid w:val="00802E30"/>
    <w:rsid w:val="008033F4"/>
    <w:rsid w:val="0080367C"/>
    <w:rsid w:val="008038B0"/>
    <w:rsid w:val="00803DFC"/>
    <w:rsid w:val="00803FAC"/>
    <w:rsid w:val="00804AB4"/>
    <w:rsid w:val="00805128"/>
    <w:rsid w:val="008051A6"/>
    <w:rsid w:val="008053CD"/>
    <w:rsid w:val="00805714"/>
    <w:rsid w:val="00805A31"/>
    <w:rsid w:val="00805DAC"/>
    <w:rsid w:val="00805F89"/>
    <w:rsid w:val="00806557"/>
    <w:rsid w:val="008069BC"/>
    <w:rsid w:val="00806D4B"/>
    <w:rsid w:val="0080726A"/>
    <w:rsid w:val="008076AD"/>
    <w:rsid w:val="00807CBA"/>
    <w:rsid w:val="0081014A"/>
    <w:rsid w:val="008102BF"/>
    <w:rsid w:val="00810408"/>
    <w:rsid w:val="0081059B"/>
    <w:rsid w:val="00810838"/>
    <w:rsid w:val="008110D4"/>
    <w:rsid w:val="00811574"/>
    <w:rsid w:val="00811610"/>
    <w:rsid w:val="00811642"/>
    <w:rsid w:val="008119C6"/>
    <w:rsid w:val="00811C2B"/>
    <w:rsid w:val="008122D6"/>
    <w:rsid w:val="008128DE"/>
    <w:rsid w:val="0081291B"/>
    <w:rsid w:val="00812FE3"/>
    <w:rsid w:val="00813060"/>
    <w:rsid w:val="00813273"/>
    <w:rsid w:val="0081338C"/>
    <w:rsid w:val="008133C6"/>
    <w:rsid w:val="008135F2"/>
    <w:rsid w:val="0081376F"/>
    <w:rsid w:val="00813872"/>
    <w:rsid w:val="0081395B"/>
    <w:rsid w:val="00813C70"/>
    <w:rsid w:val="00813CF9"/>
    <w:rsid w:val="00813D31"/>
    <w:rsid w:val="00813E8D"/>
    <w:rsid w:val="0081471A"/>
    <w:rsid w:val="00814852"/>
    <w:rsid w:val="00814CB5"/>
    <w:rsid w:val="00814EB3"/>
    <w:rsid w:val="00814FDA"/>
    <w:rsid w:val="008154BC"/>
    <w:rsid w:val="00815823"/>
    <w:rsid w:val="00815918"/>
    <w:rsid w:val="008161DC"/>
    <w:rsid w:val="00816226"/>
    <w:rsid w:val="00816362"/>
    <w:rsid w:val="008167B0"/>
    <w:rsid w:val="008169DE"/>
    <w:rsid w:val="00816A6D"/>
    <w:rsid w:val="00816B8E"/>
    <w:rsid w:val="00816CD4"/>
    <w:rsid w:val="00817184"/>
    <w:rsid w:val="00817234"/>
    <w:rsid w:val="0081726D"/>
    <w:rsid w:val="00817A1D"/>
    <w:rsid w:val="00817B1F"/>
    <w:rsid w:val="00817B25"/>
    <w:rsid w:val="00817CA9"/>
    <w:rsid w:val="00817DE5"/>
    <w:rsid w:val="00817DF2"/>
    <w:rsid w:val="00817E1F"/>
    <w:rsid w:val="00817EC7"/>
    <w:rsid w:val="00820482"/>
    <w:rsid w:val="008204DE"/>
    <w:rsid w:val="0082057D"/>
    <w:rsid w:val="008207ED"/>
    <w:rsid w:val="008209CC"/>
    <w:rsid w:val="00820E43"/>
    <w:rsid w:val="0082101A"/>
    <w:rsid w:val="008217F2"/>
    <w:rsid w:val="008218A9"/>
    <w:rsid w:val="00821A89"/>
    <w:rsid w:val="00821E81"/>
    <w:rsid w:val="008228E7"/>
    <w:rsid w:val="00822C8A"/>
    <w:rsid w:val="0082302A"/>
    <w:rsid w:val="0082399A"/>
    <w:rsid w:val="00823C44"/>
    <w:rsid w:val="008245A2"/>
    <w:rsid w:val="0082477E"/>
    <w:rsid w:val="008248B8"/>
    <w:rsid w:val="00824C84"/>
    <w:rsid w:val="00824D0A"/>
    <w:rsid w:val="00824FBF"/>
    <w:rsid w:val="0082555F"/>
    <w:rsid w:val="008261F5"/>
    <w:rsid w:val="008263F9"/>
    <w:rsid w:val="008265CC"/>
    <w:rsid w:val="008266B3"/>
    <w:rsid w:val="00826868"/>
    <w:rsid w:val="00826BDF"/>
    <w:rsid w:val="00826FCF"/>
    <w:rsid w:val="00826FF6"/>
    <w:rsid w:val="008302BC"/>
    <w:rsid w:val="00830464"/>
    <w:rsid w:val="00830619"/>
    <w:rsid w:val="008308C3"/>
    <w:rsid w:val="00830B79"/>
    <w:rsid w:val="00830DC6"/>
    <w:rsid w:val="0083110C"/>
    <w:rsid w:val="008316FE"/>
    <w:rsid w:val="00831E4C"/>
    <w:rsid w:val="008320EA"/>
    <w:rsid w:val="00832175"/>
    <w:rsid w:val="00832792"/>
    <w:rsid w:val="00832B91"/>
    <w:rsid w:val="00832C56"/>
    <w:rsid w:val="00832E45"/>
    <w:rsid w:val="0083327C"/>
    <w:rsid w:val="00833598"/>
    <w:rsid w:val="00833D9D"/>
    <w:rsid w:val="008340E5"/>
    <w:rsid w:val="008341D8"/>
    <w:rsid w:val="00834216"/>
    <w:rsid w:val="00834565"/>
    <w:rsid w:val="0083467C"/>
    <w:rsid w:val="00834923"/>
    <w:rsid w:val="00834939"/>
    <w:rsid w:val="00834A00"/>
    <w:rsid w:val="00834CE7"/>
    <w:rsid w:val="008358D6"/>
    <w:rsid w:val="00835B75"/>
    <w:rsid w:val="00835EAC"/>
    <w:rsid w:val="00835F19"/>
    <w:rsid w:val="0083626C"/>
    <w:rsid w:val="008362A9"/>
    <w:rsid w:val="008366C9"/>
    <w:rsid w:val="0083687D"/>
    <w:rsid w:val="00836B52"/>
    <w:rsid w:val="00836D73"/>
    <w:rsid w:val="008370CE"/>
    <w:rsid w:val="008372AA"/>
    <w:rsid w:val="008379D6"/>
    <w:rsid w:val="00837AF8"/>
    <w:rsid w:val="00837E09"/>
    <w:rsid w:val="008401B8"/>
    <w:rsid w:val="008401F3"/>
    <w:rsid w:val="00840A75"/>
    <w:rsid w:val="00840BE3"/>
    <w:rsid w:val="00841162"/>
    <w:rsid w:val="0084156C"/>
    <w:rsid w:val="00841E36"/>
    <w:rsid w:val="00841EC9"/>
    <w:rsid w:val="00841EF9"/>
    <w:rsid w:val="00841F2E"/>
    <w:rsid w:val="00841F6D"/>
    <w:rsid w:val="0084200A"/>
    <w:rsid w:val="00842284"/>
    <w:rsid w:val="00842511"/>
    <w:rsid w:val="0084273F"/>
    <w:rsid w:val="0084286C"/>
    <w:rsid w:val="00842F53"/>
    <w:rsid w:val="00843046"/>
    <w:rsid w:val="00843240"/>
    <w:rsid w:val="0084325F"/>
    <w:rsid w:val="008434B1"/>
    <w:rsid w:val="008435C3"/>
    <w:rsid w:val="00843AD7"/>
    <w:rsid w:val="00843F68"/>
    <w:rsid w:val="00844022"/>
    <w:rsid w:val="008445D7"/>
    <w:rsid w:val="00844796"/>
    <w:rsid w:val="00844CCF"/>
    <w:rsid w:val="00844F92"/>
    <w:rsid w:val="008450A5"/>
    <w:rsid w:val="008451F8"/>
    <w:rsid w:val="0084546F"/>
    <w:rsid w:val="0084580A"/>
    <w:rsid w:val="00845F35"/>
    <w:rsid w:val="008460DD"/>
    <w:rsid w:val="008460E1"/>
    <w:rsid w:val="00846173"/>
    <w:rsid w:val="008461F7"/>
    <w:rsid w:val="008462ED"/>
    <w:rsid w:val="00846528"/>
    <w:rsid w:val="008466C5"/>
    <w:rsid w:val="008469CF"/>
    <w:rsid w:val="008475B7"/>
    <w:rsid w:val="00847657"/>
    <w:rsid w:val="00847D79"/>
    <w:rsid w:val="00850163"/>
    <w:rsid w:val="008501EE"/>
    <w:rsid w:val="00850398"/>
    <w:rsid w:val="00850CB0"/>
    <w:rsid w:val="00850E71"/>
    <w:rsid w:val="00851065"/>
    <w:rsid w:val="00851645"/>
    <w:rsid w:val="00851671"/>
    <w:rsid w:val="008519FF"/>
    <w:rsid w:val="00851BEC"/>
    <w:rsid w:val="00851D09"/>
    <w:rsid w:val="00851F60"/>
    <w:rsid w:val="008522AD"/>
    <w:rsid w:val="00852C2C"/>
    <w:rsid w:val="008532D5"/>
    <w:rsid w:val="00853538"/>
    <w:rsid w:val="00853828"/>
    <w:rsid w:val="008538B4"/>
    <w:rsid w:val="00853AB9"/>
    <w:rsid w:val="00853C01"/>
    <w:rsid w:val="00853C52"/>
    <w:rsid w:val="00853F65"/>
    <w:rsid w:val="00854011"/>
    <w:rsid w:val="008545B6"/>
    <w:rsid w:val="008545E5"/>
    <w:rsid w:val="00854687"/>
    <w:rsid w:val="00854D4B"/>
    <w:rsid w:val="00855207"/>
    <w:rsid w:val="008556BB"/>
    <w:rsid w:val="0085587E"/>
    <w:rsid w:val="00855C4E"/>
    <w:rsid w:val="00855EF4"/>
    <w:rsid w:val="008562E3"/>
    <w:rsid w:val="00856300"/>
    <w:rsid w:val="0085639C"/>
    <w:rsid w:val="008563DC"/>
    <w:rsid w:val="008569B9"/>
    <w:rsid w:val="00856D46"/>
    <w:rsid w:val="00856D58"/>
    <w:rsid w:val="008571DF"/>
    <w:rsid w:val="008577CE"/>
    <w:rsid w:val="00857820"/>
    <w:rsid w:val="00857CBE"/>
    <w:rsid w:val="00857F9D"/>
    <w:rsid w:val="008601ED"/>
    <w:rsid w:val="0086064A"/>
    <w:rsid w:val="0086064B"/>
    <w:rsid w:val="00860686"/>
    <w:rsid w:val="008607FA"/>
    <w:rsid w:val="00860B20"/>
    <w:rsid w:val="00860D93"/>
    <w:rsid w:val="00860DDD"/>
    <w:rsid w:val="008611ED"/>
    <w:rsid w:val="00861C5F"/>
    <w:rsid w:val="00861F8C"/>
    <w:rsid w:val="0086232D"/>
    <w:rsid w:val="00862847"/>
    <w:rsid w:val="0086297B"/>
    <w:rsid w:val="00862DBA"/>
    <w:rsid w:val="0086379F"/>
    <w:rsid w:val="00864374"/>
    <w:rsid w:val="00864380"/>
    <w:rsid w:val="008645A5"/>
    <w:rsid w:val="0086466E"/>
    <w:rsid w:val="008649FD"/>
    <w:rsid w:val="00865317"/>
    <w:rsid w:val="00865596"/>
    <w:rsid w:val="0086562F"/>
    <w:rsid w:val="008657FD"/>
    <w:rsid w:val="008659E6"/>
    <w:rsid w:val="00865D02"/>
    <w:rsid w:val="00865D92"/>
    <w:rsid w:val="00865E78"/>
    <w:rsid w:val="008665EC"/>
    <w:rsid w:val="008667F0"/>
    <w:rsid w:val="00866BBA"/>
    <w:rsid w:val="00866CF1"/>
    <w:rsid w:val="0086760D"/>
    <w:rsid w:val="008700C3"/>
    <w:rsid w:val="0087042F"/>
    <w:rsid w:val="00870C9D"/>
    <w:rsid w:val="00870EA2"/>
    <w:rsid w:val="00870F3C"/>
    <w:rsid w:val="00870F51"/>
    <w:rsid w:val="00871075"/>
    <w:rsid w:val="008713E5"/>
    <w:rsid w:val="008723C3"/>
    <w:rsid w:val="0087248F"/>
    <w:rsid w:val="0087258B"/>
    <w:rsid w:val="00872746"/>
    <w:rsid w:val="00872A17"/>
    <w:rsid w:val="0087317D"/>
    <w:rsid w:val="008733A9"/>
    <w:rsid w:val="00873621"/>
    <w:rsid w:val="00873742"/>
    <w:rsid w:val="00873986"/>
    <w:rsid w:val="0087398A"/>
    <w:rsid w:val="00873C51"/>
    <w:rsid w:val="0087402E"/>
    <w:rsid w:val="00874092"/>
    <w:rsid w:val="008742EA"/>
    <w:rsid w:val="00874925"/>
    <w:rsid w:val="0087496E"/>
    <w:rsid w:val="00874D0B"/>
    <w:rsid w:val="0087571E"/>
    <w:rsid w:val="00875AC5"/>
    <w:rsid w:val="00875EE5"/>
    <w:rsid w:val="00876026"/>
    <w:rsid w:val="00876323"/>
    <w:rsid w:val="00876692"/>
    <w:rsid w:val="0087680D"/>
    <w:rsid w:val="00877228"/>
    <w:rsid w:val="00877325"/>
    <w:rsid w:val="00877B3D"/>
    <w:rsid w:val="00877C68"/>
    <w:rsid w:val="00877D23"/>
    <w:rsid w:val="008806A1"/>
    <w:rsid w:val="008807BA"/>
    <w:rsid w:val="00880DDC"/>
    <w:rsid w:val="00880EDA"/>
    <w:rsid w:val="00880EE3"/>
    <w:rsid w:val="00881197"/>
    <w:rsid w:val="008818B9"/>
    <w:rsid w:val="00881ED7"/>
    <w:rsid w:val="00882416"/>
    <w:rsid w:val="00882436"/>
    <w:rsid w:val="00882B04"/>
    <w:rsid w:val="00882F78"/>
    <w:rsid w:val="00883020"/>
    <w:rsid w:val="0088325F"/>
    <w:rsid w:val="008832FE"/>
    <w:rsid w:val="008833E5"/>
    <w:rsid w:val="008834A4"/>
    <w:rsid w:val="00883734"/>
    <w:rsid w:val="008837DF"/>
    <w:rsid w:val="0088398F"/>
    <w:rsid w:val="00883E6C"/>
    <w:rsid w:val="008840C7"/>
    <w:rsid w:val="0088462E"/>
    <w:rsid w:val="00884A85"/>
    <w:rsid w:val="00884C6F"/>
    <w:rsid w:val="00884DFF"/>
    <w:rsid w:val="00884E04"/>
    <w:rsid w:val="008850A6"/>
    <w:rsid w:val="00885119"/>
    <w:rsid w:val="008852C1"/>
    <w:rsid w:val="00885358"/>
    <w:rsid w:val="00885EE2"/>
    <w:rsid w:val="00885F7C"/>
    <w:rsid w:val="0088601B"/>
    <w:rsid w:val="008861B8"/>
    <w:rsid w:val="0088631E"/>
    <w:rsid w:val="00886661"/>
    <w:rsid w:val="00886879"/>
    <w:rsid w:val="00886A24"/>
    <w:rsid w:val="00886A32"/>
    <w:rsid w:val="0088703B"/>
    <w:rsid w:val="0088714E"/>
    <w:rsid w:val="00887CA8"/>
    <w:rsid w:val="00890365"/>
    <w:rsid w:val="00890807"/>
    <w:rsid w:val="0089083F"/>
    <w:rsid w:val="008908DB"/>
    <w:rsid w:val="00890C20"/>
    <w:rsid w:val="00890C8A"/>
    <w:rsid w:val="00890CAF"/>
    <w:rsid w:val="00891771"/>
    <w:rsid w:val="00891BDA"/>
    <w:rsid w:val="00891CA9"/>
    <w:rsid w:val="008929E5"/>
    <w:rsid w:val="00892E4B"/>
    <w:rsid w:val="00893CEA"/>
    <w:rsid w:val="00893D45"/>
    <w:rsid w:val="0089405B"/>
    <w:rsid w:val="008940B4"/>
    <w:rsid w:val="00894B41"/>
    <w:rsid w:val="00894D71"/>
    <w:rsid w:val="0089556E"/>
    <w:rsid w:val="00895B1D"/>
    <w:rsid w:val="00896AF8"/>
    <w:rsid w:val="00896DA7"/>
    <w:rsid w:val="00896E2A"/>
    <w:rsid w:val="00896F06"/>
    <w:rsid w:val="00897214"/>
    <w:rsid w:val="00897EB0"/>
    <w:rsid w:val="00897F48"/>
    <w:rsid w:val="008A0491"/>
    <w:rsid w:val="008A07BC"/>
    <w:rsid w:val="008A08D3"/>
    <w:rsid w:val="008A0DDA"/>
    <w:rsid w:val="008A0F42"/>
    <w:rsid w:val="008A153D"/>
    <w:rsid w:val="008A1F43"/>
    <w:rsid w:val="008A20D9"/>
    <w:rsid w:val="008A2167"/>
    <w:rsid w:val="008A25E2"/>
    <w:rsid w:val="008A2761"/>
    <w:rsid w:val="008A28CE"/>
    <w:rsid w:val="008A293F"/>
    <w:rsid w:val="008A31F0"/>
    <w:rsid w:val="008A3421"/>
    <w:rsid w:val="008A3619"/>
    <w:rsid w:val="008A3843"/>
    <w:rsid w:val="008A3BF5"/>
    <w:rsid w:val="008A3E44"/>
    <w:rsid w:val="008A3EA6"/>
    <w:rsid w:val="008A43EA"/>
    <w:rsid w:val="008A46E7"/>
    <w:rsid w:val="008A50A6"/>
    <w:rsid w:val="008A50F0"/>
    <w:rsid w:val="008A5215"/>
    <w:rsid w:val="008A559F"/>
    <w:rsid w:val="008A56E9"/>
    <w:rsid w:val="008A5901"/>
    <w:rsid w:val="008A6898"/>
    <w:rsid w:val="008A68CC"/>
    <w:rsid w:val="008A71B5"/>
    <w:rsid w:val="008A7232"/>
    <w:rsid w:val="008A7467"/>
    <w:rsid w:val="008A7A57"/>
    <w:rsid w:val="008A7F00"/>
    <w:rsid w:val="008B1445"/>
    <w:rsid w:val="008B15B9"/>
    <w:rsid w:val="008B1871"/>
    <w:rsid w:val="008B1A6D"/>
    <w:rsid w:val="008B1A92"/>
    <w:rsid w:val="008B1B0B"/>
    <w:rsid w:val="008B1C19"/>
    <w:rsid w:val="008B23F4"/>
    <w:rsid w:val="008B2563"/>
    <w:rsid w:val="008B3038"/>
    <w:rsid w:val="008B38B2"/>
    <w:rsid w:val="008B3B3B"/>
    <w:rsid w:val="008B3DC9"/>
    <w:rsid w:val="008B4679"/>
    <w:rsid w:val="008B4BE8"/>
    <w:rsid w:val="008B4BEB"/>
    <w:rsid w:val="008B4D2B"/>
    <w:rsid w:val="008B559B"/>
    <w:rsid w:val="008B58C6"/>
    <w:rsid w:val="008B5A2C"/>
    <w:rsid w:val="008B5C8B"/>
    <w:rsid w:val="008B6848"/>
    <w:rsid w:val="008B6880"/>
    <w:rsid w:val="008B6A48"/>
    <w:rsid w:val="008B6E6E"/>
    <w:rsid w:val="008B6F83"/>
    <w:rsid w:val="008B70AB"/>
    <w:rsid w:val="008B7384"/>
    <w:rsid w:val="008B76EE"/>
    <w:rsid w:val="008B7E0C"/>
    <w:rsid w:val="008C0133"/>
    <w:rsid w:val="008C047F"/>
    <w:rsid w:val="008C04A7"/>
    <w:rsid w:val="008C06F7"/>
    <w:rsid w:val="008C0C49"/>
    <w:rsid w:val="008C10BB"/>
    <w:rsid w:val="008C164A"/>
    <w:rsid w:val="008C168B"/>
    <w:rsid w:val="008C16BA"/>
    <w:rsid w:val="008C19C7"/>
    <w:rsid w:val="008C1E46"/>
    <w:rsid w:val="008C1F86"/>
    <w:rsid w:val="008C2246"/>
    <w:rsid w:val="008C251A"/>
    <w:rsid w:val="008C2622"/>
    <w:rsid w:val="008C2632"/>
    <w:rsid w:val="008C273E"/>
    <w:rsid w:val="008C2AEE"/>
    <w:rsid w:val="008C2CE4"/>
    <w:rsid w:val="008C326B"/>
    <w:rsid w:val="008C3426"/>
    <w:rsid w:val="008C344A"/>
    <w:rsid w:val="008C36F0"/>
    <w:rsid w:val="008C3F6C"/>
    <w:rsid w:val="008C4024"/>
    <w:rsid w:val="008C4053"/>
    <w:rsid w:val="008C423E"/>
    <w:rsid w:val="008C4773"/>
    <w:rsid w:val="008C4E24"/>
    <w:rsid w:val="008C5050"/>
    <w:rsid w:val="008C53C0"/>
    <w:rsid w:val="008C53E0"/>
    <w:rsid w:val="008C573B"/>
    <w:rsid w:val="008C5E46"/>
    <w:rsid w:val="008C6306"/>
    <w:rsid w:val="008C642B"/>
    <w:rsid w:val="008C664B"/>
    <w:rsid w:val="008C66D5"/>
    <w:rsid w:val="008C68AA"/>
    <w:rsid w:val="008C6D47"/>
    <w:rsid w:val="008C6D61"/>
    <w:rsid w:val="008C6FFB"/>
    <w:rsid w:val="008C70B8"/>
    <w:rsid w:val="008C754E"/>
    <w:rsid w:val="008C754F"/>
    <w:rsid w:val="008C7901"/>
    <w:rsid w:val="008C7BFF"/>
    <w:rsid w:val="008C7D09"/>
    <w:rsid w:val="008C7DC1"/>
    <w:rsid w:val="008D015E"/>
    <w:rsid w:val="008D02AF"/>
    <w:rsid w:val="008D0921"/>
    <w:rsid w:val="008D0C64"/>
    <w:rsid w:val="008D0CA0"/>
    <w:rsid w:val="008D1284"/>
    <w:rsid w:val="008D18A0"/>
    <w:rsid w:val="008D191A"/>
    <w:rsid w:val="008D1F28"/>
    <w:rsid w:val="008D22E9"/>
    <w:rsid w:val="008D231D"/>
    <w:rsid w:val="008D2540"/>
    <w:rsid w:val="008D256E"/>
    <w:rsid w:val="008D25D6"/>
    <w:rsid w:val="008D2D3A"/>
    <w:rsid w:val="008D30BB"/>
    <w:rsid w:val="008D34F3"/>
    <w:rsid w:val="008D39E1"/>
    <w:rsid w:val="008D3AA6"/>
    <w:rsid w:val="008D3CDB"/>
    <w:rsid w:val="008D42F6"/>
    <w:rsid w:val="008D4385"/>
    <w:rsid w:val="008D4836"/>
    <w:rsid w:val="008D4D0E"/>
    <w:rsid w:val="008D5362"/>
    <w:rsid w:val="008D53E8"/>
    <w:rsid w:val="008D5569"/>
    <w:rsid w:val="008D6019"/>
    <w:rsid w:val="008D627E"/>
    <w:rsid w:val="008D62D9"/>
    <w:rsid w:val="008D65C1"/>
    <w:rsid w:val="008D6AE8"/>
    <w:rsid w:val="008D6F24"/>
    <w:rsid w:val="008D7489"/>
    <w:rsid w:val="008D7866"/>
    <w:rsid w:val="008D78BB"/>
    <w:rsid w:val="008D7B74"/>
    <w:rsid w:val="008E007F"/>
    <w:rsid w:val="008E04E3"/>
    <w:rsid w:val="008E0554"/>
    <w:rsid w:val="008E0876"/>
    <w:rsid w:val="008E1038"/>
    <w:rsid w:val="008E109F"/>
    <w:rsid w:val="008E13DE"/>
    <w:rsid w:val="008E1E49"/>
    <w:rsid w:val="008E21B5"/>
    <w:rsid w:val="008E2377"/>
    <w:rsid w:val="008E23EA"/>
    <w:rsid w:val="008E245E"/>
    <w:rsid w:val="008E29BA"/>
    <w:rsid w:val="008E2DAF"/>
    <w:rsid w:val="008E3170"/>
    <w:rsid w:val="008E3202"/>
    <w:rsid w:val="008E3542"/>
    <w:rsid w:val="008E397C"/>
    <w:rsid w:val="008E4099"/>
    <w:rsid w:val="008E40C8"/>
    <w:rsid w:val="008E40F9"/>
    <w:rsid w:val="008E421C"/>
    <w:rsid w:val="008E42FF"/>
    <w:rsid w:val="008E481F"/>
    <w:rsid w:val="008E4889"/>
    <w:rsid w:val="008E4941"/>
    <w:rsid w:val="008E4967"/>
    <w:rsid w:val="008E4BCC"/>
    <w:rsid w:val="008E4E12"/>
    <w:rsid w:val="008E53AB"/>
    <w:rsid w:val="008E5CC1"/>
    <w:rsid w:val="008E5D8E"/>
    <w:rsid w:val="008E5FEB"/>
    <w:rsid w:val="008E5FF6"/>
    <w:rsid w:val="008E628A"/>
    <w:rsid w:val="008E6B91"/>
    <w:rsid w:val="008E6BA6"/>
    <w:rsid w:val="008E7106"/>
    <w:rsid w:val="008E7741"/>
    <w:rsid w:val="008E7BDF"/>
    <w:rsid w:val="008E7D8A"/>
    <w:rsid w:val="008E7F96"/>
    <w:rsid w:val="008F0072"/>
    <w:rsid w:val="008F0139"/>
    <w:rsid w:val="008F0149"/>
    <w:rsid w:val="008F06D1"/>
    <w:rsid w:val="008F0803"/>
    <w:rsid w:val="008F09A1"/>
    <w:rsid w:val="008F17BC"/>
    <w:rsid w:val="008F1A52"/>
    <w:rsid w:val="008F1D90"/>
    <w:rsid w:val="008F1F0B"/>
    <w:rsid w:val="008F1F4C"/>
    <w:rsid w:val="008F2142"/>
    <w:rsid w:val="008F22E4"/>
    <w:rsid w:val="008F23CA"/>
    <w:rsid w:val="008F252F"/>
    <w:rsid w:val="008F2DA0"/>
    <w:rsid w:val="008F30BB"/>
    <w:rsid w:val="008F320E"/>
    <w:rsid w:val="008F3466"/>
    <w:rsid w:val="008F3B31"/>
    <w:rsid w:val="008F3EB7"/>
    <w:rsid w:val="008F41B5"/>
    <w:rsid w:val="008F4AC0"/>
    <w:rsid w:val="008F5332"/>
    <w:rsid w:val="008F53A7"/>
    <w:rsid w:val="008F54C8"/>
    <w:rsid w:val="008F5726"/>
    <w:rsid w:val="008F582E"/>
    <w:rsid w:val="008F5C62"/>
    <w:rsid w:val="008F62D9"/>
    <w:rsid w:val="008F64A5"/>
    <w:rsid w:val="008F674F"/>
    <w:rsid w:val="008F6A05"/>
    <w:rsid w:val="008F6A70"/>
    <w:rsid w:val="008F6AAD"/>
    <w:rsid w:val="008F71D4"/>
    <w:rsid w:val="008F759E"/>
    <w:rsid w:val="008F76BB"/>
    <w:rsid w:val="008F782B"/>
    <w:rsid w:val="008F7975"/>
    <w:rsid w:val="008F7C81"/>
    <w:rsid w:val="009006F8"/>
    <w:rsid w:val="00900852"/>
    <w:rsid w:val="00900A57"/>
    <w:rsid w:val="00900C83"/>
    <w:rsid w:val="00900EDC"/>
    <w:rsid w:val="00900F46"/>
    <w:rsid w:val="00901442"/>
    <w:rsid w:val="009015A3"/>
    <w:rsid w:val="009016AD"/>
    <w:rsid w:val="00901705"/>
    <w:rsid w:val="00901924"/>
    <w:rsid w:val="00901AFA"/>
    <w:rsid w:val="00901DAA"/>
    <w:rsid w:val="00901E09"/>
    <w:rsid w:val="00901EE4"/>
    <w:rsid w:val="00902488"/>
    <w:rsid w:val="0090275D"/>
    <w:rsid w:val="00902E5B"/>
    <w:rsid w:val="00903179"/>
    <w:rsid w:val="00903428"/>
    <w:rsid w:val="00903EBD"/>
    <w:rsid w:val="00903F05"/>
    <w:rsid w:val="00903F0D"/>
    <w:rsid w:val="0090457F"/>
    <w:rsid w:val="00904AA7"/>
    <w:rsid w:val="00904C27"/>
    <w:rsid w:val="00904E87"/>
    <w:rsid w:val="00904E93"/>
    <w:rsid w:val="00905204"/>
    <w:rsid w:val="009055F4"/>
    <w:rsid w:val="009056C2"/>
    <w:rsid w:val="00905794"/>
    <w:rsid w:val="00905EA1"/>
    <w:rsid w:val="00905EC1"/>
    <w:rsid w:val="0090653E"/>
    <w:rsid w:val="0090687C"/>
    <w:rsid w:val="00906E9F"/>
    <w:rsid w:val="00906FC7"/>
    <w:rsid w:val="00907C82"/>
    <w:rsid w:val="00907E3E"/>
    <w:rsid w:val="009102F7"/>
    <w:rsid w:val="009103FF"/>
    <w:rsid w:val="00910DAF"/>
    <w:rsid w:val="00911215"/>
    <w:rsid w:val="0091174B"/>
    <w:rsid w:val="009117E6"/>
    <w:rsid w:val="009118C5"/>
    <w:rsid w:val="00911DD3"/>
    <w:rsid w:val="00912007"/>
    <w:rsid w:val="009123C6"/>
    <w:rsid w:val="009124C0"/>
    <w:rsid w:val="00912740"/>
    <w:rsid w:val="0091282B"/>
    <w:rsid w:val="009129DD"/>
    <w:rsid w:val="00912EC1"/>
    <w:rsid w:val="00912FAA"/>
    <w:rsid w:val="0091302D"/>
    <w:rsid w:val="009135ED"/>
    <w:rsid w:val="0091370A"/>
    <w:rsid w:val="00913894"/>
    <w:rsid w:val="00913908"/>
    <w:rsid w:val="00913CA8"/>
    <w:rsid w:val="00913FAE"/>
    <w:rsid w:val="00914C55"/>
    <w:rsid w:val="00914E5C"/>
    <w:rsid w:val="00915546"/>
    <w:rsid w:val="00915A0A"/>
    <w:rsid w:val="00915B75"/>
    <w:rsid w:val="00916316"/>
    <w:rsid w:val="0091663A"/>
    <w:rsid w:val="0091688E"/>
    <w:rsid w:val="009172E1"/>
    <w:rsid w:val="00917596"/>
    <w:rsid w:val="00917E1B"/>
    <w:rsid w:val="00917E3B"/>
    <w:rsid w:val="00920215"/>
    <w:rsid w:val="009205E9"/>
    <w:rsid w:val="0092060C"/>
    <w:rsid w:val="00920CA6"/>
    <w:rsid w:val="00920D03"/>
    <w:rsid w:val="009211F5"/>
    <w:rsid w:val="009214FD"/>
    <w:rsid w:val="009219B3"/>
    <w:rsid w:val="009219D1"/>
    <w:rsid w:val="00921AD2"/>
    <w:rsid w:val="00921CD7"/>
    <w:rsid w:val="00921F8D"/>
    <w:rsid w:val="0092223A"/>
    <w:rsid w:val="009222C7"/>
    <w:rsid w:val="0092231C"/>
    <w:rsid w:val="00922827"/>
    <w:rsid w:val="00922889"/>
    <w:rsid w:val="00922B6D"/>
    <w:rsid w:val="00922C48"/>
    <w:rsid w:val="00922F8C"/>
    <w:rsid w:val="00922FBE"/>
    <w:rsid w:val="009238CC"/>
    <w:rsid w:val="00923CD9"/>
    <w:rsid w:val="00923D5F"/>
    <w:rsid w:val="0092413C"/>
    <w:rsid w:val="009242E2"/>
    <w:rsid w:val="00924A00"/>
    <w:rsid w:val="00924B26"/>
    <w:rsid w:val="009252E7"/>
    <w:rsid w:val="0092562E"/>
    <w:rsid w:val="00925DF4"/>
    <w:rsid w:val="009263C3"/>
    <w:rsid w:val="0092652B"/>
    <w:rsid w:val="00926535"/>
    <w:rsid w:val="00926FB2"/>
    <w:rsid w:val="0092740F"/>
    <w:rsid w:val="009275DB"/>
    <w:rsid w:val="00927740"/>
    <w:rsid w:val="009279E6"/>
    <w:rsid w:val="00927A63"/>
    <w:rsid w:val="00927C6F"/>
    <w:rsid w:val="00930093"/>
    <w:rsid w:val="0093011E"/>
    <w:rsid w:val="00930262"/>
    <w:rsid w:val="009307AE"/>
    <w:rsid w:val="00930996"/>
    <w:rsid w:val="0093099C"/>
    <w:rsid w:val="00930C4E"/>
    <w:rsid w:val="00930EAB"/>
    <w:rsid w:val="00930F4F"/>
    <w:rsid w:val="00930F5A"/>
    <w:rsid w:val="00931155"/>
    <w:rsid w:val="0093119B"/>
    <w:rsid w:val="00931482"/>
    <w:rsid w:val="0093165E"/>
    <w:rsid w:val="00931BC5"/>
    <w:rsid w:val="009320AD"/>
    <w:rsid w:val="00932346"/>
    <w:rsid w:val="00932CA4"/>
    <w:rsid w:val="009331C6"/>
    <w:rsid w:val="0093323E"/>
    <w:rsid w:val="00933424"/>
    <w:rsid w:val="009339D6"/>
    <w:rsid w:val="00933A5F"/>
    <w:rsid w:val="00933A9F"/>
    <w:rsid w:val="0093447C"/>
    <w:rsid w:val="009344DF"/>
    <w:rsid w:val="009347CA"/>
    <w:rsid w:val="00934A7C"/>
    <w:rsid w:val="00934C47"/>
    <w:rsid w:val="00934D62"/>
    <w:rsid w:val="009351F6"/>
    <w:rsid w:val="00935ECF"/>
    <w:rsid w:val="00936237"/>
    <w:rsid w:val="0093624F"/>
    <w:rsid w:val="0093649C"/>
    <w:rsid w:val="00936618"/>
    <w:rsid w:val="00936A25"/>
    <w:rsid w:val="00936A9B"/>
    <w:rsid w:val="00936ABA"/>
    <w:rsid w:val="00936ADC"/>
    <w:rsid w:val="00936AF8"/>
    <w:rsid w:val="00936EA7"/>
    <w:rsid w:val="00936EE7"/>
    <w:rsid w:val="00936F2E"/>
    <w:rsid w:val="0093719B"/>
    <w:rsid w:val="009373AB"/>
    <w:rsid w:val="009373BE"/>
    <w:rsid w:val="00937847"/>
    <w:rsid w:val="00937866"/>
    <w:rsid w:val="0093794F"/>
    <w:rsid w:val="00937B6A"/>
    <w:rsid w:val="009403DB"/>
    <w:rsid w:val="0094083C"/>
    <w:rsid w:val="00940F20"/>
    <w:rsid w:val="00940FAD"/>
    <w:rsid w:val="0094100D"/>
    <w:rsid w:val="009416FF"/>
    <w:rsid w:val="009419C5"/>
    <w:rsid w:val="00941CC2"/>
    <w:rsid w:val="009422E8"/>
    <w:rsid w:val="009425D0"/>
    <w:rsid w:val="00942614"/>
    <w:rsid w:val="00942FA6"/>
    <w:rsid w:val="00943037"/>
    <w:rsid w:val="00943211"/>
    <w:rsid w:val="00943523"/>
    <w:rsid w:val="009437D6"/>
    <w:rsid w:val="00944215"/>
    <w:rsid w:val="0094466D"/>
    <w:rsid w:val="00944683"/>
    <w:rsid w:val="009447C1"/>
    <w:rsid w:val="00944ABB"/>
    <w:rsid w:val="00944B48"/>
    <w:rsid w:val="00944F7F"/>
    <w:rsid w:val="00944F91"/>
    <w:rsid w:val="00945259"/>
    <w:rsid w:val="00945276"/>
    <w:rsid w:val="009457B8"/>
    <w:rsid w:val="0094581B"/>
    <w:rsid w:val="00945A20"/>
    <w:rsid w:val="00945C3C"/>
    <w:rsid w:val="00945DB5"/>
    <w:rsid w:val="0094604F"/>
    <w:rsid w:val="009460D8"/>
    <w:rsid w:val="009461F4"/>
    <w:rsid w:val="00946E2C"/>
    <w:rsid w:val="00946E46"/>
    <w:rsid w:val="009471BD"/>
    <w:rsid w:val="00947683"/>
    <w:rsid w:val="00947A22"/>
    <w:rsid w:val="009502E5"/>
    <w:rsid w:val="00950DD8"/>
    <w:rsid w:val="00951081"/>
    <w:rsid w:val="00951A75"/>
    <w:rsid w:val="00952A10"/>
    <w:rsid w:val="009532B5"/>
    <w:rsid w:val="00954126"/>
    <w:rsid w:val="00954749"/>
    <w:rsid w:val="0095482C"/>
    <w:rsid w:val="00954930"/>
    <w:rsid w:val="0095493D"/>
    <w:rsid w:val="00954A51"/>
    <w:rsid w:val="00954AB7"/>
    <w:rsid w:val="00954C2A"/>
    <w:rsid w:val="00954DB5"/>
    <w:rsid w:val="00954F57"/>
    <w:rsid w:val="009553E2"/>
    <w:rsid w:val="00955468"/>
    <w:rsid w:val="00955470"/>
    <w:rsid w:val="009558E1"/>
    <w:rsid w:val="00955D6B"/>
    <w:rsid w:val="00955F24"/>
    <w:rsid w:val="00956223"/>
    <w:rsid w:val="009562CD"/>
    <w:rsid w:val="009563EB"/>
    <w:rsid w:val="009573A7"/>
    <w:rsid w:val="00957822"/>
    <w:rsid w:val="0095791E"/>
    <w:rsid w:val="00957ACD"/>
    <w:rsid w:val="00957EE3"/>
    <w:rsid w:val="00960B87"/>
    <w:rsid w:val="00960C14"/>
    <w:rsid w:val="00960D10"/>
    <w:rsid w:val="00960DA6"/>
    <w:rsid w:val="00961106"/>
    <w:rsid w:val="00961160"/>
    <w:rsid w:val="009611E7"/>
    <w:rsid w:val="0096124C"/>
    <w:rsid w:val="0096199C"/>
    <w:rsid w:val="00961C2E"/>
    <w:rsid w:val="009622DF"/>
    <w:rsid w:val="00962358"/>
    <w:rsid w:val="009626E7"/>
    <w:rsid w:val="009627BF"/>
    <w:rsid w:val="0096293A"/>
    <w:rsid w:val="00962A3D"/>
    <w:rsid w:val="00963494"/>
    <w:rsid w:val="009634DA"/>
    <w:rsid w:val="00963520"/>
    <w:rsid w:val="00963606"/>
    <w:rsid w:val="0096361A"/>
    <w:rsid w:val="00963705"/>
    <w:rsid w:val="00963766"/>
    <w:rsid w:val="009638A5"/>
    <w:rsid w:val="00963AE1"/>
    <w:rsid w:val="00963AEC"/>
    <w:rsid w:val="00963E38"/>
    <w:rsid w:val="00964196"/>
    <w:rsid w:val="00964221"/>
    <w:rsid w:val="00964E46"/>
    <w:rsid w:val="0096542B"/>
    <w:rsid w:val="00965D7B"/>
    <w:rsid w:val="00965FA0"/>
    <w:rsid w:val="0096644D"/>
    <w:rsid w:val="00966579"/>
    <w:rsid w:val="009668D0"/>
    <w:rsid w:val="009669DC"/>
    <w:rsid w:val="00966EC1"/>
    <w:rsid w:val="009673AF"/>
    <w:rsid w:val="00967715"/>
    <w:rsid w:val="0096771D"/>
    <w:rsid w:val="009679E9"/>
    <w:rsid w:val="00967A21"/>
    <w:rsid w:val="00967CF5"/>
    <w:rsid w:val="00970E02"/>
    <w:rsid w:val="009710E3"/>
    <w:rsid w:val="00971267"/>
    <w:rsid w:val="00971688"/>
    <w:rsid w:val="009718D8"/>
    <w:rsid w:val="0097225C"/>
    <w:rsid w:val="0097231D"/>
    <w:rsid w:val="009724DE"/>
    <w:rsid w:val="00972B1A"/>
    <w:rsid w:val="00972F46"/>
    <w:rsid w:val="0097309C"/>
    <w:rsid w:val="00973233"/>
    <w:rsid w:val="00973683"/>
    <w:rsid w:val="00973780"/>
    <w:rsid w:val="00973AB3"/>
    <w:rsid w:val="00973FE6"/>
    <w:rsid w:val="0097402A"/>
    <w:rsid w:val="0097405A"/>
    <w:rsid w:val="00974811"/>
    <w:rsid w:val="00975231"/>
    <w:rsid w:val="00975468"/>
    <w:rsid w:val="0097556F"/>
    <w:rsid w:val="0097575D"/>
    <w:rsid w:val="009757F1"/>
    <w:rsid w:val="00975B44"/>
    <w:rsid w:val="00975C6D"/>
    <w:rsid w:val="0097600F"/>
    <w:rsid w:val="0097619A"/>
    <w:rsid w:val="009761CB"/>
    <w:rsid w:val="0097684A"/>
    <w:rsid w:val="009768F0"/>
    <w:rsid w:val="00976AD6"/>
    <w:rsid w:val="00976CEB"/>
    <w:rsid w:val="00976F62"/>
    <w:rsid w:val="0097742A"/>
    <w:rsid w:val="00977D74"/>
    <w:rsid w:val="00977E00"/>
    <w:rsid w:val="00977E31"/>
    <w:rsid w:val="00977EFB"/>
    <w:rsid w:val="0098050B"/>
    <w:rsid w:val="00980AEA"/>
    <w:rsid w:val="00980B5F"/>
    <w:rsid w:val="00980D8D"/>
    <w:rsid w:val="00981581"/>
    <w:rsid w:val="00981977"/>
    <w:rsid w:val="00981B3E"/>
    <w:rsid w:val="009820BC"/>
    <w:rsid w:val="00982434"/>
    <w:rsid w:val="00982761"/>
    <w:rsid w:val="00982845"/>
    <w:rsid w:val="00982D3A"/>
    <w:rsid w:val="00982F98"/>
    <w:rsid w:val="00983318"/>
    <w:rsid w:val="00983323"/>
    <w:rsid w:val="009833C3"/>
    <w:rsid w:val="00983643"/>
    <w:rsid w:val="00983757"/>
    <w:rsid w:val="0098397D"/>
    <w:rsid w:val="00983C1E"/>
    <w:rsid w:val="00983D9F"/>
    <w:rsid w:val="00983FB1"/>
    <w:rsid w:val="009844D7"/>
    <w:rsid w:val="009845F5"/>
    <w:rsid w:val="009847EA"/>
    <w:rsid w:val="0098486F"/>
    <w:rsid w:val="00984E57"/>
    <w:rsid w:val="00984F91"/>
    <w:rsid w:val="009853C5"/>
    <w:rsid w:val="0098565B"/>
    <w:rsid w:val="009858DA"/>
    <w:rsid w:val="00985F84"/>
    <w:rsid w:val="00986102"/>
    <w:rsid w:val="0098644E"/>
    <w:rsid w:val="00986558"/>
    <w:rsid w:val="00986A66"/>
    <w:rsid w:val="00986C5F"/>
    <w:rsid w:val="00986F05"/>
    <w:rsid w:val="00987229"/>
    <w:rsid w:val="00987869"/>
    <w:rsid w:val="00990201"/>
    <w:rsid w:val="00990619"/>
    <w:rsid w:val="00990941"/>
    <w:rsid w:val="00990D91"/>
    <w:rsid w:val="00990FA3"/>
    <w:rsid w:val="009911C8"/>
    <w:rsid w:val="009913B8"/>
    <w:rsid w:val="0099177E"/>
    <w:rsid w:val="00991B86"/>
    <w:rsid w:val="00991BCF"/>
    <w:rsid w:val="00991E36"/>
    <w:rsid w:val="00992439"/>
    <w:rsid w:val="0099247B"/>
    <w:rsid w:val="009931FA"/>
    <w:rsid w:val="00993390"/>
    <w:rsid w:val="0099375E"/>
    <w:rsid w:val="00993887"/>
    <w:rsid w:val="00993F3B"/>
    <w:rsid w:val="009943E0"/>
    <w:rsid w:val="00994848"/>
    <w:rsid w:val="00994E78"/>
    <w:rsid w:val="00995239"/>
    <w:rsid w:val="009955B8"/>
    <w:rsid w:val="009955F6"/>
    <w:rsid w:val="00996446"/>
    <w:rsid w:val="009966A5"/>
    <w:rsid w:val="009966BC"/>
    <w:rsid w:val="00996890"/>
    <w:rsid w:val="009970A9"/>
    <w:rsid w:val="0099739A"/>
    <w:rsid w:val="009974C4"/>
    <w:rsid w:val="009977A2"/>
    <w:rsid w:val="00997973"/>
    <w:rsid w:val="00997FDB"/>
    <w:rsid w:val="009A0201"/>
    <w:rsid w:val="009A03FF"/>
    <w:rsid w:val="009A0420"/>
    <w:rsid w:val="009A09E4"/>
    <w:rsid w:val="009A0D6A"/>
    <w:rsid w:val="009A10BA"/>
    <w:rsid w:val="009A1424"/>
    <w:rsid w:val="009A15F0"/>
    <w:rsid w:val="009A15F1"/>
    <w:rsid w:val="009A1EA7"/>
    <w:rsid w:val="009A2047"/>
    <w:rsid w:val="009A2126"/>
    <w:rsid w:val="009A2297"/>
    <w:rsid w:val="009A2448"/>
    <w:rsid w:val="009A24BA"/>
    <w:rsid w:val="009A25A3"/>
    <w:rsid w:val="009A25C1"/>
    <w:rsid w:val="009A270C"/>
    <w:rsid w:val="009A28F6"/>
    <w:rsid w:val="009A298A"/>
    <w:rsid w:val="009A2F75"/>
    <w:rsid w:val="009A2FDD"/>
    <w:rsid w:val="009A3222"/>
    <w:rsid w:val="009A3889"/>
    <w:rsid w:val="009A3A6A"/>
    <w:rsid w:val="009A3DFE"/>
    <w:rsid w:val="009A3F46"/>
    <w:rsid w:val="009A3F67"/>
    <w:rsid w:val="009A3FC6"/>
    <w:rsid w:val="009A42CB"/>
    <w:rsid w:val="009A4351"/>
    <w:rsid w:val="009A44AD"/>
    <w:rsid w:val="009A4624"/>
    <w:rsid w:val="009A4C98"/>
    <w:rsid w:val="009A4D1A"/>
    <w:rsid w:val="009A5079"/>
    <w:rsid w:val="009A50DF"/>
    <w:rsid w:val="009A514D"/>
    <w:rsid w:val="009A5339"/>
    <w:rsid w:val="009A57E0"/>
    <w:rsid w:val="009A5FED"/>
    <w:rsid w:val="009A640B"/>
    <w:rsid w:val="009A646B"/>
    <w:rsid w:val="009A6B9E"/>
    <w:rsid w:val="009A6D19"/>
    <w:rsid w:val="009A70BA"/>
    <w:rsid w:val="009A72E9"/>
    <w:rsid w:val="009A7719"/>
    <w:rsid w:val="009B0349"/>
    <w:rsid w:val="009B04A4"/>
    <w:rsid w:val="009B0AB4"/>
    <w:rsid w:val="009B0BDD"/>
    <w:rsid w:val="009B0C94"/>
    <w:rsid w:val="009B13BF"/>
    <w:rsid w:val="009B22F3"/>
    <w:rsid w:val="009B2481"/>
    <w:rsid w:val="009B24D7"/>
    <w:rsid w:val="009B24DF"/>
    <w:rsid w:val="009B2686"/>
    <w:rsid w:val="009B2921"/>
    <w:rsid w:val="009B2931"/>
    <w:rsid w:val="009B29B0"/>
    <w:rsid w:val="009B2ADB"/>
    <w:rsid w:val="009B38DD"/>
    <w:rsid w:val="009B4670"/>
    <w:rsid w:val="009B474E"/>
    <w:rsid w:val="009B4C2A"/>
    <w:rsid w:val="009B520F"/>
    <w:rsid w:val="009B555D"/>
    <w:rsid w:val="009B56B9"/>
    <w:rsid w:val="009B57FD"/>
    <w:rsid w:val="009B5832"/>
    <w:rsid w:val="009B5957"/>
    <w:rsid w:val="009B5E2E"/>
    <w:rsid w:val="009B60CB"/>
    <w:rsid w:val="009B60E3"/>
    <w:rsid w:val="009B664E"/>
    <w:rsid w:val="009B67E4"/>
    <w:rsid w:val="009B7266"/>
    <w:rsid w:val="009B74EF"/>
    <w:rsid w:val="009B750B"/>
    <w:rsid w:val="009B75D9"/>
    <w:rsid w:val="009B7611"/>
    <w:rsid w:val="009B7844"/>
    <w:rsid w:val="009C00CB"/>
    <w:rsid w:val="009C0423"/>
    <w:rsid w:val="009C079A"/>
    <w:rsid w:val="009C07DD"/>
    <w:rsid w:val="009C08CC"/>
    <w:rsid w:val="009C0DB5"/>
    <w:rsid w:val="009C155A"/>
    <w:rsid w:val="009C16A0"/>
    <w:rsid w:val="009C1B07"/>
    <w:rsid w:val="009C1E98"/>
    <w:rsid w:val="009C20D2"/>
    <w:rsid w:val="009C2155"/>
    <w:rsid w:val="009C2407"/>
    <w:rsid w:val="009C277F"/>
    <w:rsid w:val="009C2AEE"/>
    <w:rsid w:val="009C2CDD"/>
    <w:rsid w:val="009C3045"/>
    <w:rsid w:val="009C3690"/>
    <w:rsid w:val="009C3A7A"/>
    <w:rsid w:val="009C3EC8"/>
    <w:rsid w:val="009C3F74"/>
    <w:rsid w:val="009C435A"/>
    <w:rsid w:val="009C4696"/>
    <w:rsid w:val="009C48F4"/>
    <w:rsid w:val="009C4C0B"/>
    <w:rsid w:val="009C529A"/>
    <w:rsid w:val="009C5300"/>
    <w:rsid w:val="009C5412"/>
    <w:rsid w:val="009C61F7"/>
    <w:rsid w:val="009C626A"/>
    <w:rsid w:val="009C6DA3"/>
    <w:rsid w:val="009C7BBF"/>
    <w:rsid w:val="009C7E11"/>
    <w:rsid w:val="009D03FA"/>
    <w:rsid w:val="009D07E5"/>
    <w:rsid w:val="009D0916"/>
    <w:rsid w:val="009D0B6D"/>
    <w:rsid w:val="009D0BD3"/>
    <w:rsid w:val="009D0E80"/>
    <w:rsid w:val="009D152A"/>
    <w:rsid w:val="009D1555"/>
    <w:rsid w:val="009D19BF"/>
    <w:rsid w:val="009D1DB8"/>
    <w:rsid w:val="009D1DCB"/>
    <w:rsid w:val="009D20C5"/>
    <w:rsid w:val="009D22AD"/>
    <w:rsid w:val="009D2317"/>
    <w:rsid w:val="009D25D4"/>
    <w:rsid w:val="009D2BEC"/>
    <w:rsid w:val="009D2D95"/>
    <w:rsid w:val="009D2E50"/>
    <w:rsid w:val="009D330C"/>
    <w:rsid w:val="009D4BCB"/>
    <w:rsid w:val="009D575B"/>
    <w:rsid w:val="009D5846"/>
    <w:rsid w:val="009D5A4D"/>
    <w:rsid w:val="009D5AAF"/>
    <w:rsid w:val="009D5BD3"/>
    <w:rsid w:val="009D624F"/>
    <w:rsid w:val="009D6266"/>
    <w:rsid w:val="009D6273"/>
    <w:rsid w:val="009D638C"/>
    <w:rsid w:val="009D648A"/>
    <w:rsid w:val="009D664D"/>
    <w:rsid w:val="009D6BAB"/>
    <w:rsid w:val="009D6C68"/>
    <w:rsid w:val="009D6F12"/>
    <w:rsid w:val="009D70E8"/>
    <w:rsid w:val="009D71D5"/>
    <w:rsid w:val="009D7417"/>
    <w:rsid w:val="009D7567"/>
    <w:rsid w:val="009E0231"/>
    <w:rsid w:val="009E08DE"/>
    <w:rsid w:val="009E127B"/>
    <w:rsid w:val="009E14FF"/>
    <w:rsid w:val="009E1B39"/>
    <w:rsid w:val="009E1C39"/>
    <w:rsid w:val="009E2131"/>
    <w:rsid w:val="009E2282"/>
    <w:rsid w:val="009E2BA7"/>
    <w:rsid w:val="009E33BE"/>
    <w:rsid w:val="009E361D"/>
    <w:rsid w:val="009E374D"/>
    <w:rsid w:val="009E3AAC"/>
    <w:rsid w:val="009E3BF0"/>
    <w:rsid w:val="009E3EF0"/>
    <w:rsid w:val="009E3F6E"/>
    <w:rsid w:val="009E408B"/>
    <w:rsid w:val="009E43C4"/>
    <w:rsid w:val="009E43C8"/>
    <w:rsid w:val="009E4C86"/>
    <w:rsid w:val="009E551D"/>
    <w:rsid w:val="009E563F"/>
    <w:rsid w:val="009E5AEC"/>
    <w:rsid w:val="009E5B43"/>
    <w:rsid w:val="009E5FCD"/>
    <w:rsid w:val="009E5FCF"/>
    <w:rsid w:val="009E635E"/>
    <w:rsid w:val="009E6A29"/>
    <w:rsid w:val="009E6E53"/>
    <w:rsid w:val="009E700B"/>
    <w:rsid w:val="009E74C8"/>
    <w:rsid w:val="009E7745"/>
    <w:rsid w:val="009E7806"/>
    <w:rsid w:val="009E7823"/>
    <w:rsid w:val="009E79D5"/>
    <w:rsid w:val="009E7AE3"/>
    <w:rsid w:val="009E7D03"/>
    <w:rsid w:val="009E7E94"/>
    <w:rsid w:val="009F0009"/>
    <w:rsid w:val="009F02E7"/>
    <w:rsid w:val="009F0366"/>
    <w:rsid w:val="009F0376"/>
    <w:rsid w:val="009F044D"/>
    <w:rsid w:val="009F0682"/>
    <w:rsid w:val="009F06B2"/>
    <w:rsid w:val="009F08C6"/>
    <w:rsid w:val="009F08D0"/>
    <w:rsid w:val="009F08FB"/>
    <w:rsid w:val="009F1290"/>
    <w:rsid w:val="009F1828"/>
    <w:rsid w:val="009F1B07"/>
    <w:rsid w:val="009F1CF1"/>
    <w:rsid w:val="009F1CFE"/>
    <w:rsid w:val="009F223E"/>
    <w:rsid w:val="009F2942"/>
    <w:rsid w:val="009F3FE1"/>
    <w:rsid w:val="009F412E"/>
    <w:rsid w:val="009F435F"/>
    <w:rsid w:val="009F4413"/>
    <w:rsid w:val="009F4E17"/>
    <w:rsid w:val="009F5245"/>
    <w:rsid w:val="009F55EB"/>
    <w:rsid w:val="009F5B90"/>
    <w:rsid w:val="009F5F9E"/>
    <w:rsid w:val="009F6239"/>
    <w:rsid w:val="009F6288"/>
    <w:rsid w:val="009F6353"/>
    <w:rsid w:val="009F6526"/>
    <w:rsid w:val="009F6554"/>
    <w:rsid w:val="009F68CC"/>
    <w:rsid w:val="009F68FE"/>
    <w:rsid w:val="009F6D00"/>
    <w:rsid w:val="009F6EE9"/>
    <w:rsid w:val="009F70FF"/>
    <w:rsid w:val="009F771A"/>
    <w:rsid w:val="009F78B3"/>
    <w:rsid w:val="009F7FD9"/>
    <w:rsid w:val="00A0008B"/>
    <w:rsid w:val="00A00347"/>
    <w:rsid w:val="00A01C57"/>
    <w:rsid w:val="00A02248"/>
    <w:rsid w:val="00A02355"/>
    <w:rsid w:val="00A027E2"/>
    <w:rsid w:val="00A02CDF"/>
    <w:rsid w:val="00A02ED6"/>
    <w:rsid w:val="00A0372A"/>
    <w:rsid w:val="00A03C1A"/>
    <w:rsid w:val="00A040F1"/>
    <w:rsid w:val="00A04C5D"/>
    <w:rsid w:val="00A04DBE"/>
    <w:rsid w:val="00A05037"/>
    <w:rsid w:val="00A05B2D"/>
    <w:rsid w:val="00A06567"/>
    <w:rsid w:val="00A069E5"/>
    <w:rsid w:val="00A074C4"/>
    <w:rsid w:val="00A07A5D"/>
    <w:rsid w:val="00A10030"/>
    <w:rsid w:val="00A10264"/>
    <w:rsid w:val="00A105CD"/>
    <w:rsid w:val="00A1077C"/>
    <w:rsid w:val="00A10806"/>
    <w:rsid w:val="00A109AD"/>
    <w:rsid w:val="00A10CAF"/>
    <w:rsid w:val="00A10EAA"/>
    <w:rsid w:val="00A10FC0"/>
    <w:rsid w:val="00A11483"/>
    <w:rsid w:val="00A11900"/>
    <w:rsid w:val="00A1268A"/>
    <w:rsid w:val="00A126B9"/>
    <w:rsid w:val="00A12989"/>
    <w:rsid w:val="00A129DB"/>
    <w:rsid w:val="00A12E31"/>
    <w:rsid w:val="00A1315A"/>
    <w:rsid w:val="00A133E8"/>
    <w:rsid w:val="00A133F2"/>
    <w:rsid w:val="00A13547"/>
    <w:rsid w:val="00A135CE"/>
    <w:rsid w:val="00A13721"/>
    <w:rsid w:val="00A13774"/>
    <w:rsid w:val="00A1378E"/>
    <w:rsid w:val="00A138F1"/>
    <w:rsid w:val="00A1397F"/>
    <w:rsid w:val="00A13A3A"/>
    <w:rsid w:val="00A13B24"/>
    <w:rsid w:val="00A13F38"/>
    <w:rsid w:val="00A14765"/>
    <w:rsid w:val="00A14928"/>
    <w:rsid w:val="00A14948"/>
    <w:rsid w:val="00A14A74"/>
    <w:rsid w:val="00A14DA9"/>
    <w:rsid w:val="00A150FD"/>
    <w:rsid w:val="00A157A8"/>
    <w:rsid w:val="00A157BF"/>
    <w:rsid w:val="00A15D9E"/>
    <w:rsid w:val="00A160DE"/>
    <w:rsid w:val="00A16A05"/>
    <w:rsid w:val="00A16F9A"/>
    <w:rsid w:val="00A16FB5"/>
    <w:rsid w:val="00A17094"/>
    <w:rsid w:val="00A1723A"/>
    <w:rsid w:val="00A172A0"/>
    <w:rsid w:val="00A17648"/>
    <w:rsid w:val="00A176F6"/>
    <w:rsid w:val="00A179A9"/>
    <w:rsid w:val="00A179EB"/>
    <w:rsid w:val="00A17A4C"/>
    <w:rsid w:val="00A202BC"/>
    <w:rsid w:val="00A20434"/>
    <w:rsid w:val="00A20969"/>
    <w:rsid w:val="00A20D3C"/>
    <w:rsid w:val="00A21163"/>
    <w:rsid w:val="00A21806"/>
    <w:rsid w:val="00A21BE5"/>
    <w:rsid w:val="00A22091"/>
    <w:rsid w:val="00A222D8"/>
    <w:rsid w:val="00A22515"/>
    <w:rsid w:val="00A22A73"/>
    <w:rsid w:val="00A22E2D"/>
    <w:rsid w:val="00A22EE4"/>
    <w:rsid w:val="00A2304A"/>
    <w:rsid w:val="00A23378"/>
    <w:rsid w:val="00A23432"/>
    <w:rsid w:val="00A2399A"/>
    <w:rsid w:val="00A23D5F"/>
    <w:rsid w:val="00A24031"/>
    <w:rsid w:val="00A242F8"/>
    <w:rsid w:val="00A24AFE"/>
    <w:rsid w:val="00A24B71"/>
    <w:rsid w:val="00A24BA5"/>
    <w:rsid w:val="00A24BDB"/>
    <w:rsid w:val="00A24CA5"/>
    <w:rsid w:val="00A2510E"/>
    <w:rsid w:val="00A25379"/>
    <w:rsid w:val="00A254F1"/>
    <w:rsid w:val="00A25586"/>
    <w:rsid w:val="00A259D7"/>
    <w:rsid w:val="00A25C9A"/>
    <w:rsid w:val="00A25E40"/>
    <w:rsid w:val="00A2609E"/>
    <w:rsid w:val="00A262E7"/>
    <w:rsid w:val="00A26AAF"/>
    <w:rsid w:val="00A26BE4"/>
    <w:rsid w:val="00A26D73"/>
    <w:rsid w:val="00A26FD5"/>
    <w:rsid w:val="00A274BD"/>
    <w:rsid w:val="00A276F6"/>
    <w:rsid w:val="00A2789E"/>
    <w:rsid w:val="00A27D12"/>
    <w:rsid w:val="00A27F42"/>
    <w:rsid w:val="00A27F6D"/>
    <w:rsid w:val="00A306CB"/>
    <w:rsid w:val="00A3086B"/>
    <w:rsid w:val="00A30AA7"/>
    <w:rsid w:val="00A30BCC"/>
    <w:rsid w:val="00A30CBE"/>
    <w:rsid w:val="00A310FA"/>
    <w:rsid w:val="00A311ED"/>
    <w:rsid w:val="00A313EC"/>
    <w:rsid w:val="00A31792"/>
    <w:rsid w:val="00A31815"/>
    <w:rsid w:val="00A319B3"/>
    <w:rsid w:val="00A31C3D"/>
    <w:rsid w:val="00A31D12"/>
    <w:rsid w:val="00A31F03"/>
    <w:rsid w:val="00A31F9B"/>
    <w:rsid w:val="00A320A5"/>
    <w:rsid w:val="00A321C4"/>
    <w:rsid w:val="00A321F1"/>
    <w:rsid w:val="00A32A55"/>
    <w:rsid w:val="00A32B9B"/>
    <w:rsid w:val="00A337B8"/>
    <w:rsid w:val="00A3399E"/>
    <w:rsid w:val="00A33A7A"/>
    <w:rsid w:val="00A34751"/>
    <w:rsid w:val="00A34A96"/>
    <w:rsid w:val="00A353E3"/>
    <w:rsid w:val="00A35620"/>
    <w:rsid w:val="00A356F8"/>
    <w:rsid w:val="00A3579E"/>
    <w:rsid w:val="00A36089"/>
    <w:rsid w:val="00A361DF"/>
    <w:rsid w:val="00A36398"/>
    <w:rsid w:val="00A366FF"/>
    <w:rsid w:val="00A36800"/>
    <w:rsid w:val="00A36871"/>
    <w:rsid w:val="00A36A1D"/>
    <w:rsid w:val="00A3723C"/>
    <w:rsid w:val="00A37482"/>
    <w:rsid w:val="00A374C4"/>
    <w:rsid w:val="00A377DF"/>
    <w:rsid w:val="00A37DF6"/>
    <w:rsid w:val="00A37EA9"/>
    <w:rsid w:val="00A37F99"/>
    <w:rsid w:val="00A37FD3"/>
    <w:rsid w:val="00A40848"/>
    <w:rsid w:val="00A408F4"/>
    <w:rsid w:val="00A4096F"/>
    <w:rsid w:val="00A40D0C"/>
    <w:rsid w:val="00A4102C"/>
    <w:rsid w:val="00A411C1"/>
    <w:rsid w:val="00A415CD"/>
    <w:rsid w:val="00A417B0"/>
    <w:rsid w:val="00A4186F"/>
    <w:rsid w:val="00A418ED"/>
    <w:rsid w:val="00A41D7B"/>
    <w:rsid w:val="00A41E4E"/>
    <w:rsid w:val="00A41F05"/>
    <w:rsid w:val="00A421E7"/>
    <w:rsid w:val="00A423F2"/>
    <w:rsid w:val="00A42DF4"/>
    <w:rsid w:val="00A430EF"/>
    <w:rsid w:val="00A434B3"/>
    <w:rsid w:val="00A43521"/>
    <w:rsid w:val="00A43670"/>
    <w:rsid w:val="00A436B0"/>
    <w:rsid w:val="00A438B4"/>
    <w:rsid w:val="00A43B5C"/>
    <w:rsid w:val="00A43D2B"/>
    <w:rsid w:val="00A44469"/>
    <w:rsid w:val="00A44559"/>
    <w:rsid w:val="00A446B0"/>
    <w:rsid w:val="00A44B3F"/>
    <w:rsid w:val="00A455D4"/>
    <w:rsid w:val="00A46521"/>
    <w:rsid w:val="00A46679"/>
    <w:rsid w:val="00A46708"/>
    <w:rsid w:val="00A46ED0"/>
    <w:rsid w:val="00A46F26"/>
    <w:rsid w:val="00A47896"/>
    <w:rsid w:val="00A47E3A"/>
    <w:rsid w:val="00A47EB7"/>
    <w:rsid w:val="00A47F37"/>
    <w:rsid w:val="00A50250"/>
    <w:rsid w:val="00A5087F"/>
    <w:rsid w:val="00A50981"/>
    <w:rsid w:val="00A51152"/>
    <w:rsid w:val="00A51212"/>
    <w:rsid w:val="00A5133F"/>
    <w:rsid w:val="00A5161F"/>
    <w:rsid w:val="00A51949"/>
    <w:rsid w:val="00A519C4"/>
    <w:rsid w:val="00A51DBF"/>
    <w:rsid w:val="00A522D8"/>
    <w:rsid w:val="00A524B8"/>
    <w:rsid w:val="00A5256A"/>
    <w:rsid w:val="00A52ADA"/>
    <w:rsid w:val="00A52C9D"/>
    <w:rsid w:val="00A52F5E"/>
    <w:rsid w:val="00A53A6A"/>
    <w:rsid w:val="00A53B2E"/>
    <w:rsid w:val="00A53CF0"/>
    <w:rsid w:val="00A541BD"/>
    <w:rsid w:val="00A54DAE"/>
    <w:rsid w:val="00A55081"/>
    <w:rsid w:val="00A551D0"/>
    <w:rsid w:val="00A555B8"/>
    <w:rsid w:val="00A555CF"/>
    <w:rsid w:val="00A557BD"/>
    <w:rsid w:val="00A5582F"/>
    <w:rsid w:val="00A56019"/>
    <w:rsid w:val="00A5617C"/>
    <w:rsid w:val="00A5634E"/>
    <w:rsid w:val="00A56574"/>
    <w:rsid w:val="00A56618"/>
    <w:rsid w:val="00A56B0F"/>
    <w:rsid w:val="00A56D59"/>
    <w:rsid w:val="00A56EDF"/>
    <w:rsid w:val="00A56EEC"/>
    <w:rsid w:val="00A57098"/>
    <w:rsid w:val="00A572D3"/>
    <w:rsid w:val="00A57C63"/>
    <w:rsid w:val="00A60478"/>
    <w:rsid w:val="00A608AF"/>
    <w:rsid w:val="00A6093E"/>
    <w:rsid w:val="00A6106E"/>
    <w:rsid w:val="00A61AFF"/>
    <w:rsid w:val="00A61BE1"/>
    <w:rsid w:val="00A62082"/>
    <w:rsid w:val="00A621B6"/>
    <w:rsid w:val="00A6227D"/>
    <w:rsid w:val="00A62436"/>
    <w:rsid w:val="00A625D1"/>
    <w:rsid w:val="00A62A5E"/>
    <w:rsid w:val="00A62E10"/>
    <w:rsid w:val="00A635A4"/>
    <w:rsid w:val="00A63620"/>
    <w:rsid w:val="00A639EA"/>
    <w:rsid w:val="00A63A26"/>
    <w:rsid w:val="00A63CC8"/>
    <w:rsid w:val="00A645B2"/>
    <w:rsid w:val="00A653FB"/>
    <w:rsid w:val="00A6546D"/>
    <w:rsid w:val="00A6595B"/>
    <w:rsid w:val="00A66003"/>
    <w:rsid w:val="00A6645B"/>
    <w:rsid w:val="00A664AF"/>
    <w:rsid w:val="00A667DD"/>
    <w:rsid w:val="00A66939"/>
    <w:rsid w:val="00A66BB0"/>
    <w:rsid w:val="00A66DAB"/>
    <w:rsid w:val="00A67162"/>
    <w:rsid w:val="00A67327"/>
    <w:rsid w:val="00A67407"/>
    <w:rsid w:val="00A67CB3"/>
    <w:rsid w:val="00A7018B"/>
    <w:rsid w:val="00A70B73"/>
    <w:rsid w:val="00A70E64"/>
    <w:rsid w:val="00A7106C"/>
    <w:rsid w:val="00A715A2"/>
    <w:rsid w:val="00A71839"/>
    <w:rsid w:val="00A71BDB"/>
    <w:rsid w:val="00A71F36"/>
    <w:rsid w:val="00A71F3B"/>
    <w:rsid w:val="00A727A5"/>
    <w:rsid w:val="00A7280D"/>
    <w:rsid w:val="00A730DD"/>
    <w:rsid w:val="00A73326"/>
    <w:rsid w:val="00A7397F"/>
    <w:rsid w:val="00A73E22"/>
    <w:rsid w:val="00A74718"/>
    <w:rsid w:val="00A74883"/>
    <w:rsid w:val="00A74DB2"/>
    <w:rsid w:val="00A74E5F"/>
    <w:rsid w:val="00A753E9"/>
    <w:rsid w:val="00A756BF"/>
    <w:rsid w:val="00A759CB"/>
    <w:rsid w:val="00A75A86"/>
    <w:rsid w:val="00A76078"/>
    <w:rsid w:val="00A7624E"/>
    <w:rsid w:val="00A763EB"/>
    <w:rsid w:val="00A76BEB"/>
    <w:rsid w:val="00A76D3F"/>
    <w:rsid w:val="00A76E20"/>
    <w:rsid w:val="00A76F89"/>
    <w:rsid w:val="00A77350"/>
    <w:rsid w:val="00A800B1"/>
    <w:rsid w:val="00A802D7"/>
    <w:rsid w:val="00A806E8"/>
    <w:rsid w:val="00A80803"/>
    <w:rsid w:val="00A809A4"/>
    <w:rsid w:val="00A81024"/>
    <w:rsid w:val="00A81BB8"/>
    <w:rsid w:val="00A81E64"/>
    <w:rsid w:val="00A81E9D"/>
    <w:rsid w:val="00A8262B"/>
    <w:rsid w:val="00A82AF4"/>
    <w:rsid w:val="00A82B52"/>
    <w:rsid w:val="00A82CD9"/>
    <w:rsid w:val="00A82D44"/>
    <w:rsid w:val="00A836D5"/>
    <w:rsid w:val="00A83AD8"/>
    <w:rsid w:val="00A83DCD"/>
    <w:rsid w:val="00A840EC"/>
    <w:rsid w:val="00A84152"/>
    <w:rsid w:val="00A8420D"/>
    <w:rsid w:val="00A84273"/>
    <w:rsid w:val="00A846A7"/>
    <w:rsid w:val="00A84986"/>
    <w:rsid w:val="00A84E88"/>
    <w:rsid w:val="00A84F43"/>
    <w:rsid w:val="00A85146"/>
    <w:rsid w:val="00A855D1"/>
    <w:rsid w:val="00A8575F"/>
    <w:rsid w:val="00A85DE9"/>
    <w:rsid w:val="00A85F38"/>
    <w:rsid w:val="00A8605A"/>
    <w:rsid w:val="00A8610A"/>
    <w:rsid w:val="00A8611E"/>
    <w:rsid w:val="00A868C3"/>
    <w:rsid w:val="00A86983"/>
    <w:rsid w:val="00A86A27"/>
    <w:rsid w:val="00A86AB3"/>
    <w:rsid w:val="00A87249"/>
    <w:rsid w:val="00A87326"/>
    <w:rsid w:val="00A87329"/>
    <w:rsid w:val="00A874E7"/>
    <w:rsid w:val="00A87756"/>
    <w:rsid w:val="00A90287"/>
    <w:rsid w:val="00A90358"/>
    <w:rsid w:val="00A91007"/>
    <w:rsid w:val="00A91450"/>
    <w:rsid w:val="00A91507"/>
    <w:rsid w:val="00A91723"/>
    <w:rsid w:val="00A91A99"/>
    <w:rsid w:val="00A91C0C"/>
    <w:rsid w:val="00A9219F"/>
    <w:rsid w:val="00A92851"/>
    <w:rsid w:val="00A92F0A"/>
    <w:rsid w:val="00A9374E"/>
    <w:rsid w:val="00A937AD"/>
    <w:rsid w:val="00A93A8B"/>
    <w:rsid w:val="00A93AB8"/>
    <w:rsid w:val="00A943A5"/>
    <w:rsid w:val="00A946F2"/>
    <w:rsid w:val="00A94DE6"/>
    <w:rsid w:val="00A94E15"/>
    <w:rsid w:val="00A94E7F"/>
    <w:rsid w:val="00A95626"/>
    <w:rsid w:val="00A95753"/>
    <w:rsid w:val="00A95B4A"/>
    <w:rsid w:val="00A95E1C"/>
    <w:rsid w:val="00A95E74"/>
    <w:rsid w:val="00A95EB0"/>
    <w:rsid w:val="00A96000"/>
    <w:rsid w:val="00A960F5"/>
    <w:rsid w:val="00A9647C"/>
    <w:rsid w:val="00A96623"/>
    <w:rsid w:val="00A966CA"/>
    <w:rsid w:val="00A966FB"/>
    <w:rsid w:val="00A967A9"/>
    <w:rsid w:val="00A96D35"/>
    <w:rsid w:val="00A96F5D"/>
    <w:rsid w:val="00A971AA"/>
    <w:rsid w:val="00A97549"/>
    <w:rsid w:val="00A9781C"/>
    <w:rsid w:val="00A9794C"/>
    <w:rsid w:val="00A97BE0"/>
    <w:rsid w:val="00A97F7E"/>
    <w:rsid w:val="00AA0044"/>
    <w:rsid w:val="00AA04BB"/>
    <w:rsid w:val="00AA05D8"/>
    <w:rsid w:val="00AA07B6"/>
    <w:rsid w:val="00AA0956"/>
    <w:rsid w:val="00AA0C53"/>
    <w:rsid w:val="00AA1232"/>
    <w:rsid w:val="00AA16A8"/>
    <w:rsid w:val="00AA1FB3"/>
    <w:rsid w:val="00AA264D"/>
    <w:rsid w:val="00AA295C"/>
    <w:rsid w:val="00AA2ABD"/>
    <w:rsid w:val="00AA2ACC"/>
    <w:rsid w:val="00AA2CD0"/>
    <w:rsid w:val="00AA2D55"/>
    <w:rsid w:val="00AA2DE9"/>
    <w:rsid w:val="00AA2E1B"/>
    <w:rsid w:val="00AA2F32"/>
    <w:rsid w:val="00AA3276"/>
    <w:rsid w:val="00AA32E9"/>
    <w:rsid w:val="00AA3761"/>
    <w:rsid w:val="00AA3AF8"/>
    <w:rsid w:val="00AA3D75"/>
    <w:rsid w:val="00AA498B"/>
    <w:rsid w:val="00AA499D"/>
    <w:rsid w:val="00AA4A39"/>
    <w:rsid w:val="00AA4ABD"/>
    <w:rsid w:val="00AA51E4"/>
    <w:rsid w:val="00AA52F6"/>
    <w:rsid w:val="00AA5479"/>
    <w:rsid w:val="00AA5555"/>
    <w:rsid w:val="00AA61B8"/>
    <w:rsid w:val="00AA6649"/>
    <w:rsid w:val="00AA68D8"/>
    <w:rsid w:val="00AA68F2"/>
    <w:rsid w:val="00AA69F8"/>
    <w:rsid w:val="00AA6C37"/>
    <w:rsid w:val="00AA6CBF"/>
    <w:rsid w:val="00AA6D1F"/>
    <w:rsid w:val="00AA72A1"/>
    <w:rsid w:val="00AA768E"/>
    <w:rsid w:val="00AA771D"/>
    <w:rsid w:val="00AA7A3A"/>
    <w:rsid w:val="00AB00EA"/>
    <w:rsid w:val="00AB0306"/>
    <w:rsid w:val="00AB036C"/>
    <w:rsid w:val="00AB0644"/>
    <w:rsid w:val="00AB07B9"/>
    <w:rsid w:val="00AB0B28"/>
    <w:rsid w:val="00AB0B8E"/>
    <w:rsid w:val="00AB165F"/>
    <w:rsid w:val="00AB19B3"/>
    <w:rsid w:val="00AB1C74"/>
    <w:rsid w:val="00AB1CF6"/>
    <w:rsid w:val="00AB1DB2"/>
    <w:rsid w:val="00AB1E39"/>
    <w:rsid w:val="00AB201D"/>
    <w:rsid w:val="00AB2560"/>
    <w:rsid w:val="00AB2813"/>
    <w:rsid w:val="00AB293E"/>
    <w:rsid w:val="00AB2B88"/>
    <w:rsid w:val="00AB2BAA"/>
    <w:rsid w:val="00AB2F25"/>
    <w:rsid w:val="00AB3081"/>
    <w:rsid w:val="00AB38D2"/>
    <w:rsid w:val="00AB4026"/>
    <w:rsid w:val="00AB44A3"/>
    <w:rsid w:val="00AB4632"/>
    <w:rsid w:val="00AB486D"/>
    <w:rsid w:val="00AB4BC3"/>
    <w:rsid w:val="00AB575D"/>
    <w:rsid w:val="00AB5BF4"/>
    <w:rsid w:val="00AB5CC6"/>
    <w:rsid w:val="00AB6065"/>
    <w:rsid w:val="00AB61D9"/>
    <w:rsid w:val="00AB6CAA"/>
    <w:rsid w:val="00AB6F1C"/>
    <w:rsid w:val="00AB7506"/>
    <w:rsid w:val="00AB755A"/>
    <w:rsid w:val="00AB75CC"/>
    <w:rsid w:val="00AB77F7"/>
    <w:rsid w:val="00AC04F5"/>
    <w:rsid w:val="00AC0DD4"/>
    <w:rsid w:val="00AC0F6B"/>
    <w:rsid w:val="00AC1A69"/>
    <w:rsid w:val="00AC1BD8"/>
    <w:rsid w:val="00AC1C52"/>
    <w:rsid w:val="00AC1D5A"/>
    <w:rsid w:val="00AC26B8"/>
    <w:rsid w:val="00AC26E8"/>
    <w:rsid w:val="00AC2A7F"/>
    <w:rsid w:val="00AC2AF7"/>
    <w:rsid w:val="00AC301E"/>
    <w:rsid w:val="00AC3084"/>
    <w:rsid w:val="00AC3852"/>
    <w:rsid w:val="00AC3D9F"/>
    <w:rsid w:val="00AC417E"/>
    <w:rsid w:val="00AC4881"/>
    <w:rsid w:val="00AC4B63"/>
    <w:rsid w:val="00AC4F09"/>
    <w:rsid w:val="00AC53E6"/>
    <w:rsid w:val="00AC5E80"/>
    <w:rsid w:val="00AC62AD"/>
    <w:rsid w:val="00AC6569"/>
    <w:rsid w:val="00AC65B9"/>
    <w:rsid w:val="00AC7007"/>
    <w:rsid w:val="00AC77BE"/>
    <w:rsid w:val="00AC7DA9"/>
    <w:rsid w:val="00AC7E13"/>
    <w:rsid w:val="00AC7EC8"/>
    <w:rsid w:val="00AC7F57"/>
    <w:rsid w:val="00AD000F"/>
    <w:rsid w:val="00AD0138"/>
    <w:rsid w:val="00AD0206"/>
    <w:rsid w:val="00AD03EE"/>
    <w:rsid w:val="00AD09A2"/>
    <w:rsid w:val="00AD0AF9"/>
    <w:rsid w:val="00AD0E9F"/>
    <w:rsid w:val="00AD0EAA"/>
    <w:rsid w:val="00AD1423"/>
    <w:rsid w:val="00AD14AD"/>
    <w:rsid w:val="00AD17FD"/>
    <w:rsid w:val="00AD1A2C"/>
    <w:rsid w:val="00AD241A"/>
    <w:rsid w:val="00AD254B"/>
    <w:rsid w:val="00AD31D8"/>
    <w:rsid w:val="00AD3532"/>
    <w:rsid w:val="00AD37CE"/>
    <w:rsid w:val="00AD385D"/>
    <w:rsid w:val="00AD3C7A"/>
    <w:rsid w:val="00AD3EDA"/>
    <w:rsid w:val="00AD4104"/>
    <w:rsid w:val="00AD4165"/>
    <w:rsid w:val="00AD4248"/>
    <w:rsid w:val="00AD45F2"/>
    <w:rsid w:val="00AD4890"/>
    <w:rsid w:val="00AD48DB"/>
    <w:rsid w:val="00AD4B2D"/>
    <w:rsid w:val="00AD4D37"/>
    <w:rsid w:val="00AD57B9"/>
    <w:rsid w:val="00AD5C7F"/>
    <w:rsid w:val="00AD6337"/>
    <w:rsid w:val="00AD696E"/>
    <w:rsid w:val="00AD6A9C"/>
    <w:rsid w:val="00AD739B"/>
    <w:rsid w:val="00AD73F6"/>
    <w:rsid w:val="00AD778C"/>
    <w:rsid w:val="00AD7EA2"/>
    <w:rsid w:val="00AE0706"/>
    <w:rsid w:val="00AE097E"/>
    <w:rsid w:val="00AE0C62"/>
    <w:rsid w:val="00AE0D46"/>
    <w:rsid w:val="00AE17DA"/>
    <w:rsid w:val="00AE1F9B"/>
    <w:rsid w:val="00AE202B"/>
    <w:rsid w:val="00AE222C"/>
    <w:rsid w:val="00AE24DB"/>
    <w:rsid w:val="00AE2917"/>
    <w:rsid w:val="00AE2E01"/>
    <w:rsid w:val="00AE2E91"/>
    <w:rsid w:val="00AE2F10"/>
    <w:rsid w:val="00AE321E"/>
    <w:rsid w:val="00AE346B"/>
    <w:rsid w:val="00AE36F5"/>
    <w:rsid w:val="00AE380C"/>
    <w:rsid w:val="00AE39AC"/>
    <w:rsid w:val="00AE3A02"/>
    <w:rsid w:val="00AE3C72"/>
    <w:rsid w:val="00AE3DD9"/>
    <w:rsid w:val="00AE3E04"/>
    <w:rsid w:val="00AE46CF"/>
    <w:rsid w:val="00AE4B0D"/>
    <w:rsid w:val="00AE51B1"/>
    <w:rsid w:val="00AE56C9"/>
    <w:rsid w:val="00AE5741"/>
    <w:rsid w:val="00AE586B"/>
    <w:rsid w:val="00AE58DE"/>
    <w:rsid w:val="00AE5FD7"/>
    <w:rsid w:val="00AE65BF"/>
    <w:rsid w:val="00AE670E"/>
    <w:rsid w:val="00AE6A05"/>
    <w:rsid w:val="00AE6D66"/>
    <w:rsid w:val="00AE6DCF"/>
    <w:rsid w:val="00AE72EC"/>
    <w:rsid w:val="00AE7AF0"/>
    <w:rsid w:val="00AE7F15"/>
    <w:rsid w:val="00AF02A9"/>
    <w:rsid w:val="00AF0B3A"/>
    <w:rsid w:val="00AF0C56"/>
    <w:rsid w:val="00AF0EC0"/>
    <w:rsid w:val="00AF1658"/>
    <w:rsid w:val="00AF178B"/>
    <w:rsid w:val="00AF1930"/>
    <w:rsid w:val="00AF1AED"/>
    <w:rsid w:val="00AF228C"/>
    <w:rsid w:val="00AF2634"/>
    <w:rsid w:val="00AF2BF0"/>
    <w:rsid w:val="00AF30AD"/>
    <w:rsid w:val="00AF30B9"/>
    <w:rsid w:val="00AF32C4"/>
    <w:rsid w:val="00AF353F"/>
    <w:rsid w:val="00AF4030"/>
    <w:rsid w:val="00AF4628"/>
    <w:rsid w:val="00AF4A0D"/>
    <w:rsid w:val="00AF579C"/>
    <w:rsid w:val="00AF5ECE"/>
    <w:rsid w:val="00AF6012"/>
    <w:rsid w:val="00AF6220"/>
    <w:rsid w:val="00AF65AE"/>
    <w:rsid w:val="00AF6610"/>
    <w:rsid w:val="00AF669D"/>
    <w:rsid w:val="00AF6830"/>
    <w:rsid w:val="00AF7131"/>
    <w:rsid w:val="00AF77A0"/>
    <w:rsid w:val="00AF7CF7"/>
    <w:rsid w:val="00AF7D03"/>
    <w:rsid w:val="00AF7E79"/>
    <w:rsid w:val="00B000D1"/>
    <w:rsid w:val="00B00366"/>
    <w:rsid w:val="00B0072C"/>
    <w:rsid w:val="00B008CB"/>
    <w:rsid w:val="00B00A15"/>
    <w:rsid w:val="00B00A4C"/>
    <w:rsid w:val="00B0109C"/>
    <w:rsid w:val="00B015ED"/>
    <w:rsid w:val="00B0189A"/>
    <w:rsid w:val="00B01969"/>
    <w:rsid w:val="00B01D40"/>
    <w:rsid w:val="00B01F5D"/>
    <w:rsid w:val="00B022F4"/>
    <w:rsid w:val="00B024B5"/>
    <w:rsid w:val="00B02A6E"/>
    <w:rsid w:val="00B02A80"/>
    <w:rsid w:val="00B02C5E"/>
    <w:rsid w:val="00B03036"/>
    <w:rsid w:val="00B03393"/>
    <w:rsid w:val="00B0370D"/>
    <w:rsid w:val="00B03DDF"/>
    <w:rsid w:val="00B03E16"/>
    <w:rsid w:val="00B04879"/>
    <w:rsid w:val="00B04D48"/>
    <w:rsid w:val="00B04DE3"/>
    <w:rsid w:val="00B05019"/>
    <w:rsid w:val="00B05171"/>
    <w:rsid w:val="00B052D4"/>
    <w:rsid w:val="00B0533E"/>
    <w:rsid w:val="00B053D1"/>
    <w:rsid w:val="00B0579D"/>
    <w:rsid w:val="00B05B07"/>
    <w:rsid w:val="00B061BA"/>
    <w:rsid w:val="00B06864"/>
    <w:rsid w:val="00B06A3A"/>
    <w:rsid w:val="00B06C48"/>
    <w:rsid w:val="00B06F0C"/>
    <w:rsid w:val="00B073A4"/>
    <w:rsid w:val="00B07500"/>
    <w:rsid w:val="00B10198"/>
    <w:rsid w:val="00B10527"/>
    <w:rsid w:val="00B10565"/>
    <w:rsid w:val="00B1063D"/>
    <w:rsid w:val="00B106B5"/>
    <w:rsid w:val="00B10745"/>
    <w:rsid w:val="00B10988"/>
    <w:rsid w:val="00B1099A"/>
    <w:rsid w:val="00B10A02"/>
    <w:rsid w:val="00B10E74"/>
    <w:rsid w:val="00B11626"/>
    <w:rsid w:val="00B117F4"/>
    <w:rsid w:val="00B11866"/>
    <w:rsid w:val="00B118D9"/>
    <w:rsid w:val="00B11D33"/>
    <w:rsid w:val="00B11D86"/>
    <w:rsid w:val="00B11E19"/>
    <w:rsid w:val="00B1201B"/>
    <w:rsid w:val="00B121ED"/>
    <w:rsid w:val="00B122C3"/>
    <w:rsid w:val="00B12744"/>
    <w:rsid w:val="00B12960"/>
    <w:rsid w:val="00B1307B"/>
    <w:rsid w:val="00B13294"/>
    <w:rsid w:val="00B135A3"/>
    <w:rsid w:val="00B13775"/>
    <w:rsid w:val="00B138DF"/>
    <w:rsid w:val="00B13A21"/>
    <w:rsid w:val="00B14026"/>
    <w:rsid w:val="00B140FD"/>
    <w:rsid w:val="00B14368"/>
    <w:rsid w:val="00B14A48"/>
    <w:rsid w:val="00B15040"/>
    <w:rsid w:val="00B151FA"/>
    <w:rsid w:val="00B156D5"/>
    <w:rsid w:val="00B16113"/>
    <w:rsid w:val="00B1672F"/>
    <w:rsid w:val="00B167AD"/>
    <w:rsid w:val="00B169CF"/>
    <w:rsid w:val="00B17478"/>
    <w:rsid w:val="00B17483"/>
    <w:rsid w:val="00B17588"/>
    <w:rsid w:val="00B176CB"/>
    <w:rsid w:val="00B17B0A"/>
    <w:rsid w:val="00B17B10"/>
    <w:rsid w:val="00B17BD4"/>
    <w:rsid w:val="00B201E0"/>
    <w:rsid w:val="00B206A6"/>
    <w:rsid w:val="00B2098C"/>
    <w:rsid w:val="00B20E5D"/>
    <w:rsid w:val="00B21151"/>
    <w:rsid w:val="00B218D4"/>
    <w:rsid w:val="00B21A92"/>
    <w:rsid w:val="00B21CAA"/>
    <w:rsid w:val="00B21F88"/>
    <w:rsid w:val="00B221C3"/>
    <w:rsid w:val="00B22215"/>
    <w:rsid w:val="00B22362"/>
    <w:rsid w:val="00B223E4"/>
    <w:rsid w:val="00B22721"/>
    <w:rsid w:val="00B22A6C"/>
    <w:rsid w:val="00B22FBE"/>
    <w:rsid w:val="00B23044"/>
    <w:rsid w:val="00B233E7"/>
    <w:rsid w:val="00B23774"/>
    <w:rsid w:val="00B238E9"/>
    <w:rsid w:val="00B23B36"/>
    <w:rsid w:val="00B23BAA"/>
    <w:rsid w:val="00B23BB2"/>
    <w:rsid w:val="00B23BFA"/>
    <w:rsid w:val="00B23C18"/>
    <w:rsid w:val="00B23C7E"/>
    <w:rsid w:val="00B23CAA"/>
    <w:rsid w:val="00B24279"/>
    <w:rsid w:val="00B24372"/>
    <w:rsid w:val="00B24942"/>
    <w:rsid w:val="00B24B87"/>
    <w:rsid w:val="00B2505C"/>
    <w:rsid w:val="00B251A5"/>
    <w:rsid w:val="00B25279"/>
    <w:rsid w:val="00B25527"/>
    <w:rsid w:val="00B257E9"/>
    <w:rsid w:val="00B257FF"/>
    <w:rsid w:val="00B25BD3"/>
    <w:rsid w:val="00B25F52"/>
    <w:rsid w:val="00B2636F"/>
    <w:rsid w:val="00B263D6"/>
    <w:rsid w:val="00B266A9"/>
    <w:rsid w:val="00B26F27"/>
    <w:rsid w:val="00B26FF6"/>
    <w:rsid w:val="00B27404"/>
    <w:rsid w:val="00B275F7"/>
    <w:rsid w:val="00B2786B"/>
    <w:rsid w:val="00B278A2"/>
    <w:rsid w:val="00B27936"/>
    <w:rsid w:val="00B27E80"/>
    <w:rsid w:val="00B27F4B"/>
    <w:rsid w:val="00B30099"/>
    <w:rsid w:val="00B3015E"/>
    <w:rsid w:val="00B30163"/>
    <w:rsid w:val="00B30302"/>
    <w:rsid w:val="00B307DB"/>
    <w:rsid w:val="00B3089A"/>
    <w:rsid w:val="00B30AB5"/>
    <w:rsid w:val="00B30ABC"/>
    <w:rsid w:val="00B30C81"/>
    <w:rsid w:val="00B30CBD"/>
    <w:rsid w:val="00B3121B"/>
    <w:rsid w:val="00B31480"/>
    <w:rsid w:val="00B3162C"/>
    <w:rsid w:val="00B31B14"/>
    <w:rsid w:val="00B32401"/>
    <w:rsid w:val="00B32841"/>
    <w:rsid w:val="00B32A87"/>
    <w:rsid w:val="00B32BCC"/>
    <w:rsid w:val="00B32CDC"/>
    <w:rsid w:val="00B32E3E"/>
    <w:rsid w:val="00B32E92"/>
    <w:rsid w:val="00B33778"/>
    <w:rsid w:val="00B33C0F"/>
    <w:rsid w:val="00B33C39"/>
    <w:rsid w:val="00B33CED"/>
    <w:rsid w:val="00B33D24"/>
    <w:rsid w:val="00B33FCD"/>
    <w:rsid w:val="00B340C4"/>
    <w:rsid w:val="00B3475E"/>
    <w:rsid w:val="00B349BA"/>
    <w:rsid w:val="00B3521E"/>
    <w:rsid w:val="00B35288"/>
    <w:rsid w:val="00B359EF"/>
    <w:rsid w:val="00B35F65"/>
    <w:rsid w:val="00B364A6"/>
    <w:rsid w:val="00B368D7"/>
    <w:rsid w:val="00B36B4D"/>
    <w:rsid w:val="00B36BD7"/>
    <w:rsid w:val="00B36D15"/>
    <w:rsid w:val="00B36D62"/>
    <w:rsid w:val="00B37645"/>
    <w:rsid w:val="00B403C1"/>
    <w:rsid w:val="00B40488"/>
    <w:rsid w:val="00B40944"/>
    <w:rsid w:val="00B40A5E"/>
    <w:rsid w:val="00B40A9B"/>
    <w:rsid w:val="00B41181"/>
    <w:rsid w:val="00B413B7"/>
    <w:rsid w:val="00B41424"/>
    <w:rsid w:val="00B41599"/>
    <w:rsid w:val="00B415B5"/>
    <w:rsid w:val="00B416AC"/>
    <w:rsid w:val="00B41866"/>
    <w:rsid w:val="00B41A12"/>
    <w:rsid w:val="00B41A5E"/>
    <w:rsid w:val="00B41A83"/>
    <w:rsid w:val="00B41AFF"/>
    <w:rsid w:val="00B4236E"/>
    <w:rsid w:val="00B428F0"/>
    <w:rsid w:val="00B42C8C"/>
    <w:rsid w:val="00B43447"/>
    <w:rsid w:val="00B435E8"/>
    <w:rsid w:val="00B43605"/>
    <w:rsid w:val="00B43B76"/>
    <w:rsid w:val="00B43D07"/>
    <w:rsid w:val="00B44043"/>
    <w:rsid w:val="00B445C2"/>
    <w:rsid w:val="00B44BB9"/>
    <w:rsid w:val="00B44BE3"/>
    <w:rsid w:val="00B451C1"/>
    <w:rsid w:val="00B458A0"/>
    <w:rsid w:val="00B45A2A"/>
    <w:rsid w:val="00B45B50"/>
    <w:rsid w:val="00B45DF2"/>
    <w:rsid w:val="00B46C3D"/>
    <w:rsid w:val="00B46C98"/>
    <w:rsid w:val="00B46D6B"/>
    <w:rsid w:val="00B4790D"/>
    <w:rsid w:val="00B47C94"/>
    <w:rsid w:val="00B502AC"/>
    <w:rsid w:val="00B50368"/>
    <w:rsid w:val="00B505D5"/>
    <w:rsid w:val="00B506A1"/>
    <w:rsid w:val="00B507F3"/>
    <w:rsid w:val="00B50AC8"/>
    <w:rsid w:val="00B512EA"/>
    <w:rsid w:val="00B515FD"/>
    <w:rsid w:val="00B5206B"/>
    <w:rsid w:val="00B52184"/>
    <w:rsid w:val="00B527A0"/>
    <w:rsid w:val="00B5286A"/>
    <w:rsid w:val="00B528CC"/>
    <w:rsid w:val="00B52924"/>
    <w:rsid w:val="00B52DF1"/>
    <w:rsid w:val="00B53549"/>
    <w:rsid w:val="00B53B51"/>
    <w:rsid w:val="00B53DEB"/>
    <w:rsid w:val="00B53FD4"/>
    <w:rsid w:val="00B54104"/>
    <w:rsid w:val="00B5428B"/>
    <w:rsid w:val="00B5493B"/>
    <w:rsid w:val="00B54B28"/>
    <w:rsid w:val="00B54C3D"/>
    <w:rsid w:val="00B54D2C"/>
    <w:rsid w:val="00B54F82"/>
    <w:rsid w:val="00B555B8"/>
    <w:rsid w:val="00B555F4"/>
    <w:rsid w:val="00B557E1"/>
    <w:rsid w:val="00B55BDE"/>
    <w:rsid w:val="00B55CFC"/>
    <w:rsid w:val="00B55ED1"/>
    <w:rsid w:val="00B56DC8"/>
    <w:rsid w:val="00B57127"/>
    <w:rsid w:val="00B5724F"/>
    <w:rsid w:val="00B57468"/>
    <w:rsid w:val="00B5786A"/>
    <w:rsid w:val="00B57B08"/>
    <w:rsid w:val="00B57DE9"/>
    <w:rsid w:val="00B57DF9"/>
    <w:rsid w:val="00B57DFF"/>
    <w:rsid w:val="00B57E1E"/>
    <w:rsid w:val="00B605DD"/>
    <w:rsid w:val="00B6096B"/>
    <w:rsid w:val="00B60B30"/>
    <w:rsid w:val="00B60B6E"/>
    <w:rsid w:val="00B60F3B"/>
    <w:rsid w:val="00B60F5A"/>
    <w:rsid w:val="00B61299"/>
    <w:rsid w:val="00B61399"/>
    <w:rsid w:val="00B613B2"/>
    <w:rsid w:val="00B614A5"/>
    <w:rsid w:val="00B615A8"/>
    <w:rsid w:val="00B61808"/>
    <w:rsid w:val="00B619DA"/>
    <w:rsid w:val="00B61A42"/>
    <w:rsid w:val="00B61BFD"/>
    <w:rsid w:val="00B61C57"/>
    <w:rsid w:val="00B61D29"/>
    <w:rsid w:val="00B61F1C"/>
    <w:rsid w:val="00B6235B"/>
    <w:rsid w:val="00B62A43"/>
    <w:rsid w:val="00B62CE3"/>
    <w:rsid w:val="00B62E83"/>
    <w:rsid w:val="00B62F5F"/>
    <w:rsid w:val="00B637ED"/>
    <w:rsid w:val="00B63915"/>
    <w:rsid w:val="00B63979"/>
    <w:rsid w:val="00B63A28"/>
    <w:rsid w:val="00B63DCC"/>
    <w:rsid w:val="00B644FA"/>
    <w:rsid w:val="00B647C2"/>
    <w:rsid w:val="00B64A57"/>
    <w:rsid w:val="00B64D15"/>
    <w:rsid w:val="00B6538B"/>
    <w:rsid w:val="00B655C5"/>
    <w:rsid w:val="00B65BF6"/>
    <w:rsid w:val="00B66084"/>
    <w:rsid w:val="00B66258"/>
    <w:rsid w:val="00B66383"/>
    <w:rsid w:val="00B664CB"/>
    <w:rsid w:val="00B66813"/>
    <w:rsid w:val="00B67062"/>
    <w:rsid w:val="00B67215"/>
    <w:rsid w:val="00B672B0"/>
    <w:rsid w:val="00B6788C"/>
    <w:rsid w:val="00B67BE6"/>
    <w:rsid w:val="00B67F59"/>
    <w:rsid w:val="00B7066E"/>
    <w:rsid w:val="00B706B4"/>
    <w:rsid w:val="00B707EA"/>
    <w:rsid w:val="00B7093B"/>
    <w:rsid w:val="00B70BB8"/>
    <w:rsid w:val="00B70F8D"/>
    <w:rsid w:val="00B70FF9"/>
    <w:rsid w:val="00B710A6"/>
    <w:rsid w:val="00B71629"/>
    <w:rsid w:val="00B71A29"/>
    <w:rsid w:val="00B71C84"/>
    <w:rsid w:val="00B71D23"/>
    <w:rsid w:val="00B7200C"/>
    <w:rsid w:val="00B727AD"/>
    <w:rsid w:val="00B72955"/>
    <w:rsid w:val="00B72F5B"/>
    <w:rsid w:val="00B73A80"/>
    <w:rsid w:val="00B73CD3"/>
    <w:rsid w:val="00B73EEC"/>
    <w:rsid w:val="00B74099"/>
    <w:rsid w:val="00B7439D"/>
    <w:rsid w:val="00B74494"/>
    <w:rsid w:val="00B749E5"/>
    <w:rsid w:val="00B74F08"/>
    <w:rsid w:val="00B7510E"/>
    <w:rsid w:val="00B7520D"/>
    <w:rsid w:val="00B75255"/>
    <w:rsid w:val="00B75280"/>
    <w:rsid w:val="00B753BF"/>
    <w:rsid w:val="00B75FC3"/>
    <w:rsid w:val="00B763E8"/>
    <w:rsid w:val="00B7661C"/>
    <w:rsid w:val="00B76D4E"/>
    <w:rsid w:val="00B76D72"/>
    <w:rsid w:val="00B76DE7"/>
    <w:rsid w:val="00B76E3B"/>
    <w:rsid w:val="00B76E70"/>
    <w:rsid w:val="00B7707F"/>
    <w:rsid w:val="00B77352"/>
    <w:rsid w:val="00B77422"/>
    <w:rsid w:val="00B77D0E"/>
    <w:rsid w:val="00B77EB6"/>
    <w:rsid w:val="00B77F57"/>
    <w:rsid w:val="00B8016A"/>
    <w:rsid w:val="00B8085C"/>
    <w:rsid w:val="00B8088D"/>
    <w:rsid w:val="00B80919"/>
    <w:rsid w:val="00B80987"/>
    <w:rsid w:val="00B812C9"/>
    <w:rsid w:val="00B8130A"/>
    <w:rsid w:val="00B813F6"/>
    <w:rsid w:val="00B81446"/>
    <w:rsid w:val="00B81610"/>
    <w:rsid w:val="00B81620"/>
    <w:rsid w:val="00B820C3"/>
    <w:rsid w:val="00B82173"/>
    <w:rsid w:val="00B823F7"/>
    <w:rsid w:val="00B828ED"/>
    <w:rsid w:val="00B82AC3"/>
    <w:rsid w:val="00B82AC6"/>
    <w:rsid w:val="00B82C0B"/>
    <w:rsid w:val="00B8315E"/>
    <w:rsid w:val="00B83281"/>
    <w:rsid w:val="00B832EF"/>
    <w:rsid w:val="00B83944"/>
    <w:rsid w:val="00B84766"/>
    <w:rsid w:val="00B849F8"/>
    <w:rsid w:val="00B84DBC"/>
    <w:rsid w:val="00B84F5C"/>
    <w:rsid w:val="00B85362"/>
    <w:rsid w:val="00B854C1"/>
    <w:rsid w:val="00B85771"/>
    <w:rsid w:val="00B85BA8"/>
    <w:rsid w:val="00B85E5C"/>
    <w:rsid w:val="00B8606F"/>
    <w:rsid w:val="00B862D0"/>
    <w:rsid w:val="00B8669B"/>
    <w:rsid w:val="00B87438"/>
    <w:rsid w:val="00B877FF"/>
    <w:rsid w:val="00B87D2F"/>
    <w:rsid w:val="00B87DFF"/>
    <w:rsid w:val="00B87F8F"/>
    <w:rsid w:val="00B90135"/>
    <w:rsid w:val="00B902D9"/>
    <w:rsid w:val="00B9064F"/>
    <w:rsid w:val="00B9069C"/>
    <w:rsid w:val="00B91006"/>
    <w:rsid w:val="00B913AA"/>
    <w:rsid w:val="00B9191F"/>
    <w:rsid w:val="00B91992"/>
    <w:rsid w:val="00B91D77"/>
    <w:rsid w:val="00B91E99"/>
    <w:rsid w:val="00B91F4E"/>
    <w:rsid w:val="00B92101"/>
    <w:rsid w:val="00B9218B"/>
    <w:rsid w:val="00B923A1"/>
    <w:rsid w:val="00B929CB"/>
    <w:rsid w:val="00B92CF6"/>
    <w:rsid w:val="00B92F8A"/>
    <w:rsid w:val="00B931AB"/>
    <w:rsid w:val="00B93292"/>
    <w:rsid w:val="00B9372E"/>
    <w:rsid w:val="00B9390F"/>
    <w:rsid w:val="00B93EE0"/>
    <w:rsid w:val="00B93FB2"/>
    <w:rsid w:val="00B93FB8"/>
    <w:rsid w:val="00B94003"/>
    <w:rsid w:val="00B94109"/>
    <w:rsid w:val="00B94626"/>
    <w:rsid w:val="00B947F4"/>
    <w:rsid w:val="00B94A0E"/>
    <w:rsid w:val="00B94CD0"/>
    <w:rsid w:val="00B94E4E"/>
    <w:rsid w:val="00B94F5F"/>
    <w:rsid w:val="00B94FC7"/>
    <w:rsid w:val="00B9558F"/>
    <w:rsid w:val="00B959B0"/>
    <w:rsid w:val="00B95A15"/>
    <w:rsid w:val="00B95A31"/>
    <w:rsid w:val="00B95AB6"/>
    <w:rsid w:val="00B960C1"/>
    <w:rsid w:val="00B968EF"/>
    <w:rsid w:val="00B96E2D"/>
    <w:rsid w:val="00B96F1A"/>
    <w:rsid w:val="00B970BE"/>
    <w:rsid w:val="00B974D5"/>
    <w:rsid w:val="00B97F35"/>
    <w:rsid w:val="00BA02F1"/>
    <w:rsid w:val="00BA053E"/>
    <w:rsid w:val="00BA0AF7"/>
    <w:rsid w:val="00BA0B24"/>
    <w:rsid w:val="00BA0B4E"/>
    <w:rsid w:val="00BA1076"/>
    <w:rsid w:val="00BA10CF"/>
    <w:rsid w:val="00BA13BE"/>
    <w:rsid w:val="00BA1453"/>
    <w:rsid w:val="00BA1A4C"/>
    <w:rsid w:val="00BA1D9F"/>
    <w:rsid w:val="00BA21F5"/>
    <w:rsid w:val="00BA26A9"/>
    <w:rsid w:val="00BA27C1"/>
    <w:rsid w:val="00BA2A77"/>
    <w:rsid w:val="00BA2E7A"/>
    <w:rsid w:val="00BA3216"/>
    <w:rsid w:val="00BA3355"/>
    <w:rsid w:val="00BA340F"/>
    <w:rsid w:val="00BA35C8"/>
    <w:rsid w:val="00BA390A"/>
    <w:rsid w:val="00BA3C29"/>
    <w:rsid w:val="00BA42C0"/>
    <w:rsid w:val="00BA4692"/>
    <w:rsid w:val="00BA4C16"/>
    <w:rsid w:val="00BA5123"/>
    <w:rsid w:val="00BA5264"/>
    <w:rsid w:val="00BA535D"/>
    <w:rsid w:val="00BA544E"/>
    <w:rsid w:val="00BA5A62"/>
    <w:rsid w:val="00BA5A90"/>
    <w:rsid w:val="00BA5B26"/>
    <w:rsid w:val="00BA5B7C"/>
    <w:rsid w:val="00BA5EE3"/>
    <w:rsid w:val="00BA6570"/>
    <w:rsid w:val="00BA6621"/>
    <w:rsid w:val="00BA69D9"/>
    <w:rsid w:val="00BA6DBE"/>
    <w:rsid w:val="00BA6DEC"/>
    <w:rsid w:val="00BA7180"/>
    <w:rsid w:val="00BA726F"/>
    <w:rsid w:val="00BA75F4"/>
    <w:rsid w:val="00BA7802"/>
    <w:rsid w:val="00BA78E1"/>
    <w:rsid w:val="00BA7AA9"/>
    <w:rsid w:val="00BB0601"/>
    <w:rsid w:val="00BB097F"/>
    <w:rsid w:val="00BB0BA2"/>
    <w:rsid w:val="00BB0C23"/>
    <w:rsid w:val="00BB0E3C"/>
    <w:rsid w:val="00BB11A1"/>
    <w:rsid w:val="00BB18FE"/>
    <w:rsid w:val="00BB198B"/>
    <w:rsid w:val="00BB22AC"/>
    <w:rsid w:val="00BB24BB"/>
    <w:rsid w:val="00BB27C2"/>
    <w:rsid w:val="00BB27DC"/>
    <w:rsid w:val="00BB30BF"/>
    <w:rsid w:val="00BB31E9"/>
    <w:rsid w:val="00BB33E8"/>
    <w:rsid w:val="00BB383E"/>
    <w:rsid w:val="00BB3931"/>
    <w:rsid w:val="00BB3B59"/>
    <w:rsid w:val="00BB3B9A"/>
    <w:rsid w:val="00BB433C"/>
    <w:rsid w:val="00BB4B8F"/>
    <w:rsid w:val="00BB4C19"/>
    <w:rsid w:val="00BB52A5"/>
    <w:rsid w:val="00BB5319"/>
    <w:rsid w:val="00BB542D"/>
    <w:rsid w:val="00BB5667"/>
    <w:rsid w:val="00BB5A44"/>
    <w:rsid w:val="00BB5AC1"/>
    <w:rsid w:val="00BB5B99"/>
    <w:rsid w:val="00BB6D28"/>
    <w:rsid w:val="00BB70C1"/>
    <w:rsid w:val="00BB7774"/>
    <w:rsid w:val="00BB7AF5"/>
    <w:rsid w:val="00BC01B3"/>
    <w:rsid w:val="00BC1786"/>
    <w:rsid w:val="00BC199A"/>
    <w:rsid w:val="00BC1A7B"/>
    <w:rsid w:val="00BC1D2F"/>
    <w:rsid w:val="00BC1E0C"/>
    <w:rsid w:val="00BC1EF1"/>
    <w:rsid w:val="00BC2701"/>
    <w:rsid w:val="00BC282E"/>
    <w:rsid w:val="00BC3548"/>
    <w:rsid w:val="00BC367E"/>
    <w:rsid w:val="00BC375F"/>
    <w:rsid w:val="00BC3761"/>
    <w:rsid w:val="00BC4711"/>
    <w:rsid w:val="00BC4A5B"/>
    <w:rsid w:val="00BC4BD8"/>
    <w:rsid w:val="00BC4FFD"/>
    <w:rsid w:val="00BC53D5"/>
    <w:rsid w:val="00BC543B"/>
    <w:rsid w:val="00BC5A09"/>
    <w:rsid w:val="00BC5C6D"/>
    <w:rsid w:val="00BC5F22"/>
    <w:rsid w:val="00BC5F78"/>
    <w:rsid w:val="00BC643A"/>
    <w:rsid w:val="00BC7113"/>
    <w:rsid w:val="00BC71FF"/>
    <w:rsid w:val="00BC73EC"/>
    <w:rsid w:val="00BC7430"/>
    <w:rsid w:val="00BC7814"/>
    <w:rsid w:val="00BC78CC"/>
    <w:rsid w:val="00BC7B5A"/>
    <w:rsid w:val="00BC7C48"/>
    <w:rsid w:val="00BD00AF"/>
    <w:rsid w:val="00BD026B"/>
    <w:rsid w:val="00BD0378"/>
    <w:rsid w:val="00BD08C5"/>
    <w:rsid w:val="00BD0961"/>
    <w:rsid w:val="00BD0AE8"/>
    <w:rsid w:val="00BD121D"/>
    <w:rsid w:val="00BD1B0E"/>
    <w:rsid w:val="00BD2C70"/>
    <w:rsid w:val="00BD2D84"/>
    <w:rsid w:val="00BD319E"/>
    <w:rsid w:val="00BD3342"/>
    <w:rsid w:val="00BD33C1"/>
    <w:rsid w:val="00BD34B7"/>
    <w:rsid w:val="00BD3526"/>
    <w:rsid w:val="00BD3636"/>
    <w:rsid w:val="00BD373A"/>
    <w:rsid w:val="00BD3750"/>
    <w:rsid w:val="00BD3AB0"/>
    <w:rsid w:val="00BD3F9A"/>
    <w:rsid w:val="00BD408D"/>
    <w:rsid w:val="00BD4180"/>
    <w:rsid w:val="00BD4383"/>
    <w:rsid w:val="00BD4781"/>
    <w:rsid w:val="00BD4934"/>
    <w:rsid w:val="00BD4C08"/>
    <w:rsid w:val="00BD4EA6"/>
    <w:rsid w:val="00BD503B"/>
    <w:rsid w:val="00BD50AC"/>
    <w:rsid w:val="00BD50C8"/>
    <w:rsid w:val="00BD5914"/>
    <w:rsid w:val="00BD5D2A"/>
    <w:rsid w:val="00BD6000"/>
    <w:rsid w:val="00BD6076"/>
    <w:rsid w:val="00BD6916"/>
    <w:rsid w:val="00BD6B32"/>
    <w:rsid w:val="00BD6B69"/>
    <w:rsid w:val="00BD6B7A"/>
    <w:rsid w:val="00BD6D16"/>
    <w:rsid w:val="00BD70DB"/>
    <w:rsid w:val="00BD72C2"/>
    <w:rsid w:val="00BD734E"/>
    <w:rsid w:val="00BD760E"/>
    <w:rsid w:val="00BD767E"/>
    <w:rsid w:val="00BD771F"/>
    <w:rsid w:val="00BD7817"/>
    <w:rsid w:val="00BD7A20"/>
    <w:rsid w:val="00BD7CBD"/>
    <w:rsid w:val="00BD7E70"/>
    <w:rsid w:val="00BE020E"/>
    <w:rsid w:val="00BE041E"/>
    <w:rsid w:val="00BE0B93"/>
    <w:rsid w:val="00BE0D65"/>
    <w:rsid w:val="00BE1247"/>
    <w:rsid w:val="00BE1583"/>
    <w:rsid w:val="00BE1726"/>
    <w:rsid w:val="00BE1CD4"/>
    <w:rsid w:val="00BE22E8"/>
    <w:rsid w:val="00BE2335"/>
    <w:rsid w:val="00BE284D"/>
    <w:rsid w:val="00BE2982"/>
    <w:rsid w:val="00BE2B2E"/>
    <w:rsid w:val="00BE2E3D"/>
    <w:rsid w:val="00BE2F88"/>
    <w:rsid w:val="00BE304B"/>
    <w:rsid w:val="00BE32B5"/>
    <w:rsid w:val="00BE3E0E"/>
    <w:rsid w:val="00BE3E6B"/>
    <w:rsid w:val="00BE3EC6"/>
    <w:rsid w:val="00BE4040"/>
    <w:rsid w:val="00BE44C3"/>
    <w:rsid w:val="00BE4508"/>
    <w:rsid w:val="00BE470B"/>
    <w:rsid w:val="00BE470F"/>
    <w:rsid w:val="00BE480A"/>
    <w:rsid w:val="00BE4C5C"/>
    <w:rsid w:val="00BE50A7"/>
    <w:rsid w:val="00BE52EB"/>
    <w:rsid w:val="00BE550C"/>
    <w:rsid w:val="00BE5B47"/>
    <w:rsid w:val="00BE5B78"/>
    <w:rsid w:val="00BE5BDF"/>
    <w:rsid w:val="00BE5E01"/>
    <w:rsid w:val="00BE5F7A"/>
    <w:rsid w:val="00BE6016"/>
    <w:rsid w:val="00BE6041"/>
    <w:rsid w:val="00BE619B"/>
    <w:rsid w:val="00BE64ED"/>
    <w:rsid w:val="00BE66DF"/>
    <w:rsid w:val="00BE6749"/>
    <w:rsid w:val="00BE6DC0"/>
    <w:rsid w:val="00BE6F37"/>
    <w:rsid w:val="00BE7276"/>
    <w:rsid w:val="00BE7919"/>
    <w:rsid w:val="00BE7C9C"/>
    <w:rsid w:val="00BF05CB"/>
    <w:rsid w:val="00BF0D12"/>
    <w:rsid w:val="00BF1291"/>
    <w:rsid w:val="00BF149F"/>
    <w:rsid w:val="00BF1740"/>
    <w:rsid w:val="00BF22FF"/>
    <w:rsid w:val="00BF24E5"/>
    <w:rsid w:val="00BF2A6B"/>
    <w:rsid w:val="00BF2C99"/>
    <w:rsid w:val="00BF3188"/>
    <w:rsid w:val="00BF31D1"/>
    <w:rsid w:val="00BF4040"/>
    <w:rsid w:val="00BF4629"/>
    <w:rsid w:val="00BF46A6"/>
    <w:rsid w:val="00BF46AE"/>
    <w:rsid w:val="00BF48EF"/>
    <w:rsid w:val="00BF4C99"/>
    <w:rsid w:val="00BF4DA3"/>
    <w:rsid w:val="00BF515A"/>
    <w:rsid w:val="00BF520D"/>
    <w:rsid w:val="00BF55CE"/>
    <w:rsid w:val="00BF57C1"/>
    <w:rsid w:val="00BF5828"/>
    <w:rsid w:val="00BF5ABF"/>
    <w:rsid w:val="00BF606A"/>
    <w:rsid w:val="00BF6133"/>
    <w:rsid w:val="00BF6441"/>
    <w:rsid w:val="00BF6EBD"/>
    <w:rsid w:val="00BF7EC3"/>
    <w:rsid w:val="00BF7F27"/>
    <w:rsid w:val="00C00528"/>
    <w:rsid w:val="00C0070D"/>
    <w:rsid w:val="00C00754"/>
    <w:rsid w:val="00C009AB"/>
    <w:rsid w:val="00C00DC3"/>
    <w:rsid w:val="00C0105F"/>
    <w:rsid w:val="00C01075"/>
    <w:rsid w:val="00C013DE"/>
    <w:rsid w:val="00C01784"/>
    <w:rsid w:val="00C01920"/>
    <w:rsid w:val="00C0192B"/>
    <w:rsid w:val="00C01A77"/>
    <w:rsid w:val="00C01B32"/>
    <w:rsid w:val="00C02125"/>
    <w:rsid w:val="00C02253"/>
    <w:rsid w:val="00C025F5"/>
    <w:rsid w:val="00C02754"/>
    <w:rsid w:val="00C02D88"/>
    <w:rsid w:val="00C032F1"/>
    <w:rsid w:val="00C032FC"/>
    <w:rsid w:val="00C03A03"/>
    <w:rsid w:val="00C03B39"/>
    <w:rsid w:val="00C03F1D"/>
    <w:rsid w:val="00C03F91"/>
    <w:rsid w:val="00C04392"/>
    <w:rsid w:val="00C0449E"/>
    <w:rsid w:val="00C0464C"/>
    <w:rsid w:val="00C049FD"/>
    <w:rsid w:val="00C04DB0"/>
    <w:rsid w:val="00C058D3"/>
    <w:rsid w:val="00C05BD2"/>
    <w:rsid w:val="00C05C37"/>
    <w:rsid w:val="00C06206"/>
    <w:rsid w:val="00C062E0"/>
    <w:rsid w:val="00C06D35"/>
    <w:rsid w:val="00C06FC4"/>
    <w:rsid w:val="00C07042"/>
    <w:rsid w:val="00C07288"/>
    <w:rsid w:val="00C0731C"/>
    <w:rsid w:val="00C076CF"/>
    <w:rsid w:val="00C077CD"/>
    <w:rsid w:val="00C10024"/>
    <w:rsid w:val="00C100DB"/>
    <w:rsid w:val="00C103B2"/>
    <w:rsid w:val="00C103F4"/>
    <w:rsid w:val="00C106F3"/>
    <w:rsid w:val="00C10A10"/>
    <w:rsid w:val="00C10CCA"/>
    <w:rsid w:val="00C11050"/>
    <w:rsid w:val="00C11150"/>
    <w:rsid w:val="00C11E2F"/>
    <w:rsid w:val="00C11FE7"/>
    <w:rsid w:val="00C120B2"/>
    <w:rsid w:val="00C1217C"/>
    <w:rsid w:val="00C123EB"/>
    <w:rsid w:val="00C12547"/>
    <w:rsid w:val="00C128A0"/>
    <w:rsid w:val="00C12A93"/>
    <w:rsid w:val="00C12EC2"/>
    <w:rsid w:val="00C12F94"/>
    <w:rsid w:val="00C1308F"/>
    <w:rsid w:val="00C130C6"/>
    <w:rsid w:val="00C1351D"/>
    <w:rsid w:val="00C13A93"/>
    <w:rsid w:val="00C13E6C"/>
    <w:rsid w:val="00C143C0"/>
    <w:rsid w:val="00C143EC"/>
    <w:rsid w:val="00C145C1"/>
    <w:rsid w:val="00C14C40"/>
    <w:rsid w:val="00C14C58"/>
    <w:rsid w:val="00C14CD8"/>
    <w:rsid w:val="00C14CF6"/>
    <w:rsid w:val="00C150B4"/>
    <w:rsid w:val="00C15313"/>
    <w:rsid w:val="00C15370"/>
    <w:rsid w:val="00C15414"/>
    <w:rsid w:val="00C15684"/>
    <w:rsid w:val="00C160AE"/>
    <w:rsid w:val="00C160F4"/>
    <w:rsid w:val="00C1624F"/>
    <w:rsid w:val="00C16410"/>
    <w:rsid w:val="00C16786"/>
    <w:rsid w:val="00C1681E"/>
    <w:rsid w:val="00C169C4"/>
    <w:rsid w:val="00C16A9D"/>
    <w:rsid w:val="00C16D09"/>
    <w:rsid w:val="00C16D31"/>
    <w:rsid w:val="00C17206"/>
    <w:rsid w:val="00C17B05"/>
    <w:rsid w:val="00C17E8D"/>
    <w:rsid w:val="00C17F43"/>
    <w:rsid w:val="00C20090"/>
    <w:rsid w:val="00C200C3"/>
    <w:rsid w:val="00C20218"/>
    <w:rsid w:val="00C20289"/>
    <w:rsid w:val="00C202BB"/>
    <w:rsid w:val="00C20385"/>
    <w:rsid w:val="00C208B5"/>
    <w:rsid w:val="00C20A7D"/>
    <w:rsid w:val="00C21126"/>
    <w:rsid w:val="00C2177A"/>
    <w:rsid w:val="00C219FE"/>
    <w:rsid w:val="00C21AF5"/>
    <w:rsid w:val="00C21BF7"/>
    <w:rsid w:val="00C21E57"/>
    <w:rsid w:val="00C21F3D"/>
    <w:rsid w:val="00C2229C"/>
    <w:rsid w:val="00C22551"/>
    <w:rsid w:val="00C2270A"/>
    <w:rsid w:val="00C22D02"/>
    <w:rsid w:val="00C22EEF"/>
    <w:rsid w:val="00C22F61"/>
    <w:rsid w:val="00C23042"/>
    <w:rsid w:val="00C23101"/>
    <w:rsid w:val="00C23309"/>
    <w:rsid w:val="00C234A0"/>
    <w:rsid w:val="00C23588"/>
    <w:rsid w:val="00C23923"/>
    <w:rsid w:val="00C23940"/>
    <w:rsid w:val="00C23950"/>
    <w:rsid w:val="00C23A7A"/>
    <w:rsid w:val="00C23C48"/>
    <w:rsid w:val="00C23E6F"/>
    <w:rsid w:val="00C23FD1"/>
    <w:rsid w:val="00C24229"/>
    <w:rsid w:val="00C2424E"/>
    <w:rsid w:val="00C2457E"/>
    <w:rsid w:val="00C24727"/>
    <w:rsid w:val="00C249AF"/>
    <w:rsid w:val="00C24DDD"/>
    <w:rsid w:val="00C24FC3"/>
    <w:rsid w:val="00C25288"/>
    <w:rsid w:val="00C254E7"/>
    <w:rsid w:val="00C255D8"/>
    <w:rsid w:val="00C258E3"/>
    <w:rsid w:val="00C25AFB"/>
    <w:rsid w:val="00C25DBB"/>
    <w:rsid w:val="00C25EED"/>
    <w:rsid w:val="00C25FC8"/>
    <w:rsid w:val="00C2610F"/>
    <w:rsid w:val="00C26741"/>
    <w:rsid w:val="00C26D7C"/>
    <w:rsid w:val="00C26E07"/>
    <w:rsid w:val="00C26E76"/>
    <w:rsid w:val="00C27110"/>
    <w:rsid w:val="00C276FA"/>
    <w:rsid w:val="00C27761"/>
    <w:rsid w:val="00C278A6"/>
    <w:rsid w:val="00C27E00"/>
    <w:rsid w:val="00C27E04"/>
    <w:rsid w:val="00C300B4"/>
    <w:rsid w:val="00C306A5"/>
    <w:rsid w:val="00C306DF"/>
    <w:rsid w:val="00C307D3"/>
    <w:rsid w:val="00C308C4"/>
    <w:rsid w:val="00C309C6"/>
    <w:rsid w:val="00C30AE0"/>
    <w:rsid w:val="00C31618"/>
    <w:rsid w:val="00C3181D"/>
    <w:rsid w:val="00C31A7A"/>
    <w:rsid w:val="00C31FF7"/>
    <w:rsid w:val="00C3221D"/>
    <w:rsid w:val="00C32AFF"/>
    <w:rsid w:val="00C32B18"/>
    <w:rsid w:val="00C32D01"/>
    <w:rsid w:val="00C32F98"/>
    <w:rsid w:val="00C33097"/>
    <w:rsid w:val="00C3316B"/>
    <w:rsid w:val="00C339A4"/>
    <w:rsid w:val="00C339FA"/>
    <w:rsid w:val="00C33A01"/>
    <w:rsid w:val="00C343CE"/>
    <w:rsid w:val="00C344F7"/>
    <w:rsid w:val="00C349C6"/>
    <w:rsid w:val="00C34BB4"/>
    <w:rsid w:val="00C34BF9"/>
    <w:rsid w:val="00C34C6E"/>
    <w:rsid w:val="00C35082"/>
    <w:rsid w:val="00C358CD"/>
    <w:rsid w:val="00C35DDE"/>
    <w:rsid w:val="00C36213"/>
    <w:rsid w:val="00C3625A"/>
    <w:rsid w:val="00C3677D"/>
    <w:rsid w:val="00C367E3"/>
    <w:rsid w:val="00C3746F"/>
    <w:rsid w:val="00C3763F"/>
    <w:rsid w:val="00C37BE1"/>
    <w:rsid w:val="00C37DD4"/>
    <w:rsid w:val="00C40368"/>
    <w:rsid w:val="00C40410"/>
    <w:rsid w:val="00C40706"/>
    <w:rsid w:val="00C40BB4"/>
    <w:rsid w:val="00C40FA0"/>
    <w:rsid w:val="00C4102F"/>
    <w:rsid w:val="00C410EE"/>
    <w:rsid w:val="00C4113D"/>
    <w:rsid w:val="00C4163F"/>
    <w:rsid w:val="00C419D6"/>
    <w:rsid w:val="00C41AB0"/>
    <w:rsid w:val="00C41D4B"/>
    <w:rsid w:val="00C41E59"/>
    <w:rsid w:val="00C420A2"/>
    <w:rsid w:val="00C4258D"/>
    <w:rsid w:val="00C42628"/>
    <w:rsid w:val="00C42A5A"/>
    <w:rsid w:val="00C42ACD"/>
    <w:rsid w:val="00C42D24"/>
    <w:rsid w:val="00C433CE"/>
    <w:rsid w:val="00C43894"/>
    <w:rsid w:val="00C439F6"/>
    <w:rsid w:val="00C43A16"/>
    <w:rsid w:val="00C43D88"/>
    <w:rsid w:val="00C44297"/>
    <w:rsid w:val="00C442F1"/>
    <w:rsid w:val="00C44A68"/>
    <w:rsid w:val="00C44ACD"/>
    <w:rsid w:val="00C44C7A"/>
    <w:rsid w:val="00C44D0F"/>
    <w:rsid w:val="00C44F11"/>
    <w:rsid w:val="00C4502A"/>
    <w:rsid w:val="00C45EFB"/>
    <w:rsid w:val="00C45F43"/>
    <w:rsid w:val="00C461F4"/>
    <w:rsid w:val="00C470FC"/>
    <w:rsid w:val="00C47385"/>
    <w:rsid w:val="00C473BD"/>
    <w:rsid w:val="00C4752B"/>
    <w:rsid w:val="00C479AC"/>
    <w:rsid w:val="00C479CB"/>
    <w:rsid w:val="00C47BBE"/>
    <w:rsid w:val="00C47BE7"/>
    <w:rsid w:val="00C5023E"/>
    <w:rsid w:val="00C50578"/>
    <w:rsid w:val="00C50830"/>
    <w:rsid w:val="00C5096C"/>
    <w:rsid w:val="00C50C29"/>
    <w:rsid w:val="00C51410"/>
    <w:rsid w:val="00C51684"/>
    <w:rsid w:val="00C5170D"/>
    <w:rsid w:val="00C5187B"/>
    <w:rsid w:val="00C518E3"/>
    <w:rsid w:val="00C5198C"/>
    <w:rsid w:val="00C521D7"/>
    <w:rsid w:val="00C521E2"/>
    <w:rsid w:val="00C5246D"/>
    <w:rsid w:val="00C5259B"/>
    <w:rsid w:val="00C526A1"/>
    <w:rsid w:val="00C52AD5"/>
    <w:rsid w:val="00C52C6A"/>
    <w:rsid w:val="00C5318A"/>
    <w:rsid w:val="00C533C7"/>
    <w:rsid w:val="00C537A9"/>
    <w:rsid w:val="00C5390E"/>
    <w:rsid w:val="00C539CC"/>
    <w:rsid w:val="00C53DE5"/>
    <w:rsid w:val="00C53F1D"/>
    <w:rsid w:val="00C53F56"/>
    <w:rsid w:val="00C54733"/>
    <w:rsid w:val="00C5475B"/>
    <w:rsid w:val="00C5482F"/>
    <w:rsid w:val="00C54856"/>
    <w:rsid w:val="00C548F6"/>
    <w:rsid w:val="00C5508D"/>
    <w:rsid w:val="00C552C9"/>
    <w:rsid w:val="00C55354"/>
    <w:rsid w:val="00C5562C"/>
    <w:rsid w:val="00C556F3"/>
    <w:rsid w:val="00C55ECA"/>
    <w:rsid w:val="00C55F49"/>
    <w:rsid w:val="00C56149"/>
    <w:rsid w:val="00C56465"/>
    <w:rsid w:val="00C565D7"/>
    <w:rsid w:val="00C56636"/>
    <w:rsid w:val="00C566D1"/>
    <w:rsid w:val="00C5722B"/>
    <w:rsid w:val="00C577E6"/>
    <w:rsid w:val="00C5784C"/>
    <w:rsid w:val="00C57A7F"/>
    <w:rsid w:val="00C60041"/>
    <w:rsid w:val="00C600A2"/>
    <w:rsid w:val="00C60685"/>
    <w:rsid w:val="00C60E59"/>
    <w:rsid w:val="00C60E9C"/>
    <w:rsid w:val="00C614D9"/>
    <w:rsid w:val="00C617C3"/>
    <w:rsid w:val="00C6186A"/>
    <w:rsid w:val="00C61ADC"/>
    <w:rsid w:val="00C62148"/>
    <w:rsid w:val="00C6250A"/>
    <w:rsid w:val="00C6263A"/>
    <w:rsid w:val="00C629C6"/>
    <w:rsid w:val="00C62B7E"/>
    <w:rsid w:val="00C62E09"/>
    <w:rsid w:val="00C62EBD"/>
    <w:rsid w:val="00C63117"/>
    <w:rsid w:val="00C632D1"/>
    <w:rsid w:val="00C6333D"/>
    <w:rsid w:val="00C63544"/>
    <w:rsid w:val="00C635FC"/>
    <w:rsid w:val="00C637E7"/>
    <w:rsid w:val="00C63DE0"/>
    <w:rsid w:val="00C63DEF"/>
    <w:rsid w:val="00C64216"/>
    <w:rsid w:val="00C648EC"/>
    <w:rsid w:val="00C6495E"/>
    <w:rsid w:val="00C64A8A"/>
    <w:rsid w:val="00C64D26"/>
    <w:rsid w:val="00C64D65"/>
    <w:rsid w:val="00C64F64"/>
    <w:rsid w:val="00C65285"/>
    <w:rsid w:val="00C65605"/>
    <w:rsid w:val="00C658E2"/>
    <w:rsid w:val="00C65DC7"/>
    <w:rsid w:val="00C66162"/>
    <w:rsid w:val="00C665B0"/>
    <w:rsid w:val="00C66673"/>
    <w:rsid w:val="00C66705"/>
    <w:rsid w:val="00C66B7F"/>
    <w:rsid w:val="00C66CEA"/>
    <w:rsid w:val="00C66EBB"/>
    <w:rsid w:val="00C6772C"/>
    <w:rsid w:val="00C677E6"/>
    <w:rsid w:val="00C6787D"/>
    <w:rsid w:val="00C679C9"/>
    <w:rsid w:val="00C702CC"/>
    <w:rsid w:val="00C704A0"/>
    <w:rsid w:val="00C705D3"/>
    <w:rsid w:val="00C70BFD"/>
    <w:rsid w:val="00C70C56"/>
    <w:rsid w:val="00C70DB5"/>
    <w:rsid w:val="00C70DF0"/>
    <w:rsid w:val="00C70E5E"/>
    <w:rsid w:val="00C71117"/>
    <w:rsid w:val="00C7111F"/>
    <w:rsid w:val="00C712A2"/>
    <w:rsid w:val="00C712A3"/>
    <w:rsid w:val="00C7142D"/>
    <w:rsid w:val="00C71A7D"/>
    <w:rsid w:val="00C71A88"/>
    <w:rsid w:val="00C71CD7"/>
    <w:rsid w:val="00C71E26"/>
    <w:rsid w:val="00C71E91"/>
    <w:rsid w:val="00C72105"/>
    <w:rsid w:val="00C725B7"/>
    <w:rsid w:val="00C72718"/>
    <w:rsid w:val="00C72C11"/>
    <w:rsid w:val="00C72D48"/>
    <w:rsid w:val="00C72F09"/>
    <w:rsid w:val="00C73234"/>
    <w:rsid w:val="00C73295"/>
    <w:rsid w:val="00C7334D"/>
    <w:rsid w:val="00C737FA"/>
    <w:rsid w:val="00C73A05"/>
    <w:rsid w:val="00C73ABF"/>
    <w:rsid w:val="00C73B6A"/>
    <w:rsid w:val="00C73E1E"/>
    <w:rsid w:val="00C741CB"/>
    <w:rsid w:val="00C741F6"/>
    <w:rsid w:val="00C74265"/>
    <w:rsid w:val="00C74278"/>
    <w:rsid w:val="00C742EC"/>
    <w:rsid w:val="00C744C0"/>
    <w:rsid w:val="00C74A36"/>
    <w:rsid w:val="00C74A72"/>
    <w:rsid w:val="00C74B67"/>
    <w:rsid w:val="00C74CC3"/>
    <w:rsid w:val="00C74F3E"/>
    <w:rsid w:val="00C750C3"/>
    <w:rsid w:val="00C750CB"/>
    <w:rsid w:val="00C75347"/>
    <w:rsid w:val="00C75587"/>
    <w:rsid w:val="00C75599"/>
    <w:rsid w:val="00C75798"/>
    <w:rsid w:val="00C75887"/>
    <w:rsid w:val="00C75A99"/>
    <w:rsid w:val="00C75C0E"/>
    <w:rsid w:val="00C7610B"/>
    <w:rsid w:val="00C76307"/>
    <w:rsid w:val="00C763F0"/>
    <w:rsid w:val="00C7679D"/>
    <w:rsid w:val="00C7696B"/>
    <w:rsid w:val="00C76E2F"/>
    <w:rsid w:val="00C77060"/>
    <w:rsid w:val="00C77147"/>
    <w:rsid w:val="00C77436"/>
    <w:rsid w:val="00C77D52"/>
    <w:rsid w:val="00C80313"/>
    <w:rsid w:val="00C80317"/>
    <w:rsid w:val="00C80747"/>
    <w:rsid w:val="00C80A7B"/>
    <w:rsid w:val="00C80BFD"/>
    <w:rsid w:val="00C80D93"/>
    <w:rsid w:val="00C80E89"/>
    <w:rsid w:val="00C80F1D"/>
    <w:rsid w:val="00C80FE6"/>
    <w:rsid w:val="00C8109C"/>
    <w:rsid w:val="00C8138A"/>
    <w:rsid w:val="00C8190B"/>
    <w:rsid w:val="00C819AD"/>
    <w:rsid w:val="00C81E84"/>
    <w:rsid w:val="00C81ED6"/>
    <w:rsid w:val="00C82456"/>
    <w:rsid w:val="00C8285F"/>
    <w:rsid w:val="00C82924"/>
    <w:rsid w:val="00C82B11"/>
    <w:rsid w:val="00C82CA5"/>
    <w:rsid w:val="00C82DAE"/>
    <w:rsid w:val="00C8301A"/>
    <w:rsid w:val="00C83558"/>
    <w:rsid w:val="00C835B4"/>
    <w:rsid w:val="00C8372D"/>
    <w:rsid w:val="00C84478"/>
    <w:rsid w:val="00C84E83"/>
    <w:rsid w:val="00C84EA8"/>
    <w:rsid w:val="00C84EC4"/>
    <w:rsid w:val="00C85507"/>
    <w:rsid w:val="00C8551D"/>
    <w:rsid w:val="00C85718"/>
    <w:rsid w:val="00C85A8F"/>
    <w:rsid w:val="00C86042"/>
    <w:rsid w:val="00C8607B"/>
    <w:rsid w:val="00C861FB"/>
    <w:rsid w:val="00C863E7"/>
    <w:rsid w:val="00C86D72"/>
    <w:rsid w:val="00C8778E"/>
    <w:rsid w:val="00C877B4"/>
    <w:rsid w:val="00C877EA"/>
    <w:rsid w:val="00C87B31"/>
    <w:rsid w:val="00C87B62"/>
    <w:rsid w:val="00C87ED3"/>
    <w:rsid w:val="00C9012A"/>
    <w:rsid w:val="00C90175"/>
    <w:rsid w:val="00C91024"/>
    <w:rsid w:val="00C91109"/>
    <w:rsid w:val="00C91155"/>
    <w:rsid w:val="00C914B0"/>
    <w:rsid w:val="00C91787"/>
    <w:rsid w:val="00C91D1F"/>
    <w:rsid w:val="00C91E96"/>
    <w:rsid w:val="00C923E3"/>
    <w:rsid w:val="00C92655"/>
    <w:rsid w:val="00C92A4A"/>
    <w:rsid w:val="00C92EA5"/>
    <w:rsid w:val="00C930E0"/>
    <w:rsid w:val="00C93307"/>
    <w:rsid w:val="00C93461"/>
    <w:rsid w:val="00C93835"/>
    <w:rsid w:val="00C93DB0"/>
    <w:rsid w:val="00C93F34"/>
    <w:rsid w:val="00C94391"/>
    <w:rsid w:val="00C94BB2"/>
    <w:rsid w:val="00C94C4F"/>
    <w:rsid w:val="00C94DBB"/>
    <w:rsid w:val="00C94EED"/>
    <w:rsid w:val="00C9547F"/>
    <w:rsid w:val="00C95A84"/>
    <w:rsid w:val="00C966C4"/>
    <w:rsid w:val="00C96961"/>
    <w:rsid w:val="00C976AF"/>
    <w:rsid w:val="00C978B3"/>
    <w:rsid w:val="00C97D49"/>
    <w:rsid w:val="00C97DFB"/>
    <w:rsid w:val="00C97E11"/>
    <w:rsid w:val="00CA042F"/>
    <w:rsid w:val="00CA08D4"/>
    <w:rsid w:val="00CA0AF3"/>
    <w:rsid w:val="00CA0BF4"/>
    <w:rsid w:val="00CA0C5E"/>
    <w:rsid w:val="00CA0DC0"/>
    <w:rsid w:val="00CA0E7F"/>
    <w:rsid w:val="00CA1387"/>
    <w:rsid w:val="00CA13C7"/>
    <w:rsid w:val="00CA1936"/>
    <w:rsid w:val="00CA1E4C"/>
    <w:rsid w:val="00CA22BF"/>
    <w:rsid w:val="00CA24C3"/>
    <w:rsid w:val="00CA26D2"/>
    <w:rsid w:val="00CA3132"/>
    <w:rsid w:val="00CA3509"/>
    <w:rsid w:val="00CA3CF0"/>
    <w:rsid w:val="00CA4424"/>
    <w:rsid w:val="00CA54DA"/>
    <w:rsid w:val="00CA5A68"/>
    <w:rsid w:val="00CA5A76"/>
    <w:rsid w:val="00CA601D"/>
    <w:rsid w:val="00CA6020"/>
    <w:rsid w:val="00CA626B"/>
    <w:rsid w:val="00CA629F"/>
    <w:rsid w:val="00CA630E"/>
    <w:rsid w:val="00CA6321"/>
    <w:rsid w:val="00CA767D"/>
    <w:rsid w:val="00CA79FA"/>
    <w:rsid w:val="00CA7D0E"/>
    <w:rsid w:val="00CB0018"/>
    <w:rsid w:val="00CB01AB"/>
    <w:rsid w:val="00CB0380"/>
    <w:rsid w:val="00CB06B2"/>
    <w:rsid w:val="00CB082E"/>
    <w:rsid w:val="00CB0C07"/>
    <w:rsid w:val="00CB1072"/>
    <w:rsid w:val="00CB1125"/>
    <w:rsid w:val="00CB1365"/>
    <w:rsid w:val="00CB1BE9"/>
    <w:rsid w:val="00CB2BC3"/>
    <w:rsid w:val="00CB3998"/>
    <w:rsid w:val="00CB4025"/>
    <w:rsid w:val="00CB4A31"/>
    <w:rsid w:val="00CB58C1"/>
    <w:rsid w:val="00CB5C0B"/>
    <w:rsid w:val="00CB5F03"/>
    <w:rsid w:val="00CB5F87"/>
    <w:rsid w:val="00CB5FD2"/>
    <w:rsid w:val="00CB6836"/>
    <w:rsid w:val="00CB6863"/>
    <w:rsid w:val="00CB6A64"/>
    <w:rsid w:val="00CB6AE1"/>
    <w:rsid w:val="00CB6C14"/>
    <w:rsid w:val="00CB7057"/>
    <w:rsid w:val="00CB714B"/>
    <w:rsid w:val="00CB722A"/>
    <w:rsid w:val="00CB752D"/>
    <w:rsid w:val="00CB7F5F"/>
    <w:rsid w:val="00CB7FE9"/>
    <w:rsid w:val="00CC0722"/>
    <w:rsid w:val="00CC0AF0"/>
    <w:rsid w:val="00CC0B8D"/>
    <w:rsid w:val="00CC1097"/>
    <w:rsid w:val="00CC11B3"/>
    <w:rsid w:val="00CC1338"/>
    <w:rsid w:val="00CC13A0"/>
    <w:rsid w:val="00CC172C"/>
    <w:rsid w:val="00CC180F"/>
    <w:rsid w:val="00CC191F"/>
    <w:rsid w:val="00CC213F"/>
    <w:rsid w:val="00CC2217"/>
    <w:rsid w:val="00CC2795"/>
    <w:rsid w:val="00CC2808"/>
    <w:rsid w:val="00CC2AF3"/>
    <w:rsid w:val="00CC3048"/>
    <w:rsid w:val="00CC3417"/>
    <w:rsid w:val="00CC3437"/>
    <w:rsid w:val="00CC3A20"/>
    <w:rsid w:val="00CC3D07"/>
    <w:rsid w:val="00CC3E77"/>
    <w:rsid w:val="00CC44BD"/>
    <w:rsid w:val="00CC466A"/>
    <w:rsid w:val="00CC4756"/>
    <w:rsid w:val="00CC4C74"/>
    <w:rsid w:val="00CC4F5B"/>
    <w:rsid w:val="00CC4FBD"/>
    <w:rsid w:val="00CC5586"/>
    <w:rsid w:val="00CC592B"/>
    <w:rsid w:val="00CC5CAE"/>
    <w:rsid w:val="00CC5D6C"/>
    <w:rsid w:val="00CC5ECE"/>
    <w:rsid w:val="00CC606D"/>
    <w:rsid w:val="00CC6141"/>
    <w:rsid w:val="00CC6450"/>
    <w:rsid w:val="00CC6726"/>
    <w:rsid w:val="00CC67A1"/>
    <w:rsid w:val="00CC6AE3"/>
    <w:rsid w:val="00CC6BC1"/>
    <w:rsid w:val="00CC7150"/>
    <w:rsid w:val="00CC764B"/>
    <w:rsid w:val="00CC7B89"/>
    <w:rsid w:val="00CC7CF7"/>
    <w:rsid w:val="00CC7E72"/>
    <w:rsid w:val="00CD0AB0"/>
    <w:rsid w:val="00CD0B21"/>
    <w:rsid w:val="00CD0ED1"/>
    <w:rsid w:val="00CD1107"/>
    <w:rsid w:val="00CD1499"/>
    <w:rsid w:val="00CD1546"/>
    <w:rsid w:val="00CD1BE9"/>
    <w:rsid w:val="00CD1DD2"/>
    <w:rsid w:val="00CD1EB7"/>
    <w:rsid w:val="00CD27A2"/>
    <w:rsid w:val="00CD2E24"/>
    <w:rsid w:val="00CD3217"/>
    <w:rsid w:val="00CD3218"/>
    <w:rsid w:val="00CD3219"/>
    <w:rsid w:val="00CD3590"/>
    <w:rsid w:val="00CD35AC"/>
    <w:rsid w:val="00CD362E"/>
    <w:rsid w:val="00CD37CF"/>
    <w:rsid w:val="00CD3EAA"/>
    <w:rsid w:val="00CD4062"/>
    <w:rsid w:val="00CD40AE"/>
    <w:rsid w:val="00CD4323"/>
    <w:rsid w:val="00CD456B"/>
    <w:rsid w:val="00CD46DE"/>
    <w:rsid w:val="00CD4957"/>
    <w:rsid w:val="00CD498F"/>
    <w:rsid w:val="00CD49C4"/>
    <w:rsid w:val="00CD4AC4"/>
    <w:rsid w:val="00CD4CDD"/>
    <w:rsid w:val="00CD52C6"/>
    <w:rsid w:val="00CD576B"/>
    <w:rsid w:val="00CD5CE3"/>
    <w:rsid w:val="00CD5D0C"/>
    <w:rsid w:val="00CD5D5C"/>
    <w:rsid w:val="00CD5DE9"/>
    <w:rsid w:val="00CD6080"/>
    <w:rsid w:val="00CD6172"/>
    <w:rsid w:val="00CD65F1"/>
    <w:rsid w:val="00CD67DC"/>
    <w:rsid w:val="00CD67E1"/>
    <w:rsid w:val="00CD6B4D"/>
    <w:rsid w:val="00CD6C9C"/>
    <w:rsid w:val="00CD77F2"/>
    <w:rsid w:val="00CD7906"/>
    <w:rsid w:val="00CD7A27"/>
    <w:rsid w:val="00CD7BE2"/>
    <w:rsid w:val="00CD7CDB"/>
    <w:rsid w:val="00CD7DBE"/>
    <w:rsid w:val="00CE02B6"/>
    <w:rsid w:val="00CE0430"/>
    <w:rsid w:val="00CE05E4"/>
    <w:rsid w:val="00CE0D62"/>
    <w:rsid w:val="00CE1140"/>
    <w:rsid w:val="00CE1203"/>
    <w:rsid w:val="00CE17B4"/>
    <w:rsid w:val="00CE17DD"/>
    <w:rsid w:val="00CE1A7F"/>
    <w:rsid w:val="00CE1A90"/>
    <w:rsid w:val="00CE1B3C"/>
    <w:rsid w:val="00CE1B63"/>
    <w:rsid w:val="00CE1C22"/>
    <w:rsid w:val="00CE1C27"/>
    <w:rsid w:val="00CE1DD7"/>
    <w:rsid w:val="00CE2269"/>
    <w:rsid w:val="00CE23BE"/>
    <w:rsid w:val="00CE245A"/>
    <w:rsid w:val="00CE24DC"/>
    <w:rsid w:val="00CE25A1"/>
    <w:rsid w:val="00CE27D3"/>
    <w:rsid w:val="00CE2BC4"/>
    <w:rsid w:val="00CE345B"/>
    <w:rsid w:val="00CE34CD"/>
    <w:rsid w:val="00CE383A"/>
    <w:rsid w:val="00CE3D26"/>
    <w:rsid w:val="00CE3EE4"/>
    <w:rsid w:val="00CE3F9B"/>
    <w:rsid w:val="00CE46CC"/>
    <w:rsid w:val="00CE4750"/>
    <w:rsid w:val="00CE5D9F"/>
    <w:rsid w:val="00CE6185"/>
    <w:rsid w:val="00CE6488"/>
    <w:rsid w:val="00CE6C00"/>
    <w:rsid w:val="00CE7B35"/>
    <w:rsid w:val="00CF0980"/>
    <w:rsid w:val="00CF0AAF"/>
    <w:rsid w:val="00CF0AF1"/>
    <w:rsid w:val="00CF0B8B"/>
    <w:rsid w:val="00CF0E1A"/>
    <w:rsid w:val="00CF0FFD"/>
    <w:rsid w:val="00CF1312"/>
    <w:rsid w:val="00CF15E5"/>
    <w:rsid w:val="00CF17E0"/>
    <w:rsid w:val="00CF1A28"/>
    <w:rsid w:val="00CF244E"/>
    <w:rsid w:val="00CF24C2"/>
    <w:rsid w:val="00CF26E0"/>
    <w:rsid w:val="00CF2797"/>
    <w:rsid w:val="00CF29E5"/>
    <w:rsid w:val="00CF2CEA"/>
    <w:rsid w:val="00CF2D39"/>
    <w:rsid w:val="00CF2DDC"/>
    <w:rsid w:val="00CF3167"/>
    <w:rsid w:val="00CF3269"/>
    <w:rsid w:val="00CF3549"/>
    <w:rsid w:val="00CF3AF7"/>
    <w:rsid w:val="00CF4645"/>
    <w:rsid w:val="00CF4E1B"/>
    <w:rsid w:val="00CF518F"/>
    <w:rsid w:val="00CF5457"/>
    <w:rsid w:val="00CF590B"/>
    <w:rsid w:val="00CF5ACE"/>
    <w:rsid w:val="00CF5C75"/>
    <w:rsid w:val="00CF5C92"/>
    <w:rsid w:val="00CF5DC0"/>
    <w:rsid w:val="00CF6286"/>
    <w:rsid w:val="00CF6345"/>
    <w:rsid w:val="00CF6475"/>
    <w:rsid w:val="00CF65CD"/>
    <w:rsid w:val="00CF6BCF"/>
    <w:rsid w:val="00CF7342"/>
    <w:rsid w:val="00CF779D"/>
    <w:rsid w:val="00CF79A8"/>
    <w:rsid w:val="00CF79E0"/>
    <w:rsid w:val="00CF7EF9"/>
    <w:rsid w:val="00D00508"/>
    <w:rsid w:val="00D007C1"/>
    <w:rsid w:val="00D00EC4"/>
    <w:rsid w:val="00D00F8E"/>
    <w:rsid w:val="00D0122A"/>
    <w:rsid w:val="00D01B31"/>
    <w:rsid w:val="00D0258C"/>
    <w:rsid w:val="00D02896"/>
    <w:rsid w:val="00D02C54"/>
    <w:rsid w:val="00D02CBC"/>
    <w:rsid w:val="00D02D87"/>
    <w:rsid w:val="00D03368"/>
    <w:rsid w:val="00D033C5"/>
    <w:rsid w:val="00D033D3"/>
    <w:rsid w:val="00D0344A"/>
    <w:rsid w:val="00D0348E"/>
    <w:rsid w:val="00D03813"/>
    <w:rsid w:val="00D03ABC"/>
    <w:rsid w:val="00D03CD0"/>
    <w:rsid w:val="00D0422B"/>
    <w:rsid w:val="00D04305"/>
    <w:rsid w:val="00D043C5"/>
    <w:rsid w:val="00D044CF"/>
    <w:rsid w:val="00D04886"/>
    <w:rsid w:val="00D05043"/>
    <w:rsid w:val="00D050CD"/>
    <w:rsid w:val="00D051F1"/>
    <w:rsid w:val="00D05605"/>
    <w:rsid w:val="00D05BB2"/>
    <w:rsid w:val="00D05BC3"/>
    <w:rsid w:val="00D05D82"/>
    <w:rsid w:val="00D0612B"/>
    <w:rsid w:val="00D06268"/>
    <w:rsid w:val="00D063EA"/>
    <w:rsid w:val="00D06487"/>
    <w:rsid w:val="00D06A02"/>
    <w:rsid w:val="00D06B9D"/>
    <w:rsid w:val="00D06C1C"/>
    <w:rsid w:val="00D07326"/>
    <w:rsid w:val="00D0734E"/>
    <w:rsid w:val="00D0760E"/>
    <w:rsid w:val="00D077A6"/>
    <w:rsid w:val="00D07C27"/>
    <w:rsid w:val="00D07C5F"/>
    <w:rsid w:val="00D103BB"/>
    <w:rsid w:val="00D1118E"/>
    <w:rsid w:val="00D11346"/>
    <w:rsid w:val="00D11E57"/>
    <w:rsid w:val="00D12031"/>
    <w:rsid w:val="00D12079"/>
    <w:rsid w:val="00D122CF"/>
    <w:rsid w:val="00D125B8"/>
    <w:rsid w:val="00D127B9"/>
    <w:rsid w:val="00D1289E"/>
    <w:rsid w:val="00D12E3B"/>
    <w:rsid w:val="00D13134"/>
    <w:rsid w:val="00D1349C"/>
    <w:rsid w:val="00D13713"/>
    <w:rsid w:val="00D13CC3"/>
    <w:rsid w:val="00D145DB"/>
    <w:rsid w:val="00D147CE"/>
    <w:rsid w:val="00D14CF8"/>
    <w:rsid w:val="00D15544"/>
    <w:rsid w:val="00D1573A"/>
    <w:rsid w:val="00D15754"/>
    <w:rsid w:val="00D157CB"/>
    <w:rsid w:val="00D15886"/>
    <w:rsid w:val="00D15BB4"/>
    <w:rsid w:val="00D1633C"/>
    <w:rsid w:val="00D16342"/>
    <w:rsid w:val="00D1639B"/>
    <w:rsid w:val="00D16A6B"/>
    <w:rsid w:val="00D16B03"/>
    <w:rsid w:val="00D16B31"/>
    <w:rsid w:val="00D16E24"/>
    <w:rsid w:val="00D171B7"/>
    <w:rsid w:val="00D172B8"/>
    <w:rsid w:val="00D174F3"/>
    <w:rsid w:val="00D17A74"/>
    <w:rsid w:val="00D17ED4"/>
    <w:rsid w:val="00D20019"/>
    <w:rsid w:val="00D2040A"/>
    <w:rsid w:val="00D2054E"/>
    <w:rsid w:val="00D20CCC"/>
    <w:rsid w:val="00D20DDA"/>
    <w:rsid w:val="00D20E67"/>
    <w:rsid w:val="00D211AF"/>
    <w:rsid w:val="00D213B0"/>
    <w:rsid w:val="00D216A0"/>
    <w:rsid w:val="00D21747"/>
    <w:rsid w:val="00D21761"/>
    <w:rsid w:val="00D218A5"/>
    <w:rsid w:val="00D21B46"/>
    <w:rsid w:val="00D220DA"/>
    <w:rsid w:val="00D22184"/>
    <w:rsid w:val="00D2232A"/>
    <w:rsid w:val="00D225AC"/>
    <w:rsid w:val="00D2284A"/>
    <w:rsid w:val="00D22915"/>
    <w:rsid w:val="00D22A62"/>
    <w:rsid w:val="00D22B81"/>
    <w:rsid w:val="00D22EF1"/>
    <w:rsid w:val="00D2313D"/>
    <w:rsid w:val="00D23242"/>
    <w:rsid w:val="00D233E2"/>
    <w:rsid w:val="00D234DB"/>
    <w:rsid w:val="00D23F37"/>
    <w:rsid w:val="00D245C8"/>
    <w:rsid w:val="00D24C1D"/>
    <w:rsid w:val="00D24EFE"/>
    <w:rsid w:val="00D24FB3"/>
    <w:rsid w:val="00D2520C"/>
    <w:rsid w:val="00D253B6"/>
    <w:rsid w:val="00D254CF"/>
    <w:rsid w:val="00D2561A"/>
    <w:rsid w:val="00D25732"/>
    <w:rsid w:val="00D260DD"/>
    <w:rsid w:val="00D264A9"/>
    <w:rsid w:val="00D26915"/>
    <w:rsid w:val="00D26E30"/>
    <w:rsid w:val="00D271EB"/>
    <w:rsid w:val="00D27551"/>
    <w:rsid w:val="00D278EC"/>
    <w:rsid w:val="00D27B0F"/>
    <w:rsid w:val="00D303E3"/>
    <w:rsid w:val="00D3046A"/>
    <w:rsid w:val="00D304CF"/>
    <w:rsid w:val="00D30817"/>
    <w:rsid w:val="00D309FA"/>
    <w:rsid w:val="00D30B51"/>
    <w:rsid w:val="00D30C12"/>
    <w:rsid w:val="00D30EB0"/>
    <w:rsid w:val="00D312D1"/>
    <w:rsid w:val="00D31878"/>
    <w:rsid w:val="00D319B9"/>
    <w:rsid w:val="00D319FE"/>
    <w:rsid w:val="00D31ED3"/>
    <w:rsid w:val="00D321C2"/>
    <w:rsid w:val="00D3245F"/>
    <w:rsid w:val="00D32E97"/>
    <w:rsid w:val="00D32EC8"/>
    <w:rsid w:val="00D32ED4"/>
    <w:rsid w:val="00D33778"/>
    <w:rsid w:val="00D33890"/>
    <w:rsid w:val="00D33892"/>
    <w:rsid w:val="00D33EDA"/>
    <w:rsid w:val="00D33F96"/>
    <w:rsid w:val="00D33FDE"/>
    <w:rsid w:val="00D340A2"/>
    <w:rsid w:val="00D34457"/>
    <w:rsid w:val="00D344D5"/>
    <w:rsid w:val="00D3469A"/>
    <w:rsid w:val="00D34722"/>
    <w:rsid w:val="00D347CB"/>
    <w:rsid w:val="00D348B6"/>
    <w:rsid w:val="00D34909"/>
    <w:rsid w:val="00D34A22"/>
    <w:rsid w:val="00D34CA3"/>
    <w:rsid w:val="00D34D05"/>
    <w:rsid w:val="00D34EF0"/>
    <w:rsid w:val="00D34FEE"/>
    <w:rsid w:val="00D3581A"/>
    <w:rsid w:val="00D35C26"/>
    <w:rsid w:val="00D35DC0"/>
    <w:rsid w:val="00D36488"/>
    <w:rsid w:val="00D36C0D"/>
    <w:rsid w:val="00D371B8"/>
    <w:rsid w:val="00D37605"/>
    <w:rsid w:val="00D3765D"/>
    <w:rsid w:val="00D3796D"/>
    <w:rsid w:val="00D37FB1"/>
    <w:rsid w:val="00D400E5"/>
    <w:rsid w:val="00D40579"/>
    <w:rsid w:val="00D40588"/>
    <w:rsid w:val="00D405B8"/>
    <w:rsid w:val="00D405CE"/>
    <w:rsid w:val="00D40B45"/>
    <w:rsid w:val="00D40B6C"/>
    <w:rsid w:val="00D412DB"/>
    <w:rsid w:val="00D415C0"/>
    <w:rsid w:val="00D4161F"/>
    <w:rsid w:val="00D417EE"/>
    <w:rsid w:val="00D418B8"/>
    <w:rsid w:val="00D419B3"/>
    <w:rsid w:val="00D41CDE"/>
    <w:rsid w:val="00D41EF5"/>
    <w:rsid w:val="00D42010"/>
    <w:rsid w:val="00D4213D"/>
    <w:rsid w:val="00D424E8"/>
    <w:rsid w:val="00D42CA9"/>
    <w:rsid w:val="00D4307E"/>
    <w:rsid w:val="00D4324D"/>
    <w:rsid w:val="00D4330C"/>
    <w:rsid w:val="00D43D8D"/>
    <w:rsid w:val="00D43F3A"/>
    <w:rsid w:val="00D43F51"/>
    <w:rsid w:val="00D444C4"/>
    <w:rsid w:val="00D447A1"/>
    <w:rsid w:val="00D447E3"/>
    <w:rsid w:val="00D44804"/>
    <w:rsid w:val="00D4480B"/>
    <w:rsid w:val="00D44837"/>
    <w:rsid w:val="00D449F1"/>
    <w:rsid w:val="00D44A51"/>
    <w:rsid w:val="00D44BF9"/>
    <w:rsid w:val="00D4519E"/>
    <w:rsid w:val="00D451A0"/>
    <w:rsid w:val="00D4564F"/>
    <w:rsid w:val="00D45E66"/>
    <w:rsid w:val="00D45F74"/>
    <w:rsid w:val="00D463B4"/>
    <w:rsid w:val="00D46681"/>
    <w:rsid w:val="00D47200"/>
    <w:rsid w:val="00D47373"/>
    <w:rsid w:val="00D475DE"/>
    <w:rsid w:val="00D478EC"/>
    <w:rsid w:val="00D47A2B"/>
    <w:rsid w:val="00D47EEF"/>
    <w:rsid w:val="00D504C7"/>
    <w:rsid w:val="00D50A93"/>
    <w:rsid w:val="00D5142F"/>
    <w:rsid w:val="00D518CA"/>
    <w:rsid w:val="00D51A19"/>
    <w:rsid w:val="00D51B32"/>
    <w:rsid w:val="00D51BF3"/>
    <w:rsid w:val="00D51C5E"/>
    <w:rsid w:val="00D51CE1"/>
    <w:rsid w:val="00D52074"/>
    <w:rsid w:val="00D52216"/>
    <w:rsid w:val="00D5227C"/>
    <w:rsid w:val="00D522A0"/>
    <w:rsid w:val="00D522D9"/>
    <w:rsid w:val="00D52B51"/>
    <w:rsid w:val="00D535A6"/>
    <w:rsid w:val="00D53795"/>
    <w:rsid w:val="00D53F21"/>
    <w:rsid w:val="00D54660"/>
    <w:rsid w:val="00D54B61"/>
    <w:rsid w:val="00D54F1A"/>
    <w:rsid w:val="00D5567F"/>
    <w:rsid w:val="00D5574A"/>
    <w:rsid w:val="00D55830"/>
    <w:rsid w:val="00D55C06"/>
    <w:rsid w:val="00D55D93"/>
    <w:rsid w:val="00D5613D"/>
    <w:rsid w:val="00D56256"/>
    <w:rsid w:val="00D56530"/>
    <w:rsid w:val="00D566CF"/>
    <w:rsid w:val="00D567F1"/>
    <w:rsid w:val="00D56DB4"/>
    <w:rsid w:val="00D572D9"/>
    <w:rsid w:val="00D57352"/>
    <w:rsid w:val="00D573C3"/>
    <w:rsid w:val="00D57938"/>
    <w:rsid w:val="00D60E64"/>
    <w:rsid w:val="00D6122F"/>
    <w:rsid w:val="00D61503"/>
    <w:rsid w:val="00D615BF"/>
    <w:rsid w:val="00D6160B"/>
    <w:rsid w:val="00D61629"/>
    <w:rsid w:val="00D618F1"/>
    <w:rsid w:val="00D620A0"/>
    <w:rsid w:val="00D623DB"/>
    <w:rsid w:val="00D6243B"/>
    <w:rsid w:val="00D62D1B"/>
    <w:rsid w:val="00D63347"/>
    <w:rsid w:val="00D63E55"/>
    <w:rsid w:val="00D63F7E"/>
    <w:rsid w:val="00D643EE"/>
    <w:rsid w:val="00D645FA"/>
    <w:rsid w:val="00D64934"/>
    <w:rsid w:val="00D649C1"/>
    <w:rsid w:val="00D64D0A"/>
    <w:rsid w:val="00D6523E"/>
    <w:rsid w:val="00D65439"/>
    <w:rsid w:val="00D65D5C"/>
    <w:rsid w:val="00D662E7"/>
    <w:rsid w:val="00D669C5"/>
    <w:rsid w:val="00D66A74"/>
    <w:rsid w:val="00D6778F"/>
    <w:rsid w:val="00D679C3"/>
    <w:rsid w:val="00D67A97"/>
    <w:rsid w:val="00D67D57"/>
    <w:rsid w:val="00D67E55"/>
    <w:rsid w:val="00D67E6D"/>
    <w:rsid w:val="00D700CB"/>
    <w:rsid w:val="00D701A5"/>
    <w:rsid w:val="00D702F3"/>
    <w:rsid w:val="00D7042A"/>
    <w:rsid w:val="00D7063F"/>
    <w:rsid w:val="00D70D44"/>
    <w:rsid w:val="00D71526"/>
    <w:rsid w:val="00D717F4"/>
    <w:rsid w:val="00D719BA"/>
    <w:rsid w:val="00D71E36"/>
    <w:rsid w:val="00D7247E"/>
    <w:rsid w:val="00D72B5F"/>
    <w:rsid w:val="00D72C2F"/>
    <w:rsid w:val="00D72D4B"/>
    <w:rsid w:val="00D72E69"/>
    <w:rsid w:val="00D733E8"/>
    <w:rsid w:val="00D734F7"/>
    <w:rsid w:val="00D738C1"/>
    <w:rsid w:val="00D739A7"/>
    <w:rsid w:val="00D73A49"/>
    <w:rsid w:val="00D73F9B"/>
    <w:rsid w:val="00D74190"/>
    <w:rsid w:val="00D74239"/>
    <w:rsid w:val="00D742C9"/>
    <w:rsid w:val="00D74437"/>
    <w:rsid w:val="00D74D94"/>
    <w:rsid w:val="00D7507D"/>
    <w:rsid w:val="00D755A6"/>
    <w:rsid w:val="00D75721"/>
    <w:rsid w:val="00D7582F"/>
    <w:rsid w:val="00D75AF5"/>
    <w:rsid w:val="00D75B93"/>
    <w:rsid w:val="00D75C5A"/>
    <w:rsid w:val="00D75D97"/>
    <w:rsid w:val="00D75F05"/>
    <w:rsid w:val="00D760C1"/>
    <w:rsid w:val="00D7620F"/>
    <w:rsid w:val="00D762DB"/>
    <w:rsid w:val="00D76313"/>
    <w:rsid w:val="00D76440"/>
    <w:rsid w:val="00D76623"/>
    <w:rsid w:val="00D767EA"/>
    <w:rsid w:val="00D768C1"/>
    <w:rsid w:val="00D7691C"/>
    <w:rsid w:val="00D76F0B"/>
    <w:rsid w:val="00D76FBB"/>
    <w:rsid w:val="00D77137"/>
    <w:rsid w:val="00D7715F"/>
    <w:rsid w:val="00D77234"/>
    <w:rsid w:val="00D77590"/>
    <w:rsid w:val="00D77959"/>
    <w:rsid w:val="00D80263"/>
    <w:rsid w:val="00D80606"/>
    <w:rsid w:val="00D8077B"/>
    <w:rsid w:val="00D807B5"/>
    <w:rsid w:val="00D807C8"/>
    <w:rsid w:val="00D80981"/>
    <w:rsid w:val="00D80DBF"/>
    <w:rsid w:val="00D8146A"/>
    <w:rsid w:val="00D81699"/>
    <w:rsid w:val="00D81B9B"/>
    <w:rsid w:val="00D81F26"/>
    <w:rsid w:val="00D8207E"/>
    <w:rsid w:val="00D82377"/>
    <w:rsid w:val="00D82988"/>
    <w:rsid w:val="00D82EA7"/>
    <w:rsid w:val="00D83175"/>
    <w:rsid w:val="00D8322B"/>
    <w:rsid w:val="00D83595"/>
    <w:rsid w:val="00D839B7"/>
    <w:rsid w:val="00D83CAD"/>
    <w:rsid w:val="00D83E48"/>
    <w:rsid w:val="00D83F1B"/>
    <w:rsid w:val="00D8429C"/>
    <w:rsid w:val="00D8455A"/>
    <w:rsid w:val="00D8478D"/>
    <w:rsid w:val="00D84840"/>
    <w:rsid w:val="00D84A3A"/>
    <w:rsid w:val="00D84D10"/>
    <w:rsid w:val="00D84D22"/>
    <w:rsid w:val="00D84FF9"/>
    <w:rsid w:val="00D856F6"/>
    <w:rsid w:val="00D859E2"/>
    <w:rsid w:val="00D859EF"/>
    <w:rsid w:val="00D85E1D"/>
    <w:rsid w:val="00D85E4F"/>
    <w:rsid w:val="00D86269"/>
    <w:rsid w:val="00D864D6"/>
    <w:rsid w:val="00D866A8"/>
    <w:rsid w:val="00D8678E"/>
    <w:rsid w:val="00D86933"/>
    <w:rsid w:val="00D86A22"/>
    <w:rsid w:val="00D86B74"/>
    <w:rsid w:val="00D86C5F"/>
    <w:rsid w:val="00D8701B"/>
    <w:rsid w:val="00D8709C"/>
    <w:rsid w:val="00D870D5"/>
    <w:rsid w:val="00D8766B"/>
    <w:rsid w:val="00D87E84"/>
    <w:rsid w:val="00D900EA"/>
    <w:rsid w:val="00D906B3"/>
    <w:rsid w:val="00D90850"/>
    <w:rsid w:val="00D90E79"/>
    <w:rsid w:val="00D91060"/>
    <w:rsid w:val="00D91453"/>
    <w:rsid w:val="00D91642"/>
    <w:rsid w:val="00D9168A"/>
    <w:rsid w:val="00D920EE"/>
    <w:rsid w:val="00D9247A"/>
    <w:rsid w:val="00D9248D"/>
    <w:rsid w:val="00D927F8"/>
    <w:rsid w:val="00D928BE"/>
    <w:rsid w:val="00D92924"/>
    <w:rsid w:val="00D92A9F"/>
    <w:rsid w:val="00D92DCB"/>
    <w:rsid w:val="00D933AC"/>
    <w:rsid w:val="00D93B2D"/>
    <w:rsid w:val="00D93E31"/>
    <w:rsid w:val="00D93EF2"/>
    <w:rsid w:val="00D93FE6"/>
    <w:rsid w:val="00D94052"/>
    <w:rsid w:val="00D9463D"/>
    <w:rsid w:val="00D947C7"/>
    <w:rsid w:val="00D94AAE"/>
    <w:rsid w:val="00D94FDE"/>
    <w:rsid w:val="00D95527"/>
    <w:rsid w:val="00D95D37"/>
    <w:rsid w:val="00D95E61"/>
    <w:rsid w:val="00D95F7B"/>
    <w:rsid w:val="00D966B1"/>
    <w:rsid w:val="00D9688B"/>
    <w:rsid w:val="00D96AF4"/>
    <w:rsid w:val="00D96CD9"/>
    <w:rsid w:val="00D96DB8"/>
    <w:rsid w:val="00D96ED2"/>
    <w:rsid w:val="00D9713A"/>
    <w:rsid w:val="00D97241"/>
    <w:rsid w:val="00D97256"/>
    <w:rsid w:val="00D97769"/>
    <w:rsid w:val="00D97815"/>
    <w:rsid w:val="00D9783F"/>
    <w:rsid w:val="00D978B7"/>
    <w:rsid w:val="00D97A36"/>
    <w:rsid w:val="00D97AAD"/>
    <w:rsid w:val="00D97B9E"/>
    <w:rsid w:val="00DA01D7"/>
    <w:rsid w:val="00DA060F"/>
    <w:rsid w:val="00DA078C"/>
    <w:rsid w:val="00DA0C27"/>
    <w:rsid w:val="00DA10D2"/>
    <w:rsid w:val="00DA12E7"/>
    <w:rsid w:val="00DA1520"/>
    <w:rsid w:val="00DA1560"/>
    <w:rsid w:val="00DA1639"/>
    <w:rsid w:val="00DA1801"/>
    <w:rsid w:val="00DA1CDE"/>
    <w:rsid w:val="00DA2892"/>
    <w:rsid w:val="00DA2A27"/>
    <w:rsid w:val="00DA2A3C"/>
    <w:rsid w:val="00DA2B9E"/>
    <w:rsid w:val="00DA2C74"/>
    <w:rsid w:val="00DA2D98"/>
    <w:rsid w:val="00DA2E18"/>
    <w:rsid w:val="00DA30C4"/>
    <w:rsid w:val="00DA326F"/>
    <w:rsid w:val="00DA332D"/>
    <w:rsid w:val="00DA33FB"/>
    <w:rsid w:val="00DA35C5"/>
    <w:rsid w:val="00DA3733"/>
    <w:rsid w:val="00DA3BEA"/>
    <w:rsid w:val="00DA3C4F"/>
    <w:rsid w:val="00DA4644"/>
    <w:rsid w:val="00DA4711"/>
    <w:rsid w:val="00DA4932"/>
    <w:rsid w:val="00DA4993"/>
    <w:rsid w:val="00DA4FE4"/>
    <w:rsid w:val="00DA5241"/>
    <w:rsid w:val="00DA52B6"/>
    <w:rsid w:val="00DA54C3"/>
    <w:rsid w:val="00DA5DB9"/>
    <w:rsid w:val="00DA5EB7"/>
    <w:rsid w:val="00DA60F3"/>
    <w:rsid w:val="00DA615C"/>
    <w:rsid w:val="00DA621D"/>
    <w:rsid w:val="00DA6366"/>
    <w:rsid w:val="00DA6D34"/>
    <w:rsid w:val="00DA7395"/>
    <w:rsid w:val="00DA75C8"/>
    <w:rsid w:val="00DA7772"/>
    <w:rsid w:val="00DB0052"/>
    <w:rsid w:val="00DB0990"/>
    <w:rsid w:val="00DB1498"/>
    <w:rsid w:val="00DB1B42"/>
    <w:rsid w:val="00DB1C3A"/>
    <w:rsid w:val="00DB1C44"/>
    <w:rsid w:val="00DB1D93"/>
    <w:rsid w:val="00DB2054"/>
    <w:rsid w:val="00DB2414"/>
    <w:rsid w:val="00DB271D"/>
    <w:rsid w:val="00DB31B0"/>
    <w:rsid w:val="00DB3687"/>
    <w:rsid w:val="00DB3E8A"/>
    <w:rsid w:val="00DB4361"/>
    <w:rsid w:val="00DB443A"/>
    <w:rsid w:val="00DB4916"/>
    <w:rsid w:val="00DB4948"/>
    <w:rsid w:val="00DB4B11"/>
    <w:rsid w:val="00DB4B15"/>
    <w:rsid w:val="00DB4CFB"/>
    <w:rsid w:val="00DB4D63"/>
    <w:rsid w:val="00DB4E38"/>
    <w:rsid w:val="00DB5247"/>
    <w:rsid w:val="00DB55C1"/>
    <w:rsid w:val="00DB5812"/>
    <w:rsid w:val="00DB59CA"/>
    <w:rsid w:val="00DB59DE"/>
    <w:rsid w:val="00DB5E0D"/>
    <w:rsid w:val="00DB63C8"/>
    <w:rsid w:val="00DB647E"/>
    <w:rsid w:val="00DB677D"/>
    <w:rsid w:val="00DB6F60"/>
    <w:rsid w:val="00DB7111"/>
    <w:rsid w:val="00DB75B5"/>
    <w:rsid w:val="00DB7A1C"/>
    <w:rsid w:val="00DB7C69"/>
    <w:rsid w:val="00DC0048"/>
    <w:rsid w:val="00DC00DB"/>
    <w:rsid w:val="00DC01C5"/>
    <w:rsid w:val="00DC0451"/>
    <w:rsid w:val="00DC12A6"/>
    <w:rsid w:val="00DC19CB"/>
    <w:rsid w:val="00DC1AD3"/>
    <w:rsid w:val="00DC1C1F"/>
    <w:rsid w:val="00DC23F5"/>
    <w:rsid w:val="00DC2A57"/>
    <w:rsid w:val="00DC2BC9"/>
    <w:rsid w:val="00DC2D9C"/>
    <w:rsid w:val="00DC30A2"/>
    <w:rsid w:val="00DC3141"/>
    <w:rsid w:val="00DC39C2"/>
    <w:rsid w:val="00DC42C8"/>
    <w:rsid w:val="00DC42CB"/>
    <w:rsid w:val="00DC44FF"/>
    <w:rsid w:val="00DC49BC"/>
    <w:rsid w:val="00DC4B21"/>
    <w:rsid w:val="00DC4D24"/>
    <w:rsid w:val="00DC4E89"/>
    <w:rsid w:val="00DC508E"/>
    <w:rsid w:val="00DC55EF"/>
    <w:rsid w:val="00DC569E"/>
    <w:rsid w:val="00DC5E57"/>
    <w:rsid w:val="00DC60F1"/>
    <w:rsid w:val="00DC6155"/>
    <w:rsid w:val="00DC646A"/>
    <w:rsid w:val="00DC6FA5"/>
    <w:rsid w:val="00DC702A"/>
    <w:rsid w:val="00DC7438"/>
    <w:rsid w:val="00DC7871"/>
    <w:rsid w:val="00DC7E6F"/>
    <w:rsid w:val="00DD04E4"/>
    <w:rsid w:val="00DD0877"/>
    <w:rsid w:val="00DD08FC"/>
    <w:rsid w:val="00DD09B0"/>
    <w:rsid w:val="00DD0AC3"/>
    <w:rsid w:val="00DD0C6F"/>
    <w:rsid w:val="00DD0E50"/>
    <w:rsid w:val="00DD114A"/>
    <w:rsid w:val="00DD12F8"/>
    <w:rsid w:val="00DD13A4"/>
    <w:rsid w:val="00DD182C"/>
    <w:rsid w:val="00DD18A8"/>
    <w:rsid w:val="00DD2810"/>
    <w:rsid w:val="00DD2871"/>
    <w:rsid w:val="00DD2A17"/>
    <w:rsid w:val="00DD2AAD"/>
    <w:rsid w:val="00DD32ED"/>
    <w:rsid w:val="00DD353D"/>
    <w:rsid w:val="00DD3961"/>
    <w:rsid w:val="00DD3987"/>
    <w:rsid w:val="00DD3DCE"/>
    <w:rsid w:val="00DD4381"/>
    <w:rsid w:val="00DD43B7"/>
    <w:rsid w:val="00DD46FA"/>
    <w:rsid w:val="00DD49A6"/>
    <w:rsid w:val="00DD5002"/>
    <w:rsid w:val="00DD513B"/>
    <w:rsid w:val="00DD530B"/>
    <w:rsid w:val="00DD590C"/>
    <w:rsid w:val="00DD5C5E"/>
    <w:rsid w:val="00DD5ECF"/>
    <w:rsid w:val="00DD5F62"/>
    <w:rsid w:val="00DD6216"/>
    <w:rsid w:val="00DD62E0"/>
    <w:rsid w:val="00DD641A"/>
    <w:rsid w:val="00DD6CF3"/>
    <w:rsid w:val="00DD7001"/>
    <w:rsid w:val="00DD72AB"/>
    <w:rsid w:val="00DD730C"/>
    <w:rsid w:val="00DD7343"/>
    <w:rsid w:val="00DD76BA"/>
    <w:rsid w:val="00DD7817"/>
    <w:rsid w:val="00DD7A56"/>
    <w:rsid w:val="00DD7AB1"/>
    <w:rsid w:val="00DD7D13"/>
    <w:rsid w:val="00DD7F08"/>
    <w:rsid w:val="00DE0133"/>
    <w:rsid w:val="00DE0299"/>
    <w:rsid w:val="00DE036D"/>
    <w:rsid w:val="00DE042B"/>
    <w:rsid w:val="00DE0477"/>
    <w:rsid w:val="00DE0A56"/>
    <w:rsid w:val="00DE0B67"/>
    <w:rsid w:val="00DE1152"/>
    <w:rsid w:val="00DE12A6"/>
    <w:rsid w:val="00DE1A48"/>
    <w:rsid w:val="00DE1BDC"/>
    <w:rsid w:val="00DE2049"/>
    <w:rsid w:val="00DE241A"/>
    <w:rsid w:val="00DE27F2"/>
    <w:rsid w:val="00DE3672"/>
    <w:rsid w:val="00DE4412"/>
    <w:rsid w:val="00DE47CE"/>
    <w:rsid w:val="00DE4807"/>
    <w:rsid w:val="00DE498B"/>
    <w:rsid w:val="00DE4AFA"/>
    <w:rsid w:val="00DE4B37"/>
    <w:rsid w:val="00DE4BDE"/>
    <w:rsid w:val="00DE4F4C"/>
    <w:rsid w:val="00DE50C6"/>
    <w:rsid w:val="00DE5432"/>
    <w:rsid w:val="00DE5A1A"/>
    <w:rsid w:val="00DE5A4A"/>
    <w:rsid w:val="00DE659F"/>
    <w:rsid w:val="00DE6BB9"/>
    <w:rsid w:val="00DE6CFF"/>
    <w:rsid w:val="00DE6E8F"/>
    <w:rsid w:val="00DE7179"/>
    <w:rsid w:val="00DE7623"/>
    <w:rsid w:val="00DE7E3D"/>
    <w:rsid w:val="00DE7EDD"/>
    <w:rsid w:val="00DE7F8B"/>
    <w:rsid w:val="00DF00E4"/>
    <w:rsid w:val="00DF0283"/>
    <w:rsid w:val="00DF03C0"/>
    <w:rsid w:val="00DF0757"/>
    <w:rsid w:val="00DF1094"/>
    <w:rsid w:val="00DF1175"/>
    <w:rsid w:val="00DF1AD5"/>
    <w:rsid w:val="00DF1BF9"/>
    <w:rsid w:val="00DF1DB1"/>
    <w:rsid w:val="00DF1E55"/>
    <w:rsid w:val="00DF1F3C"/>
    <w:rsid w:val="00DF207D"/>
    <w:rsid w:val="00DF272C"/>
    <w:rsid w:val="00DF2E26"/>
    <w:rsid w:val="00DF326E"/>
    <w:rsid w:val="00DF339D"/>
    <w:rsid w:val="00DF33C5"/>
    <w:rsid w:val="00DF383B"/>
    <w:rsid w:val="00DF3ACA"/>
    <w:rsid w:val="00DF3EB7"/>
    <w:rsid w:val="00DF4294"/>
    <w:rsid w:val="00DF443B"/>
    <w:rsid w:val="00DF46CE"/>
    <w:rsid w:val="00DF4AC8"/>
    <w:rsid w:val="00DF4D5A"/>
    <w:rsid w:val="00DF4EDA"/>
    <w:rsid w:val="00DF51FC"/>
    <w:rsid w:val="00DF5236"/>
    <w:rsid w:val="00DF54BE"/>
    <w:rsid w:val="00DF54D0"/>
    <w:rsid w:val="00DF5571"/>
    <w:rsid w:val="00DF57BF"/>
    <w:rsid w:val="00DF5A5A"/>
    <w:rsid w:val="00DF60F3"/>
    <w:rsid w:val="00DF62D9"/>
    <w:rsid w:val="00DF6445"/>
    <w:rsid w:val="00DF64EA"/>
    <w:rsid w:val="00DF6538"/>
    <w:rsid w:val="00DF65D7"/>
    <w:rsid w:val="00DF6A62"/>
    <w:rsid w:val="00DF6DBC"/>
    <w:rsid w:val="00DF6F24"/>
    <w:rsid w:val="00DF7509"/>
    <w:rsid w:val="00DF7602"/>
    <w:rsid w:val="00DF7731"/>
    <w:rsid w:val="00DF77FC"/>
    <w:rsid w:val="00E00173"/>
    <w:rsid w:val="00E002F0"/>
    <w:rsid w:val="00E0033B"/>
    <w:rsid w:val="00E0034D"/>
    <w:rsid w:val="00E0045D"/>
    <w:rsid w:val="00E007BE"/>
    <w:rsid w:val="00E0083B"/>
    <w:rsid w:val="00E00F5F"/>
    <w:rsid w:val="00E01217"/>
    <w:rsid w:val="00E01DC3"/>
    <w:rsid w:val="00E0233E"/>
    <w:rsid w:val="00E02510"/>
    <w:rsid w:val="00E02A92"/>
    <w:rsid w:val="00E02B27"/>
    <w:rsid w:val="00E02C1D"/>
    <w:rsid w:val="00E03BCE"/>
    <w:rsid w:val="00E03CFA"/>
    <w:rsid w:val="00E046F5"/>
    <w:rsid w:val="00E04FC7"/>
    <w:rsid w:val="00E05052"/>
    <w:rsid w:val="00E0577F"/>
    <w:rsid w:val="00E0587A"/>
    <w:rsid w:val="00E05A03"/>
    <w:rsid w:val="00E05D07"/>
    <w:rsid w:val="00E0623A"/>
    <w:rsid w:val="00E06648"/>
    <w:rsid w:val="00E0713D"/>
    <w:rsid w:val="00E073FD"/>
    <w:rsid w:val="00E0766A"/>
    <w:rsid w:val="00E07B64"/>
    <w:rsid w:val="00E07D84"/>
    <w:rsid w:val="00E104D5"/>
    <w:rsid w:val="00E10997"/>
    <w:rsid w:val="00E1127E"/>
    <w:rsid w:val="00E11B98"/>
    <w:rsid w:val="00E11DEB"/>
    <w:rsid w:val="00E11FFB"/>
    <w:rsid w:val="00E12253"/>
    <w:rsid w:val="00E12490"/>
    <w:rsid w:val="00E127BD"/>
    <w:rsid w:val="00E1287F"/>
    <w:rsid w:val="00E139CD"/>
    <w:rsid w:val="00E13D4F"/>
    <w:rsid w:val="00E1426E"/>
    <w:rsid w:val="00E14629"/>
    <w:rsid w:val="00E1474E"/>
    <w:rsid w:val="00E14834"/>
    <w:rsid w:val="00E148BF"/>
    <w:rsid w:val="00E14D16"/>
    <w:rsid w:val="00E1520D"/>
    <w:rsid w:val="00E152D1"/>
    <w:rsid w:val="00E15EA3"/>
    <w:rsid w:val="00E15EEA"/>
    <w:rsid w:val="00E16056"/>
    <w:rsid w:val="00E161C7"/>
    <w:rsid w:val="00E16BB7"/>
    <w:rsid w:val="00E16BC4"/>
    <w:rsid w:val="00E16E7F"/>
    <w:rsid w:val="00E17241"/>
    <w:rsid w:val="00E17286"/>
    <w:rsid w:val="00E174E7"/>
    <w:rsid w:val="00E17591"/>
    <w:rsid w:val="00E177CA"/>
    <w:rsid w:val="00E178B4"/>
    <w:rsid w:val="00E17BF9"/>
    <w:rsid w:val="00E17D20"/>
    <w:rsid w:val="00E17D8F"/>
    <w:rsid w:val="00E207E0"/>
    <w:rsid w:val="00E20B98"/>
    <w:rsid w:val="00E20C14"/>
    <w:rsid w:val="00E20C63"/>
    <w:rsid w:val="00E20D38"/>
    <w:rsid w:val="00E21FB4"/>
    <w:rsid w:val="00E2235B"/>
    <w:rsid w:val="00E227D4"/>
    <w:rsid w:val="00E22C2A"/>
    <w:rsid w:val="00E23485"/>
    <w:rsid w:val="00E235B8"/>
    <w:rsid w:val="00E2377C"/>
    <w:rsid w:val="00E23C31"/>
    <w:rsid w:val="00E23C60"/>
    <w:rsid w:val="00E23DAE"/>
    <w:rsid w:val="00E23EC8"/>
    <w:rsid w:val="00E246EE"/>
    <w:rsid w:val="00E247FB"/>
    <w:rsid w:val="00E2483A"/>
    <w:rsid w:val="00E249D8"/>
    <w:rsid w:val="00E24B92"/>
    <w:rsid w:val="00E24F3F"/>
    <w:rsid w:val="00E253A6"/>
    <w:rsid w:val="00E25521"/>
    <w:rsid w:val="00E262B3"/>
    <w:rsid w:val="00E265A9"/>
    <w:rsid w:val="00E27001"/>
    <w:rsid w:val="00E27091"/>
    <w:rsid w:val="00E27097"/>
    <w:rsid w:val="00E2736D"/>
    <w:rsid w:val="00E277D7"/>
    <w:rsid w:val="00E27809"/>
    <w:rsid w:val="00E2799B"/>
    <w:rsid w:val="00E279FD"/>
    <w:rsid w:val="00E27AD5"/>
    <w:rsid w:val="00E3013D"/>
    <w:rsid w:val="00E301D5"/>
    <w:rsid w:val="00E30561"/>
    <w:rsid w:val="00E30604"/>
    <w:rsid w:val="00E3084A"/>
    <w:rsid w:val="00E30B70"/>
    <w:rsid w:val="00E30D84"/>
    <w:rsid w:val="00E310AB"/>
    <w:rsid w:val="00E311B2"/>
    <w:rsid w:val="00E31492"/>
    <w:rsid w:val="00E315D4"/>
    <w:rsid w:val="00E319DE"/>
    <w:rsid w:val="00E31B7A"/>
    <w:rsid w:val="00E31D08"/>
    <w:rsid w:val="00E32893"/>
    <w:rsid w:val="00E3289E"/>
    <w:rsid w:val="00E32B34"/>
    <w:rsid w:val="00E32E6F"/>
    <w:rsid w:val="00E33042"/>
    <w:rsid w:val="00E33333"/>
    <w:rsid w:val="00E3365F"/>
    <w:rsid w:val="00E336B4"/>
    <w:rsid w:val="00E3387D"/>
    <w:rsid w:val="00E33955"/>
    <w:rsid w:val="00E3397D"/>
    <w:rsid w:val="00E33F89"/>
    <w:rsid w:val="00E34230"/>
    <w:rsid w:val="00E343A1"/>
    <w:rsid w:val="00E344E5"/>
    <w:rsid w:val="00E34DBC"/>
    <w:rsid w:val="00E352BA"/>
    <w:rsid w:val="00E35335"/>
    <w:rsid w:val="00E357E3"/>
    <w:rsid w:val="00E359E3"/>
    <w:rsid w:val="00E35BB3"/>
    <w:rsid w:val="00E35E9C"/>
    <w:rsid w:val="00E35FD7"/>
    <w:rsid w:val="00E36229"/>
    <w:rsid w:val="00E36493"/>
    <w:rsid w:val="00E364B3"/>
    <w:rsid w:val="00E365A7"/>
    <w:rsid w:val="00E36C42"/>
    <w:rsid w:val="00E36D78"/>
    <w:rsid w:val="00E37298"/>
    <w:rsid w:val="00E3764E"/>
    <w:rsid w:val="00E37937"/>
    <w:rsid w:val="00E40047"/>
    <w:rsid w:val="00E40097"/>
    <w:rsid w:val="00E40AD9"/>
    <w:rsid w:val="00E40BB5"/>
    <w:rsid w:val="00E40CD3"/>
    <w:rsid w:val="00E41145"/>
    <w:rsid w:val="00E416DD"/>
    <w:rsid w:val="00E418F9"/>
    <w:rsid w:val="00E41EB7"/>
    <w:rsid w:val="00E4222A"/>
    <w:rsid w:val="00E423DF"/>
    <w:rsid w:val="00E4248A"/>
    <w:rsid w:val="00E428B0"/>
    <w:rsid w:val="00E42A43"/>
    <w:rsid w:val="00E430B6"/>
    <w:rsid w:val="00E432A6"/>
    <w:rsid w:val="00E43EB2"/>
    <w:rsid w:val="00E440A7"/>
    <w:rsid w:val="00E45175"/>
    <w:rsid w:val="00E451C7"/>
    <w:rsid w:val="00E458C4"/>
    <w:rsid w:val="00E45951"/>
    <w:rsid w:val="00E45AF4"/>
    <w:rsid w:val="00E45C8B"/>
    <w:rsid w:val="00E45ECF"/>
    <w:rsid w:val="00E4600D"/>
    <w:rsid w:val="00E4634D"/>
    <w:rsid w:val="00E4655B"/>
    <w:rsid w:val="00E46885"/>
    <w:rsid w:val="00E46B3D"/>
    <w:rsid w:val="00E475E5"/>
    <w:rsid w:val="00E479C3"/>
    <w:rsid w:val="00E47BB2"/>
    <w:rsid w:val="00E47BF0"/>
    <w:rsid w:val="00E50348"/>
    <w:rsid w:val="00E50423"/>
    <w:rsid w:val="00E504DD"/>
    <w:rsid w:val="00E50B52"/>
    <w:rsid w:val="00E50BCE"/>
    <w:rsid w:val="00E51368"/>
    <w:rsid w:val="00E5147A"/>
    <w:rsid w:val="00E516E8"/>
    <w:rsid w:val="00E517E6"/>
    <w:rsid w:val="00E51DA8"/>
    <w:rsid w:val="00E522A3"/>
    <w:rsid w:val="00E52C80"/>
    <w:rsid w:val="00E52DC1"/>
    <w:rsid w:val="00E52F34"/>
    <w:rsid w:val="00E53138"/>
    <w:rsid w:val="00E539D7"/>
    <w:rsid w:val="00E53A9F"/>
    <w:rsid w:val="00E543BB"/>
    <w:rsid w:val="00E54543"/>
    <w:rsid w:val="00E54827"/>
    <w:rsid w:val="00E54967"/>
    <w:rsid w:val="00E549CD"/>
    <w:rsid w:val="00E549D3"/>
    <w:rsid w:val="00E54A95"/>
    <w:rsid w:val="00E54DD6"/>
    <w:rsid w:val="00E551CF"/>
    <w:rsid w:val="00E5569B"/>
    <w:rsid w:val="00E55CC5"/>
    <w:rsid w:val="00E55D11"/>
    <w:rsid w:val="00E561B4"/>
    <w:rsid w:val="00E5623B"/>
    <w:rsid w:val="00E56357"/>
    <w:rsid w:val="00E565F8"/>
    <w:rsid w:val="00E56C78"/>
    <w:rsid w:val="00E56D28"/>
    <w:rsid w:val="00E56D75"/>
    <w:rsid w:val="00E56ED5"/>
    <w:rsid w:val="00E5705D"/>
    <w:rsid w:val="00E5709A"/>
    <w:rsid w:val="00E5761B"/>
    <w:rsid w:val="00E5765C"/>
    <w:rsid w:val="00E5767F"/>
    <w:rsid w:val="00E57C36"/>
    <w:rsid w:val="00E57C5F"/>
    <w:rsid w:val="00E57D31"/>
    <w:rsid w:val="00E57D6C"/>
    <w:rsid w:val="00E60204"/>
    <w:rsid w:val="00E60895"/>
    <w:rsid w:val="00E60DB6"/>
    <w:rsid w:val="00E60E99"/>
    <w:rsid w:val="00E61510"/>
    <w:rsid w:val="00E61848"/>
    <w:rsid w:val="00E61B20"/>
    <w:rsid w:val="00E61B4E"/>
    <w:rsid w:val="00E61F58"/>
    <w:rsid w:val="00E6206C"/>
    <w:rsid w:val="00E621B3"/>
    <w:rsid w:val="00E62362"/>
    <w:rsid w:val="00E62544"/>
    <w:rsid w:val="00E63270"/>
    <w:rsid w:val="00E63336"/>
    <w:rsid w:val="00E63A34"/>
    <w:rsid w:val="00E63DF5"/>
    <w:rsid w:val="00E63EA1"/>
    <w:rsid w:val="00E641A7"/>
    <w:rsid w:val="00E642F3"/>
    <w:rsid w:val="00E64310"/>
    <w:rsid w:val="00E64774"/>
    <w:rsid w:val="00E652D3"/>
    <w:rsid w:val="00E65376"/>
    <w:rsid w:val="00E65A28"/>
    <w:rsid w:val="00E65A81"/>
    <w:rsid w:val="00E65FBC"/>
    <w:rsid w:val="00E66285"/>
    <w:rsid w:val="00E665CE"/>
    <w:rsid w:val="00E66900"/>
    <w:rsid w:val="00E66E74"/>
    <w:rsid w:val="00E6711A"/>
    <w:rsid w:val="00E673D2"/>
    <w:rsid w:val="00E67790"/>
    <w:rsid w:val="00E67EF0"/>
    <w:rsid w:val="00E70D78"/>
    <w:rsid w:val="00E715C0"/>
    <w:rsid w:val="00E71937"/>
    <w:rsid w:val="00E71A8E"/>
    <w:rsid w:val="00E72619"/>
    <w:rsid w:val="00E72824"/>
    <w:rsid w:val="00E72C93"/>
    <w:rsid w:val="00E72D22"/>
    <w:rsid w:val="00E730C6"/>
    <w:rsid w:val="00E73226"/>
    <w:rsid w:val="00E733EC"/>
    <w:rsid w:val="00E73949"/>
    <w:rsid w:val="00E73EA8"/>
    <w:rsid w:val="00E73FC3"/>
    <w:rsid w:val="00E74817"/>
    <w:rsid w:val="00E748A0"/>
    <w:rsid w:val="00E74CD4"/>
    <w:rsid w:val="00E74E50"/>
    <w:rsid w:val="00E750A8"/>
    <w:rsid w:val="00E750AF"/>
    <w:rsid w:val="00E754AE"/>
    <w:rsid w:val="00E75820"/>
    <w:rsid w:val="00E75C26"/>
    <w:rsid w:val="00E75C67"/>
    <w:rsid w:val="00E76299"/>
    <w:rsid w:val="00E76CB6"/>
    <w:rsid w:val="00E76D97"/>
    <w:rsid w:val="00E76F4F"/>
    <w:rsid w:val="00E7763E"/>
    <w:rsid w:val="00E77681"/>
    <w:rsid w:val="00E777AF"/>
    <w:rsid w:val="00E77D5E"/>
    <w:rsid w:val="00E80049"/>
    <w:rsid w:val="00E800E6"/>
    <w:rsid w:val="00E801F8"/>
    <w:rsid w:val="00E80243"/>
    <w:rsid w:val="00E8025F"/>
    <w:rsid w:val="00E8034E"/>
    <w:rsid w:val="00E804F5"/>
    <w:rsid w:val="00E80E2D"/>
    <w:rsid w:val="00E80E5D"/>
    <w:rsid w:val="00E8122A"/>
    <w:rsid w:val="00E815C3"/>
    <w:rsid w:val="00E820DA"/>
    <w:rsid w:val="00E82154"/>
    <w:rsid w:val="00E82939"/>
    <w:rsid w:val="00E829BA"/>
    <w:rsid w:val="00E82C4D"/>
    <w:rsid w:val="00E82C9E"/>
    <w:rsid w:val="00E83255"/>
    <w:rsid w:val="00E83417"/>
    <w:rsid w:val="00E835E6"/>
    <w:rsid w:val="00E83C43"/>
    <w:rsid w:val="00E83D8D"/>
    <w:rsid w:val="00E844D7"/>
    <w:rsid w:val="00E8496D"/>
    <w:rsid w:val="00E84A49"/>
    <w:rsid w:val="00E8507B"/>
    <w:rsid w:val="00E8530C"/>
    <w:rsid w:val="00E85457"/>
    <w:rsid w:val="00E85925"/>
    <w:rsid w:val="00E86055"/>
    <w:rsid w:val="00E86107"/>
    <w:rsid w:val="00E864FF"/>
    <w:rsid w:val="00E86C97"/>
    <w:rsid w:val="00E86D10"/>
    <w:rsid w:val="00E87308"/>
    <w:rsid w:val="00E87469"/>
    <w:rsid w:val="00E874FF"/>
    <w:rsid w:val="00E8756C"/>
    <w:rsid w:val="00E87595"/>
    <w:rsid w:val="00E87BB6"/>
    <w:rsid w:val="00E87D65"/>
    <w:rsid w:val="00E87FE1"/>
    <w:rsid w:val="00E90102"/>
    <w:rsid w:val="00E905BE"/>
    <w:rsid w:val="00E90AB5"/>
    <w:rsid w:val="00E91239"/>
    <w:rsid w:val="00E9139F"/>
    <w:rsid w:val="00E914DC"/>
    <w:rsid w:val="00E9194A"/>
    <w:rsid w:val="00E919B8"/>
    <w:rsid w:val="00E91AF2"/>
    <w:rsid w:val="00E91DB7"/>
    <w:rsid w:val="00E921D6"/>
    <w:rsid w:val="00E928DC"/>
    <w:rsid w:val="00E92B19"/>
    <w:rsid w:val="00E92B5B"/>
    <w:rsid w:val="00E92CFC"/>
    <w:rsid w:val="00E9387E"/>
    <w:rsid w:val="00E93CA2"/>
    <w:rsid w:val="00E93D09"/>
    <w:rsid w:val="00E93EB8"/>
    <w:rsid w:val="00E941AA"/>
    <w:rsid w:val="00E94454"/>
    <w:rsid w:val="00E953E6"/>
    <w:rsid w:val="00E9541B"/>
    <w:rsid w:val="00E95465"/>
    <w:rsid w:val="00E95BC6"/>
    <w:rsid w:val="00E95F4F"/>
    <w:rsid w:val="00E963A9"/>
    <w:rsid w:val="00E965FC"/>
    <w:rsid w:val="00E96B5C"/>
    <w:rsid w:val="00E9782C"/>
    <w:rsid w:val="00E97B7C"/>
    <w:rsid w:val="00EA0341"/>
    <w:rsid w:val="00EA0652"/>
    <w:rsid w:val="00EA0870"/>
    <w:rsid w:val="00EA0ED4"/>
    <w:rsid w:val="00EA12FF"/>
    <w:rsid w:val="00EA17D9"/>
    <w:rsid w:val="00EA1D85"/>
    <w:rsid w:val="00EA1DD3"/>
    <w:rsid w:val="00EA1DE0"/>
    <w:rsid w:val="00EA21DC"/>
    <w:rsid w:val="00EA2318"/>
    <w:rsid w:val="00EA2570"/>
    <w:rsid w:val="00EA28E0"/>
    <w:rsid w:val="00EA2B3B"/>
    <w:rsid w:val="00EA2B3D"/>
    <w:rsid w:val="00EA2E65"/>
    <w:rsid w:val="00EA2F8A"/>
    <w:rsid w:val="00EA343E"/>
    <w:rsid w:val="00EA397A"/>
    <w:rsid w:val="00EA47F7"/>
    <w:rsid w:val="00EA4819"/>
    <w:rsid w:val="00EA4849"/>
    <w:rsid w:val="00EA4907"/>
    <w:rsid w:val="00EA4B09"/>
    <w:rsid w:val="00EA4BB5"/>
    <w:rsid w:val="00EA4D4A"/>
    <w:rsid w:val="00EA4DE6"/>
    <w:rsid w:val="00EA5014"/>
    <w:rsid w:val="00EA5062"/>
    <w:rsid w:val="00EA5DAD"/>
    <w:rsid w:val="00EA66BC"/>
    <w:rsid w:val="00EA6732"/>
    <w:rsid w:val="00EA6852"/>
    <w:rsid w:val="00EA6BBC"/>
    <w:rsid w:val="00EA6F7C"/>
    <w:rsid w:val="00EA6FC9"/>
    <w:rsid w:val="00EA7915"/>
    <w:rsid w:val="00EA7A05"/>
    <w:rsid w:val="00EA7B88"/>
    <w:rsid w:val="00EA7C4F"/>
    <w:rsid w:val="00EA7C98"/>
    <w:rsid w:val="00EB0149"/>
    <w:rsid w:val="00EB02F1"/>
    <w:rsid w:val="00EB05AB"/>
    <w:rsid w:val="00EB05F9"/>
    <w:rsid w:val="00EB0B92"/>
    <w:rsid w:val="00EB0E8D"/>
    <w:rsid w:val="00EB136B"/>
    <w:rsid w:val="00EB15D1"/>
    <w:rsid w:val="00EB15E3"/>
    <w:rsid w:val="00EB1965"/>
    <w:rsid w:val="00EB1BA3"/>
    <w:rsid w:val="00EB1C16"/>
    <w:rsid w:val="00EB20B1"/>
    <w:rsid w:val="00EB216C"/>
    <w:rsid w:val="00EB2595"/>
    <w:rsid w:val="00EB2624"/>
    <w:rsid w:val="00EB264D"/>
    <w:rsid w:val="00EB267E"/>
    <w:rsid w:val="00EB2DAA"/>
    <w:rsid w:val="00EB2E9F"/>
    <w:rsid w:val="00EB3040"/>
    <w:rsid w:val="00EB311E"/>
    <w:rsid w:val="00EB3310"/>
    <w:rsid w:val="00EB359B"/>
    <w:rsid w:val="00EB376A"/>
    <w:rsid w:val="00EB3984"/>
    <w:rsid w:val="00EB39B1"/>
    <w:rsid w:val="00EB4198"/>
    <w:rsid w:val="00EB43B7"/>
    <w:rsid w:val="00EB4665"/>
    <w:rsid w:val="00EB46C2"/>
    <w:rsid w:val="00EB471A"/>
    <w:rsid w:val="00EB497D"/>
    <w:rsid w:val="00EB4A84"/>
    <w:rsid w:val="00EB4FE5"/>
    <w:rsid w:val="00EB5094"/>
    <w:rsid w:val="00EB57E1"/>
    <w:rsid w:val="00EB5A7F"/>
    <w:rsid w:val="00EB5DFC"/>
    <w:rsid w:val="00EB6213"/>
    <w:rsid w:val="00EB64F2"/>
    <w:rsid w:val="00EB67F1"/>
    <w:rsid w:val="00EB681D"/>
    <w:rsid w:val="00EB6B3C"/>
    <w:rsid w:val="00EB73D2"/>
    <w:rsid w:val="00EB7F3A"/>
    <w:rsid w:val="00EC00BC"/>
    <w:rsid w:val="00EC016F"/>
    <w:rsid w:val="00EC030B"/>
    <w:rsid w:val="00EC0357"/>
    <w:rsid w:val="00EC0430"/>
    <w:rsid w:val="00EC0753"/>
    <w:rsid w:val="00EC0869"/>
    <w:rsid w:val="00EC09E1"/>
    <w:rsid w:val="00EC0EEC"/>
    <w:rsid w:val="00EC1A98"/>
    <w:rsid w:val="00EC1B76"/>
    <w:rsid w:val="00EC203F"/>
    <w:rsid w:val="00EC2283"/>
    <w:rsid w:val="00EC2C89"/>
    <w:rsid w:val="00EC2D82"/>
    <w:rsid w:val="00EC324F"/>
    <w:rsid w:val="00EC3359"/>
    <w:rsid w:val="00EC3619"/>
    <w:rsid w:val="00EC36C9"/>
    <w:rsid w:val="00EC39B5"/>
    <w:rsid w:val="00EC3F08"/>
    <w:rsid w:val="00EC4127"/>
    <w:rsid w:val="00EC4189"/>
    <w:rsid w:val="00EC42E5"/>
    <w:rsid w:val="00EC433C"/>
    <w:rsid w:val="00EC48C2"/>
    <w:rsid w:val="00EC4AFF"/>
    <w:rsid w:val="00EC4C99"/>
    <w:rsid w:val="00EC4E1F"/>
    <w:rsid w:val="00EC50E5"/>
    <w:rsid w:val="00EC518D"/>
    <w:rsid w:val="00EC51BA"/>
    <w:rsid w:val="00EC53D7"/>
    <w:rsid w:val="00EC5493"/>
    <w:rsid w:val="00EC554A"/>
    <w:rsid w:val="00EC5575"/>
    <w:rsid w:val="00EC5FC2"/>
    <w:rsid w:val="00EC5FD1"/>
    <w:rsid w:val="00EC6081"/>
    <w:rsid w:val="00EC6295"/>
    <w:rsid w:val="00EC6544"/>
    <w:rsid w:val="00EC6D75"/>
    <w:rsid w:val="00EC77E4"/>
    <w:rsid w:val="00EC79D1"/>
    <w:rsid w:val="00EC7A0E"/>
    <w:rsid w:val="00EC7DC4"/>
    <w:rsid w:val="00EC7F7C"/>
    <w:rsid w:val="00ED0439"/>
    <w:rsid w:val="00ED0540"/>
    <w:rsid w:val="00ED073C"/>
    <w:rsid w:val="00ED08EF"/>
    <w:rsid w:val="00ED0B6D"/>
    <w:rsid w:val="00ED1231"/>
    <w:rsid w:val="00ED1406"/>
    <w:rsid w:val="00ED1C16"/>
    <w:rsid w:val="00ED1CDE"/>
    <w:rsid w:val="00ED201F"/>
    <w:rsid w:val="00ED21DC"/>
    <w:rsid w:val="00ED22E7"/>
    <w:rsid w:val="00ED26A6"/>
    <w:rsid w:val="00ED2B00"/>
    <w:rsid w:val="00ED3148"/>
    <w:rsid w:val="00ED35B0"/>
    <w:rsid w:val="00ED3622"/>
    <w:rsid w:val="00ED3698"/>
    <w:rsid w:val="00ED374A"/>
    <w:rsid w:val="00ED376F"/>
    <w:rsid w:val="00ED433F"/>
    <w:rsid w:val="00ED446A"/>
    <w:rsid w:val="00ED4813"/>
    <w:rsid w:val="00ED51E9"/>
    <w:rsid w:val="00ED567E"/>
    <w:rsid w:val="00ED5A2B"/>
    <w:rsid w:val="00ED5E78"/>
    <w:rsid w:val="00ED61D2"/>
    <w:rsid w:val="00ED677F"/>
    <w:rsid w:val="00ED6852"/>
    <w:rsid w:val="00ED709E"/>
    <w:rsid w:val="00ED71C4"/>
    <w:rsid w:val="00EE0475"/>
    <w:rsid w:val="00EE097D"/>
    <w:rsid w:val="00EE0C20"/>
    <w:rsid w:val="00EE0CFE"/>
    <w:rsid w:val="00EE0F33"/>
    <w:rsid w:val="00EE11F2"/>
    <w:rsid w:val="00EE124F"/>
    <w:rsid w:val="00EE12C4"/>
    <w:rsid w:val="00EE14D2"/>
    <w:rsid w:val="00EE16A0"/>
    <w:rsid w:val="00EE1CC9"/>
    <w:rsid w:val="00EE1D5F"/>
    <w:rsid w:val="00EE24F5"/>
    <w:rsid w:val="00EE2518"/>
    <w:rsid w:val="00EE28D9"/>
    <w:rsid w:val="00EE2A4A"/>
    <w:rsid w:val="00EE2E99"/>
    <w:rsid w:val="00EE3042"/>
    <w:rsid w:val="00EE38AD"/>
    <w:rsid w:val="00EE3AEB"/>
    <w:rsid w:val="00EE3BF7"/>
    <w:rsid w:val="00EE3CB4"/>
    <w:rsid w:val="00EE3D6D"/>
    <w:rsid w:val="00EE4271"/>
    <w:rsid w:val="00EE4677"/>
    <w:rsid w:val="00EE4856"/>
    <w:rsid w:val="00EE4889"/>
    <w:rsid w:val="00EE4E11"/>
    <w:rsid w:val="00EE4E80"/>
    <w:rsid w:val="00EE52D0"/>
    <w:rsid w:val="00EE5754"/>
    <w:rsid w:val="00EE64EA"/>
    <w:rsid w:val="00EE6643"/>
    <w:rsid w:val="00EE66D4"/>
    <w:rsid w:val="00EE6C5C"/>
    <w:rsid w:val="00EE6C7C"/>
    <w:rsid w:val="00EE6F6F"/>
    <w:rsid w:val="00EE71AE"/>
    <w:rsid w:val="00EE7C49"/>
    <w:rsid w:val="00EE7C80"/>
    <w:rsid w:val="00EE7F4B"/>
    <w:rsid w:val="00EF0AF8"/>
    <w:rsid w:val="00EF0ED3"/>
    <w:rsid w:val="00EF1041"/>
    <w:rsid w:val="00EF109B"/>
    <w:rsid w:val="00EF1B7E"/>
    <w:rsid w:val="00EF20C7"/>
    <w:rsid w:val="00EF2102"/>
    <w:rsid w:val="00EF2462"/>
    <w:rsid w:val="00EF2576"/>
    <w:rsid w:val="00EF25E8"/>
    <w:rsid w:val="00EF290B"/>
    <w:rsid w:val="00EF29F1"/>
    <w:rsid w:val="00EF2B8C"/>
    <w:rsid w:val="00EF2DC1"/>
    <w:rsid w:val="00EF32AD"/>
    <w:rsid w:val="00EF3591"/>
    <w:rsid w:val="00EF35D3"/>
    <w:rsid w:val="00EF36C5"/>
    <w:rsid w:val="00EF3748"/>
    <w:rsid w:val="00EF37E8"/>
    <w:rsid w:val="00EF38C9"/>
    <w:rsid w:val="00EF3BB7"/>
    <w:rsid w:val="00EF3BEB"/>
    <w:rsid w:val="00EF41F3"/>
    <w:rsid w:val="00EF43A4"/>
    <w:rsid w:val="00EF4702"/>
    <w:rsid w:val="00EF4C90"/>
    <w:rsid w:val="00EF508B"/>
    <w:rsid w:val="00EF5263"/>
    <w:rsid w:val="00EF52CC"/>
    <w:rsid w:val="00EF52DF"/>
    <w:rsid w:val="00EF57EF"/>
    <w:rsid w:val="00EF5F77"/>
    <w:rsid w:val="00EF633B"/>
    <w:rsid w:val="00EF6DDB"/>
    <w:rsid w:val="00EF6EC5"/>
    <w:rsid w:val="00EF6FEE"/>
    <w:rsid w:val="00EF7317"/>
    <w:rsid w:val="00EF758E"/>
    <w:rsid w:val="00EF75E7"/>
    <w:rsid w:val="00EF7727"/>
    <w:rsid w:val="00EF7885"/>
    <w:rsid w:val="00EF78F6"/>
    <w:rsid w:val="00EF7FF7"/>
    <w:rsid w:val="00F00174"/>
    <w:rsid w:val="00F00177"/>
    <w:rsid w:val="00F00C26"/>
    <w:rsid w:val="00F00E29"/>
    <w:rsid w:val="00F01647"/>
    <w:rsid w:val="00F0187C"/>
    <w:rsid w:val="00F01D7E"/>
    <w:rsid w:val="00F01F1F"/>
    <w:rsid w:val="00F022EE"/>
    <w:rsid w:val="00F025F1"/>
    <w:rsid w:val="00F026BD"/>
    <w:rsid w:val="00F02957"/>
    <w:rsid w:val="00F02A4F"/>
    <w:rsid w:val="00F02CBD"/>
    <w:rsid w:val="00F02DD6"/>
    <w:rsid w:val="00F02F2D"/>
    <w:rsid w:val="00F035FE"/>
    <w:rsid w:val="00F0380A"/>
    <w:rsid w:val="00F03AB8"/>
    <w:rsid w:val="00F03CAE"/>
    <w:rsid w:val="00F0409E"/>
    <w:rsid w:val="00F041D4"/>
    <w:rsid w:val="00F04515"/>
    <w:rsid w:val="00F04B15"/>
    <w:rsid w:val="00F04BEB"/>
    <w:rsid w:val="00F051B5"/>
    <w:rsid w:val="00F05282"/>
    <w:rsid w:val="00F05914"/>
    <w:rsid w:val="00F05C8F"/>
    <w:rsid w:val="00F05D4F"/>
    <w:rsid w:val="00F05E05"/>
    <w:rsid w:val="00F0667B"/>
    <w:rsid w:val="00F06888"/>
    <w:rsid w:val="00F068DA"/>
    <w:rsid w:val="00F0701B"/>
    <w:rsid w:val="00F07124"/>
    <w:rsid w:val="00F071DA"/>
    <w:rsid w:val="00F07354"/>
    <w:rsid w:val="00F07382"/>
    <w:rsid w:val="00F0739F"/>
    <w:rsid w:val="00F07804"/>
    <w:rsid w:val="00F07E81"/>
    <w:rsid w:val="00F10041"/>
    <w:rsid w:val="00F10637"/>
    <w:rsid w:val="00F10A2A"/>
    <w:rsid w:val="00F10FD3"/>
    <w:rsid w:val="00F1112C"/>
    <w:rsid w:val="00F11969"/>
    <w:rsid w:val="00F11B30"/>
    <w:rsid w:val="00F11C25"/>
    <w:rsid w:val="00F123F9"/>
    <w:rsid w:val="00F12580"/>
    <w:rsid w:val="00F12750"/>
    <w:rsid w:val="00F13B25"/>
    <w:rsid w:val="00F13F1F"/>
    <w:rsid w:val="00F13FF3"/>
    <w:rsid w:val="00F14247"/>
    <w:rsid w:val="00F148FB"/>
    <w:rsid w:val="00F14942"/>
    <w:rsid w:val="00F14B46"/>
    <w:rsid w:val="00F14BB6"/>
    <w:rsid w:val="00F14DC2"/>
    <w:rsid w:val="00F15098"/>
    <w:rsid w:val="00F15386"/>
    <w:rsid w:val="00F1546D"/>
    <w:rsid w:val="00F15B2E"/>
    <w:rsid w:val="00F1604D"/>
    <w:rsid w:val="00F160A3"/>
    <w:rsid w:val="00F16370"/>
    <w:rsid w:val="00F1650D"/>
    <w:rsid w:val="00F165F4"/>
    <w:rsid w:val="00F1689B"/>
    <w:rsid w:val="00F16AAE"/>
    <w:rsid w:val="00F1704F"/>
    <w:rsid w:val="00F17222"/>
    <w:rsid w:val="00F17494"/>
    <w:rsid w:val="00F17AF1"/>
    <w:rsid w:val="00F17D87"/>
    <w:rsid w:val="00F17F1A"/>
    <w:rsid w:val="00F17FF4"/>
    <w:rsid w:val="00F2053F"/>
    <w:rsid w:val="00F20CF4"/>
    <w:rsid w:val="00F20DCB"/>
    <w:rsid w:val="00F211C4"/>
    <w:rsid w:val="00F21229"/>
    <w:rsid w:val="00F2153E"/>
    <w:rsid w:val="00F219A8"/>
    <w:rsid w:val="00F21C2C"/>
    <w:rsid w:val="00F21D69"/>
    <w:rsid w:val="00F21FFF"/>
    <w:rsid w:val="00F222EC"/>
    <w:rsid w:val="00F224CB"/>
    <w:rsid w:val="00F2292C"/>
    <w:rsid w:val="00F22961"/>
    <w:rsid w:val="00F229B5"/>
    <w:rsid w:val="00F229F0"/>
    <w:rsid w:val="00F22ED9"/>
    <w:rsid w:val="00F22FE5"/>
    <w:rsid w:val="00F23317"/>
    <w:rsid w:val="00F23454"/>
    <w:rsid w:val="00F241C1"/>
    <w:rsid w:val="00F2448F"/>
    <w:rsid w:val="00F24964"/>
    <w:rsid w:val="00F24C7F"/>
    <w:rsid w:val="00F2512F"/>
    <w:rsid w:val="00F2524E"/>
    <w:rsid w:val="00F252E2"/>
    <w:rsid w:val="00F253AE"/>
    <w:rsid w:val="00F25773"/>
    <w:rsid w:val="00F25CC9"/>
    <w:rsid w:val="00F25FCC"/>
    <w:rsid w:val="00F26029"/>
    <w:rsid w:val="00F2608C"/>
    <w:rsid w:val="00F265C6"/>
    <w:rsid w:val="00F2697A"/>
    <w:rsid w:val="00F2702E"/>
    <w:rsid w:val="00F271B5"/>
    <w:rsid w:val="00F2725E"/>
    <w:rsid w:val="00F272A9"/>
    <w:rsid w:val="00F273C0"/>
    <w:rsid w:val="00F27604"/>
    <w:rsid w:val="00F278A1"/>
    <w:rsid w:val="00F27913"/>
    <w:rsid w:val="00F27AAB"/>
    <w:rsid w:val="00F27F80"/>
    <w:rsid w:val="00F30092"/>
    <w:rsid w:val="00F30922"/>
    <w:rsid w:val="00F30B60"/>
    <w:rsid w:val="00F30CD9"/>
    <w:rsid w:val="00F310C1"/>
    <w:rsid w:val="00F31476"/>
    <w:rsid w:val="00F31528"/>
    <w:rsid w:val="00F317BC"/>
    <w:rsid w:val="00F31E5A"/>
    <w:rsid w:val="00F320CA"/>
    <w:rsid w:val="00F325D7"/>
    <w:rsid w:val="00F32A82"/>
    <w:rsid w:val="00F32E24"/>
    <w:rsid w:val="00F32EC5"/>
    <w:rsid w:val="00F33244"/>
    <w:rsid w:val="00F3336E"/>
    <w:rsid w:val="00F33763"/>
    <w:rsid w:val="00F33A3F"/>
    <w:rsid w:val="00F33AB4"/>
    <w:rsid w:val="00F33BFF"/>
    <w:rsid w:val="00F33E57"/>
    <w:rsid w:val="00F33E91"/>
    <w:rsid w:val="00F34240"/>
    <w:rsid w:val="00F3474C"/>
    <w:rsid w:val="00F34839"/>
    <w:rsid w:val="00F34861"/>
    <w:rsid w:val="00F349FC"/>
    <w:rsid w:val="00F34A0A"/>
    <w:rsid w:val="00F353B5"/>
    <w:rsid w:val="00F35638"/>
    <w:rsid w:val="00F35802"/>
    <w:rsid w:val="00F35A00"/>
    <w:rsid w:val="00F35A4B"/>
    <w:rsid w:val="00F35DEF"/>
    <w:rsid w:val="00F3608A"/>
    <w:rsid w:val="00F361C3"/>
    <w:rsid w:val="00F36552"/>
    <w:rsid w:val="00F36721"/>
    <w:rsid w:val="00F36B0F"/>
    <w:rsid w:val="00F37032"/>
    <w:rsid w:val="00F378FE"/>
    <w:rsid w:val="00F37A73"/>
    <w:rsid w:val="00F4019D"/>
    <w:rsid w:val="00F40A4A"/>
    <w:rsid w:val="00F40A74"/>
    <w:rsid w:val="00F40B6C"/>
    <w:rsid w:val="00F40D1F"/>
    <w:rsid w:val="00F4113F"/>
    <w:rsid w:val="00F412F9"/>
    <w:rsid w:val="00F4160F"/>
    <w:rsid w:val="00F419AC"/>
    <w:rsid w:val="00F419E8"/>
    <w:rsid w:val="00F41A3D"/>
    <w:rsid w:val="00F41E3D"/>
    <w:rsid w:val="00F4262D"/>
    <w:rsid w:val="00F426E9"/>
    <w:rsid w:val="00F42A5C"/>
    <w:rsid w:val="00F42B27"/>
    <w:rsid w:val="00F42D47"/>
    <w:rsid w:val="00F42EA5"/>
    <w:rsid w:val="00F430C0"/>
    <w:rsid w:val="00F431AF"/>
    <w:rsid w:val="00F432ED"/>
    <w:rsid w:val="00F43AAA"/>
    <w:rsid w:val="00F43B6A"/>
    <w:rsid w:val="00F43C68"/>
    <w:rsid w:val="00F44581"/>
    <w:rsid w:val="00F44D98"/>
    <w:rsid w:val="00F44FBC"/>
    <w:rsid w:val="00F45077"/>
    <w:rsid w:val="00F45170"/>
    <w:rsid w:val="00F4594B"/>
    <w:rsid w:val="00F45C16"/>
    <w:rsid w:val="00F45F42"/>
    <w:rsid w:val="00F46049"/>
    <w:rsid w:val="00F46756"/>
    <w:rsid w:val="00F4690D"/>
    <w:rsid w:val="00F46DB2"/>
    <w:rsid w:val="00F4707E"/>
    <w:rsid w:val="00F4738F"/>
    <w:rsid w:val="00F475D8"/>
    <w:rsid w:val="00F478E7"/>
    <w:rsid w:val="00F507C0"/>
    <w:rsid w:val="00F508F9"/>
    <w:rsid w:val="00F50A71"/>
    <w:rsid w:val="00F50AAB"/>
    <w:rsid w:val="00F51613"/>
    <w:rsid w:val="00F51ABE"/>
    <w:rsid w:val="00F51CE5"/>
    <w:rsid w:val="00F51F09"/>
    <w:rsid w:val="00F5255D"/>
    <w:rsid w:val="00F5287C"/>
    <w:rsid w:val="00F52C80"/>
    <w:rsid w:val="00F52CB6"/>
    <w:rsid w:val="00F531A1"/>
    <w:rsid w:val="00F53730"/>
    <w:rsid w:val="00F53CB1"/>
    <w:rsid w:val="00F541FC"/>
    <w:rsid w:val="00F54300"/>
    <w:rsid w:val="00F54561"/>
    <w:rsid w:val="00F545AA"/>
    <w:rsid w:val="00F546C1"/>
    <w:rsid w:val="00F54AD9"/>
    <w:rsid w:val="00F54B40"/>
    <w:rsid w:val="00F54CB1"/>
    <w:rsid w:val="00F54DA5"/>
    <w:rsid w:val="00F550B0"/>
    <w:rsid w:val="00F55520"/>
    <w:rsid w:val="00F55C80"/>
    <w:rsid w:val="00F55E78"/>
    <w:rsid w:val="00F5607B"/>
    <w:rsid w:val="00F562FB"/>
    <w:rsid w:val="00F5675A"/>
    <w:rsid w:val="00F56AE5"/>
    <w:rsid w:val="00F56D2A"/>
    <w:rsid w:val="00F56D9D"/>
    <w:rsid w:val="00F56DBE"/>
    <w:rsid w:val="00F57111"/>
    <w:rsid w:val="00F57129"/>
    <w:rsid w:val="00F5754F"/>
    <w:rsid w:val="00F5775D"/>
    <w:rsid w:val="00F57C73"/>
    <w:rsid w:val="00F57F7D"/>
    <w:rsid w:val="00F60348"/>
    <w:rsid w:val="00F6051E"/>
    <w:rsid w:val="00F61140"/>
    <w:rsid w:val="00F61347"/>
    <w:rsid w:val="00F61909"/>
    <w:rsid w:val="00F620CB"/>
    <w:rsid w:val="00F62718"/>
    <w:rsid w:val="00F62834"/>
    <w:rsid w:val="00F62B27"/>
    <w:rsid w:val="00F62E99"/>
    <w:rsid w:val="00F6378A"/>
    <w:rsid w:val="00F63D39"/>
    <w:rsid w:val="00F641E2"/>
    <w:rsid w:val="00F654FD"/>
    <w:rsid w:val="00F65797"/>
    <w:rsid w:val="00F657D6"/>
    <w:rsid w:val="00F65830"/>
    <w:rsid w:val="00F65E97"/>
    <w:rsid w:val="00F65EAA"/>
    <w:rsid w:val="00F66031"/>
    <w:rsid w:val="00F661E7"/>
    <w:rsid w:val="00F66340"/>
    <w:rsid w:val="00F6695C"/>
    <w:rsid w:val="00F66989"/>
    <w:rsid w:val="00F66A5A"/>
    <w:rsid w:val="00F66F65"/>
    <w:rsid w:val="00F6747B"/>
    <w:rsid w:val="00F675DB"/>
    <w:rsid w:val="00F67ACF"/>
    <w:rsid w:val="00F67B8F"/>
    <w:rsid w:val="00F67BCF"/>
    <w:rsid w:val="00F67C58"/>
    <w:rsid w:val="00F67D2D"/>
    <w:rsid w:val="00F67D73"/>
    <w:rsid w:val="00F7009C"/>
    <w:rsid w:val="00F7059D"/>
    <w:rsid w:val="00F705AD"/>
    <w:rsid w:val="00F7064B"/>
    <w:rsid w:val="00F70668"/>
    <w:rsid w:val="00F7083C"/>
    <w:rsid w:val="00F70D4C"/>
    <w:rsid w:val="00F70E32"/>
    <w:rsid w:val="00F71093"/>
    <w:rsid w:val="00F710BB"/>
    <w:rsid w:val="00F719B7"/>
    <w:rsid w:val="00F724D8"/>
    <w:rsid w:val="00F72711"/>
    <w:rsid w:val="00F72804"/>
    <w:rsid w:val="00F733DD"/>
    <w:rsid w:val="00F733F2"/>
    <w:rsid w:val="00F7341D"/>
    <w:rsid w:val="00F734EC"/>
    <w:rsid w:val="00F7385C"/>
    <w:rsid w:val="00F73CE8"/>
    <w:rsid w:val="00F74022"/>
    <w:rsid w:val="00F74097"/>
    <w:rsid w:val="00F740A9"/>
    <w:rsid w:val="00F74437"/>
    <w:rsid w:val="00F745B2"/>
    <w:rsid w:val="00F74747"/>
    <w:rsid w:val="00F747F8"/>
    <w:rsid w:val="00F74A2F"/>
    <w:rsid w:val="00F74E3A"/>
    <w:rsid w:val="00F750A0"/>
    <w:rsid w:val="00F750EA"/>
    <w:rsid w:val="00F75146"/>
    <w:rsid w:val="00F751DE"/>
    <w:rsid w:val="00F75694"/>
    <w:rsid w:val="00F756FA"/>
    <w:rsid w:val="00F757CD"/>
    <w:rsid w:val="00F75AD4"/>
    <w:rsid w:val="00F75BDB"/>
    <w:rsid w:val="00F75F22"/>
    <w:rsid w:val="00F75F7E"/>
    <w:rsid w:val="00F76C8E"/>
    <w:rsid w:val="00F76D03"/>
    <w:rsid w:val="00F76F04"/>
    <w:rsid w:val="00F76F49"/>
    <w:rsid w:val="00F76FBC"/>
    <w:rsid w:val="00F772DE"/>
    <w:rsid w:val="00F773E7"/>
    <w:rsid w:val="00F774BC"/>
    <w:rsid w:val="00F77A41"/>
    <w:rsid w:val="00F77CB8"/>
    <w:rsid w:val="00F77D30"/>
    <w:rsid w:val="00F77E34"/>
    <w:rsid w:val="00F807B8"/>
    <w:rsid w:val="00F80BE2"/>
    <w:rsid w:val="00F80E72"/>
    <w:rsid w:val="00F81168"/>
    <w:rsid w:val="00F81436"/>
    <w:rsid w:val="00F814CD"/>
    <w:rsid w:val="00F8156B"/>
    <w:rsid w:val="00F81AFE"/>
    <w:rsid w:val="00F820E0"/>
    <w:rsid w:val="00F82663"/>
    <w:rsid w:val="00F8285C"/>
    <w:rsid w:val="00F8329E"/>
    <w:rsid w:val="00F83319"/>
    <w:rsid w:val="00F83646"/>
    <w:rsid w:val="00F8375B"/>
    <w:rsid w:val="00F838F7"/>
    <w:rsid w:val="00F83E32"/>
    <w:rsid w:val="00F841C2"/>
    <w:rsid w:val="00F841D0"/>
    <w:rsid w:val="00F8493A"/>
    <w:rsid w:val="00F84A9A"/>
    <w:rsid w:val="00F84BA1"/>
    <w:rsid w:val="00F850FC"/>
    <w:rsid w:val="00F8510B"/>
    <w:rsid w:val="00F85707"/>
    <w:rsid w:val="00F86169"/>
    <w:rsid w:val="00F8626C"/>
    <w:rsid w:val="00F8651D"/>
    <w:rsid w:val="00F867E4"/>
    <w:rsid w:val="00F86814"/>
    <w:rsid w:val="00F86EB3"/>
    <w:rsid w:val="00F870BC"/>
    <w:rsid w:val="00F8714B"/>
    <w:rsid w:val="00F8720A"/>
    <w:rsid w:val="00F8720B"/>
    <w:rsid w:val="00F872EF"/>
    <w:rsid w:val="00F8735B"/>
    <w:rsid w:val="00F8745B"/>
    <w:rsid w:val="00F87951"/>
    <w:rsid w:val="00F87AB5"/>
    <w:rsid w:val="00F87B02"/>
    <w:rsid w:val="00F87E94"/>
    <w:rsid w:val="00F902B0"/>
    <w:rsid w:val="00F902CC"/>
    <w:rsid w:val="00F905D1"/>
    <w:rsid w:val="00F913DA"/>
    <w:rsid w:val="00F91611"/>
    <w:rsid w:val="00F9181E"/>
    <w:rsid w:val="00F91BB1"/>
    <w:rsid w:val="00F920F2"/>
    <w:rsid w:val="00F922A5"/>
    <w:rsid w:val="00F927BA"/>
    <w:rsid w:val="00F92874"/>
    <w:rsid w:val="00F92D29"/>
    <w:rsid w:val="00F92EDC"/>
    <w:rsid w:val="00F92FCB"/>
    <w:rsid w:val="00F93279"/>
    <w:rsid w:val="00F93293"/>
    <w:rsid w:val="00F934AC"/>
    <w:rsid w:val="00F93628"/>
    <w:rsid w:val="00F93665"/>
    <w:rsid w:val="00F93678"/>
    <w:rsid w:val="00F93DB3"/>
    <w:rsid w:val="00F941F8"/>
    <w:rsid w:val="00F9450E"/>
    <w:rsid w:val="00F95002"/>
    <w:rsid w:val="00F95127"/>
    <w:rsid w:val="00F95251"/>
    <w:rsid w:val="00F957C0"/>
    <w:rsid w:val="00F959D1"/>
    <w:rsid w:val="00F95A6D"/>
    <w:rsid w:val="00F95B73"/>
    <w:rsid w:val="00F95EDE"/>
    <w:rsid w:val="00F95FB7"/>
    <w:rsid w:val="00F961AB"/>
    <w:rsid w:val="00F96A98"/>
    <w:rsid w:val="00F96FD3"/>
    <w:rsid w:val="00F975FE"/>
    <w:rsid w:val="00F97689"/>
    <w:rsid w:val="00F97843"/>
    <w:rsid w:val="00F9791F"/>
    <w:rsid w:val="00F97993"/>
    <w:rsid w:val="00F97A74"/>
    <w:rsid w:val="00F97CF6"/>
    <w:rsid w:val="00FA01F7"/>
    <w:rsid w:val="00FA029C"/>
    <w:rsid w:val="00FA04FB"/>
    <w:rsid w:val="00FA052D"/>
    <w:rsid w:val="00FA0640"/>
    <w:rsid w:val="00FA065E"/>
    <w:rsid w:val="00FA0804"/>
    <w:rsid w:val="00FA0807"/>
    <w:rsid w:val="00FA0833"/>
    <w:rsid w:val="00FA0889"/>
    <w:rsid w:val="00FA0A84"/>
    <w:rsid w:val="00FA0B45"/>
    <w:rsid w:val="00FA0BEB"/>
    <w:rsid w:val="00FA0DCF"/>
    <w:rsid w:val="00FA1180"/>
    <w:rsid w:val="00FA1662"/>
    <w:rsid w:val="00FA1D33"/>
    <w:rsid w:val="00FA2131"/>
    <w:rsid w:val="00FA22DC"/>
    <w:rsid w:val="00FA283F"/>
    <w:rsid w:val="00FA302D"/>
    <w:rsid w:val="00FA3063"/>
    <w:rsid w:val="00FA3E72"/>
    <w:rsid w:val="00FA40E3"/>
    <w:rsid w:val="00FA40E6"/>
    <w:rsid w:val="00FA428A"/>
    <w:rsid w:val="00FA436F"/>
    <w:rsid w:val="00FA4523"/>
    <w:rsid w:val="00FA4C3C"/>
    <w:rsid w:val="00FA4C44"/>
    <w:rsid w:val="00FA52F6"/>
    <w:rsid w:val="00FA5656"/>
    <w:rsid w:val="00FA5A53"/>
    <w:rsid w:val="00FA5B79"/>
    <w:rsid w:val="00FA5E5C"/>
    <w:rsid w:val="00FA601D"/>
    <w:rsid w:val="00FA66DB"/>
    <w:rsid w:val="00FA6835"/>
    <w:rsid w:val="00FA6A42"/>
    <w:rsid w:val="00FA6EBA"/>
    <w:rsid w:val="00FA6F2D"/>
    <w:rsid w:val="00FA723C"/>
    <w:rsid w:val="00FA775B"/>
    <w:rsid w:val="00FA7947"/>
    <w:rsid w:val="00FA7B36"/>
    <w:rsid w:val="00FA7C0B"/>
    <w:rsid w:val="00FA7C1B"/>
    <w:rsid w:val="00FA7DAB"/>
    <w:rsid w:val="00FA7F18"/>
    <w:rsid w:val="00FB00CA"/>
    <w:rsid w:val="00FB0116"/>
    <w:rsid w:val="00FB05EB"/>
    <w:rsid w:val="00FB060A"/>
    <w:rsid w:val="00FB0EF6"/>
    <w:rsid w:val="00FB0F9B"/>
    <w:rsid w:val="00FB1394"/>
    <w:rsid w:val="00FB1778"/>
    <w:rsid w:val="00FB1855"/>
    <w:rsid w:val="00FB185C"/>
    <w:rsid w:val="00FB1ED3"/>
    <w:rsid w:val="00FB23B2"/>
    <w:rsid w:val="00FB250C"/>
    <w:rsid w:val="00FB2723"/>
    <w:rsid w:val="00FB2CFD"/>
    <w:rsid w:val="00FB3154"/>
    <w:rsid w:val="00FB3890"/>
    <w:rsid w:val="00FB38CB"/>
    <w:rsid w:val="00FB3A15"/>
    <w:rsid w:val="00FB3CEC"/>
    <w:rsid w:val="00FB3D2F"/>
    <w:rsid w:val="00FB4103"/>
    <w:rsid w:val="00FB4336"/>
    <w:rsid w:val="00FB44D8"/>
    <w:rsid w:val="00FB47D3"/>
    <w:rsid w:val="00FB4F76"/>
    <w:rsid w:val="00FB5115"/>
    <w:rsid w:val="00FB52CD"/>
    <w:rsid w:val="00FB5A80"/>
    <w:rsid w:val="00FB5C56"/>
    <w:rsid w:val="00FB5C63"/>
    <w:rsid w:val="00FB5D30"/>
    <w:rsid w:val="00FB5EDC"/>
    <w:rsid w:val="00FB6116"/>
    <w:rsid w:val="00FB62D3"/>
    <w:rsid w:val="00FB6432"/>
    <w:rsid w:val="00FB6518"/>
    <w:rsid w:val="00FB66BB"/>
    <w:rsid w:val="00FB683C"/>
    <w:rsid w:val="00FB6D49"/>
    <w:rsid w:val="00FB6F2B"/>
    <w:rsid w:val="00FB7284"/>
    <w:rsid w:val="00FB7EBB"/>
    <w:rsid w:val="00FC0681"/>
    <w:rsid w:val="00FC09C1"/>
    <w:rsid w:val="00FC0FAE"/>
    <w:rsid w:val="00FC10AA"/>
    <w:rsid w:val="00FC1234"/>
    <w:rsid w:val="00FC1644"/>
    <w:rsid w:val="00FC186A"/>
    <w:rsid w:val="00FC259D"/>
    <w:rsid w:val="00FC29C5"/>
    <w:rsid w:val="00FC2BB4"/>
    <w:rsid w:val="00FC302B"/>
    <w:rsid w:val="00FC3231"/>
    <w:rsid w:val="00FC351A"/>
    <w:rsid w:val="00FC3C2E"/>
    <w:rsid w:val="00FC3CFC"/>
    <w:rsid w:val="00FC3EB3"/>
    <w:rsid w:val="00FC4256"/>
    <w:rsid w:val="00FC44A2"/>
    <w:rsid w:val="00FC44D7"/>
    <w:rsid w:val="00FC4934"/>
    <w:rsid w:val="00FC4D5E"/>
    <w:rsid w:val="00FC4DAE"/>
    <w:rsid w:val="00FC507D"/>
    <w:rsid w:val="00FC50A9"/>
    <w:rsid w:val="00FC5136"/>
    <w:rsid w:val="00FC5262"/>
    <w:rsid w:val="00FC5385"/>
    <w:rsid w:val="00FC5F21"/>
    <w:rsid w:val="00FC6222"/>
    <w:rsid w:val="00FC63CE"/>
    <w:rsid w:val="00FC64FE"/>
    <w:rsid w:val="00FC6759"/>
    <w:rsid w:val="00FC6823"/>
    <w:rsid w:val="00FC6FE3"/>
    <w:rsid w:val="00FC72C0"/>
    <w:rsid w:val="00FC7703"/>
    <w:rsid w:val="00FD002A"/>
    <w:rsid w:val="00FD009D"/>
    <w:rsid w:val="00FD02F6"/>
    <w:rsid w:val="00FD0373"/>
    <w:rsid w:val="00FD07C2"/>
    <w:rsid w:val="00FD0DBD"/>
    <w:rsid w:val="00FD0FEC"/>
    <w:rsid w:val="00FD1187"/>
    <w:rsid w:val="00FD143B"/>
    <w:rsid w:val="00FD163C"/>
    <w:rsid w:val="00FD166E"/>
    <w:rsid w:val="00FD1AA1"/>
    <w:rsid w:val="00FD1ACC"/>
    <w:rsid w:val="00FD1DB5"/>
    <w:rsid w:val="00FD25EB"/>
    <w:rsid w:val="00FD28F6"/>
    <w:rsid w:val="00FD2905"/>
    <w:rsid w:val="00FD2BE3"/>
    <w:rsid w:val="00FD2E2C"/>
    <w:rsid w:val="00FD308D"/>
    <w:rsid w:val="00FD346E"/>
    <w:rsid w:val="00FD3541"/>
    <w:rsid w:val="00FD370E"/>
    <w:rsid w:val="00FD4343"/>
    <w:rsid w:val="00FD43E8"/>
    <w:rsid w:val="00FD45CA"/>
    <w:rsid w:val="00FD46E4"/>
    <w:rsid w:val="00FD4B2B"/>
    <w:rsid w:val="00FD504E"/>
    <w:rsid w:val="00FD530C"/>
    <w:rsid w:val="00FD573F"/>
    <w:rsid w:val="00FD59DB"/>
    <w:rsid w:val="00FD5D73"/>
    <w:rsid w:val="00FD5DC4"/>
    <w:rsid w:val="00FD5E84"/>
    <w:rsid w:val="00FD5FAD"/>
    <w:rsid w:val="00FD62C7"/>
    <w:rsid w:val="00FD62F4"/>
    <w:rsid w:val="00FD65D3"/>
    <w:rsid w:val="00FD69D1"/>
    <w:rsid w:val="00FD6AFF"/>
    <w:rsid w:val="00FD6FF5"/>
    <w:rsid w:val="00FD702B"/>
    <w:rsid w:val="00FD748A"/>
    <w:rsid w:val="00FD793C"/>
    <w:rsid w:val="00FD7ED5"/>
    <w:rsid w:val="00FE00A8"/>
    <w:rsid w:val="00FE03AE"/>
    <w:rsid w:val="00FE047A"/>
    <w:rsid w:val="00FE052E"/>
    <w:rsid w:val="00FE0A2A"/>
    <w:rsid w:val="00FE0ABC"/>
    <w:rsid w:val="00FE0AD9"/>
    <w:rsid w:val="00FE0AE6"/>
    <w:rsid w:val="00FE0FAF"/>
    <w:rsid w:val="00FE287D"/>
    <w:rsid w:val="00FE2B00"/>
    <w:rsid w:val="00FE2E39"/>
    <w:rsid w:val="00FE2F1E"/>
    <w:rsid w:val="00FE2FAE"/>
    <w:rsid w:val="00FE30D1"/>
    <w:rsid w:val="00FE3DF9"/>
    <w:rsid w:val="00FE3EE3"/>
    <w:rsid w:val="00FE46E4"/>
    <w:rsid w:val="00FE530F"/>
    <w:rsid w:val="00FE5485"/>
    <w:rsid w:val="00FE57ED"/>
    <w:rsid w:val="00FE57F5"/>
    <w:rsid w:val="00FE59BF"/>
    <w:rsid w:val="00FE5D4A"/>
    <w:rsid w:val="00FE5E2D"/>
    <w:rsid w:val="00FE60AA"/>
    <w:rsid w:val="00FE64D4"/>
    <w:rsid w:val="00FE64E5"/>
    <w:rsid w:val="00FE67C2"/>
    <w:rsid w:val="00FE6914"/>
    <w:rsid w:val="00FE6D92"/>
    <w:rsid w:val="00FE6DF7"/>
    <w:rsid w:val="00FE70ED"/>
    <w:rsid w:val="00FE72ED"/>
    <w:rsid w:val="00FE7325"/>
    <w:rsid w:val="00FE7682"/>
    <w:rsid w:val="00FE7B72"/>
    <w:rsid w:val="00FE7C2A"/>
    <w:rsid w:val="00FE7CE1"/>
    <w:rsid w:val="00FF04CE"/>
    <w:rsid w:val="00FF08AE"/>
    <w:rsid w:val="00FF0EE9"/>
    <w:rsid w:val="00FF1395"/>
    <w:rsid w:val="00FF16BA"/>
    <w:rsid w:val="00FF1A05"/>
    <w:rsid w:val="00FF2467"/>
    <w:rsid w:val="00FF27BD"/>
    <w:rsid w:val="00FF2E1A"/>
    <w:rsid w:val="00FF3146"/>
    <w:rsid w:val="00FF3A54"/>
    <w:rsid w:val="00FF3ADE"/>
    <w:rsid w:val="00FF3CD2"/>
    <w:rsid w:val="00FF4428"/>
    <w:rsid w:val="00FF4A60"/>
    <w:rsid w:val="00FF4AAD"/>
    <w:rsid w:val="00FF4C8A"/>
    <w:rsid w:val="00FF4D7A"/>
    <w:rsid w:val="00FF5077"/>
    <w:rsid w:val="00FF50BA"/>
    <w:rsid w:val="00FF5390"/>
    <w:rsid w:val="00FF53C4"/>
    <w:rsid w:val="00FF5A50"/>
    <w:rsid w:val="00FF5BE8"/>
    <w:rsid w:val="00FF5E0E"/>
    <w:rsid w:val="00FF61F0"/>
    <w:rsid w:val="00FF649D"/>
    <w:rsid w:val="00FF668B"/>
    <w:rsid w:val="00FF6B96"/>
    <w:rsid w:val="00FF6F83"/>
    <w:rsid w:val="00FF76EA"/>
    <w:rsid w:val="00FF78B9"/>
    <w:rsid w:val="00FF7E9A"/>
    <w:rsid w:val="00F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</o:shapedefaults>
    <o:shapelayout v:ext="edit">
      <o:idmap v:ext="edit" data="1"/>
    </o:shapelayout>
  </w:shapeDefaults>
  <w:decimalSymbol w:val="."/>
  <w:listSeparator w:val=","/>
  <w14:docId w14:val="383D3D52"/>
  <w15:docId w15:val="{4F6DFC39-0150-420A-845C-EEEDADC5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5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link w:val="BodyTextChar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uiPriority w:val="99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  <w:style w:type="character" w:customStyle="1" w:styleId="Heading4Char">
    <w:name w:val="Heading 4 Char"/>
    <w:link w:val="Heading4"/>
    <w:uiPriority w:val="9"/>
    <w:rsid w:val="00C01784"/>
    <w:rPr>
      <w:rFonts w:ascii="Arial" w:hAnsi="Arial"/>
      <w:b/>
      <w:bCs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rsid w:val="00146B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2424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2CDC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E479C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5B0145"/>
    <w:rPr>
      <w:rFonts w:ascii="Arial" w:hAnsi="Arial"/>
      <w:sz w:val="18"/>
      <w:szCs w:val="18"/>
    </w:rPr>
  </w:style>
  <w:style w:type="numbering" w:customStyle="1" w:styleId="Style1">
    <w:name w:val="Style1"/>
    <w:uiPriority w:val="99"/>
    <w:rsid w:val="001D379F"/>
    <w:pPr>
      <w:numPr>
        <w:numId w:val="18"/>
      </w:numPr>
    </w:pPr>
  </w:style>
  <w:style w:type="numbering" w:customStyle="1" w:styleId="Style2">
    <w:name w:val="Style2"/>
    <w:uiPriority w:val="99"/>
    <w:rsid w:val="001D379F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D218D-9759-4A57-AF18-3C8CD1BF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6466</TotalTime>
  <Pages>52</Pages>
  <Words>11419</Words>
  <Characters>65089</Characters>
  <Application>Microsoft Office Word</Application>
  <DocSecurity>0</DocSecurity>
  <Lines>542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76356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dc:description/>
  <cp:lastModifiedBy>Kanita Sawangwong</cp:lastModifiedBy>
  <cp:revision>2985</cp:revision>
  <cp:lastPrinted>2025-02-14T04:05:00Z</cp:lastPrinted>
  <dcterms:created xsi:type="dcterms:W3CDTF">2023-02-15T15:52:00Z</dcterms:created>
  <dcterms:modified xsi:type="dcterms:W3CDTF">2025-02-21T06:00:00Z</dcterms:modified>
</cp:coreProperties>
</file>