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349C9CC" w14:textId="064BDD0F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0CF8D80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5741AAD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2303B02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067A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6F54A599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3067AA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1D61D1AD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CB58D53" w14:textId="2DE1E83D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9711B9" w:rsidRPr="003067A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9711B9" w:rsidRPr="003067AA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95791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6BFB7AD2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9A3CA0B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B8AD64D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84BF454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4E928BC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C35365" w:rsidRPr="003067AA" w:rsidSect="009703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FCC958E" w14:textId="77777777" w:rsidR="00C35365" w:rsidRPr="003067AA" w:rsidRDefault="00C35365" w:rsidP="0013055F">
      <w:pPr>
        <w:tabs>
          <w:tab w:val="left" w:pos="8640"/>
        </w:tabs>
        <w:jc w:val="thaiDistribute"/>
        <w:rPr>
          <w:rFonts w:asciiTheme="majorBidi" w:hAnsiTheme="majorBidi" w:cstheme="majorBidi"/>
          <w:b/>
          <w:sz w:val="32"/>
          <w:szCs w:val="32"/>
        </w:rPr>
      </w:pPr>
      <w:bookmarkStart w:id="0" w:name="_Ref46730557"/>
      <w:bookmarkEnd w:id="0"/>
      <w:r w:rsidRPr="003067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6923996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2B7F087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เจริญโภคภัณฑ์อาหาร จำกัด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3067AA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935E5B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97B7CE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24731F4C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6F8468B2" w14:textId="1620184C" w:rsidR="00C35365" w:rsidRPr="00D809D2" w:rsidRDefault="005D399E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เจริญโภคภัณฑ์อาหาร จำกัด (มหาชน) และบริษัทย่อย (</w:t>
      </w:r>
      <w:r w:rsidR="00AD3B2F"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>“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กลุ่มบริษัท</w:t>
      </w:r>
      <w:r w:rsidR="00AD3B2F"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>”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) และของเฉพาะบริษัท เจริญโภคภัณฑ์อาหาร จำกัด (มหาชน) (</w:t>
      </w:r>
      <w:r w:rsidR="00AD3B2F"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>“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บริษัท</w:t>
      </w:r>
      <w:r w:rsidR="00AD3B2F"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>”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) ตามลำดับ </w:t>
      </w:r>
      <w:r w:rsidR="00D809D2"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br/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9711B9"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>31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9711B9"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>256</w:t>
      </w:r>
      <w:r w:rsidR="00895791"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>7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 xml:space="preserve"> </w:t>
      </w:r>
      <w:r w:rsidR="00AD3B2F" w:rsidRPr="00D809D2">
        <w:rPr>
          <w:rFonts w:asciiTheme="majorBidi" w:eastAsia="BrowalliaUPC" w:hAnsiTheme="majorBidi" w:cstheme="majorBidi" w:hint="cs"/>
          <w:color w:val="000000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FE09B8">
        <w:rPr>
          <w:rFonts w:asciiTheme="majorBidi" w:eastAsia="BrowalliaUPC" w:hAnsiTheme="majorBidi" w:cstheme="majorBidi"/>
          <w:color w:val="000000"/>
          <w:sz w:val="30"/>
          <w:szCs w:val="30"/>
        </w:rPr>
        <w:br/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งบการเปลี่ยนแปลงส่วนของผู้ถือหุ้นรวมและงบการ</w:t>
      </w:r>
      <w:r w:rsidRPr="00A56C7B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A011AA" w:rsidRPr="00A56C7B">
        <w:rPr>
          <w:rFonts w:asciiTheme="majorBidi" w:eastAsia="BrowalliaUPC" w:hAnsiTheme="majorBidi" w:cstheme="majorBidi" w:hint="cs"/>
          <w:color w:val="000000"/>
          <w:sz w:val="30"/>
          <w:szCs w:val="30"/>
          <w:cs/>
        </w:rPr>
        <w:t>และ</w:t>
      </w:r>
      <w:r w:rsidRPr="00A56C7B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หมายเหตุ</w:t>
      </w:r>
      <w:r w:rsidR="00084E2A" w:rsidRPr="00A56C7B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ประกอบงบการเงิน</w:t>
      </w:r>
      <w:r w:rsidRPr="00A56C7B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ซึ่งประกอบด้วย</w:t>
      </w:r>
      <w:r w:rsidR="00507017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br/>
      </w:r>
      <w:r w:rsidRPr="00A56C7B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สรุปนโยบายการบัญชีและ</w:t>
      </w:r>
      <w:r w:rsidR="00933902" w:rsidRPr="00A56C7B">
        <w:rPr>
          <w:rFonts w:ascii="Angsana New" w:eastAsia="Calibri" w:hAnsi="Angsana New" w:cs="Angsana New"/>
          <w:sz w:val="30"/>
          <w:szCs w:val="30"/>
          <w:cs/>
        </w:rPr>
        <w:t>ข้อมูลอธิบายอื่นที่มีสาระสำคั</w:t>
      </w:r>
      <w:r w:rsidR="00933902" w:rsidRPr="00A56C7B">
        <w:rPr>
          <w:rFonts w:ascii="Angsana New" w:hAnsi="Angsana New" w:cs="Angsana New"/>
          <w:sz w:val="30"/>
          <w:szCs w:val="30"/>
          <w:cs/>
        </w:rPr>
        <w:t>ญ</w:t>
      </w:r>
    </w:p>
    <w:p w14:paraId="45B15672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  <w:cs/>
        </w:rPr>
      </w:pPr>
    </w:p>
    <w:p w14:paraId="3F4E2EE7" w14:textId="4793BCC7" w:rsidR="00C35365" w:rsidRPr="003067AA" w:rsidRDefault="00DE2D4A" w:rsidP="0013055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9711B9"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711B9" w:rsidRPr="003067AA">
        <w:rPr>
          <w:rFonts w:asciiTheme="majorBidi" w:hAnsiTheme="majorBidi" w:cstheme="majorBidi"/>
          <w:sz w:val="30"/>
          <w:szCs w:val="30"/>
        </w:rPr>
        <w:t>256</w:t>
      </w:r>
      <w:r w:rsidR="00037426">
        <w:rPr>
          <w:rFonts w:asciiTheme="majorBidi" w:hAnsiTheme="majorBidi" w:cstheme="majorBidi"/>
          <w:sz w:val="30"/>
          <w:szCs w:val="30"/>
        </w:rPr>
        <w:t>7</w:t>
      </w:r>
      <w:r w:rsidR="005C1661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56A2571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B2B81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>เกณฑ์ในการแสดงความเห็น</w:t>
      </w:r>
    </w:p>
    <w:p w14:paraId="4730CA55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5DEF561F" w14:textId="622FB948" w:rsidR="00AD3B2F" w:rsidRPr="003067AA" w:rsidRDefault="009F10D3" w:rsidP="0013055F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AD3B2F" w:rsidRPr="003067AA" w:rsidSect="00C35365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  <w:r w:rsidRPr="003067A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36610">
        <w:rPr>
          <w:rFonts w:asciiTheme="majorBidi" w:hAnsiTheme="majorBidi" w:cstheme="majorBidi"/>
          <w:sz w:val="30"/>
          <w:szCs w:val="30"/>
          <w:cs/>
        </w:rPr>
        <w:br/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067AA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ประมวล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404275"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564FEF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EE5407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="00B7573E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DF2823" w:rsidRPr="003067AA">
        <w:rPr>
          <w:rFonts w:asciiTheme="majorBidi" w:hAnsiTheme="majorBidi" w:cstheme="majorBidi"/>
          <w:sz w:val="30"/>
          <w:szCs w:val="30"/>
          <w:cs/>
        </w:rPr>
        <w:t>มความรับผิดชอบด้านจรรยาบรรณ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>อื่นๆ</w:t>
      </w:r>
      <w:r w:rsidR="00413F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ตาม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C7C6FE" w14:textId="77777777" w:rsidR="00C35365" w:rsidRPr="00444B58" w:rsidRDefault="00C35365" w:rsidP="00FC0E10">
      <w:pPr>
        <w:spacing w:line="310" w:lineRule="exact"/>
        <w:jc w:val="thaiDistribute"/>
        <w:rPr>
          <w:rFonts w:asciiTheme="majorBidi" w:hAnsiTheme="majorBidi" w:cstheme="majorBidi"/>
          <w:i/>
          <w:iCs/>
          <w:color w:val="FF0000"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29CF0C" w14:textId="77777777" w:rsidR="00C35365" w:rsidRPr="003067AA" w:rsidRDefault="00C35365" w:rsidP="00FC0E10">
      <w:pPr>
        <w:spacing w:line="310" w:lineRule="exact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6F8D1DA" w14:textId="7231A431" w:rsidR="00C46C56" w:rsidRPr="00966A55" w:rsidRDefault="009F10D3" w:rsidP="00966A5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66A55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7A7CBE" w:rsidRPr="00F10574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966A55">
        <w:rPr>
          <w:rFonts w:asciiTheme="majorBidi" w:hAnsiTheme="majorBidi" w:cstheme="majorBidi"/>
          <w:sz w:val="30"/>
          <w:szCs w:val="30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053078C" w14:textId="77777777" w:rsidR="00807C06" w:rsidRPr="003067AA" w:rsidRDefault="00807C06" w:rsidP="00FC0E10">
      <w:pPr>
        <w:spacing w:line="31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218AE" w14:textId="77777777" w:rsidR="006267EE" w:rsidRPr="003067AA" w:rsidRDefault="006267EE" w:rsidP="0075028F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692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4896"/>
        <w:gridCol w:w="4796"/>
      </w:tblGrid>
      <w:tr w:rsidR="00C35365" w:rsidRPr="008E569F" w14:paraId="3C094A48" w14:textId="77777777" w:rsidTr="1F7943FC">
        <w:trPr>
          <w:trHeight w:val="197"/>
        </w:trPr>
        <w:tc>
          <w:tcPr>
            <w:tcW w:w="9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940B" w14:textId="5A50E864" w:rsidR="00C35365" w:rsidRPr="008E569F" w:rsidRDefault="00C35365" w:rsidP="0061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การด้อยค่าของมูลค่าของเงินลงทุนในบริษัทย่อย</w:t>
            </w:r>
            <w:r w:rsidR="00444B58" w:rsidRPr="008E569F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986A67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และค่าความนิยม</w:t>
            </w:r>
          </w:p>
        </w:tc>
      </w:tr>
      <w:tr w:rsidR="00C35365" w:rsidRPr="008E569F" w14:paraId="2681607F" w14:textId="77777777" w:rsidTr="1F7943FC">
        <w:trPr>
          <w:trHeight w:val="192"/>
        </w:trPr>
        <w:tc>
          <w:tcPr>
            <w:tcW w:w="9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6F4B" w14:textId="03B2DC35" w:rsidR="00C35365" w:rsidRPr="008E569F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อ้างถึงหมายเหตุข้อ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8103E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4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B503E3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)</w:t>
            </w:r>
            <w:r w:rsidR="00A46586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,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8103E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4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B05F52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>ฎ</w:t>
            </w:r>
            <w:r w:rsidR="002F28DA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),</w:t>
            </w:r>
            <w:r w:rsidR="00DE02B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8103E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9</w:t>
            </w:r>
            <w:r w:rsidR="00120E15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C1504" w:rsidRPr="008E569F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E7413D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1</w:t>
            </w:r>
            <w:r w:rsidR="0008103E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6</w:t>
            </w:r>
            <w:r w:rsidR="00477FF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77FF2" w:rsidRPr="008E569F">
              <w:rPr>
                <w:rFonts w:asciiTheme="majorBidi" w:eastAsia="BrowalliaUPC" w:hAnsiTheme="majorBidi" w:cs="Angsana New"/>
                <w:color w:val="000000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C35365" w:rsidRPr="008E569F" w14:paraId="038F6414" w14:textId="77777777" w:rsidTr="1F7943FC">
        <w:trPr>
          <w:trHeight w:val="204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FB038" w14:textId="77777777" w:rsidR="00C35365" w:rsidRPr="008E569F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2425" w14:textId="77777777" w:rsidR="00C35365" w:rsidRPr="008E569F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35365" w:rsidRPr="008E569F" w14:paraId="1B372BD0" w14:textId="77777777" w:rsidTr="1F7943FC">
        <w:trPr>
          <w:trHeight w:val="9143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56E" w14:textId="754ECBBC" w:rsidR="00C35365" w:rsidRPr="008E569F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กลุ่มบริษัทและบริษัทมีการลงทุนและดำเนินธุรกิจในหลายประเทศ และมีความเสี่ยงจากปัจจัยภายนอกต่างๆ เช่น ความผันผวนทางเศรษฐกิจ การเมือง ข้อกฎหมายและระเบียบการค้าต่างๆ การเปลี่ยนแปลงของสภาพแวดล้อม ภูมิอากาศ และโรคภัย ดังนั้น จึงมีความเสี่ยงที่ผลการดำเนินงานของบางธุรกิจและการลงท</w:t>
            </w:r>
            <w:r w:rsidR="007C2CD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ุนในบางประเทศอาจไม่เป็นไปตาม</w:t>
            </w:r>
            <w:r w:rsidR="00003EF1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 </w:t>
            </w:r>
          </w:p>
          <w:p w14:paraId="0AE5DF5A" w14:textId="77777777" w:rsidR="00C35365" w:rsidRPr="008E569F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ทดสอบการด้อยค่าของผู้บริหารเกี่ยวข้องกับ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br/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การใช้ดุลยพินิจอย่างมีนัยสำคัญ 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0A0" w14:textId="77777777" w:rsidR="00C35365" w:rsidRPr="008E569F" w:rsidRDefault="00C35365" w:rsidP="0083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วิธีการตรวจสอบของข้าพเจ้าประกอบด้วย</w:t>
            </w:r>
          </w:p>
          <w:p w14:paraId="4B5E158E" w14:textId="6DE433F4" w:rsidR="00EF14EB" w:rsidRPr="008E569F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การประเมินการพิจารณาของผู้บริหารเกี่ยวกับความสมเหตุสมผลของข้อบ่งชี้และการทดสอบการด้อยค่า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ของเงิน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ลงทุน</w:t>
            </w:r>
            <w:r w:rsidR="00243DF5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ในบริษัท</w:t>
            </w:r>
            <w:r w:rsidR="004E7A48" w:rsidRPr="008E569F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ย่อย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และค่าความนิยม รวมทั้ง</w:t>
            </w:r>
            <w:r w:rsidR="00EF14EB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="00EF14EB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ประเมินข้อสมมติที่สำคัญซึ่งสนับสนุนการคาดการณ์</w:t>
            </w:r>
            <w:r w:rsidR="00713BFC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ของผู้บริหาร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  <w:p w14:paraId="34242624" w14:textId="6FBBC69D" w:rsidR="00C35365" w:rsidRPr="008E569F" w:rsidRDefault="00C35365" w:rsidP="1F7943FC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การสอบถามผู้บริหารเกี่ยวกับแบบจำลองการคิดลดกระแสเงินสด รวมถึงการทำความเข้าใจธุรกิจ</w:t>
            </w:r>
            <w:r w:rsidR="009B639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07786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  <w:t xml:space="preserve">     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กลยุทธ์ของกลุ่มบริษัทและบริษัท </w:t>
            </w:r>
          </w:p>
          <w:p w14:paraId="4101003B" w14:textId="2879B8EB" w:rsidR="009B6392" w:rsidRPr="008E569F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ความเหมาะสมของข้อสมมติที่สำคัญที่ใช้ในการจัดทำประมาณกระแสเงินสดที่จะได้รับในอนาคตคิดลดเป็นมูลค่าปัจจุบันของผู้บริหาร โดยเปรียบเทียบข้อสมมติหลักกับแหล่งข้อมูลทั้งภายในและภายนอก พิจารณาความแม่นยำของประมาณการกระแสเงินสดโดยเปรียบเทียบประมาณการในอดีตกับผลการดำเนินงานที่เกิดขึ้นจริง และ</w:t>
            </w:r>
            <w:r w:rsidR="009B639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1CD10EF2" w14:textId="32D1DCFE" w:rsidR="00902071" w:rsidRPr="008E569F" w:rsidRDefault="00C35365" w:rsidP="001F11A1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3A4F7190" w14:textId="3817C33B" w:rsidR="003B4176" w:rsidRPr="008E569F" w:rsidRDefault="003B4176">
      <w:pPr>
        <w:rPr>
          <w:rFonts w:asciiTheme="majorBidi" w:hAnsiTheme="majorBidi" w:cstheme="majorBidi"/>
        </w:rPr>
      </w:pPr>
    </w:p>
    <w:tbl>
      <w:tblPr>
        <w:tblW w:w="981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9341B2" w:rsidRPr="008E569F" w14:paraId="7118F868" w14:textId="77777777" w:rsidTr="00367ADF">
        <w:trPr>
          <w:trHeight w:val="370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2D4C3" w14:textId="77777777" w:rsidR="00C35365" w:rsidRPr="008E569F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การวัดมูลค่าสินทรัพย์ชีวภาพ</w:t>
            </w:r>
          </w:p>
        </w:tc>
      </w:tr>
      <w:tr w:rsidR="009341B2" w:rsidRPr="008E569F" w14:paraId="72F8B5CF" w14:textId="77777777" w:rsidTr="00367ADF">
        <w:trPr>
          <w:trHeight w:val="202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9721" w14:textId="130ABE12" w:rsidR="00C35365" w:rsidRPr="008E569F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7C548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ข้อ</w:t>
            </w:r>
            <w:r w:rsidR="007C548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221575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4</w:t>
            </w:r>
            <w:r w:rsidR="007C548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7C548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ซ</w:t>
            </w:r>
            <w:r w:rsidR="007C548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="007C548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221575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8</w:t>
            </w:r>
            <w:r w:rsidR="007C5482"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1D068E" w:rsidRPr="008E569F">
              <w:rPr>
                <w:rFonts w:asciiTheme="majorBidi" w:eastAsia="BrowalliaUPC" w:hAnsiTheme="majorBidi" w:cs="Angsana New"/>
                <w:color w:val="000000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9341B2" w:rsidRPr="008E569F" w14:paraId="5BBE8609" w14:textId="77777777" w:rsidTr="00367ADF">
        <w:trPr>
          <w:trHeight w:val="253"/>
          <w:tblHeader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CAD2" w14:textId="77777777" w:rsidR="00C35365" w:rsidRPr="008E569F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C79B" w14:textId="77777777" w:rsidR="00C35365" w:rsidRPr="008E569F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ได้ตรวจสอบเรื่องดังกล่าวอย่างไร </w:t>
            </w:r>
          </w:p>
        </w:tc>
      </w:tr>
      <w:tr w:rsidR="00751429" w:rsidRPr="00C20284" w14:paraId="1D5548EF" w14:textId="77777777" w:rsidTr="00367ADF">
        <w:trPr>
          <w:trHeight w:val="3880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382" w14:textId="77777777" w:rsidR="00C35365" w:rsidRPr="008E569F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กลุ่มบริษัทวัดมูลค่าสินทรัพย์ชีวภาพบางประเภทด้วยมูลค่ายุติธรรมหักต้นทุนในการขาย ผู้บริหารประเมินมูลค่ายุติธรรมโดยใช้วิธีเปรียบเทียบข้อมูลตลาด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bidi="ar-SA"/>
              </w:rPr>
              <w:t xml:space="preserve"> 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และมีการใช้ข้อมูลที่ไม่สามารถสังเกตได้ที่มีนัยสำคัญ เช่น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bidi="ar-SA"/>
              </w:rPr>
              <w:t xml:space="preserve"> 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ราคาที่อ้างอิงราคาตลาด ณ วันสิ้นรอบระยะเวลารายงาน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36ACBCB5" w14:textId="77777777" w:rsidR="00C35365" w:rsidRPr="008E569F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ประมาณมูลค่ายุติธรรมของสินทรัพย์ชีวภาพของผู้บริหารเกี่ยวข้องกับการใช้ดุลยพินิจที่มีนัยสำคัญ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345D" w14:textId="77777777" w:rsidR="00C35365" w:rsidRPr="008E569F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1D7587A3" w14:textId="77777777" w:rsidR="00C35365" w:rsidRPr="008E569F" w:rsidRDefault="00C35365" w:rsidP="00FC0E10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ind w:left="342" w:hanging="27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การประเมินวิธีการที่ผู้บริหารใช้ในการพิจารณาวัดมูลค่าสินทรัพย์ชีวภาพ ข้อมูลที่ใช้ในการจัดประเภท การแบ่งอายุ น้ำหนักและปริมาณของสินทรัพย์ชีวภาพ และเปรียบเทียบราคาอ้างอิงที่</w:t>
            </w:r>
            <w:r w:rsidRPr="008E569F">
              <w:rPr>
                <w:rFonts w:asciiTheme="majorBidi" w:eastAsia="BrowalliaUPC" w:hAnsiTheme="majorBidi" w:cstheme="majorBidi"/>
                <w:b/>
                <w:color w:val="000000"/>
                <w:sz w:val="30"/>
                <w:szCs w:val="30"/>
                <w:cs/>
              </w:rPr>
              <w:t>กลุ่มบริษัท</w:t>
            </w: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นำมาใช้ในการวัดมูลค่ากับแหล่งข้อมูลทั้งภายในและภายนอกและราคาตลาดที่มีอยู่ ณ วันที่ในรายงาน </w:t>
            </w:r>
          </w:p>
          <w:p w14:paraId="40E1465E" w14:textId="77777777" w:rsidR="00C35365" w:rsidRPr="008E569F" w:rsidRDefault="00C35365" w:rsidP="00FC0E10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ind w:left="342" w:hanging="27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8E569F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tr w:rsidR="009341B2" w:rsidRPr="00C20284" w14:paraId="087A805B" w14:textId="77777777" w:rsidTr="00367ADF">
        <w:trPr>
          <w:trHeight w:hRule="exact" w:val="69"/>
        </w:trPr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A95A5" w14:textId="77777777" w:rsidR="00DF3CCD" w:rsidRPr="003067AA" w:rsidRDefault="00DF3CC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BA520" w14:textId="77777777" w:rsidR="00DF3CCD" w:rsidRPr="003067AA" w:rsidRDefault="00DF3CC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center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</w:tbl>
    <w:p w14:paraId="385E739D" w14:textId="77777777" w:rsidR="00DF3CCD" w:rsidRPr="003067AA" w:rsidRDefault="00DF3CCD">
      <w:pPr>
        <w:autoSpaceDE w:val="0"/>
        <w:autoSpaceDN w:val="0"/>
        <w:adjustRightInd w:val="0"/>
        <w:spacing w:after="80" w:line="240" w:lineRule="auto"/>
        <w:jc w:val="both"/>
        <w:rPr>
          <w:rFonts w:asciiTheme="majorBidi" w:hAnsiTheme="majorBidi" w:cstheme="majorBidi"/>
          <w:sz w:val="2"/>
          <w:szCs w:val="2"/>
        </w:rPr>
      </w:pPr>
    </w:p>
    <w:p w14:paraId="69B7E63D" w14:textId="358AF56E" w:rsidR="00C35365" w:rsidRPr="00431464" w:rsidRDefault="00DF3CCD" w:rsidP="00431464">
      <w:pPr>
        <w:autoSpaceDE w:val="0"/>
        <w:autoSpaceDN w:val="0"/>
        <w:adjustRightInd w:val="0"/>
        <w:spacing w:after="80" w:line="240" w:lineRule="auto"/>
        <w:jc w:val="both"/>
        <w:rPr>
          <w:rFonts w:asciiTheme="majorBidi" w:hAnsiTheme="majorBidi" w:cstheme="majorBidi"/>
          <w:i/>
          <w:iCs/>
          <w:sz w:val="16"/>
          <w:szCs w:val="16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</w:rPr>
        <w:br/>
      </w:r>
      <w:r w:rsidR="00C35365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4F08B090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6A6E90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564312">
        <w:rPr>
          <w:rFonts w:asciiTheme="majorBidi" w:eastAsia="BrowalliaUPC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และงบการเงินเฉพาะกิจการและรายงานของผู้สอบ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</w:p>
    <w:p w14:paraId="5D205384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3C30DA8D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93D26C5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7A051B58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0F6FF9F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94BF5" w14:textId="77777777" w:rsidR="009A5F68" w:rsidRPr="003067AA" w:rsidRDefault="009A5F68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A3BDA2" w14:textId="77777777" w:rsidR="009A5F68" w:rsidRDefault="009A5F68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E07103" w14:textId="3B31A0C9" w:rsidR="00D66590" w:rsidRDefault="00D6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5AEE292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36B21D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5BC96A" w14:textId="77777777" w:rsidR="00562E53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</w:p>
    <w:p w14:paraId="5E4AE144" w14:textId="77777777" w:rsidR="00562E53" w:rsidRPr="003067AA" w:rsidRDefault="00562E5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  <w:cs/>
        </w:rPr>
      </w:pPr>
    </w:p>
    <w:p w14:paraId="79B0CDE8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3067AA">
        <w:rPr>
          <w:rFonts w:asciiTheme="majorBidi" w:hAnsiTheme="majorBidi" w:cstheme="majorBidi"/>
          <w:sz w:val="30"/>
          <w:szCs w:val="30"/>
        </w:rPr>
        <w:t xml:space="preserve"> (</w:t>
      </w:r>
      <w:r w:rsidRPr="003067AA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  <w:r w:rsidRPr="003067AA">
        <w:rPr>
          <w:rFonts w:asciiTheme="majorBidi" w:hAnsiTheme="majorBidi" w:cstheme="majorBidi"/>
          <w:sz w:val="30"/>
          <w:szCs w:val="30"/>
        </w:rPr>
        <w:t xml:space="preserve">) </w:t>
      </w:r>
      <w:r w:rsidRPr="003067AA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7012A7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D8462E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900CB" w14:textId="71FEEED6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4363F6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3067AA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66703A6B" w14:textId="77777777" w:rsidR="00C35365" w:rsidRPr="003067AA" w:rsidRDefault="00C35365" w:rsidP="002B1F72">
      <w:pPr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7A7E106E" w14:textId="385C5762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1494BF0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3F31952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</w:t>
      </w:r>
      <w:r w:rsidRPr="003067AA">
        <w:rPr>
          <w:rFonts w:asciiTheme="majorBidi" w:hAnsiTheme="majorBidi" w:cstheme="majorBidi"/>
          <w:sz w:val="30"/>
          <w:szCs w:val="30"/>
          <w:cs/>
        </w:rPr>
        <w:t>ล่านี้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</w:p>
    <w:p w14:paraId="201F1E2E" w14:textId="49911588" w:rsidR="00431464" w:rsidRDefault="004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rowalliaUPC" w:hAnsiTheme="majorBidi" w:cstheme="majorBidi"/>
          <w:color w:val="000000"/>
          <w:sz w:val="20"/>
          <w:szCs w:val="20"/>
        </w:rPr>
      </w:pPr>
      <w:r>
        <w:rPr>
          <w:rFonts w:asciiTheme="majorBidi" w:eastAsia="BrowalliaUPC" w:hAnsiTheme="majorBidi" w:cstheme="majorBidi"/>
          <w:color w:val="000000"/>
          <w:sz w:val="20"/>
          <w:szCs w:val="20"/>
        </w:rPr>
        <w:br w:type="page"/>
      </w:r>
    </w:p>
    <w:p w14:paraId="64D597CF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12DDCE1" w14:textId="77777777" w:rsidR="00C35365" w:rsidRPr="003067AA" w:rsidRDefault="00C35365" w:rsidP="00FC0E10">
      <w:pPr>
        <w:spacing w:line="360" w:lineRule="exact"/>
        <w:jc w:val="thaiDistribute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077F872C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        </w:t>
      </w:r>
      <w:r w:rsidR="00014507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br/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27157F5" w14:textId="77777777" w:rsidR="00562E53" w:rsidRPr="003067AA" w:rsidRDefault="00562E53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11483BF5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1B30D357" w14:textId="77777777" w:rsidR="00C35365" w:rsidRPr="003067AA" w:rsidRDefault="00C35365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3B285FF6" w14:textId="77777777" w:rsidR="002C2D2E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6F6326B" w14:textId="77777777" w:rsidR="002C2D2E" w:rsidRPr="003067AA" w:rsidRDefault="002C2D2E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 w:val="20"/>
          <w:szCs w:val="20"/>
          <w:cs/>
        </w:rPr>
      </w:pPr>
    </w:p>
    <w:p w14:paraId="7DF8E25F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โดยให้ข้อสังเกต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ที่เกี่ยวข้อง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F1DF5DE" w14:textId="77777777" w:rsidR="00586654" w:rsidRPr="003067AA" w:rsidRDefault="00586654" w:rsidP="008C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50115CDC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รแสดงรายการและเหตุการณ์ในรูปแบบ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หรือไม่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 </w:t>
      </w:r>
    </w:p>
    <w:p w14:paraId="4524319F" w14:textId="77777777" w:rsidR="00C35365" w:rsidRPr="003067AA" w:rsidRDefault="00C35365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Cs w:val="24"/>
        </w:rPr>
      </w:pPr>
    </w:p>
    <w:p w14:paraId="18908877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t xml:space="preserve"> </w:t>
      </w:r>
    </w:p>
    <w:p w14:paraId="7BCFFFB0" w14:textId="45665F85" w:rsidR="00431464" w:rsidRDefault="004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rowalliaUPC" w:hAnsiTheme="majorBidi" w:cstheme="majorBidi"/>
          <w:sz w:val="24"/>
          <w:szCs w:val="24"/>
        </w:rPr>
      </w:pPr>
      <w:r>
        <w:rPr>
          <w:rFonts w:asciiTheme="majorBidi" w:eastAsia="BrowalliaUPC" w:hAnsiTheme="majorBidi" w:cstheme="majorBidi"/>
          <w:sz w:val="24"/>
          <w:szCs w:val="24"/>
        </w:rPr>
        <w:br w:type="page"/>
      </w:r>
    </w:p>
    <w:p w14:paraId="7591078F" w14:textId="33E875B5" w:rsidR="00C35365" w:rsidRPr="003067AA" w:rsidRDefault="007A64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  <w:cs/>
        </w:rPr>
        <w:lastRenderedPageBreak/>
        <w:t>ข้าพเจ้าได้สื่อสารกับผู้มีหน</w:t>
      </w:r>
      <w:r w:rsidR="00562E53" w:rsidRPr="003067AA">
        <w:rPr>
          <w:rFonts w:asciiTheme="majorBidi" w:eastAsia="BrowalliaUPC" w:hAnsiTheme="majorBidi" w:cstheme="majorBidi"/>
          <w:sz w:val="30"/>
          <w:szCs w:val="30"/>
          <w:cs/>
        </w:rPr>
        <w:t>้าที่ในการกำกับดูแลในเรื่องต่าง</w:t>
      </w:r>
      <w:r w:rsidR="002C2D2E" w:rsidRPr="003067AA">
        <w:rPr>
          <w:rFonts w:asciiTheme="majorBidi" w:eastAsia="BrowalliaUPC" w:hAnsiTheme="majorBidi" w:cstheme="majorBidi"/>
          <w:sz w:val="30"/>
          <w:szCs w:val="30"/>
          <w:cs/>
        </w:rPr>
        <w:t>ๆ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7DBE645" w14:textId="77777777" w:rsidR="007A6465" w:rsidRPr="003067AA" w:rsidRDefault="007A64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24"/>
          <w:szCs w:val="24"/>
        </w:rPr>
      </w:pPr>
    </w:p>
    <w:p w14:paraId="2A1DBF82" w14:textId="749B2129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64525" w:rsidRPr="003067A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A319A" w:rsidRPr="003067AA">
        <w:rPr>
          <w:rFonts w:asciiTheme="majorBid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2489AEB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sz w:val="24"/>
          <w:szCs w:val="24"/>
        </w:rPr>
      </w:pPr>
    </w:p>
    <w:p w14:paraId="466C0828" w14:textId="1BAF89EF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04786" w:rsidRPr="003067AA">
        <w:rPr>
          <w:rFonts w:asciiTheme="majorBidi" w:eastAsia="BrowalliaUPC" w:hAnsiTheme="majorBidi" w:cstheme="majorBidi"/>
          <w:sz w:val="30"/>
          <w:szCs w:val="30"/>
          <w:cs/>
        </w:rPr>
        <w:t>ๆ</w:t>
      </w:r>
      <w:r w:rsidR="00A36997" w:rsidRPr="003067AA">
        <w:rPr>
          <w:rFonts w:asciiTheme="majorBidi" w:eastAsia="BrowalliaUPC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br/>
      </w:r>
      <w:r w:rsidRPr="003067AA">
        <w:rPr>
          <w:rFonts w:asciiTheme="majorBidi" w:eastAsia="BrowalliaUPC" w:hAnsiTheme="majorBidi" w:cstheme="majorBidi"/>
          <w:spacing w:val="-4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345337">
        <w:rPr>
          <w:rFonts w:asciiTheme="majorBidi" w:eastAsia="BrowalliaUPC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จากการสื่อสารดังกล่าว</w:t>
      </w:r>
    </w:p>
    <w:p w14:paraId="40733D0E" w14:textId="01E5EC33" w:rsidR="002C2D2E" w:rsidRPr="003067AA" w:rsidRDefault="002C2D2E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6CA30C48" w14:textId="69AFC754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177ECD57" w14:textId="0106A5D2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2ABE655F" w14:textId="77777777" w:rsidR="006361BC" w:rsidRPr="003067AA" w:rsidRDefault="006361BC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73644DE8" w14:textId="4373B3C6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3D62C2B7" w14:textId="236790FA" w:rsidR="00C35365" w:rsidRPr="003067AA" w:rsidRDefault="00D137A2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</w:rPr>
        <w:t>(</w:t>
      </w:r>
      <w:r w:rsidR="00AC497C" w:rsidRPr="003067AA">
        <w:rPr>
          <w:rFonts w:asciiTheme="majorBidi" w:hAnsiTheme="majorBidi" w:cstheme="majorBidi"/>
          <w:sz w:val="30"/>
          <w:szCs w:val="30"/>
          <w:cs/>
        </w:rPr>
        <w:t>นา</w:t>
      </w:r>
      <w:r w:rsidR="006267EE" w:rsidRPr="003067AA">
        <w:rPr>
          <w:rFonts w:asciiTheme="majorBidi" w:hAnsiTheme="majorBidi" w:cstheme="majorBidi"/>
          <w:sz w:val="30"/>
          <w:szCs w:val="30"/>
          <w:cs/>
        </w:rPr>
        <w:t>งมัญชุภา สิงห์สุขสวัสดิ์</w:t>
      </w:r>
      <w:r w:rsidR="006F316E" w:rsidRPr="003067AA">
        <w:rPr>
          <w:rFonts w:asciiTheme="majorBidi" w:hAnsiTheme="majorBidi" w:cstheme="majorBidi"/>
          <w:sz w:val="30"/>
          <w:szCs w:val="30"/>
          <w:cs/>
        </w:rPr>
        <w:t>)</w:t>
      </w:r>
      <w:r w:rsidR="00AC497C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5365" w:rsidRPr="003067AA">
        <w:rPr>
          <w:rFonts w:asciiTheme="majorBidi" w:hAnsiTheme="majorBidi" w:cstheme="majorBidi"/>
          <w:sz w:val="30"/>
          <w:szCs w:val="30"/>
        </w:rPr>
        <w:t xml:space="preserve">                           </w:t>
      </w:r>
    </w:p>
    <w:p w14:paraId="10D4AFD7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A6A77EA" w14:textId="40EE0CC9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711B9" w:rsidRPr="003067AA">
        <w:rPr>
          <w:rFonts w:asciiTheme="majorBidi" w:hAnsiTheme="majorBidi" w:cstheme="majorBidi"/>
          <w:sz w:val="30"/>
          <w:szCs w:val="30"/>
        </w:rPr>
        <w:t>6112</w:t>
      </w:r>
    </w:p>
    <w:p w14:paraId="7187174F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6962097" w14:textId="77777777" w:rsidR="00C35365" w:rsidRPr="001566CF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360" w:lineRule="exact"/>
        <w:ind w:right="-45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 เคพีเอ็มจี ภูมิไชย สอบบัญชี จำกัด </w:t>
      </w:r>
      <w:r w:rsidRPr="003067AA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1566CF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กรุงเทพมหานคร </w:t>
      </w:r>
    </w:p>
    <w:p w14:paraId="6972FE2B" w14:textId="0F7F0BED" w:rsidR="008C496F" w:rsidRPr="00EC72E7" w:rsidRDefault="00E7413D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360" w:lineRule="exact"/>
        <w:ind w:right="-45"/>
        <w:rPr>
          <w:rFonts w:asciiTheme="majorBidi" w:hAnsiTheme="majorBidi" w:cstheme="majorBidi"/>
          <w:sz w:val="30"/>
          <w:szCs w:val="30"/>
        </w:rPr>
      </w:pPr>
      <w:r w:rsidRPr="001566CF">
        <w:rPr>
          <w:rFonts w:asciiTheme="majorBidi" w:hAnsiTheme="majorBidi" w:cstheme="majorBidi"/>
          <w:sz w:val="30"/>
          <w:szCs w:val="30"/>
        </w:rPr>
        <w:t>2</w:t>
      </w:r>
      <w:r w:rsidR="001566CF" w:rsidRPr="001566CF">
        <w:rPr>
          <w:rFonts w:asciiTheme="majorBidi" w:hAnsiTheme="majorBidi" w:cstheme="majorBidi"/>
          <w:sz w:val="30"/>
          <w:szCs w:val="30"/>
        </w:rPr>
        <w:t>6</w:t>
      </w:r>
      <w:r w:rsidR="0021354F" w:rsidRPr="001566CF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9711B9" w:rsidRPr="001566CF">
        <w:rPr>
          <w:rFonts w:asciiTheme="majorBidi" w:hAnsiTheme="majorBidi" w:cstheme="majorBidi"/>
          <w:sz w:val="30"/>
          <w:szCs w:val="30"/>
        </w:rPr>
        <w:t>256</w:t>
      </w:r>
      <w:r w:rsidR="0059116B" w:rsidRPr="001566CF">
        <w:rPr>
          <w:rFonts w:asciiTheme="majorBidi" w:hAnsiTheme="majorBidi" w:cstheme="majorBidi"/>
          <w:sz w:val="30"/>
          <w:szCs w:val="30"/>
        </w:rPr>
        <w:t>8</w:t>
      </w:r>
    </w:p>
    <w:p w14:paraId="7365FBD3" w14:textId="77777777" w:rsidR="00B469EA" w:rsidRDefault="00B469EA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469EA" w:rsidSect="00017A7A">
      <w:headerReference w:type="default" r:id="rId18"/>
      <w:footerReference w:type="default" r:id="rId19"/>
      <w:pgSz w:w="11907" w:h="16840" w:code="9"/>
      <w:pgMar w:top="691" w:right="1152" w:bottom="576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E05A3" w14:textId="77777777" w:rsidR="00363FC5" w:rsidRDefault="00363FC5" w:rsidP="004956B4">
      <w:r>
        <w:separator/>
      </w:r>
    </w:p>
  </w:endnote>
  <w:endnote w:type="continuationSeparator" w:id="0">
    <w:p w14:paraId="5F866271" w14:textId="77777777" w:rsidR="00363FC5" w:rsidRDefault="00363FC5" w:rsidP="004956B4">
      <w:r>
        <w:continuationSeparator/>
      </w:r>
    </w:p>
  </w:endnote>
  <w:endnote w:type="continuationNotice" w:id="1">
    <w:p w14:paraId="3753C211" w14:textId="77777777" w:rsidR="00363FC5" w:rsidRDefault="00363F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A0E74" w14:textId="365A3C3B" w:rsidR="00B27673" w:rsidRDefault="00B27673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Pr="009711B9">
      <w:rPr>
        <w:noProof/>
      </w:rPr>
      <w:t>3</w:t>
    </w:r>
    <w:r>
      <w:rPr>
        <w:noProof/>
      </w:rPr>
      <w:fldChar w:fldCharType="end"/>
    </w:r>
  </w:p>
  <w:p w14:paraId="6CC95101" w14:textId="77777777" w:rsidR="00B27673" w:rsidRDefault="00B27673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DD971" w14:textId="77777777" w:rsidR="00B27673" w:rsidRPr="00EB12F2" w:rsidRDefault="00B27673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5F555" w14:textId="77777777" w:rsidR="00B27673" w:rsidRPr="00DF155E" w:rsidRDefault="00B27673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Univers LT Std 45 Light" w:hAnsi="Univers LT Std 45 Light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951382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9EDC9C" w14:textId="26E50822" w:rsidR="00D66590" w:rsidRPr="00D66590" w:rsidRDefault="00D6659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659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659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6659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6659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659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A1962" w14:textId="77777777" w:rsidR="00363FC5" w:rsidRDefault="00363FC5" w:rsidP="004956B4">
      <w:r>
        <w:separator/>
      </w:r>
    </w:p>
  </w:footnote>
  <w:footnote w:type="continuationSeparator" w:id="0">
    <w:p w14:paraId="200F906D" w14:textId="77777777" w:rsidR="00363FC5" w:rsidRDefault="00363FC5" w:rsidP="004956B4">
      <w:r>
        <w:continuationSeparator/>
      </w:r>
    </w:p>
  </w:footnote>
  <w:footnote w:type="continuationNotice" w:id="1">
    <w:p w14:paraId="5DBC1C99" w14:textId="77777777" w:rsidR="00363FC5" w:rsidRDefault="00363F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DB235" w14:textId="77777777" w:rsidR="00B27673" w:rsidRDefault="00B27673">
    <w:pPr>
      <w:pStyle w:val="Header"/>
    </w:pPr>
  </w:p>
  <w:p w14:paraId="790F94F2" w14:textId="77777777" w:rsidR="00B27673" w:rsidRDefault="00B276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E5148" w14:textId="77777777" w:rsidR="00B27673" w:rsidRDefault="00B27673">
    <w:pPr>
      <w:pStyle w:val="Header"/>
    </w:pPr>
  </w:p>
  <w:p w14:paraId="0D49B316" w14:textId="77777777" w:rsidR="00B27673" w:rsidRDefault="00B2767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7CAB6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39189118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7E830B8C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045F0528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4C55766B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05ACCB21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50F965D0" w14:textId="77777777" w:rsidR="00B27673" w:rsidRPr="00BC7C47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CBB58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5EFBCD93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7D0A597D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11180F7E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63170AA5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06004CCA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548E83A0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7A5C6B56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BFFFE" w14:textId="58F40AA6" w:rsidR="00017A7A" w:rsidRPr="00D43BE4" w:rsidRDefault="00017A7A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2549771F" w14:textId="0E6B9A8F" w:rsidR="00D66590" w:rsidRPr="00D43BE4" w:rsidRDefault="00D66590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51151F90" w14:textId="417052CC" w:rsidR="00D66590" w:rsidRPr="00D43BE4" w:rsidRDefault="00D66590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0D25452A" w14:textId="77777777" w:rsidR="00D66590" w:rsidRPr="00D43BE4" w:rsidRDefault="00D66590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3571C"/>
    <w:multiLevelType w:val="hybridMultilevel"/>
    <w:tmpl w:val="582643C0"/>
    <w:lvl w:ilvl="0" w:tplc="BB24C9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DE364F06" w:tentative="1">
      <w:start w:val="1"/>
      <w:numFmt w:val="lowerLetter"/>
      <w:lvlText w:val="%2."/>
      <w:lvlJc w:val="left"/>
      <w:pPr>
        <w:ind w:left="1620" w:hanging="360"/>
      </w:pPr>
    </w:lvl>
    <w:lvl w:ilvl="2" w:tplc="29F284BA" w:tentative="1">
      <w:start w:val="1"/>
      <w:numFmt w:val="lowerRoman"/>
      <w:lvlText w:val="%3."/>
      <w:lvlJc w:val="right"/>
      <w:pPr>
        <w:ind w:left="2340" w:hanging="180"/>
      </w:pPr>
    </w:lvl>
    <w:lvl w:ilvl="3" w:tplc="5D34EEC2" w:tentative="1">
      <w:start w:val="1"/>
      <w:numFmt w:val="decimal"/>
      <w:lvlText w:val="%4."/>
      <w:lvlJc w:val="left"/>
      <w:pPr>
        <w:ind w:left="3060" w:hanging="360"/>
      </w:pPr>
    </w:lvl>
    <w:lvl w:ilvl="4" w:tplc="40848D22" w:tentative="1">
      <w:start w:val="1"/>
      <w:numFmt w:val="lowerLetter"/>
      <w:lvlText w:val="%5."/>
      <w:lvlJc w:val="left"/>
      <w:pPr>
        <w:ind w:left="3780" w:hanging="360"/>
      </w:pPr>
    </w:lvl>
    <w:lvl w:ilvl="5" w:tplc="DA4E9CB8" w:tentative="1">
      <w:start w:val="1"/>
      <w:numFmt w:val="lowerRoman"/>
      <w:lvlText w:val="%6."/>
      <w:lvlJc w:val="right"/>
      <w:pPr>
        <w:ind w:left="4500" w:hanging="180"/>
      </w:pPr>
    </w:lvl>
    <w:lvl w:ilvl="6" w:tplc="EE48EF88" w:tentative="1">
      <w:start w:val="1"/>
      <w:numFmt w:val="decimal"/>
      <w:lvlText w:val="%7."/>
      <w:lvlJc w:val="left"/>
      <w:pPr>
        <w:ind w:left="5220" w:hanging="360"/>
      </w:pPr>
    </w:lvl>
    <w:lvl w:ilvl="7" w:tplc="C6AC4D7E" w:tentative="1">
      <w:start w:val="1"/>
      <w:numFmt w:val="lowerLetter"/>
      <w:lvlText w:val="%8."/>
      <w:lvlJc w:val="left"/>
      <w:pPr>
        <w:ind w:left="5940" w:hanging="360"/>
      </w:pPr>
    </w:lvl>
    <w:lvl w:ilvl="8" w:tplc="2988C5F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EF43F0"/>
    <w:multiLevelType w:val="hybridMultilevel"/>
    <w:tmpl w:val="4176A002"/>
    <w:lvl w:ilvl="0" w:tplc="2C4A90BC">
      <w:start w:val="3"/>
      <w:numFmt w:val="thaiLetters"/>
      <w:lvlText w:val="(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13B2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MS Mincho" w:hAnsi="MS Mincho" w:hint="default"/>
        <w:color w:val="auto"/>
        <w:sz w:val="24"/>
      </w:rPr>
    </w:lvl>
  </w:abstractNum>
  <w:abstractNum w:abstractNumId="3" w15:restartNumberingAfterBreak="0">
    <w:nsid w:val="0C636B12"/>
    <w:multiLevelType w:val="hybridMultilevel"/>
    <w:tmpl w:val="D974F6E2"/>
    <w:lvl w:ilvl="0" w:tplc="5F4C5C0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D2F6850"/>
    <w:multiLevelType w:val="hybridMultilevel"/>
    <w:tmpl w:val="3DC61E0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Univers LT Std 45 Light" w:hAnsi="Univers LT Std 45 Light" w:cs="Calibri Light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5" w15:restartNumberingAfterBreak="0">
    <w:nsid w:val="0DD60216"/>
    <w:multiLevelType w:val="singleLevel"/>
    <w:tmpl w:val="C1EAB31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6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17277799"/>
    <w:multiLevelType w:val="hybridMultilevel"/>
    <w:tmpl w:val="8A34895A"/>
    <w:lvl w:ilvl="0" w:tplc="45CABD60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FB225F"/>
    <w:multiLevelType w:val="hybridMultilevel"/>
    <w:tmpl w:val="DF82FCFC"/>
    <w:lvl w:ilvl="0" w:tplc="E620E120">
      <w:start w:val="1"/>
      <w:numFmt w:val="thaiLetters"/>
      <w:lvlText w:val="(%1)"/>
      <w:lvlJc w:val="left"/>
      <w:pPr>
        <w:ind w:left="900" w:hanging="360"/>
      </w:pPr>
      <w:rPr>
        <w:rFonts w:ascii="Univers LT Std 45 Light" w:hAnsi="Univers LT Std 45 Light" w:cs="Univers LT Std 45 Light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3807CA"/>
    <w:multiLevelType w:val="hybridMultilevel"/>
    <w:tmpl w:val="D0D63200"/>
    <w:lvl w:ilvl="0" w:tplc="813091D4">
      <w:start w:val="1"/>
      <w:numFmt w:val="thaiLetters"/>
      <w:lvlText w:val="(%1)"/>
      <w:lvlJc w:val="left"/>
      <w:pPr>
        <w:ind w:left="1440" w:hanging="360"/>
      </w:pPr>
      <w:rPr>
        <w:rFonts w:ascii="Univers LT Std 45 Light" w:hAnsi="Univers LT Std 45 Light" w:cs="Univers LT Std 45 Light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77E4FA4"/>
    <w:multiLevelType w:val="hybridMultilevel"/>
    <w:tmpl w:val="0310F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12" w15:restartNumberingAfterBreak="0">
    <w:nsid w:val="27F50E31"/>
    <w:multiLevelType w:val="singleLevel"/>
    <w:tmpl w:val="15E40A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1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330A5009"/>
    <w:multiLevelType w:val="multilevel"/>
    <w:tmpl w:val="944467E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810"/>
        </w:tabs>
        <w:ind w:left="810" w:hanging="720"/>
      </w:pPr>
    </w:lvl>
    <w:lvl w:ilvl="3">
      <w:start w:val="1"/>
      <w:numFmt w:val="decimal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lvlText w:val="%1.%2.%3.%4.%5"/>
      <w:lvlJc w:val="left"/>
      <w:pPr>
        <w:tabs>
          <w:tab w:val="num" w:pos="1098"/>
        </w:tabs>
        <w:ind w:left="1098" w:hanging="1008"/>
      </w:p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24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386"/>
        </w:tabs>
        <w:ind w:left="138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30"/>
        </w:tabs>
        <w:ind w:left="153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74"/>
        </w:tabs>
        <w:ind w:left="1674" w:hanging="1584"/>
      </w:pPr>
    </w:lvl>
  </w:abstractNum>
  <w:abstractNum w:abstractNumId="15" w15:restartNumberingAfterBreak="0">
    <w:nsid w:val="3FC94AA7"/>
    <w:multiLevelType w:val="hybridMultilevel"/>
    <w:tmpl w:val="40DE01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16" w15:restartNumberingAfterBreak="0">
    <w:nsid w:val="40A70C41"/>
    <w:multiLevelType w:val="hybridMultilevel"/>
    <w:tmpl w:val="A268D742"/>
    <w:lvl w:ilvl="0" w:tplc="333004F2">
      <w:start w:val="1"/>
      <w:numFmt w:val="thaiLetters"/>
      <w:lvlText w:val="(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2A08000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DE05BF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B9854A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FD6C1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20E76C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C4E1B8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F45B7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D70492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1146599"/>
    <w:multiLevelType w:val="hybridMultilevel"/>
    <w:tmpl w:val="D61807B2"/>
    <w:lvl w:ilvl="0" w:tplc="EBB89F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91439C4">
      <w:start w:val="1"/>
      <w:numFmt w:val="lowerLetter"/>
      <w:lvlText w:val="%2."/>
      <w:lvlJc w:val="left"/>
      <w:pPr>
        <w:ind w:left="1620" w:hanging="360"/>
      </w:pPr>
    </w:lvl>
    <w:lvl w:ilvl="2" w:tplc="5F5E2536" w:tentative="1">
      <w:start w:val="1"/>
      <w:numFmt w:val="lowerRoman"/>
      <w:lvlText w:val="%3."/>
      <w:lvlJc w:val="right"/>
      <w:pPr>
        <w:ind w:left="2340" w:hanging="180"/>
      </w:pPr>
    </w:lvl>
    <w:lvl w:ilvl="3" w:tplc="03701AD0" w:tentative="1">
      <w:start w:val="1"/>
      <w:numFmt w:val="decimal"/>
      <w:lvlText w:val="%4."/>
      <w:lvlJc w:val="left"/>
      <w:pPr>
        <w:ind w:left="3060" w:hanging="360"/>
      </w:pPr>
    </w:lvl>
    <w:lvl w:ilvl="4" w:tplc="18548E74" w:tentative="1">
      <w:start w:val="1"/>
      <w:numFmt w:val="lowerLetter"/>
      <w:lvlText w:val="%5."/>
      <w:lvlJc w:val="left"/>
      <w:pPr>
        <w:ind w:left="3780" w:hanging="360"/>
      </w:pPr>
    </w:lvl>
    <w:lvl w:ilvl="5" w:tplc="649ACCFC" w:tentative="1">
      <w:start w:val="1"/>
      <w:numFmt w:val="lowerRoman"/>
      <w:lvlText w:val="%6."/>
      <w:lvlJc w:val="right"/>
      <w:pPr>
        <w:ind w:left="4500" w:hanging="180"/>
      </w:pPr>
    </w:lvl>
    <w:lvl w:ilvl="6" w:tplc="5F06F9FA" w:tentative="1">
      <w:start w:val="1"/>
      <w:numFmt w:val="decimal"/>
      <w:lvlText w:val="%7."/>
      <w:lvlJc w:val="left"/>
      <w:pPr>
        <w:ind w:left="5220" w:hanging="360"/>
      </w:pPr>
    </w:lvl>
    <w:lvl w:ilvl="7" w:tplc="A076732E" w:tentative="1">
      <w:start w:val="1"/>
      <w:numFmt w:val="lowerLetter"/>
      <w:lvlText w:val="%8."/>
      <w:lvlJc w:val="left"/>
      <w:pPr>
        <w:ind w:left="5940" w:hanging="360"/>
      </w:pPr>
    </w:lvl>
    <w:lvl w:ilvl="8" w:tplc="0CF697D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310025A"/>
    <w:multiLevelType w:val="hybridMultilevel"/>
    <w:tmpl w:val="CF847B94"/>
    <w:lvl w:ilvl="0" w:tplc="F6C8F1BE">
      <w:start w:val="15"/>
      <w:numFmt w:val="thaiLetters"/>
      <w:lvlText w:val="(%1)"/>
      <w:lvlJc w:val="left"/>
      <w:pPr>
        <w:ind w:left="900" w:hanging="360"/>
      </w:pPr>
      <w:rPr>
        <w:rFonts w:ascii="Univers LT Std 45 Light" w:hAnsi="Univers LT Std 45 Light" w:cs="Univers LT Std 45 Light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0" w15:restartNumberingAfterBreak="0">
    <w:nsid w:val="56BA68D9"/>
    <w:multiLevelType w:val="hybridMultilevel"/>
    <w:tmpl w:val="9BF69620"/>
    <w:lvl w:ilvl="0" w:tplc="8D76540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E787EE0"/>
    <w:multiLevelType w:val="hybridMultilevel"/>
    <w:tmpl w:val="35125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S Mincho" w:hAnsi="MS Mincho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2" w15:restartNumberingAfterBreak="0">
    <w:nsid w:val="6FE021F4"/>
    <w:multiLevelType w:val="hybridMultilevel"/>
    <w:tmpl w:val="15E8E054"/>
    <w:lvl w:ilvl="0" w:tplc="2BCA3C5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10933"/>
    <w:multiLevelType w:val="hybridMultilevel"/>
    <w:tmpl w:val="239A5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4" w15:restartNumberingAfterBreak="0">
    <w:nsid w:val="74C2122E"/>
    <w:multiLevelType w:val="hybridMultilevel"/>
    <w:tmpl w:val="A9FCC4A6"/>
    <w:lvl w:ilvl="0" w:tplc="9C3E86E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8150C68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Univers LT Std 45 Light" w:hAnsi="Univers LT Std 45 Light" w:hint="default"/>
        <w:color w:val="auto"/>
        <w:sz w:val="22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Univers LT Std 45 Light" w:hAnsi="Univers LT Std 45 Light" w:cs="Calibri Light" w:hint="default"/>
        <w:color w:val="auto"/>
        <w:sz w:val="22"/>
      </w:rPr>
    </w:lvl>
  </w:abstractNum>
  <w:num w:numId="1" w16cid:durableId="1852257138">
    <w:abstractNumId w:val="14"/>
  </w:num>
  <w:num w:numId="2" w16cid:durableId="629289277">
    <w:abstractNumId w:val="16"/>
  </w:num>
  <w:num w:numId="3" w16cid:durableId="1608850732">
    <w:abstractNumId w:val="0"/>
  </w:num>
  <w:num w:numId="4" w16cid:durableId="1440419237">
    <w:abstractNumId w:val="17"/>
  </w:num>
  <w:num w:numId="5" w16cid:durableId="1888373410">
    <w:abstractNumId w:val="15"/>
  </w:num>
  <w:num w:numId="6" w16cid:durableId="1259288778">
    <w:abstractNumId w:val="23"/>
  </w:num>
  <w:num w:numId="7" w16cid:durableId="581451995">
    <w:abstractNumId w:val="20"/>
  </w:num>
  <w:num w:numId="8" w16cid:durableId="1348941673">
    <w:abstractNumId w:val="11"/>
  </w:num>
  <w:num w:numId="9" w16cid:durableId="1213233822">
    <w:abstractNumId w:val="13"/>
  </w:num>
  <w:num w:numId="10" w16cid:durableId="343022042">
    <w:abstractNumId w:val="19"/>
  </w:num>
  <w:num w:numId="11" w16cid:durableId="1713266694">
    <w:abstractNumId w:val="6"/>
  </w:num>
  <w:num w:numId="12" w16cid:durableId="1545823417">
    <w:abstractNumId w:val="10"/>
  </w:num>
  <w:num w:numId="13" w16cid:durableId="407311101">
    <w:abstractNumId w:val="7"/>
  </w:num>
  <w:num w:numId="14" w16cid:durableId="2036035253">
    <w:abstractNumId w:val="26"/>
  </w:num>
  <w:num w:numId="15" w16cid:durableId="552237722">
    <w:abstractNumId w:val="8"/>
  </w:num>
  <w:num w:numId="16" w16cid:durableId="2033483736">
    <w:abstractNumId w:val="22"/>
  </w:num>
  <w:num w:numId="17" w16cid:durableId="1470052307">
    <w:abstractNumId w:val="24"/>
  </w:num>
  <w:num w:numId="18" w16cid:durableId="560479459">
    <w:abstractNumId w:val="1"/>
  </w:num>
  <w:num w:numId="19" w16cid:durableId="433092220">
    <w:abstractNumId w:val="2"/>
  </w:num>
  <w:num w:numId="20" w16cid:durableId="752044377">
    <w:abstractNumId w:val="12"/>
  </w:num>
  <w:num w:numId="21" w16cid:durableId="2063672488">
    <w:abstractNumId w:val="21"/>
  </w:num>
  <w:num w:numId="22" w16cid:durableId="1417282134">
    <w:abstractNumId w:val="14"/>
  </w:num>
  <w:num w:numId="23" w16cid:durableId="19556377">
    <w:abstractNumId w:val="4"/>
  </w:num>
  <w:num w:numId="24" w16cid:durableId="1520002391">
    <w:abstractNumId w:val="9"/>
  </w:num>
  <w:num w:numId="25" w16cid:durableId="1693607961">
    <w:abstractNumId w:val="14"/>
  </w:num>
  <w:num w:numId="26" w16cid:durableId="52237273">
    <w:abstractNumId w:val="5"/>
  </w:num>
  <w:num w:numId="27" w16cid:durableId="1570312978">
    <w:abstractNumId w:val="25"/>
  </w:num>
  <w:num w:numId="28" w16cid:durableId="1611819916">
    <w:abstractNumId w:val="3"/>
  </w:num>
  <w:num w:numId="29" w16cid:durableId="416829883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1C"/>
    <w:rsid w:val="00000029"/>
    <w:rsid w:val="00000062"/>
    <w:rsid w:val="00000117"/>
    <w:rsid w:val="000002D9"/>
    <w:rsid w:val="00000448"/>
    <w:rsid w:val="00000599"/>
    <w:rsid w:val="00000896"/>
    <w:rsid w:val="00000910"/>
    <w:rsid w:val="0000091F"/>
    <w:rsid w:val="00000924"/>
    <w:rsid w:val="000009C6"/>
    <w:rsid w:val="000009E4"/>
    <w:rsid w:val="00000B4F"/>
    <w:rsid w:val="00000B80"/>
    <w:rsid w:val="00000C69"/>
    <w:rsid w:val="00000CFF"/>
    <w:rsid w:val="00000D21"/>
    <w:rsid w:val="00000D4D"/>
    <w:rsid w:val="00000DE4"/>
    <w:rsid w:val="00000E59"/>
    <w:rsid w:val="00000EC8"/>
    <w:rsid w:val="00000FCF"/>
    <w:rsid w:val="00001054"/>
    <w:rsid w:val="000013EE"/>
    <w:rsid w:val="00001434"/>
    <w:rsid w:val="000014C4"/>
    <w:rsid w:val="000015DB"/>
    <w:rsid w:val="0000174B"/>
    <w:rsid w:val="0000184C"/>
    <w:rsid w:val="000019A2"/>
    <w:rsid w:val="000019C7"/>
    <w:rsid w:val="000019E4"/>
    <w:rsid w:val="00001A27"/>
    <w:rsid w:val="00001B2E"/>
    <w:rsid w:val="00001C23"/>
    <w:rsid w:val="00001D28"/>
    <w:rsid w:val="00001E22"/>
    <w:rsid w:val="000022C2"/>
    <w:rsid w:val="00002354"/>
    <w:rsid w:val="000023E5"/>
    <w:rsid w:val="000023F8"/>
    <w:rsid w:val="0000272C"/>
    <w:rsid w:val="0000273C"/>
    <w:rsid w:val="00002839"/>
    <w:rsid w:val="000029EF"/>
    <w:rsid w:val="00002AC2"/>
    <w:rsid w:val="00002BEE"/>
    <w:rsid w:val="00002C79"/>
    <w:rsid w:val="00002D4D"/>
    <w:rsid w:val="00002E70"/>
    <w:rsid w:val="00002EDD"/>
    <w:rsid w:val="00002F04"/>
    <w:rsid w:val="00002FF7"/>
    <w:rsid w:val="00003007"/>
    <w:rsid w:val="000031FB"/>
    <w:rsid w:val="000031FC"/>
    <w:rsid w:val="00003484"/>
    <w:rsid w:val="000034AB"/>
    <w:rsid w:val="00003525"/>
    <w:rsid w:val="00003575"/>
    <w:rsid w:val="00003586"/>
    <w:rsid w:val="000035D0"/>
    <w:rsid w:val="0000362B"/>
    <w:rsid w:val="0000366F"/>
    <w:rsid w:val="000038B3"/>
    <w:rsid w:val="00003A39"/>
    <w:rsid w:val="00003CB1"/>
    <w:rsid w:val="00003CF4"/>
    <w:rsid w:val="00003EF1"/>
    <w:rsid w:val="00003F1C"/>
    <w:rsid w:val="0000410B"/>
    <w:rsid w:val="000041F4"/>
    <w:rsid w:val="000043A2"/>
    <w:rsid w:val="000043C7"/>
    <w:rsid w:val="0000455B"/>
    <w:rsid w:val="00004566"/>
    <w:rsid w:val="0000467F"/>
    <w:rsid w:val="00004699"/>
    <w:rsid w:val="000046B0"/>
    <w:rsid w:val="00004868"/>
    <w:rsid w:val="0000488E"/>
    <w:rsid w:val="000048DE"/>
    <w:rsid w:val="00004BE1"/>
    <w:rsid w:val="00004C17"/>
    <w:rsid w:val="00004DB5"/>
    <w:rsid w:val="00004DB6"/>
    <w:rsid w:val="00004F39"/>
    <w:rsid w:val="00004FD7"/>
    <w:rsid w:val="0000504F"/>
    <w:rsid w:val="00005053"/>
    <w:rsid w:val="000050ED"/>
    <w:rsid w:val="0000513A"/>
    <w:rsid w:val="0000525D"/>
    <w:rsid w:val="0000536D"/>
    <w:rsid w:val="00005420"/>
    <w:rsid w:val="00005785"/>
    <w:rsid w:val="000057BD"/>
    <w:rsid w:val="000058EE"/>
    <w:rsid w:val="00005965"/>
    <w:rsid w:val="0000597F"/>
    <w:rsid w:val="000059C8"/>
    <w:rsid w:val="00005ADB"/>
    <w:rsid w:val="00005BDC"/>
    <w:rsid w:val="00005CCA"/>
    <w:rsid w:val="00005CEA"/>
    <w:rsid w:val="00005D6D"/>
    <w:rsid w:val="00005EF3"/>
    <w:rsid w:val="00005F38"/>
    <w:rsid w:val="00005FD4"/>
    <w:rsid w:val="000060E7"/>
    <w:rsid w:val="0000620C"/>
    <w:rsid w:val="00006276"/>
    <w:rsid w:val="000062A7"/>
    <w:rsid w:val="00006317"/>
    <w:rsid w:val="000065DA"/>
    <w:rsid w:val="000065E3"/>
    <w:rsid w:val="00006607"/>
    <w:rsid w:val="000066BE"/>
    <w:rsid w:val="0000695D"/>
    <w:rsid w:val="00006A08"/>
    <w:rsid w:val="00006A1C"/>
    <w:rsid w:val="00006AE2"/>
    <w:rsid w:val="00006AFB"/>
    <w:rsid w:val="00006C3F"/>
    <w:rsid w:val="00006C53"/>
    <w:rsid w:val="00006CCA"/>
    <w:rsid w:val="00006DA5"/>
    <w:rsid w:val="00006E19"/>
    <w:rsid w:val="00006E72"/>
    <w:rsid w:val="00007201"/>
    <w:rsid w:val="0000723D"/>
    <w:rsid w:val="00007259"/>
    <w:rsid w:val="000072A5"/>
    <w:rsid w:val="000073A3"/>
    <w:rsid w:val="00007622"/>
    <w:rsid w:val="00007869"/>
    <w:rsid w:val="000078EF"/>
    <w:rsid w:val="00007A3C"/>
    <w:rsid w:val="00007A6D"/>
    <w:rsid w:val="00007AEB"/>
    <w:rsid w:val="00007BA8"/>
    <w:rsid w:val="00007CE2"/>
    <w:rsid w:val="00007DEF"/>
    <w:rsid w:val="00007EC7"/>
    <w:rsid w:val="000101AE"/>
    <w:rsid w:val="000102A1"/>
    <w:rsid w:val="0001036E"/>
    <w:rsid w:val="00010613"/>
    <w:rsid w:val="0001090D"/>
    <w:rsid w:val="00010A3F"/>
    <w:rsid w:val="00010AAE"/>
    <w:rsid w:val="00010C2B"/>
    <w:rsid w:val="00010CEF"/>
    <w:rsid w:val="00010D91"/>
    <w:rsid w:val="000110EC"/>
    <w:rsid w:val="00011108"/>
    <w:rsid w:val="00011192"/>
    <w:rsid w:val="000111A0"/>
    <w:rsid w:val="00011239"/>
    <w:rsid w:val="000112F0"/>
    <w:rsid w:val="00011350"/>
    <w:rsid w:val="0001146B"/>
    <w:rsid w:val="000115A5"/>
    <w:rsid w:val="0001160C"/>
    <w:rsid w:val="000116A0"/>
    <w:rsid w:val="00011734"/>
    <w:rsid w:val="00011746"/>
    <w:rsid w:val="00011D4B"/>
    <w:rsid w:val="00011E28"/>
    <w:rsid w:val="00011E44"/>
    <w:rsid w:val="00011ED1"/>
    <w:rsid w:val="00012007"/>
    <w:rsid w:val="0001236F"/>
    <w:rsid w:val="000123CF"/>
    <w:rsid w:val="00012414"/>
    <w:rsid w:val="0001281B"/>
    <w:rsid w:val="0001288E"/>
    <w:rsid w:val="000128D3"/>
    <w:rsid w:val="00012973"/>
    <w:rsid w:val="00012A1C"/>
    <w:rsid w:val="00012B60"/>
    <w:rsid w:val="00012BAD"/>
    <w:rsid w:val="00012BFB"/>
    <w:rsid w:val="00012E56"/>
    <w:rsid w:val="00012E75"/>
    <w:rsid w:val="0001308B"/>
    <w:rsid w:val="0001311D"/>
    <w:rsid w:val="000132EA"/>
    <w:rsid w:val="00013635"/>
    <w:rsid w:val="00013679"/>
    <w:rsid w:val="000136D7"/>
    <w:rsid w:val="00013704"/>
    <w:rsid w:val="0001373F"/>
    <w:rsid w:val="000137C6"/>
    <w:rsid w:val="0001385E"/>
    <w:rsid w:val="0001387D"/>
    <w:rsid w:val="000139A4"/>
    <w:rsid w:val="00013AF4"/>
    <w:rsid w:val="00013C42"/>
    <w:rsid w:val="00013CB1"/>
    <w:rsid w:val="00013D40"/>
    <w:rsid w:val="00013D52"/>
    <w:rsid w:val="00013DDD"/>
    <w:rsid w:val="00013E8C"/>
    <w:rsid w:val="00013EA3"/>
    <w:rsid w:val="00013F46"/>
    <w:rsid w:val="00013FBB"/>
    <w:rsid w:val="00014102"/>
    <w:rsid w:val="00014507"/>
    <w:rsid w:val="00014673"/>
    <w:rsid w:val="00014826"/>
    <w:rsid w:val="0001498C"/>
    <w:rsid w:val="000149B9"/>
    <w:rsid w:val="00014B39"/>
    <w:rsid w:val="00014C1D"/>
    <w:rsid w:val="00014C67"/>
    <w:rsid w:val="00014E30"/>
    <w:rsid w:val="00014F05"/>
    <w:rsid w:val="00014F8A"/>
    <w:rsid w:val="00015077"/>
    <w:rsid w:val="0001520F"/>
    <w:rsid w:val="00015237"/>
    <w:rsid w:val="00015282"/>
    <w:rsid w:val="00015357"/>
    <w:rsid w:val="00015393"/>
    <w:rsid w:val="000153B7"/>
    <w:rsid w:val="0001545B"/>
    <w:rsid w:val="0001565F"/>
    <w:rsid w:val="0001573D"/>
    <w:rsid w:val="00015815"/>
    <w:rsid w:val="000158EC"/>
    <w:rsid w:val="00015957"/>
    <w:rsid w:val="00015C11"/>
    <w:rsid w:val="00015C15"/>
    <w:rsid w:val="00015D4F"/>
    <w:rsid w:val="00015DC2"/>
    <w:rsid w:val="00015E76"/>
    <w:rsid w:val="00015EDD"/>
    <w:rsid w:val="00015F18"/>
    <w:rsid w:val="0001602E"/>
    <w:rsid w:val="0001607F"/>
    <w:rsid w:val="000160E6"/>
    <w:rsid w:val="0001615D"/>
    <w:rsid w:val="00016172"/>
    <w:rsid w:val="000161EB"/>
    <w:rsid w:val="00016485"/>
    <w:rsid w:val="000164A3"/>
    <w:rsid w:val="000165A4"/>
    <w:rsid w:val="000165DD"/>
    <w:rsid w:val="00016938"/>
    <w:rsid w:val="00016A0B"/>
    <w:rsid w:val="00016A4F"/>
    <w:rsid w:val="00016B9C"/>
    <w:rsid w:val="00016BC9"/>
    <w:rsid w:val="00016DC9"/>
    <w:rsid w:val="00016F6D"/>
    <w:rsid w:val="0001706B"/>
    <w:rsid w:val="00017136"/>
    <w:rsid w:val="000171A4"/>
    <w:rsid w:val="000171D8"/>
    <w:rsid w:val="0001725E"/>
    <w:rsid w:val="00017288"/>
    <w:rsid w:val="000172E6"/>
    <w:rsid w:val="000177EA"/>
    <w:rsid w:val="000177FC"/>
    <w:rsid w:val="000178ED"/>
    <w:rsid w:val="00017A0B"/>
    <w:rsid w:val="00017A7A"/>
    <w:rsid w:val="00017ABE"/>
    <w:rsid w:val="00017C84"/>
    <w:rsid w:val="00017D92"/>
    <w:rsid w:val="00017E6F"/>
    <w:rsid w:val="00017EB9"/>
    <w:rsid w:val="00017EEF"/>
    <w:rsid w:val="00017FE8"/>
    <w:rsid w:val="000200E3"/>
    <w:rsid w:val="00020190"/>
    <w:rsid w:val="000203A4"/>
    <w:rsid w:val="00020454"/>
    <w:rsid w:val="0002049C"/>
    <w:rsid w:val="000205A0"/>
    <w:rsid w:val="000206B1"/>
    <w:rsid w:val="000207D5"/>
    <w:rsid w:val="00020955"/>
    <w:rsid w:val="00020AAD"/>
    <w:rsid w:val="00020AE5"/>
    <w:rsid w:val="00020B21"/>
    <w:rsid w:val="00020C9C"/>
    <w:rsid w:val="00020DF6"/>
    <w:rsid w:val="00020F6C"/>
    <w:rsid w:val="00020F76"/>
    <w:rsid w:val="0002112C"/>
    <w:rsid w:val="0002123C"/>
    <w:rsid w:val="00021310"/>
    <w:rsid w:val="0002133A"/>
    <w:rsid w:val="000213A0"/>
    <w:rsid w:val="000213E7"/>
    <w:rsid w:val="00021433"/>
    <w:rsid w:val="000215E4"/>
    <w:rsid w:val="0002160C"/>
    <w:rsid w:val="00021927"/>
    <w:rsid w:val="00021933"/>
    <w:rsid w:val="000219AD"/>
    <w:rsid w:val="00021A69"/>
    <w:rsid w:val="00021AD6"/>
    <w:rsid w:val="00021BC1"/>
    <w:rsid w:val="00021ECF"/>
    <w:rsid w:val="00022029"/>
    <w:rsid w:val="0002206A"/>
    <w:rsid w:val="00022163"/>
    <w:rsid w:val="00022252"/>
    <w:rsid w:val="000222B9"/>
    <w:rsid w:val="00022423"/>
    <w:rsid w:val="0002243D"/>
    <w:rsid w:val="000226E3"/>
    <w:rsid w:val="000227D7"/>
    <w:rsid w:val="0002280A"/>
    <w:rsid w:val="00022819"/>
    <w:rsid w:val="0002282F"/>
    <w:rsid w:val="00022851"/>
    <w:rsid w:val="00022987"/>
    <w:rsid w:val="00022BD2"/>
    <w:rsid w:val="00022C95"/>
    <w:rsid w:val="00022CF8"/>
    <w:rsid w:val="00022D27"/>
    <w:rsid w:val="00022E97"/>
    <w:rsid w:val="00022EF3"/>
    <w:rsid w:val="000231F6"/>
    <w:rsid w:val="0002327A"/>
    <w:rsid w:val="000232A2"/>
    <w:rsid w:val="000232AF"/>
    <w:rsid w:val="00023377"/>
    <w:rsid w:val="00023390"/>
    <w:rsid w:val="000233ED"/>
    <w:rsid w:val="0002369A"/>
    <w:rsid w:val="00023744"/>
    <w:rsid w:val="0002379B"/>
    <w:rsid w:val="000237C4"/>
    <w:rsid w:val="000238E9"/>
    <w:rsid w:val="00023B20"/>
    <w:rsid w:val="00023B37"/>
    <w:rsid w:val="00023CBB"/>
    <w:rsid w:val="00023DEA"/>
    <w:rsid w:val="00023E11"/>
    <w:rsid w:val="00023E63"/>
    <w:rsid w:val="00023ECF"/>
    <w:rsid w:val="00023F18"/>
    <w:rsid w:val="00023F24"/>
    <w:rsid w:val="00023F8C"/>
    <w:rsid w:val="00024053"/>
    <w:rsid w:val="00024088"/>
    <w:rsid w:val="000241E1"/>
    <w:rsid w:val="0002426A"/>
    <w:rsid w:val="0002426C"/>
    <w:rsid w:val="0002439B"/>
    <w:rsid w:val="000243FF"/>
    <w:rsid w:val="0002447A"/>
    <w:rsid w:val="0002458F"/>
    <w:rsid w:val="000245B2"/>
    <w:rsid w:val="000246C7"/>
    <w:rsid w:val="00024810"/>
    <w:rsid w:val="0002489D"/>
    <w:rsid w:val="000248FD"/>
    <w:rsid w:val="00024AC0"/>
    <w:rsid w:val="00024B70"/>
    <w:rsid w:val="00024BE6"/>
    <w:rsid w:val="00024CA3"/>
    <w:rsid w:val="00024D19"/>
    <w:rsid w:val="00024E16"/>
    <w:rsid w:val="00024E1F"/>
    <w:rsid w:val="00024EF7"/>
    <w:rsid w:val="00024FF6"/>
    <w:rsid w:val="00024FFA"/>
    <w:rsid w:val="00025078"/>
    <w:rsid w:val="0002521C"/>
    <w:rsid w:val="0002534B"/>
    <w:rsid w:val="000253F7"/>
    <w:rsid w:val="00025425"/>
    <w:rsid w:val="000255C8"/>
    <w:rsid w:val="00025719"/>
    <w:rsid w:val="0002582F"/>
    <w:rsid w:val="000259A7"/>
    <w:rsid w:val="000259BB"/>
    <w:rsid w:val="000259F5"/>
    <w:rsid w:val="00025A3A"/>
    <w:rsid w:val="00025B96"/>
    <w:rsid w:val="00025C1E"/>
    <w:rsid w:val="00025C26"/>
    <w:rsid w:val="00025CDF"/>
    <w:rsid w:val="00025D14"/>
    <w:rsid w:val="00025EFC"/>
    <w:rsid w:val="00025FD3"/>
    <w:rsid w:val="000261B7"/>
    <w:rsid w:val="0002623D"/>
    <w:rsid w:val="0002632C"/>
    <w:rsid w:val="00026455"/>
    <w:rsid w:val="0002651B"/>
    <w:rsid w:val="00026533"/>
    <w:rsid w:val="000265B2"/>
    <w:rsid w:val="000265E1"/>
    <w:rsid w:val="000265F1"/>
    <w:rsid w:val="00026695"/>
    <w:rsid w:val="000266A2"/>
    <w:rsid w:val="000267FB"/>
    <w:rsid w:val="00026895"/>
    <w:rsid w:val="000268B5"/>
    <w:rsid w:val="0002693E"/>
    <w:rsid w:val="0002697A"/>
    <w:rsid w:val="00026D61"/>
    <w:rsid w:val="00026FA3"/>
    <w:rsid w:val="00027026"/>
    <w:rsid w:val="00027039"/>
    <w:rsid w:val="000271CE"/>
    <w:rsid w:val="00027237"/>
    <w:rsid w:val="000272FE"/>
    <w:rsid w:val="00027310"/>
    <w:rsid w:val="000273E2"/>
    <w:rsid w:val="00027410"/>
    <w:rsid w:val="000275BC"/>
    <w:rsid w:val="00027695"/>
    <w:rsid w:val="0002777E"/>
    <w:rsid w:val="00027953"/>
    <w:rsid w:val="000279CF"/>
    <w:rsid w:val="00027A5B"/>
    <w:rsid w:val="00027B24"/>
    <w:rsid w:val="00027B55"/>
    <w:rsid w:val="00027B7A"/>
    <w:rsid w:val="00027C1D"/>
    <w:rsid w:val="00027D0B"/>
    <w:rsid w:val="00027D8A"/>
    <w:rsid w:val="00027DFE"/>
    <w:rsid w:val="00027F4D"/>
    <w:rsid w:val="00027F72"/>
    <w:rsid w:val="00027F80"/>
    <w:rsid w:val="00027FB3"/>
    <w:rsid w:val="0003005D"/>
    <w:rsid w:val="00030165"/>
    <w:rsid w:val="000301C0"/>
    <w:rsid w:val="000301EB"/>
    <w:rsid w:val="00030294"/>
    <w:rsid w:val="0003037E"/>
    <w:rsid w:val="00030506"/>
    <w:rsid w:val="0003050A"/>
    <w:rsid w:val="0003050B"/>
    <w:rsid w:val="00030568"/>
    <w:rsid w:val="0003060F"/>
    <w:rsid w:val="0003061C"/>
    <w:rsid w:val="00030750"/>
    <w:rsid w:val="00030ABE"/>
    <w:rsid w:val="00030B2A"/>
    <w:rsid w:val="00030C01"/>
    <w:rsid w:val="00030CCC"/>
    <w:rsid w:val="00030D07"/>
    <w:rsid w:val="00030D83"/>
    <w:rsid w:val="00031071"/>
    <w:rsid w:val="0003128D"/>
    <w:rsid w:val="00031375"/>
    <w:rsid w:val="000313AE"/>
    <w:rsid w:val="000313F3"/>
    <w:rsid w:val="000314FB"/>
    <w:rsid w:val="00031597"/>
    <w:rsid w:val="000315A7"/>
    <w:rsid w:val="00031664"/>
    <w:rsid w:val="00031757"/>
    <w:rsid w:val="00031951"/>
    <w:rsid w:val="00031A1D"/>
    <w:rsid w:val="00031BD4"/>
    <w:rsid w:val="00031C38"/>
    <w:rsid w:val="00031C43"/>
    <w:rsid w:val="00031D36"/>
    <w:rsid w:val="00031E74"/>
    <w:rsid w:val="00031EEC"/>
    <w:rsid w:val="000321EE"/>
    <w:rsid w:val="0003233F"/>
    <w:rsid w:val="000323CA"/>
    <w:rsid w:val="00032551"/>
    <w:rsid w:val="000325F7"/>
    <w:rsid w:val="000325FF"/>
    <w:rsid w:val="00032700"/>
    <w:rsid w:val="00032788"/>
    <w:rsid w:val="00032985"/>
    <w:rsid w:val="00032A39"/>
    <w:rsid w:val="00032B75"/>
    <w:rsid w:val="00032EEC"/>
    <w:rsid w:val="00032F4D"/>
    <w:rsid w:val="0003302D"/>
    <w:rsid w:val="00033033"/>
    <w:rsid w:val="00033047"/>
    <w:rsid w:val="00033069"/>
    <w:rsid w:val="000330AA"/>
    <w:rsid w:val="000332A5"/>
    <w:rsid w:val="000332D1"/>
    <w:rsid w:val="000332DD"/>
    <w:rsid w:val="0003341D"/>
    <w:rsid w:val="00033493"/>
    <w:rsid w:val="0003353C"/>
    <w:rsid w:val="00033666"/>
    <w:rsid w:val="0003373C"/>
    <w:rsid w:val="0003376D"/>
    <w:rsid w:val="00033803"/>
    <w:rsid w:val="00033995"/>
    <w:rsid w:val="000339B8"/>
    <w:rsid w:val="00033A15"/>
    <w:rsid w:val="00033BBF"/>
    <w:rsid w:val="00033CE1"/>
    <w:rsid w:val="00033DC9"/>
    <w:rsid w:val="00034031"/>
    <w:rsid w:val="000340BF"/>
    <w:rsid w:val="000340D2"/>
    <w:rsid w:val="0003418E"/>
    <w:rsid w:val="00034263"/>
    <w:rsid w:val="000342DF"/>
    <w:rsid w:val="00034391"/>
    <w:rsid w:val="0003445F"/>
    <w:rsid w:val="0003450C"/>
    <w:rsid w:val="0003483C"/>
    <w:rsid w:val="00034853"/>
    <w:rsid w:val="0003490D"/>
    <w:rsid w:val="000349DE"/>
    <w:rsid w:val="00034AAD"/>
    <w:rsid w:val="00034BEA"/>
    <w:rsid w:val="00034C18"/>
    <w:rsid w:val="00034F80"/>
    <w:rsid w:val="00035031"/>
    <w:rsid w:val="00035298"/>
    <w:rsid w:val="0003540A"/>
    <w:rsid w:val="000354B7"/>
    <w:rsid w:val="000354D7"/>
    <w:rsid w:val="0003552A"/>
    <w:rsid w:val="0003557D"/>
    <w:rsid w:val="000355B9"/>
    <w:rsid w:val="0003567D"/>
    <w:rsid w:val="00035680"/>
    <w:rsid w:val="000356CC"/>
    <w:rsid w:val="0003578C"/>
    <w:rsid w:val="000357A4"/>
    <w:rsid w:val="00035920"/>
    <w:rsid w:val="0003594D"/>
    <w:rsid w:val="00035AA5"/>
    <w:rsid w:val="00035AF9"/>
    <w:rsid w:val="00035CAF"/>
    <w:rsid w:val="00035CC6"/>
    <w:rsid w:val="00035ED1"/>
    <w:rsid w:val="00036114"/>
    <w:rsid w:val="00036141"/>
    <w:rsid w:val="000363B5"/>
    <w:rsid w:val="00036643"/>
    <w:rsid w:val="00036803"/>
    <w:rsid w:val="00036902"/>
    <w:rsid w:val="00036927"/>
    <w:rsid w:val="00036A93"/>
    <w:rsid w:val="00036BA5"/>
    <w:rsid w:val="00036C5D"/>
    <w:rsid w:val="00036E3F"/>
    <w:rsid w:val="00036EAF"/>
    <w:rsid w:val="00036FDA"/>
    <w:rsid w:val="00037043"/>
    <w:rsid w:val="00037155"/>
    <w:rsid w:val="000371F5"/>
    <w:rsid w:val="00037293"/>
    <w:rsid w:val="00037345"/>
    <w:rsid w:val="000373E1"/>
    <w:rsid w:val="00037416"/>
    <w:rsid w:val="00037426"/>
    <w:rsid w:val="0003747C"/>
    <w:rsid w:val="000374B2"/>
    <w:rsid w:val="00037583"/>
    <w:rsid w:val="000376B9"/>
    <w:rsid w:val="000376F9"/>
    <w:rsid w:val="000377D1"/>
    <w:rsid w:val="00037841"/>
    <w:rsid w:val="00037985"/>
    <w:rsid w:val="00037B04"/>
    <w:rsid w:val="00037B2F"/>
    <w:rsid w:val="00037C89"/>
    <w:rsid w:val="00037DC2"/>
    <w:rsid w:val="00037E53"/>
    <w:rsid w:val="00037EFC"/>
    <w:rsid w:val="00037FCC"/>
    <w:rsid w:val="0004001F"/>
    <w:rsid w:val="00040082"/>
    <w:rsid w:val="000400C7"/>
    <w:rsid w:val="00040303"/>
    <w:rsid w:val="00040354"/>
    <w:rsid w:val="0004040F"/>
    <w:rsid w:val="000404C5"/>
    <w:rsid w:val="00040516"/>
    <w:rsid w:val="000406B3"/>
    <w:rsid w:val="000407DF"/>
    <w:rsid w:val="00040831"/>
    <w:rsid w:val="0004088C"/>
    <w:rsid w:val="00040917"/>
    <w:rsid w:val="00040AB0"/>
    <w:rsid w:val="00040E36"/>
    <w:rsid w:val="00040FD1"/>
    <w:rsid w:val="00040FFD"/>
    <w:rsid w:val="0004111B"/>
    <w:rsid w:val="000411E2"/>
    <w:rsid w:val="000411E7"/>
    <w:rsid w:val="00041224"/>
    <w:rsid w:val="000412C6"/>
    <w:rsid w:val="000412DE"/>
    <w:rsid w:val="0004152F"/>
    <w:rsid w:val="00041776"/>
    <w:rsid w:val="00041792"/>
    <w:rsid w:val="0004189C"/>
    <w:rsid w:val="000418C1"/>
    <w:rsid w:val="000418D6"/>
    <w:rsid w:val="00041E2D"/>
    <w:rsid w:val="00041EA9"/>
    <w:rsid w:val="00041F37"/>
    <w:rsid w:val="00041F62"/>
    <w:rsid w:val="00042080"/>
    <w:rsid w:val="000422D2"/>
    <w:rsid w:val="00042339"/>
    <w:rsid w:val="000423AF"/>
    <w:rsid w:val="000423B6"/>
    <w:rsid w:val="0004259D"/>
    <w:rsid w:val="00042673"/>
    <w:rsid w:val="00042827"/>
    <w:rsid w:val="00042884"/>
    <w:rsid w:val="000428A6"/>
    <w:rsid w:val="00042932"/>
    <w:rsid w:val="00042A11"/>
    <w:rsid w:val="00042AE7"/>
    <w:rsid w:val="00042C04"/>
    <w:rsid w:val="00042C08"/>
    <w:rsid w:val="00042D4E"/>
    <w:rsid w:val="00042EB5"/>
    <w:rsid w:val="00042F22"/>
    <w:rsid w:val="00043156"/>
    <w:rsid w:val="000431DF"/>
    <w:rsid w:val="000431EA"/>
    <w:rsid w:val="0004340C"/>
    <w:rsid w:val="0004352B"/>
    <w:rsid w:val="00043580"/>
    <w:rsid w:val="000435F9"/>
    <w:rsid w:val="0004368E"/>
    <w:rsid w:val="000436F7"/>
    <w:rsid w:val="00043788"/>
    <w:rsid w:val="00043916"/>
    <w:rsid w:val="00043A7D"/>
    <w:rsid w:val="00043C2F"/>
    <w:rsid w:val="00043CEE"/>
    <w:rsid w:val="00043D40"/>
    <w:rsid w:val="00043EE6"/>
    <w:rsid w:val="00044057"/>
    <w:rsid w:val="000440C8"/>
    <w:rsid w:val="000440E6"/>
    <w:rsid w:val="000440FA"/>
    <w:rsid w:val="000442A4"/>
    <w:rsid w:val="00044393"/>
    <w:rsid w:val="000443A4"/>
    <w:rsid w:val="000444D8"/>
    <w:rsid w:val="00044588"/>
    <w:rsid w:val="000445A4"/>
    <w:rsid w:val="000445A8"/>
    <w:rsid w:val="0004472E"/>
    <w:rsid w:val="000447BB"/>
    <w:rsid w:val="000447F9"/>
    <w:rsid w:val="00044923"/>
    <w:rsid w:val="00044AAB"/>
    <w:rsid w:val="00044B9A"/>
    <w:rsid w:val="00044C03"/>
    <w:rsid w:val="00044CDB"/>
    <w:rsid w:val="00044E28"/>
    <w:rsid w:val="00044EC0"/>
    <w:rsid w:val="00045125"/>
    <w:rsid w:val="00045149"/>
    <w:rsid w:val="000451D5"/>
    <w:rsid w:val="000451F6"/>
    <w:rsid w:val="000452FE"/>
    <w:rsid w:val="000453AB"/>
    <w:rsid w:val="00045428"/>
    <w:rsid w:val="00045501"/>
    <w:rsid w:val="00045608"/>
    <w:rsid w:val="00045665"/>
    <w:rsid w:val="00045728"/>
    <w:rsid w:val="000457D0"/>
    <w:rsid w:val="0004585D"/>
    <w:rsid w:val="000459BD"/>
    <w:rsid w:val="00045A27"/>
    <w:rsid w:val="00045A2B"/>
    <w:rsid w:val="00045A6A"/>
    <w:rsid w:val="00045A97"/>
    <w:rsid w:val="00045AFD"/>
    <w:rsid w:val="00045B04"/>
    <w:rsid w:val="00045B6D"/>
    <w:rsid w:val="00045C41"/>
    <w:rsid w:val="00045DCA"/>
    <w:rsid w:val="00045E37"/>
    <w:rsid w:val="00045EA4"/>
    <w:rsid w:val="0004618E"/>
    <w:rsid w:val="00046358"/>
    <w:rsid w:val="0004635A"/>
    <w:rsid w:val="00046419"/>
    <w:rsid w:val="000464C9"/>
    <w:rsid w:val="0004660E"/>
    <w:rsid w:val="0004665A"/>
    <w:rsid w:val="00046907"/>
    <w:rsid w:val="00046BA8"/>
    <w:rsid w:val="00046D78"/>
    <w:rsid w:val="00046D91"/>
    <w:rsid w:val="00046DFA"/>
    <w:rsid w:val="00046E06"/>
    <w:rsid w:val="00046E32"/>
    <w:rsid w:val="00046EA0"/>
    <w:rsid w:val="00046F98"/>
    <w:rsid w:val="00047076"/>
    <w:rsid w:val="0004709D"/>
    <w:rsid w:val="00047130"/>
    <w:rsid w:val="00047199"/>
    <w:rsid w:val="000471E5"/>
    <w:rsid w:val="0004742C"/>
    <w:rsid w:val="000474D1"/>
    <w:rsid w:val="000474E4"/>
    <w:rsid w:val="000474F2"/>
    <w:rsid w:val="00047560"/>
    <w:rsid w:val="00047617"/>
    <w:rsid w:val="0004781A"/>
    <w:rsid w:val="000478E8"/>
    <w:rsid w:val="00047921"/>
    <w:rsid w:val="00047969"/>
    <w:rsid w:val="000479BE"/>
    <w:rsid w:val="000479DD"/>
    <w:rsid w:val="00047A6D"/>
    <w:rsid w:val="00047CB0"/>
    <w:rsid w:val="00047CE3"/>
    <w:rsid w:val="00047D77"/>
    <w:rsid w:val="00047E2D"/>
    <w:rsid w:val="00047EF9"/>
    <w:rsid w:val="00047F8A"/>
    <w:rsid w:val="00047FFC"/>
    <w:rsid w:val="00050197"/>
    <w:rsid w:val="00050203"/>
    <w:rsid w:val="00050237"/>
    <w:rsid w:val="0005024C"/>
    <w:rsid w:val="00050460"/>
    <w:rsid w:val="00050469"/>
    <w:rsid w:val="000506F1"/>
    <w:rsid w:val="000508AF"/>
    <w:rsid w:val="00050A70"/>
    <w:rsid w:val="00050B02"/>
    <w:rsid w:val="00050B30"/>
    <w:rsid w:val="00050DDD"/>
    <w:rsid w:val="00050ECD"/>
    <w:rsid w:val="00050F58"/>
    <w:rsid w:val="00050F74"/>
    <w:rsid w:val="000510DE"/>
    <w:rsid w:val="00051103"/>
    <w:rsid w:val="000512B8"/>
    <w:rsid w:val="0005136A"/>
    <w:rsid w:val="00051378"/>
    <w:rsid w:val="00051452"/>
    <w:rsid w:val="0005159D"/>
    <w:rsid w:val="00051833"/>
    <w:rsid w:val="000518F3"/>
    <w:rsid w:val="00051957"/>
    <w:rsid w:val="0005195B"/>
    <w:rsid w:val="00051C8E"/>
    <w:rsid w:val="00051CA7"/>
    <w:rsid w:val="00051D91"/>
    <w:rsid w:val="00051E59"/>
    <w:rsid w:val="00051F4C"/>
    <w:rsid w:val="000521F0"/>
    <w:rsid w:val="000522F0"/>
    <w:rsid w:val="00052341"/>
    <w:rsid w:val="00052557"/>
    <w:rsid w:val="0005263E"/>
    <w:rsid w:val="00052886"/>
    <w:rsid w:val="00052908"/>
    <w:rsid w:val="00052B13"/>
    <w:rsid w:val="00052B29"/>
    <w:rsid w:val="00052C0C"/>
    <w:rsid w:val="00052CA8"/>
    <w:rsid w:val="00052EAE"/>
    <w:rsid w:val="00052EF0"/>
    <w:rsid w:val="00052F9B"/>
    <w:rsid w:val="00053055"/>
    <w:rsid w:val="000531A8"/>
    <w:rsid w:val="000532B3"/>
    <w:rsid w:val="000532D6"/>
    <w:rsid w:val="0005332B"/>
    <w:rsid w:val="00053471"/>
    <w:rsid w:val="00053495"/>
    <w:rsid w:val="000535E5"/>
    <w:rsid w:val="000535E6"/>
    <w:rsid w:val="00053645"/>
    <w:rsid w:val="00053680"/>
    <w:rsid w:val="00053871"/>
    <w:rsid w:val="00053885"/>
    <w:rsid w:val="00053A0B"/>
    <w:rsid w:val="00053A9A"/>
    <w:rsid w:val="00053C25"/>
    <w:rsid w:val="00053E0A"/>
    <w:rsid w:val="00053E45"/>
    <w:rsid w:val="00053FCD"/>
    <w:rsid w:val="00054067"/>
    <w:rsid w:val="0005412C"/>
    <w:rsid w:val="0005417F"/>
    <w:rsid w:val="000541FB"/>
    <w:rsid w:val="00054288"/>
    <w:rsid w:val="00054376"/>
    <w:rsid w:val="000543B5"/>
    <w:rsid w:val="000543B8"/>
    <w:rsid w:val="00054411"/>
    <w:rsid w:val="0005458C"/>
    <w:rsid w:val="00054674"/>
    <w:rsid w:val="0005472E"/>
    <w:rsid w:val="0005478B"/>
    <w:rsid w:val="00054797"/>
    <w:rsid w:val="00054B42"/>
    <w:rsid w:val="00054C6D"/>
    <w:rsid w:val="00054D6A"/>
    <w:rsid w:val="00054E4F"/>
    <w:rsid w:val="00054E5A"/>
    <w:rsid w:val="0005502B"/>
    <w:rsid w:val="0005505B"/>
    <w:rsid w:val="000550B7"/>
    <w:rsid w:val="0005514A"/>
    <w:rsid w:val="0005521E"/>
    <w:rsid w:val="00055234"/>
    <w:rsid w:val="00055361"/>
    <w:rsid w:val="000553ED"/>
    <w:rsid w:val="00055412"/>
    <w:rsid w:val="00055421"/>
    <w:rsid w:val="00055530"/>
    <w:rsid w:val="0005559F"/>
    <w:rsid w:val="00055610"/>
    <w:rsid w:val="0005565E"/>
    <w:rsid w:val="000556E7"/>
    <w:rsid w:val="0005578F"/>
    <w:rsid w:val="000557E1"/>
    <w:rsid w:val="00055818"/>
    <w:rsid w:val="00055960"/>
    <w:rsid w:val="00055963"/>
    <w:rsid w:val="000559A7"/>
    <w:rsid w:val="00055BA5"/>
    <w:rsid w:val="00055C06"/>
    <w:rsid w:val="00055D63"/>
    <w:rsid w:val="00055F7D"/>
    <w:rsid w:val="00056316"/>
    <w:rsid w:val="00056598"/>
    <w:rsid w:val="000565C2"/>
    <w:rsid w:val="00056636"/>
    <w:rsid w:val="0005678F"/>
    <w:rsid w:val="00056906"/>
    <w:rsid w:val="00056ACA"/>
    <w:rsid w:val="00056B46"/>
    <w:rsid w:val="00056BC9"/>
    <w:rsid w:val="00056E15"/>
    <w:rsid w:val="00056E44"/>
    <w:rsid w:val="00056E9F"/>
    <w:rsid w:val="0005708C"/>
    <w:rsid w:val="000570B0"/>
    <w:rsid w:val="000570CD"/>
    <w:rsid w:val="000570D4"/>
    <w:rsid w:val="00057136"/>
    <w:rsid w:val="00057143"/>
    <w:rsid w:val="00057339"/>
    <w:rsid w:val="000573C0"/>
    <w:rsid w:val="00057407"/>
    <w:rsid w:val="000574DA"/>
    <w:rsid w:val="0005761E"/>
    <w:rsid w:val="00057641"/>
    <w:rsid w:val="000576F7"/>
    <w:rsid w:val="000577A2"/>
    <w:rsid w:val="0005799C"/>
    <w:rsid w:val="000579B2"/>
    <w:rsid w:val="000579BE"/>
    <w:rsid w:val="00057AC5"/>
    <w:rsid w:val="00057B3E"/>
    <w:rsid w:val="00057D44"/>
    <w:rsid w:val="00057DE0"/>
    <w:rsid w:val="00057E4C"/>
    <w:rsid w:val="00057E76"/>
    <w:rsid w:val="00057EF8"/>
    <w:rsid w:val="00057F80"/>
    <w:rsid w:val="0006008F"/>
    <w:rsid w:val="0006013E"/>
    <w:rsid w:val="00060185"/>
    <w:rsid w:val="0006038B"/>
    <w:rsid w:val="00060457"/>
    <w:rsid w:val="000604B5"/>
    <w:rsid w:val="00060700"/>
    <w:rsid w:val="000607A2"/>
    <w:rsid w:val="00060B54"/>
    <w:rsid w:val="00060BFD"/>
    <w:rsid w:val="00060C24"/>
    <w:rsid w:val="00060CD1"/>
    <w:rsid w:val="00060D12"/>
    <w:rsid w:val="00060D5E"/>
    <w:rsid w:val="00060D77"/>
    <w:rsid w:val="00060DB6"/>
    <w:rsid w:val="00060DC0"/>
    <w:rsid w:val="00060E77"/>
    <w:rsid w:val="00060EB2"/>
    <w:rsid w:val="00060F33"/>
    <w:rsid w:val="00061037"/>
    <w:rsid w:val="0006132F"/>
    <w:rsid w:val="000613C2"/>
    <w:rsid w:val="0006142F"/>
    <w:rsid w:val="00061511"/>
    <w:rsid w:val="000615D9"/>
    <w:rsid w:val="00061810"/>
    <w:rsid w:val="0006192B"/>
    <w:rsid w:val="00061CD9"/>
    <w:rsid w:val="00061D3C"/>
    <w:rsid w:val="00061F19"/>
    <w:rsid w:val="00061F9F"/>
    <w:rsid w:val="00062020"/>
    <w:rsid w:val="0006229F"/>
    <w:rsid w:val="000622B0"/>
    <w:rsid w:val="00062378"/>
    <w:rsid w:val="0006244A"/>
    <w:rsid w:val="000626AD"/>
    <w:rsid w:val="000626C9"/>
    <w:rsid w:val="000626CB"/>
    <w:rsid w:val="00062B71"/>
    <w:rsid w:val="00062CEC"/>
    <w:rsid w:val="00062D8F"/>
    <w:rsid w:val="00062F3E"/>
    <w:rsid w:val="0006310B"/>
    <w:rsid w:val="0006312C"/>
    <w:rsid w:val="00063137"/>
    <w:rsid w:val="0006329D"/>
    <w:rsid w:val="00063428"/>
    <w:rsid w:val="0006354B"/>
    <w:rsid w:val="00063794"/>
    <w:rsid w:val="00063822"/>
    <w:rsid w:val="00063897"/>
    <w:rsid w:val="000638D7"/>
    <w:rsid w:val="00063D62"/>
    <w:rsid w:val="00063DD0"/>
    <w:rsid w:val="00063F67"/>
    <w:rsid w:val="00063F6E"/>
    <w:rsid w:val="00063FA7"/>
    <w:rsid w:val="000640A0"/>
    <w:rsid w:val="00064314"/>
    <w:rsid w:val="00064471"/>
    <w:rsid w:val="00064599"/>
    <w:rsid w:val="00064643"/>
    <w:rsid w:val="000646A7"/>
    <w:rsid w:val="000646FB"/>
    <w:rsid w:val="00064711"/>
    <w:rsid w:val="00064812"/>
    <w:rsid w:val="000649C7"/>
    <w:rsid w:val="00064A95"/>
    <w:rsid w:val="00064B78"/>
    <w:rsid w:val="00064BFE"/>
    <w:rsid w:val="00064C17"/>
    <w:rsid w:val="00064E2B"/>
    <w:rsid w:val="00064EE0"/>
    <w:rsid w:val="00064F02"/>
    <w:rsid w:val="00065296"/>
    <w:rsid w:val="000652A4"/>
    <w:rsid w:val="000656E1"/>
    <w:rsid w:val="000657BB"/>
    <w:rsid w:val="00065807"/>
    <w:rsid w:val="00065846"/>
    <w:rsid w:val="0006586C"/>
    <w:rsid w:val="000658EA"/>
    <w:rsid w:val="0006594B"/>
    <w:rsid w:val="00065ADE"/>
    <w:rsid w:val="00065BDC"/>
    <w:rsid w:val="00065C80"/>
    <w:rsid w:val="00065C96"/>
    <w:rsid w:val="00065D6B"/>
    <w:rsid w:val="00065F1D"/>
    <w:rsid w:val="000664C6"/>
    <w:rsid w:val="000665D4"/>
    <w:rsid w:val="0006674A"/>
    <w:rsid w:val="000667A3"/>
    <w:rsid w:val="0006680F"/>
    <w:rsid w:val="00066962"/>
    <w:rsid w:val="00066AF6"/>
    <w:rsid w:val="00066B5D"/>
    <w:rsid w:val="00066B9F"/>
    <w:rsid w:val="00066F25"/>
    <w:rsid w:val="000671D7"/>
    <w:rsid w:val="0006723F"/>
    <w:rsid w:val="000672D2"/>
    <w:rsid w:val="0006733F"/>
    <w:rsid w:val="0006741C"/>
    <w:rsid w:val="00067A06"/>
    <w:rsid w:val="00067A7C"/>
    <w:rsid w:val="00067AB5"/>
    <w:rsid w:val="00067B8F"/>
    <w:rsid w:val="00067BC0"/>
    <w:rsid w:val="00067C82"/>
    <w:rsid w:val="00067D18"/>
    <w:rsid w:val="00067D22"/>
    <w:rsid w:val="00067D23"/>
    <w:rsid w:val="00067D6A"/>
    <w:rsid w:val="00067ED8"/>
    <w:rsid w:val="00067EE6"/>
    <w:rsid w:val="00070088"/>
    <w:rsid w:val="0007023C"/>
    <w:rsid w:val="000702F1"/>
    <w:rsid w:val="000703C3"/>
    <w:rsid w:val="00070589"/>
    <w:rsid w:val="0007063C"/>
    <w:rsid w:val="0007068E"/>
    <w:rsid w:val="000706B9"/>
    <w:rsid w:val="00070754"/>
    <w:rsid w:val="0007077B"/>
    <w:rsid w:val="0007079D"/>
    <w:rsid w:val="00070861"/>
    <w:rsid w:val="00070908"/>
    <w:rsid w:val="00070B1B"/>
    <w:rsid w:val="00070B9B"/>
    <w:rsid w:val="00070BFF"/>
    <w:rsid w:val="00070CE6"/>
    <w:rsid w:val="00070D0D"/>
    <w:rsid w:val="00070F1A"/>
    <w:rsid w:val="000710D8"/>
    <w:rsid w:val="000711BD"/>
    <w:rsid w:val="0007126C"/>
    <w:rsid w:val="00071296"/>
    <w:rsid w:val="0007143A"/>
    <w:rsid w:val="000715AA"/>
    <w:rsid w:val="000715C0"/>
    <w:rsid w:val="0007168B"/>
    <w:rsid w:val="000716D7"/>
    <w:rsid w:val="000717F6"/>
    <w:rsid w:val="0007186D"/>
    <w:rsid w:val="000719AE"/>
    <w:rsid w:val="000719CC"/>
    <w:rsid w:val="00071D72"/>
    <w:rsid w:val="00071DCC"/>
    <w:rsid w:val="00071EDD"/>
    <w:rsid w:val="00071F77"/>
    <w:rsid w:val="00071F95"/>
    <w:rsid w:val="00071FC1"/>
    <w:rsid w:val="00072004"/>
    <w:rsid w:val="00072122"/>
    <w:rsid w:val="000721E4"/>
    <w:rsid w:val="00072306"/>
    <w:rsid w:val="00072381"/>
    <w:rsid w:val="00072393"/>
    <w:rsid w:val="00072485"/>
    <w:rsid w:val="00072610"/>
    <w:rsid w:val="000726AA"/>
    <w:rsid w:val="00072713"/>
    <w:rsid w:val="0007277C"/>
    <w:rsid w:val="000727A4"/>
    <w:rsid w:val="000727BD"/>
    <w:rsid w:val="0007296E"/>
    <w:rsid w:val="00072A1D"/>
    <w:rsid w:val="00072BB7"/>
    <w:rsid w:val="00072C0A"/>
    <w:rsid w:val="00072D01"/>
    <w:rsid w:val="0007302E"/>
    <w:rsid w:val="00073094"/>
    <w:rsid w:val="000730CF"/>
    <w:rsid w:val="00073441"/>
    <w:rsid w:val="000735C7"/>
    <w:rsid w:val="0007367C"/>
    <w:rsid w:val="0007372A"/>
    <w:rsid w:val="000737F4"/>
    <w:rsid w:val="000738D7"/>
    <w:rsid w:val="00073ACD"/>
    <w:rsid w:val="00073B32"/>
    <w:rsid w:val="00073BC4"/>
    <w:rsid w:val="00073C86"/>
    <w:rsid w:val="00073EE0"/>
    <w:rsid w:val="00073F20"/>
    <w:rsid w:val="000741B5"/>
    <w:rsid w:val="0007430E"/>
    <w:rsid w:val="00074358"/>
    <w:rsid w:val="000743D3"/>
    <w:rsid w:val="00074411"/>
    <w:rsid w:val="000744FA"/>
    <w:rsid w:val="000745D6"/>
    <w:rsid w:val="000747BC"/>
    <w:rsid w:val="00074997"/>
    <w:rsid w:val="00074B22"/>
    <w:rsid w:val="00074CEA"/>
    <w:rsid w:val="00074EB9"/>
    <w:rsid w:val="00074FF5"/>
    <w:rsid w:val="00075066"/>
    <w:rsid w:val="0007509B"/>
    <w:rsid w:val="00075189"/>
    <w:rsid w:val="000751B4"/>
    <w:rsid w:val="0007539F"/>
    <w:rsid w:val="000753E9"/>
    <w:rsid w:val="000754C0"/>
    <w:rsid w:val="000754D3"/>
    <w:rsid w:val="0007557D"/>
    <w:rsid w:val="00075603"/>
    <w:rsid w:val="0007572F"/>
    <w:rsid w:val="00075740"/>
    <w:rsid w:val="000757CB"/>
    <w:rsid w:val="000758FD"/>
    <w:rsid w:val="000759B4"/>
    <w:rsid w:val="000759BC"/>
    <w:rsid w:val="000759D6"/>
    <w:rsid w:val="00075A40"/>
    <w:rsid w:val="00075A8B"/>
    <w:rsid w:val="00075BA6"/>
    <w:rsid w:val="00075C9A"/>
    <w:rsid w:val="00075CAB"/>
    <w:rsid w:val="00075D73"/>
    <w:rsid w:val="00075E03"/>
    <w:rsid w:val="00075E55"/>
    <w:rsid w:val="00075EB9"/>
    <w:rsid w:val="00075EF6"/>
    <w:rsid w:val="00075FA8"/>
    <w:rsid w:val="00076003"/>
    <w:rsid w:val="0007601B"/>
    <w:rsid w:val="0007616E"/>
    <w:rsid w:val="0007619E"/>
    <w:rsid w:val="0007638C"/>
    <w:rsid w:val="000763BF"/>
    <w:rsid w:val="000764E8"/>
    <w:rsid w:val="000765AC"/>
    <w:rsid w:val="0007679B"/>
    <w:rsid w:val="00076805"/>
    <w:rsid w:val="00076934"/>
    <w:rsid w:val="00076946"/>
    <w:rsid w:val="00076AA5"/>
    <w:rsid w:val="00076AB9"/>
    <w:rsid w:val="00076B0B"/>
    <w:rsid w:val="00076B2F"/>
    <w:rsid w:val="00076C11"/>
    <w:rsid w:val="000770F6"/>
    <w:rsid w:val="000771C3"/>
    <w:rsid w:val="00077255"/>
    <w:rsid w:val="000772FF"/>
    <w:rsid w:val="000774AC"/>
    <w:rsid w:val="000774FF"/>
    <w:rsid w:val="0007754A"/>
    <w:rsid w:val="00077683"/>
    <w:rsid w:val="000777FC"/>
    <w:rsid w:val="00077862"/>
    <w:rsid w:val="0007787C"/>
    <w:rsid w:val="0007794B"/>
    <w:rsid w:val="00077A99"/>
    <w:rsid w:val="00077B43"/>
    <w:rsid w:val="00077B85"/>
    <w:rsid w:val="00077D95"/>
    <w:rsid w:val="00077F0B"/>
    <w:rsid w:val="00077FA2"/>
    <w:rsid w:val="00077FB7"/>
    <w:rsid w:val="00080125"/>
    <w:rsid w:val="0008035C"/>
    <w:rsid w:val="00080481"/>
    <w:rsid w:val="000804DE"/>
    <w:rsid w:val="0008054A"/>
    <w:rsid w:val="0008057E"/>
    <w:rsid w:val="000805D9"/>
    <w:rsid w:val="00080731"/>
    <w:rsid w:val="0008078C"/>
    <w:rsid w:val="0008079C"/>
    <w:rsid w:val="000808CD"/>
    <w:rsid w:val="00080905"/>
    <w:rsid w:val="000809A5"/>
    <w:rsid w:val="000809CC"/>
    <w:rsid w:val="00080ACA"/>
    <w:rsid w:val="00080ADD"/>
    <w:rsid w:val="00080B29"/>
    <w:rsid w:val="00080C50"/>
    <w:rsid w:val="00080C70"/>
    <w:rsid w:val="00080D4C"/>
    <w:rsid w:val="00080D4E"/>
    <w:rsid w:val="00080D81"/>
    <w:rsid w:val="00080DB8"/>
    <w:rsid w:val="00080E4B"/>
    <w:rsid w:val="00080FFB"/>
    <w:rsid w:val="0008103E"/>
    <w:rsid w:val="000810CD"/>
    <w:rsid w:val="000810E5"/>
    <w:rsid w:val="000810F7"/>
    <w:rsid w:val="000813B8"/>
    <w:rsid w:val="00081428"/>
    <w:rsid w:val="0008146C"/>
    <w:rsid w:val="0008166C"/>
    <w:rsid w:val="000817CD"/>
    <w:rsid w:val="00081808"/>
    <w:rsid w:val="00081840"/>
    <w:rsid w:val="0008188B"/>
    <w:rsid w:val="000818FE"/>
    <w:rsid w:val="00081915"/>
    <w:rsid w:val="00081DA4"/>
    <w:rsid w:val="00081F54"/>
    <w:rsid w:val="00082089"/>
    <w:rsid w:val="00082134"/>
    <w:rsid w:val="0008214B"/>
    <w:rsid w:val="0008217A"/>
    <w:rsid w:val="000821C3"/>
    <w:rsid w:val="00082379"/>
    <w:rsid w:val="000823E4"/>
    <w:rsid w:val="000824C7"/>
    <w:rsid w:val="000824FE"/>
    <w:rsid w:val="0008250C"/>
    <w:rsid w:val="0008264F"/>
    <w:rsid w:val="0008269E"/>
    <w:rsid w:val="00082707"/>
    <w:rsid w:val="00082722"/>
    <w:rsid w:val="00082726"/>
    <w:rsid w:val="00082872"/>
    <w:rsid w:val="000829A4"/>
    <w:rsid w:val="000829E6"/>
    <w:rsid w:val="00082A1E"/>
    <w:rsid w:val="00082B1F"/>
    <w:rsid w:val="00082B84"/>
    <w:rsid w:val="00082BA9"/>
    <w:rsid w:val="00082C40"/>
    <w:rsid w:val="00082CC0"/>
    <w:rsid w:val="00082EAD"/>
    <w:rsid w:val="00082F02"/>
    <w:rsid w:val="00083117"/>
    <w:rsid w:val="00083241"/>
    <w:rsid w:val="0008349C"/>
    <w:rsid w:val="00083535"/>
    <w:rsid w:val="0008356D"/>
    <w:rsid w:val="00083654"/>
    <w:rsid w:val="000837A4"/>
    <w:rsid w:val="000837C6"/>
    <w:rsid w:val="0008383D"/>
    <w:rsid w:val="000838F4"/>
    <w:rsid w:val="0008398C"/>
    <w:rsid w:val="00083ACC"/>
    <w:rsid w:val="00083CB0"/>
    <w:rsid w:val="00083D03"/>
    <w:rsid w:val="00083E87"/>
    <w:rsid w:val="00083FB7"/>
    <w:rsid w:val="000840A6"/>
    <w:rsid w:val="000840AB"/>
    <w:rsid w:val="000840F7"/>
    <w:rsid w:val="00084107"/>
    <w:rsid w:val="0008417E"/>
    <w:rsid w:val="0008419D"/>
    <w:rsid w:val="000841D5"/>
    <w:rsid w:val="000841FA"/>
    <w:rsid w:val="0008424C"/>
    <w:rsid w:val="00084539"/>
    <w:rsid w:val="000845C0"/>
    <w:rsid w:val="000845C1"/>
    <w:rsid w:val="0008466E"/>
    <w:rsid w:val="0008471E"/>
    <w:rsid w:val="00084837"/>
    <w:rsid w:val="0008487E"/>
    <w:rsid w:val="000849C5"/>
    <w:rsid w:val="00084B02"/>
    <w:rsid w:val="00084BDF"/>
    <w:rsid w:val="00084D0F"/>
    <w:rsid w:val="00084E2A"/>
    <w:rsid w:val="000850AF"/>
    <w:rsid w:val="000851B5"/>
    <w:rsid w:val="00085279"/>
    <w:rsid w:val="00085384"/>
    <w:rsid w:val="000855BE"/>
    <w:rsid w:val="000856A2"/>
    <w:rsid w:val="000856CA"/>
    <w:rsid w:val="000857D8"/>
    <w:rsid w:val="000857F9"/>
    <w:rsid w:val="00085B70"/>
    <w:rsid w:val="00085B73"/>
    <w:rsid w:val="00085B90"/>
    <w:rsid w:val="00085C06"/>
    <w:rsid w:val="00085E8B"/>
    <w:rsid w:val="00085F4E"/>
    <w:rsid w:val="00086032"/>
    <w:rsid w:val="00086033"/>
    <w:rsid w:val="000860CF"/>
    <w:rsid w:val="00086108"/>
    <w:rsid w:val="0008614F"/>
    <w:rsid w:val="000861BE"/>
    <w:rsid w:val="00086276"/>
    <w:rsid w:val="0008627F"/>
    <w:rsid w:val="00086302"/>
    <w:rsid w:val="00086316"/>
    <w:rsid w:val="0008635F"/>
    <w:rsid w:val="000864E1"/>
    <w:rsid w:val="00086670"/>
    <w:rsid w:val="00086772"/>
    <w:rsid w:val="0008687C"/>
    <w:rsid w:val="000868B6"/>
    <w:rsid w:val="000868ED"/>
    <w:rsid w:val="00086A48"/>
    <w:rsid w:val="00086B64"/>
    <w:rsid w:val="00086C61"/>
    <w:rsid w:val="00086C72"/>
    <w:rsid w:val="00086C9B"/>
    <w:rsid w:val="00086E34"/>
    <w:rsid w:val="00087074"/>
    <w:rsid w:val="000871CF"/>
    <w:rsid w:val="00087387"/>
    <w:rsid w:val="000873D6"/>
    <w:rsid w:val="000875A9"/>
    <w:rsid w:val="000877B0"/>
    <w:rsid w:val="00087907"/>
    <w:rsid w:val="00087A25"/>
    <w:rsid w:val="00087A95"/>
    <w:rsid w:val="00087BEA"/>
    <w:rsid w:val="00087C19"/>
    <w:rsid w:val="00087C9A"/>
    <w:rsid w:val="00087CD7"/>
    <w:rsid w:val="00087E93"/>
    <w:rsid w:val="0009009C"/>
    <w:rsid w:val="00090170"/>
    <w:rsid w:val="000901EB"/>
    <w:rsid w:val="00090217"/>
    <w:rsid w:val="0009029C"/>
    <w:rsid w:val="00090353"/>
    <w:rsid w:val="00090389"/>
    <w:rsid w:val="0009046A"/>
    <w:rsid w:val="000904F6"/>
    <w:rsid w:val="00090634"/>
    <w:rsid w:val="0009077E"/>
    <w:rsid w:val="00090885"/>
    <w:rsid w:val="0009091F"/>
    <w:rsid w:val="000909FD"/>
    <w:rsid w:val="00090A67"/>
    <w:rsid w:val="00090A71"/>
    <w:rsid w:val="00090A82"/>
    <w:rsid w:val="00090B60"/>
    <w:rsid w:val="00090BE9"/>
    <w:rsid w:val="00090CCA"/>
    <w:rsid w:val="00090D59"/>
    <w:rsid w:val="00090E3E"/>
    <w:rsid w:val="000910DB"/>
    <w:rsid w:val="0009121E"/>
    <w:rsid w:val="000912F6"/>
    <w:rsid w:val="000913D3"/>
    <w:rsid w:val="00091527"/>
    <w:rsid w:val="000915F7"/>
    <w:rsid w:val="00091608"/>
    <w:rsid w:val="00091779"/>
    <w:rsid w:val="00091840"/>
    <w:rsid w:val="00091A6F"/>
    <w:rsid w:val="00091AC9"/>
    <w:rsid w:val="00091BE7"/>
    <w:rsid w:val="00091C07"/>
    <w:rsid w:val="00091D45"/>
    <w:rsid w:val="00091D88"/>
    <w:rsid w:val="00091F7D"/>
    <w:rsid w:val="00092046"/>
    <w:rsid w:val="000920AA"/>
    <w:rsid w:val="00092134"/>
    <w:rsid w:val="00092162"/>
    <w:rsid w:val="00092227"/>
    <w:rsid w:val="0009224F"/>
    <w:rsid w:val="000923B3"/>
    <w:rsid w:val="00092452"/>
    <w:rsid w:val="00092474"/>
    <w:rsid w:val="00092535"/>
    <w:rsid w:val="0009258B"/>
    <w:rsid w:val="000925A6"/>
    <w:rsid w:val="0009260C"/>
    <w:rsid w:val="00092641"/>
    <w:rsid w:val="00092661"/>
    <w:rsid w:val="000926B2"/>
    <w:rsid w:val="000927DB"/>
    <w:rsid w:val="00092943"/>
    <w:rsid w:val="00092A1F"/>
    <w:rsid w:val="00092A2C"/>
    <w:rsid w:val="00092AC3"/>
    <w:rsid w:val="00092B2C"/>
    <w:rsid w:val="00092C16"/>
    <w:rsid w:val="00092D62"/>
    <w:rsid w:val="00092DD9"/>
    <w:rsid w:val="00092EE0"/>
    <w:rsid w:val="0009332F"/>
    <w:rsid w:val="0009345A"/>
    <w:rsid w:val="00093722"/>
    <w:rsid w:val="00093807"/>
    <w:rsid w:val="0009394F"/>
    <w:rsid w:val="00093956"/>
    <w:rsid w:val="00093972"/>
    <w:rsid w:val="00093A25"/>
    <w:rsid w:val="00093B2C"/>
    <w:rsid w:val="00093B91"/>
    <w:rsid w:val="00093BAF"/>
    <w:rsid w:val="00093BD3"/>
    <w:rsid w:val="00093C54"/>
    <w:rsid w:val="00093D33"/>
    <w:rsid w:val="00093FE7"/>
    <w:rsid w:val="00093FF5"/>
    <w:rsid w:val="00093FF8"/>
    <w:rsid w:val="00094005"/>
    <w:rsid w:val="000940B1"/>
    <w:rsid w:val="000940BD"/>
    <w:rsid w:val="000943D5"/>
    <w:rsid w:val="000943E6"/>
    <w:rsid w:val="00094649"/>
    <w:rsid w:val="0009499E"/>
    <w:rsid w:val="00094AA8"/>
    <w:rsid w:val="00094BE1"/>
    <w:rsid w:val="00094CE7"/>
    <w:rsid w:val="00094D35"/>
    <w:rsid w:val="00094DD8"/>
    <w:rsid w:val="00094DFE"/>
    <w:rsid w:val="00094E36"/>
    <w:rsid w:val="00094ED3"/>
    <w:rsid w:val="00094EFF"/>
    <w:rsid w:val="0009507E"/>
    <w:rsid w:val="00095185"/>
    <w:rsid w:val="000951CE"/>
    <w:rsid w:val="000952C9"/>
    <w:rsid w:val="000952EF"/>
    <w:rsid w:val="000953D3"/>
    <w:rsid w:val="0009544C"/>
    <w:rsid w:val="00095717"/>
    <w:rsid w:val="000957CE"/>
    <w:rsid w:val="00095924"/>
    <w:rsid w:val="00095A7D"/>
    <w:rsid w:val="00095DFE"/>
    <w:rsid w:val="0009601F"/>
    <w:rsid w:val="0009610B"/>
    <w:rsid w:val="0009614E"/>
    <w:rsid w:val="0009630F"/>
    <w:rsid w:val="0009631A"/>
    <w:rsid w:val="000963EC"/>
    <w:rsid w:val="000963F8"/>
    <w:rsid w:val="000964F0"/>
    <w:rsid w:val="000967EC"/>
    <w:rsid w:val="000968D9"/>
    <w:rsid w:val="00096A89"/>
    <w:rsid w:val="00096A8B"/>
    <w:rsid w:val="00096B71"/>
    <w:rsid w:val="00096BCA"/>
    <w:rsid w:val="00096BF3"/>
    <w:rsid w:val="00096DC6"/>
    <w:rsid w:val="00096E92"/>
    <w:rsid w:val="00096F54"/>
    <w:rsid w:val="00096FCD"/>
    <w:rsid w:val="000970CE"/>
    <w:rsid w:val="000971EF"/>
    <w:rsid w:val="0009721E"/>
    <w:rsid w:val="00097272"/>
    <w:rsid w:val="0009727B"/>
    <w:rsid w:val="00097398"/>
    <w:rsid w:val="000974DD"/>
    <w:rsid w:val="0009756E"/>
    <w:rsid w:val="0009759B"/>
    <w:rsid w:val="000975CD"/>
    <w:rsid w:val="000976EE"/>
    <w:rsid w:val="000979E3"/>
    <w:rsid w:val="000979F0"/>
    <w:rsid w:val="00097CA0"/>
    <w:rsid w:val="00097FE2"/>
    <w:rsid w:val="000A0067"/>
    <w:rsid w:val="000A01A5"/>
    <w:rsid w:val="000A0218"/>
    <w:rsid w:val="000A0294"/>
    <w:rsid w:val="000A02B9"/>
    <w:rsid w:val="000A045D"/>
    <w:rsid w:val="000A059B"/>
    <w:rsid w:val="000A0653"/>
    <w:rsid w:val="000A0686"/>
    <w:rsid w:val="000A072D"/>
    <w:rsid w:val="000A0964"/>
    <w:rsid w:val="000A09E3"/>
    <w:rsid w:val="000A0B37"/>
    <w:rsid w:val="000A0B5F"/>
    <w:rsid w:val="000A0B64"/>
    <w:rsid w:val="000A0D40"/>
    <w:rsid w:val="000A0D6E"/>
    <w:rsid w:val="000A0D81"/>
    <w:rsid w:val="000A0DB1"/>
    <w:rsid w:val="000A0EA3"/>
    <w:rsid w:val="000A10A9"/>
    <w:rsid w:val="000A1170"/>
    <w:rsid w:val="000A11EB"/>
    <w:rsid w:val="000A129B"/>
    <w:rsid w:val="000A12F2"/>
    <w:rsid w:val="000A1572"/>
    <w:rsid w:val="000A1585"/>
    <w:rsid w:val="000A1623"/>
    <w:rsid w:val="000A1713"/>
    <w:rsid w:val="000A1783"/>
    <w:rsid w:val="000A18AB"/>
    <w:rsid w:val="000A199E"/>
    <w:rsid w:val="000A1A9C"/>
    <w:rsid w:val="000A1CC2"/>
    <w:rsid w:val="000A1DEA"/>
    <w:rsid w:val="000A1E17"/>
    <w:rsid w:val="000A1ED3"/>
    <w:rsid w:val="000A1F96"/>
    <w:rsid w:val="000A2213"/>
    <w:rsid w:val="000A231A"/>
    <w:rsid w:val="000A25C9"/>
    <w:rsid w:val="000A2648"/>
    <w:rsid w:val="000A2686"/>
    <w:rsid w:val="000A2691"/>
    <w:rsid w:val="000A273E"/>
    <w:rsid w:val="000A2788"/>
    <w:rsid w:val="000A288F"/>
    <w:rsid w:val="000A2980"/>
    <w:rsid w:val="000A2A0A"/>
    <w:rsid w:val="000A2A8B"/>
    <w:rsid w:val="000A2B90"/>
    <w:rsid w:val="000A2CBC"/>
    <w:rsid w:val="000A2CFD"/>
    <w:rsid w:val="000A2DBE"/>
    <w:rsid w:val="000A2E2B"/>
    <w:rsid w:val="000A2F68"/>
    <w:rsid w:val="000A30E3"/>
    <w:rsid w:val="000A31CD"/>
    <w:rsid w:val="000A31D8"/>
    <w:rsid w:val="000A337B"/>
    <w:rsid w:val="000A33BB"/>
    <w:rsid w:val="000A341D"/>
    <w:rsid w:val="000A3466"/>
    <w:rsid w:val="000A34CA"/>
    <w:rsid w:val="000A3572"/>
    <w:rsid w:val="000A3662"/>
    <w:rsid w:val="000A3788"/>
    <w:rsid w:val="000A37E0"/>
    <w:rsid w:val="000A3816"/>
    <w:rsid w:val="000A388B"/>
    <w:rsid w:val="000A391D"/>
    <w:rsid w:val="000A3924"/>
    <w:rsid w:val="000A3941"/>
    <w:rsid w:val="000A3A41"/>
    <w:rsid w:val="000A3AB9"/>
    <w:rsid w:val="000A3C4A"/>
    <w:rsid w:val="000A3C70"/>
    <w:rsid w:val="000A3CF4"/>
    <w:rsid w:val="000A3D10"/>
    <w:rsid w:val="000A3DD8"/>
    <w:rsid w:val="000A3F89"/>
    <w:rsid w:val="000A3FCA"/>
    <w:rsid w:val="000A3FCB"/>
    <w:rsid w:val="000A40A9"/>
    <w:rsid w:val="000A423A"/>
    <w:rsid w:val="000A429A"/>
    <w:rsid w:val="000A4308"/>
    <w:rsid w:val="000A4409"/>
    <w:rsid w:val="000A44FC"/>
    <w:rsid w:val="000A4561"/>
    <w:rsid w:val="000A467A"/>
    <w:rsid w:val="000A47EC"/>
    <w:rsid w:val="000A4817"/>
    <w:rsid w:val="000A49E8"/>
    <w:rsid w:val="000A4B51"/>
    <w:rsid w:val="000A4CCA"/>
    <w:rsid w:val="000A4CD3"/>
    <w:rsid w:val="000A4E7C"/>
    <w:rsid w:val="000A4EFE"/>
    <w:rsid w:val="000A5029"/>
    <w:rsid w:val="000A52A8"/>
    <w:rsid w:val="000A530C"/>
    <w:rsid w:val="000A5367"/>
    <w:rsid w:val="000A54F0"/>
    <w:rsid w:val="000A5596"/>
    <w:rsid w:val="000A580D"/>
    <w:rsid w:val="000A588C"/>
    <w:rsid w:val="000A588E"/>
    <w:rsid w:val="000A58D5"/>
    <w:rsid w:val="000A5988"/>
    <w:rsid w:val="000A59FB"/>
    <w:rsid w:val="000A5B0B"/>
    <w:rsid w:val="000A5BBE"/>
    <w:rsid w:val="000A5CA8"/>
    <w:rsid w:val="000A5D08"/>
    <w:rsid w:val="000A5D68"/>
    <w:rsid w:val="000A5D75"/>
    <w:rsid w:val="000A5E29"/>
    <w:rsid w:val="000A6050"/>
    <w:rsid w:val="000A6250"/>
    <w:rsid w:val="000A62C5"/>
    <w:rsid w:val="000A65BB"/>
    <w:rsid w:val="000A6777"/>
    <w:rsid w:val="000A67A9"/>
    <w:rsid w:val="000A67CE"/>
    <w:rsid w:val="000A67DA"/>
    <w:rsid w:val="000A681F"/>
    <w:rsid w:val="000A68A7"/>
    <w:rsid w:val="000A6A40"/>
    <w:rsid w:val="000A6A5A"/>
    <w:rsid w:val="000A6A7B"/>
    <w:rsid w:val="000A6C35"/>
    <w:rsid w:val="000A6C59"/>
    <w:rsid w:val="000A6E9E"/>
    <w:rsid w:val="000A6EB7"/>
    <w:rsid w:val="000A6F7B"/>
    <w:rsid w:val="000A700F"/>
    <w:rsid w:val="000A703D"/>
    <w:rsid w:val="000A70CB"/>
    <w:rsid w:val="000A7225"/>
    <w:rsid w:val="000A72CF"/>
    <w:rsid w:val="000A7375"/>
    <w:rsid w:val="000A74B1"/>
    <w:rsid w:val="000A74B7"/>
    <w:rsid w:val="000A7521"/>
    <w:rsid w:val="000A768C"/>
    <w:rsid w:val="000A76CF"/>
    <w:rsid w:val="000A7929"/>
    <w:rsid w:val="000A7937"/>
    <w:rsid w:val="000A7987"/>
    <w:rsid w:val="000A799E"/>
    <w:rsid w:val="000A7B23"/>
    <w:rsid w:val="000A7BD8"/>
    <w:rsid w:val="000A7C34"/>
    <w:rsid w:val="000A7CAC"/>
    <w:rsid w:val="000A7CC8"/>
    <w:rsid w:val="000A7F01"/>
    <w:rsid w:val="000A7F90"/>
    <w:rsid w:val="000B0055"/>
    <w:rsid w:val="000B0105"/>
    <w:rsid w:val="000B01C9"/>
    <w:rsid w:val="000B01F4"/>
    <w:rsid w:val="000B02E0"/>
    <w:rsid w:val="000B03A0"/>
    <w:rsid w:val="000B06BC"/>
    <w:rsid w:val="000B0703"/>
    <w:rsid w:val="000B0720"/>
    <w:rsid w:val="000B07B3"/>
    <w:rsid w:val="000B0819"/>
    <w:rsid w:val="000B08E5"/>
    <w:rsid w:val="000B0A5B"/>
    <w:rsid w:val="000B0A7A"/>
    <w:rsid w:val="000B0C76"/>
    <w:rsid w:val="000B0D21"/>
    <w:rsid w:val="000B0E74"/>
    <w:rsid w:val="000B0FED"/>
    <w:rsid w:val="000B1046"/>
    <w:rsid w:val="000B1236"/>
    <w:rsid w:val="000B126D"/>
    <w:rsid w:val="000B13E9"/>
    <w:rsid w:val="000B13F3"/>
    <w:rsid w:val="000B15A3"/>
    <w:rsid w:val="000B16B7"/>
    <w:rsid w:val="000B170A"/>
    <w:rsid w:val="000B1729"/>
    <w:rsid w:val="000B177C"/>
    <w:rsid w:val="000B179D"/>
    <w:rsid w:val="000B1881"/>
    <w:rsid w:val="000B1B44"/>
    <w:rsid w:val="000B1C94"/>
    <w:rsid w:val="000B1CF4"/>
    <w:rsid w:val="000B1D47"/>
    <w:rsid w:val="000B1E79"/>
    <w:rsid w:val="000B1E9A"/>
    <w:rsid w:val="000B1EFE"/>
    <w:rsid w:val="000B1F50"/>
    <w:rsid w:val="000B203D"/>
    <w:rsid w:val="000B205D"/>
    <w:rsid w:val="000B209A"/>
    <w:rsid w:val="000B20D2"/>
    <w:rsid w:val="000B20FB"/>
    <w:rsid w:val="000B2105"/>
    <w:rsid w:val="000B23FD"/>
    <w:rsid w:val="000B2720"/>
    <w:rsid w:val="000B27A1"/>
    <w:rsid w:val="000B2809"/>
    <w:rsid w:val="000B2839"/>
    <w:rsid w:val="000B2936"/>
    <w:rsid w:val="000B2957"/>
    <w:rsid w:val="000B2B29"/>
    <w:rsid w:val="000B2BD9"/>
    <w:rsid w:val="000B2C78"/>
    <w:rsid w:val="000B2CBF"/>
    <w:rsid w:val="000B2F59"/>
    <w:rsid w:val="000B2FAF"/>
    <w:rsid w:val="000B2FDD"/>
    <w:rsid w:val="000B3046"/>
    <w:rsid w:val="000B30F6"/>
    <w:rsid w:val="000B328E"/>
    <w:rsid w:val="000B331F"/>
    <w:rsid w:val="000B33FE"/>
    <w:rsid w:val="000B3408"/>
    <w:rsid w:val="000B3411"/>
    <w:rsid w:val="000B345A"/>
    <w:rsid w:val="000B34C7"/>
    <w:rsid w:val="000B366A"/>
    <w:rsid w:val="000B3763"/>
    <w:rsid w:val="000B38D2"/>
    <w:rsid w:val="000B38F3"/>
    <w:rsid w:val="000B3981"/>
    <w:rsid w:val="000B39E3"/>
    <w:rsid w:val="000B3A15"/>
    <w:rsid w:val="000B3AB2"/>
    <w:rsid w:val="000B3AE6"/>
    <w:rsid w:val="000B3C89"/>
    <w:rsid w:val="000B3F01"/>
    <w:rsid w:val="000B3F82"/>
    <w:rsid w:val="000B4098"/>
    <w:rsid w:val="000B412F"/>
    <w:rsid w:val="000B4134"/>
    <w:rsid w:val="000B421C"/>
    <w:rsid w:val="000B42F2"/>
    <w:rsid w:val="000B4323"/>
    <w:rsid w:val="000B4425"/>
    <w:rsid w:val="000B47D0"/>
    <w:rsid w:val="000B4886"/>
    <w:rsid w:val="000B49B3"/>
    <w:rsid w:val="000B49F3"/>
    <w:rsid w:val="000B4AE1"/>
    <w:rsid w:val="000B4BCD"/>
    <w:rsid w:val="000B4C58"/>
    <w:rsid w:val="000B4E11"/>
    <w:rsid w:val="000B4E88"/>
    <w:rsid w:val="000B4FBA"/>
    <w:rsid w:val="000B50DB"/>
    <w:rsid w:val="000B52C4"/>
    <w:rsid w:val="000B5461"/>
    <w:rsid w:val="000B558C"/>
    <w:rsid w:val="000B564D"/>
    <w:rsid w:val="000B56F9"/>
    <w:rsid w:val="000B575B"/>
    <w:rsid w:val="000B5785"/>
    <w:rsid w:val="000B58DC"/>
    <w:rsid w:val="000B590B"/>
    <w:rsid w:val="000B59B2"/>
    <w:rsid w:val="000B59B3"/>
    <w:rsid w:val="000B5A5F"/>
    <w:rsid w:val="000B5C7E"/>
    <w:rsid w:val="000B5DAF"/>
    <w:rsid w:val="000B5E80"/>
    <w:rsid w:val="000B603E"/>
    <w:rsid w:val="000B6057"/>
    <w:rsid w:val="000B6090"/>
    <w:rsid w:val="000B62BF"/>
    <w:rsid w:val="000B644B"/>
    <w:rsid w:val="000B65CF"/>
    <w:rsid w:val="000B695E"/>
    <w:rsid w:val="000B6A47"/>
    <w:rsid w:val="000B6DB8"/>
    <w:rsid w:val="000B6DE0"/>
    <w:rsid w:val="000B6F48"/>
    <w:rsid w:val="000B71CC"/>
    <w:rsid w:val="000B7206"/>
    <w:rsid w:val="000B7218"/>
    <w:rsid w:val="000B7226"/>
    <w:rsid w:val="000B7297"/>
    <w:rsid w:val="000B750A"/>
    <w:rsid w:val="000B770A"/>
    <w:rsid w:val="000B78AD"/>
    <w:rsid w:val="000B78C6"/>
    <w:rsid w:val="000B78D0"/>
    <w:rsid w:val="000B7A60"/>
    <w:rsid w:val="000B7EEE"/>
    <w:rsid w:val="000B7F82"/>
    <w:rsid w:val="000C0034"/>
    <w:rsid w:val="000C005D"/>
    <w:rsid w:val="000C01C0"/>
    <w:rsid w:val="000C01FD"/>
    <w:rsid w:val="000C0365"/>
    <w:rsid w:val="000C0370"/>
    <w:rsid w:val="000C0387"/>
    <w:rsid w:val="000C04B1"/>
    <w:rsid w:val="000C051C"/>
    <w:rsid w:val="000C051E"/>
    <w:rsid w:val="000C0580"/>
    <w:rsid w:val="000C06B3"/>
    <w:rsid w:val="000C06CA"/>
    <w:rsid w:val="000C0738"/>
    <w:rsid w:val="000C0759"/>
    <w:rsid w:val="000C0776"/>
    <w:rsid w:val="000C07BF"/>
    <w:rsid w:val="000C0864"/>
    <w:rsid w:val="000C088E"/>
    <w:rsid w:val="000C0946"/>
    <w:rsid w:val="000C099A"/>
    <w:rsid w:val="000C0B10"/>
    <w:rsid w:val="000C0C66"/>
    <w:rsid w:val="000C0C94"/>
    <w:rsid w:val="000C0C9D"/>
    <w:rsid w:val="000C0FD3"/>
    <w:rsid w:val="000C134E"/>
    <w:rsid w:val="000C16D5"/>
    <w:rsid w:val="000C1771"/>
    <w:rsid w:val="000C1822"/>
    <w:rsid w:val="000C18BA"/>
    <w:rsid w:val="000C193C"/>
    <w:rsid w:val="000C194F"/>
    <w:rsid w:val="000C1C2C"/>
    <w:rsid w:val="000C1C85"/>
    <w:rsid w:val="000C1CC9"/>
    <w:rsid w:val="000C1D48"/>
    <w:rsid w:val="000C1E68"/>
    <w:rsid w:val="000C2123"/>
    <w:rsid w:val="000C21FE"/>
    <w:rsid w:val="000C226B"/>
    <w:rsid w:val="000C22C7"/>
    <w:rsid w:val="000C2333"/>
    <w:rsid w:val="000C23D5"/>
    <w:rsid w:val="000C2450"/>
    <w:rsid w:val="000C25A4"/>
    <w:rsid w:val="000C26C0"/>
    <w:rsid w:val="000C2842"/>
    <w:rsid w:val="000C2A4A"/>
    <w:rsid w:val="000C2C47"/>
    <w:rsid w:val="000C2CC1"/>
    <w:rsid w:val="000C2DC2"/>
    <w:rsid w:val="000C2E8F"/>
    <w:rsid w:val="000C2FDA"/>
    <w:rsid w:val="000C3347"/>
    <w:rsid w:val="000C33F8"/>
    <w:rsid w:val="000C3459"/>
    <w:rsid w:val="000C352C"/>
    <w:rsid w:val="000C367D"/>
    <w:rsid w:val="000C3793"/>
    <w:rsid w:val="000C382A"/>
    <w:rsid w:val="000C393A"/>
    <w:rsid w:val="000C3986"/>
    <w:rsid w:val="000C39A9"/>
    <w:rsid w:val="000C3A6A"/>
    <w:rsid w:val="000C3AC8"/>
    <w:rsid w:val="000C3B41"/>
    <w:rsid w:val="000C3D0A"/>
    <w:rsid w:val="000C3D32"/>
    <w:rsid w:val="000C3D47"/>
    <w:rsid w:val="000C3DE0"/>
    <w:rsid w:val="000C3E03"/>
    <w:rsid w:val="000C3EEF"/>
    <w:rsid w:val="000C3F8E"/>
    <w:rsid w:val="000C432D"/>
    <w:rsid w:val="000C4478"/>
    <w:rsid w:val="000C45E1"/>
    <w:rsid w:val="000C45E2"/>
    <w:rsid w:val="000C45E3"/>
    <w:rsid w:val="000C4788"/>
    <w:rsid w:val="000C479F"/>
    <w:rsid w:val="000C4846"/>
    <w:rsid w:val="000C4A0A"/>
    <w:rsid w:val="000C4A22"/>
    <w:rsid w:val="000C4D41"/>
    <w:rsid w:val="000C4D8A"/>
    <w:rsid w:val="000C4E1A"/>
    <w:rsid w:val="000C4F26"/>
    <w:rsid w:val="000C4F5E"/>
    <w:rsid w:val="000C519B"/>
    <w:rsid w:val="000C51D9"/>
    <w:rsid w:val="000C534B"/>
    <w:rsid w:val="000C53C3"/>
    <w:rsid w:val="000C5437"/>
    <w:rsid w:val="000C5514"/>
    <w:rsid w:val="000C564A"/>
    <w:rsid w:val="000C572B"/>
    <w:rsid w:val="000C5765"/>
    <w:rsid w:val="000C57CA"/>
    <w:rsid w:val="000C5851"/>
    <w:rsid w:val="000C5956"/>
    <w:rsid w:val="000C5966"/>
    <w:rsid w:val="000C5B66"/>
    <w:rsid w:val="000C5CC3"/>
    <w:rsid w:val="000C5D71"/>
    <w:rsid w:val="000C5DB2"/>
    <w:rsid w:val="000C5DC6"/>
    <w:rsid w:val="000C5E54"/>
    <w:rsid w:val="000C5E65"/>
    <w:rsid w:val="000C5EE7"/>
    <w:rsid w:val="000C5FAF"/>
    <w:rsid w:val="000C6110"/>
    <w:rsid w:val="000C6162"/>
    <w:rsid w:val="000C61AE"/>
    <w:rsid w:val="000C61BB"/>
    <w:rsid w:val="000C63D6"/>
    <w:rsid w:val="000C651F"/>
    <w:rsid w:val="000C65AB"/>
    <w:rsid w:val="000C666A"/>
    <w:rsid w:val="000C670E"/>
    <w:rsid w:val="000C6999"/>
    <w:rsid w:val="000C69C6"/>
    <w:rsid w:val="000C6A49"/>
    <w:rsid w:val="000C6B5A"/>
    <w:rsid w:val="000C6D34"/>
    <w:rsid w:val="000C6DF0"/>
    <w:rsid w:val="000C6F68"/>
    <w:rsid w:val="000C6FAE"/>
    <w:rsid w:val="000C6FEC"/>
    <w:rsid w:val="000C708F"/>
    <w:rsid w:val="000C7095"/>
    <w:rsid w:val="000C7104"/>
    <w:rsid w:val="000C7182"/>
    <w:rsid w:val="000C71AE"/>
    <w:rsid w:val="000C74A7"/>
    <w:rsid w:val="000C75CA"/>
    <w:rsid w:val="000C76A8"/>
    <w:rsid w:val="000C773B"/>
    <w:rsid w:val="000C78FF"/>
    <w:rsid w:val="000C7A2C"/>
    <w:rsid w:val="000C7B6B"/>
    <w:rsid w:val="000C7BF5"/>
    <w:rsid w:val="000C7C24"/>
    <w:rsid w:val="000C7C83"/>
    <w:rsid w:val="000C7CB3"/>
    <w:rsid w:val="000C7E14"/>
    <w:rsid w:val="000C7F8A"/>
    <w:rsid w:val="000D0081"/>
    <w:rsid w:val="000D00F5"/>
    <w:rsid w:val="000D03E3"/>
    <w:rsid w:val="000D049C"/>
    <w:rsid w:val="000D0538"/>
    <w:rsid w:val="000D05B3"/>
    <w:rsid w:val="000D05F1"/>
    <w:rsid w:val="000D06C2"/>
    <w:rsid w:val="000D06DE"/>
    <w:rsid w:val="000D073C"/>
    <w:rsid w:val="000D0745"/>
    <w:rsid w:val="000D07D8"/>
    <w:rsid w:val="000D08B5"/>
    <w:rsid w:val="000D0ACA"/>
    <w:rsid w:val="000D0B6E"/>
    <w:rsid w:val="000D0B78"/>
    <w:rsid w:val="000D0B9E"/>
    <w:rsid w:val="000D0C19"/>
    <w:rsid w:val="000D0CCC"/>
    <w:rsid w:val="000D0D00"/>
    <w:rsid w:val="000D0DB8"/>
    <w:rsid w:val="000D0DE3"/>
    <w:rsid w:val="000D0E55"/>
    <w:rsid w:val="000D0E73"/>
    <w:rsid w:val="000D0EC6"/>
    <w:rsid w:val="000D10C0"/>
    <w:rsid w:val="000D11D3"/>
    <w:rsid w:val="000D1254"/>
    <w:rsid w:val="000D14CC"/>
    <w:rsid w:val="000D1692"/>
    <w:rsid w:val="000D17DA"/>
    <w:rsid w:val="000D1833"/>
    <w:rsid w:val="000D199B"/>
    <w:rsid w:val="000D1A69"/>
    <w:rsid w:val="000D1A6B"/>
    <w:rsid w:val="000D1AB9"/>
    <w:rsid w:val="000D1CC9"/>
    <w:rsid w:val="000D1FE0"/>
    <w:rsid w:val="000D219C"/>
    <w:rsid w:val="000D21E8"/>
    <w:rsid w:val="000D221C"/>
    <w:rsid w:val="000D2298"/>
    <w:rsid w:val="000D2333"/>
    <w:rsid w:val="000D2335"/>
    <w:rsid w:val="000D248B"/>
    <w:rsid w:val="000D24CD"/>
    <w:rsid w:val="000D26E2"/>
    <w:rsid w:val="000D2753"/>
    <w:rsid w:val="000D280F"/>
    <w:rsid w:val="000D28AF"/>
    <w:rsid w:val="000D2979"/>
    <w:rsid w:val="000D2A24"/>
    <w:rsid w:val="000D2B5B"/>
    <w:rsid w:val="000D2B86"/>
    <w:rsid w:val="000D2BAF"/>
    <w:rsid w:val="000D30FB"/>
    <w:rsid w:val="000D312D"/>
    <w:rsid w:val="000D323B"/>
    <w:rsid w:val="000D3362"/>
    <w:rsid w:val="000D33B4"/>
    <w:rsid w:val="000D3455"/>
    <w:rsid w:val="000D37DE"/>
    <w:rsid w:val="000D38B2"/>
    <w:rsid w:val="000D3911"/>
    <w:rsid w:val="000D3952"/>
    <w:rsid w:val="000D3995"/>
    <w:rsid w:val="000D39FD"/>
    <w:rsid w:val="000D3A44"/>
    <w:rsid w:val="000D3A8E"/>
    <w:rsid w:val="000D3A8F"/>
    <w:rsid w:val="000D3B0A"/>
    <w:rsid w:val="000D3D56"/>
    <w:rsid w:val="000D3D65"/>
    <w:rsid w:val="000D3EDB"/>
    <w:rsid w:val="000D3F15"/>
    <w:rsid w:val="000D3F5A"/>
    <w:rsid w:val="000D4017"/>
    <w:rsid w:val="000D403E"/>
    <w:rsid w:val="000D4071"/>
    <w:rsid w:val="000D41FB"/>
    <w:rsid w:val="000D42B9"/>
    <w:rsid w:val="000D4418"/>
    <w:rsid w:val="000D46E0"/>
    <w:rsid w:val="000D47FF"/>
    <w:rsid w:val="000D48AC"/>
    <w:rsid w:val="000D4901"/>
    <w:rsid w:val="000D4ACB"/>
    <w:rsid w:val="000D4C5D"/>
    <w:rsid w:val="000D4EDF"/>
    <w:rsid w:val="000D5008"/>
    <w:rsid w:val="000D50A0"/>
    <w:rsid w:val="000D511E"/>
    <w:rsid w:val="000D5187"/>
    <w:rsid w:val="000D52C4"/>
    <w:rsid w:val="000D5423"/>
    <w:rsid w:val="000D54AE"/>
    <w:rsid w:val="000D5565"/>
    <w:rsid w:val="000D5729"/>
    <w:rsid w:val="000D575F"/>
    <w:rsid w:val="000D58B8"/>
    <w:rsid w:val="000D596B"/>
    <w:rsid w:val="000D5AB7"/>
    <w:rsid w:val="000D5E25"/>
    <w:rsid w:val="000D5E5A"/>
    <w:rsid w:val="000D5E9D"/>
    <w:rsid w:val="000D5FC5"/>
    <w:rsid w:val="000D6058"/>
    <w:rsid w:val="000D6121"/>
    <w:rsid w:val="000D6484"/>
    <w:rsid w:val="000D654C"/>
    <w:rsid w:val="000D6601"/>
    <w:rsid w:val="000D66D1"/>
    <w:rsid w:val="000D673E"/>
    <w:rsid w:val="000D6854"/>
    <w:rsid w:val="000D6971"/>
    <w:rsid w:val="000D6976"/>
    <w:rsid w:val="000D6AF0"/>
    <w:rsid w:val="000D6B8C"/>
    <w:rsid w:val="000D6BC5"/>
    <w:rsid w:val="000D6C51"/>
    <w:rsid w:val="000D7081"/>
    <w:rsid w:val="000D7101"/>
    <w:rsid w:val="000D71CC"/>
    <w:rsid w:val="000D723F"/>
    <w:rsid w:val="000D728A"/>
    <w:rsid w:val="000D72A9"/>
    <w:rsid w:val="000D72B1"/>
    <w:rsid w:val="000D7391"/>
    <w:rsid w:val="000D7459"/>
    <w:rsid w:val="000D7520"/>
    <w:rsid w:val="000D7593"/>
    <w:rsid w:val="000D7604"/>
    <w:rsid w:val="000D7655"/>
    <w:rsid w:val="000D765E"/>
    <w:rsid w:val="000D76A3"/>
    <w:rsid w:val="000D76D6"/>
    <w:rsid w:val="000D7710"/>
    <w:rsid w:val="000D7896"/>
    <w:rsid w:val="000D79DC"/>
    <w:rsid w:val="000D79F2"/>
    <w:rsid w:val="000D7C67"/>
    <w:rsid w:val="000D7C94"/>
    <w:rsid w:val="000D7E51"/>
    <w:rsid w:val="000E0062"/>
    <w:rsid w:val="000E0302"/>
    <w:rsid w:val="000E034D"/>
    <w:rsid w:val="000E0369"/>
    <w:rsid w:val="000E04A4"/>
    <w:rsid w:val="000E0568"/>
    <w:rsid w:val="000E06F1"/>
    <w:rsid w:val="000E0773"/>
    <w:rsid w:val="000E0CD0"/>
    <w:rsid w:val="000E0D18"/>
    <w:rsid w:val="000E0D44"/>
    <w:rsid w:val="000E0EB6"/>
    <w:rsid w:val="000E1019"/>
    <w:rsid w:val="000E10F4"/>
    <w:rsid w:val="000E11C6"/>
    <w:rsid w:val="000E11F9"/>
    <w:rsid w:val="000E12F8"/>
    <w:rsid w:val="000E140C"/>
    <w:rsid w:val="000E154B"/>
    <w:rsid w:val="000E1718"/>
    <w:rsid w:val="000E1A14"/>
    <w:rsid w:val="000E1A82"/>
    <w:rsid w:val="000E1B04"/>
    <w:rsid w:val="000E1C17"/>
    <w:rsid w:val="000E1CA2"/>
    <w:rsid w:val="000E1D2C"/>
    <w:rsid w:val="000E1DAC"/>
    <w:rsid w:val="000E20ED"/>
    <w:rsid w:val="000E2166"/>
    <w:rsid w:val="000E22C2"/>
    <w:rsid w:val="000E2395"/>
    <w:rsid w:val="000E2474"/>
    <w:rsid w:val="000E24D0"/>
    <w:rsid w:val="000E251D"/>
    <w:rsid w:val="000E2578"/>
    <w:rsid w:val="000E26F6"/>
    <w:rsid w:val="000E27F4"/>
    <w:rsid w:val="000E28CB"/>
    <w:rsid w:val="000E29CA"/>
    <w:rsid w:val="000E2A6E"/>
    <w:rsid w:val="000E2ADD"/>
    <w:rsid w:val="000E2B53"/>
    <w:rsid w:val="000E2C09"/>
    <w:rsid w:val="000E2C1F"/>
    <w:rsid w:val="000E2DF5"/>
    <w:rsid w:val="000E3120"/>
    <w:rsid w:val="000E3149"/>
    <w:rsid w:val="000E3196"/>
    <w:rsid w:val="000E3255"/>
    <w:rsid w:val="000E3286"/>
    <w:rsid w:val="000E32C6"/>
    <w:rsid w:val="000E338D"/>
    <w:rsid w:val="000E341C"/>
    <w:rsid w:val="000E35BC"/>
    <w:rsid w:val="000E387C"/>
    <w:rsid w:val="000E391A"/>
    <w:rsid w:val="000E3A06"/>
    <w:rsid w:val="000E3A15"/>
    <w:rsid w:val="000E3B6C"/>
    <w:rsid w:val="000E3D1D"/>
    <w:rsid w:val="000E3E2D"/>
    <w:rsid w:val="000E3EE5"/>
    <w:rsid w:val="000E3FCF"/>
    <w:rsid w:val="000E4011"/>
    <w:rsid w:val="000E40AA"/>
    <w:rsid w:val="000E4210"/>
    <w:rsid w:val="000E42AE"/>
    <w:rsid w:val="000E42BD"/>
    <w:rsid w:val="000E4490"/>
    <w:rsid w:val="000E4654"/>
    <w:rsid w:val="000E4880"/>
    <w:rsid w:val="000E489D"/>
    <w:rsid w:val="000E48A5"/>
    <w:rsid w:val="000E4918"/>
    <w:rsid w:val="000E49CB"/>
    <w:rsid w:val="000E4B78"/>
    <w:rsid w:val="000E4BB5"/>
    <w:rsid w:val="000E4BF4"/>
    <w:rsid w:val="000E511E"/>
    <w:rsid w:val="000E51C9"/>
    <w:rsid w:val="000E53FE"/>
    <w:rsid w:val="000E551D"/>
    <w:rsid w:val="000E5545"/>
    <w:rsid w:val="000E5599"/>
    <w:rsid w:val="000E55C6"/>
    <w:rsid w:val="000E57A8"/>
    <w:rsid w:val="000E57CD"/>
    <w:rsid w:val="000E581A"/>
    <w:rsid w:val="000E5900"/>
    <w:rsid w:val="000E592C"/>
    <w:rsid w:val="000E5C0A"/>
    <w:rsid w:val="000E5CB4"/>
    <w:rsid w:val="000E5CB8"/>
    <w:rsid w:val="000E5D03"/>
    <w:rsid w:val="000E5DCC"/>
    <w:rsid w:val="000E5EB1"/>
    <w:rsid w:val="000E5F00"/>
    <w:rsid w:val="000E5FA0"/>
    <w:rsid w:val="000E5FA9"/>
    <w:rsid w:val="000E5FB9"/>
    <w:rsid w:val="000E6133"/>
    <w:rsid w:val="000E626A"/>
    <w:rsid w:val="000E62EB"/>
    <w:rsid w:val="000E64E7"/>
    <w:rsid w:val="000E6538"/>
    <w:rsid w:val="000E6570"/>
    <w:rsid w:val="000E65C0"/>
    <w:rsid w:val="000E6615"/>
    <w:rsid w:val="000E6744"/>
    <w:rsid w:val="000E68B4"/>
    <w:rsid w:val="000E6969"/>
    <w:rsid w:val="000E6A6E"/>
    <w:rsid w:val="000E6A79"/>
    <w:rsid w:val="000E6BF9"/>
    <w:rsid w:val="000E6CE2"/>
    <w:rsid w:val="000E6CEA"/>
    <w:rsid w:val="000E6D06"/>
    <w:rsid w:val="000E6F77"/>
    <w:rsid w:val="000E705D"/>
    <w:rsid w:val="000E7272"/>
    <w:rsid w:val="000E72B1"/>
    <w:rsid w:val="000E72BC"/>
    <w:rsid w:val="000E73AD"/>
    <w:rsid w:val="000E746C"/>
    <w:rsid w:val="000E74E0"/>
    <w:rsid w:val="000E74E2"/>
    <w:rsid w:val="000E7584"/>
    <w:rsid w:val="000E7618"/>
    <w:rsid w:val="000E76A5"/>
    <w:rsid w:val="000E7823"/>
    <w:rsid w:val="000E79EC"/>
    <w:rsid w:val="000E7CF4"/>
    <w:rsid w:val="000E7D39"/>
    <w:rsid w:val="000E7D68"/>
    <w:rsid w:val="000E7E13"/>
    <w:rsid w:val="000E7E2F"/>
    <w:rsid w:val="000E7E65"/>
    <w:rsid w:val="000E7E81"/>
    <w:rsid w:val="000E7FCD"/>
    <w:rsid w:val="000F004B"/>
    <w:rsid w:val="000F0284"/>
    <w:rsid w:val="000F02B5"/>
    <w:rsid w:val="000F0350"/>
    <w:rsid w:val="000F0516"/>
    <w:rsid w:val="000F0569"/>
    <w:rsid w:val="000F05D2"/>
    <w:rsid w:val="000F0606"/>
    <w:rsid w:val="000F06A1"/>
    <w:rsid w:val="000F06B1"/>
    <w:rsid w:val="000F0711"/>
    <w:rsid w:val="000F0848"/>
    <w:rsid w:val="000F0881"/>
    <w:rsid w:val="000F08E7"/>
    <w:rsid w:val="000F0A90"/>
    <w:rsid w:val="000F0AFE"/>
    <w:rsid w:val="000F0C4D"/>
    <w:rsid w:val="000F0C4F"/>
    <w:rsid w:val="000F0CAA"/>
    <w:rsid w:val="000F0DAC"/>
    <w:rsid w:val="000F0DBD"/>
    <w:rsid w:val="000F0E69"/>
    <w:rsid w:val="000F0F60"/>
    <w:rsid w:val="000F0FB0"/>
    <w:rsid w:val="000F0FC2"/>
    <w:rsid w:val="000F11A5"/>
    <w:rsid w:val="000F1205"/>
    <w:rsid w:val="000F12C8"/>
    <w:rsid w:val="000F136A"/>
    <w:rsid w:val="000F13C0"/>
    <w:rsid w:val="000F13F8"/>
    <w:rsid w:val="000F149F"/>
    <w:rsid w:val="000F15DD"/>
    <w:rsid w:val="000F176F"/>
    <w:rsid w:val="000F1898"/>
    <w:rsid w:val="000F18A9"/>
    <w:rsid w:val="000F1C35"/>
    <w:rsid w:val="000F1C46"/>
    <w:rsid w:val="000F1CB8"/>
    <w:rsid w:val="000F1CF1"/>
    <w:rsid w:val="000F1DB8"/>
    <w:rsid w:val="000F1E8A"/>
    <w:rsid w:val="000F2096"/>
    <w:rsid w:val="000F2109"/>
    <w:rsid w:val="000F22C4"/>
    <w:rsid w:val="000F233E"/>
    <w:rsid w:val="000F2423"/>
    <w:rsid w:val="000F24E3"/>
    <w:rsid w:val="000F2553"/>
    <w:rsid w:val="000F25E8"/>
    <w:rsid w:val="000F2682"/>
    <w:rsid w:val="000F26ED"/>
    <w:rsid w:val="000F280C"/>
    <w:rsid w:val="000F28EA"/>
    <w:rsid w:val="000F29D8"/>
    <w:rsid w:val="000F2A46"/>
    <w:rsid w:val="000F2B7F"/>
    <w:rsid w:val="000F2C65"/>
    <w:rsid w:val="000F2CA9"/>
    <w:rsid w:val="000F2CF7"/>
    <w:rsid w:val="000F2D73"/>
    <w:rsid w:val="000F2E2E"/>
    <w:rsid w:val="000F2E90"/>
    <w:rsid w:val="000F2F42"/>
    <w:rsid w:val="000F3206"/>
    <w:rsid w:val="000F3309"/>
    <w:rsid w:val="000F3447"/>
    <w:rsid w:val="000F3449"/>
    <w:rsid w:val="000F346F"/>
    <w:rsid w:val="000F348B"/>
    <w:rsid w:val="000F3498"/>
    <w:rsid w:val="000F371E"/>
    <w:rsid w:val="000F3817"/>
    <w:rsid w:val="000F3899"/>
    <w:rsid w:val="000F389A"/>
    <w:rsid w:val="000F3903"/>
    <w:rsid w:val="000F3947"/>
    <w:rsid w:val="000F3A21"/>
    <w:rsid w:val="000F3A78"/>
    <w:rsid w:val="000F3BB8"/>
    <w:rsid w:val="000F3D72"/>
    <w:rsid w:val="000F3DEB"/>
    <w:rsid w:val="000F3E52"/>
    <w:rsid w:val="000F3F2C"/>
    <w:rsid w:val="000F3FEC"/>
    <w:rsid w:val="000F410E"/>
    <w:rsid w:val="000F41CD"/>
    <w:rsid w:val="000F4234"/>
    <w:rsid w:val="000F42B7"/>
    <w:rsid w:val="000F461B"/>
    <w:rsid w:val="000F4731"/>
    <w:rsid w:val="000F4764"/>
    <w:rsid w:val="000F47B7"/>
    <w:rsid w:val="000F47E7"/>
    <w:rsid w:val="000F480A"/>
    <w:rsid w:val="000F48FB"/>
    <w:rsid w:val="000F4B22"/>
    <w:rsid w:val="000F4C13"/>
    <w:rsid w:val="000F4CEF"/>
    <w:rsid w:val="000F4E6E"/>
    <w:rsid w:val="000F5130"/>
    <w:rsid w:val="000F51F7"/>
    <w:rsid w:val="000F5207"/>
    <w:rsid w:val="000F5256"/>
    <w:rsid w:val="000F525A"/>
    <w:rsid w:val="000F52B1"/>
    <w:rsid w:val="000F54D1"/>
    <w:rsid w:val="000F551B"/>
    <w:rsid w:val="000F55B7"/>
    <w:rsid w:val="000F5786"/>
    <w:rsid w:val="000F5AA8"/>
    <w:rsid w:val="000F5AE0"/>
    <w:rsid w:val="000F5AE7"/>
    <w:rsid w:val="000F5C04"/>
    <w:rsid w:val="000F5C66"/>
    <w:rsid w:val="000F5C75"/>
    <w:rsid w:val="000F5F20"/>
    <w:rsid w:val="000F6205"/>
    <w:rsid w:val="000F629E"/>
    <w:rsid w:val="000F65C7"/>
    <w:rsid w:val="000F6AD7"/>
    <w:rsid w:val="000F6B44"/>
    <w:rsid w:val="000F6C5D"/>
    <w:rsid w:val="000F6C82"/>
    <w:rsid w:val="000F6CD8"/>
    <w:rsid w:val="000F6CDE"/>
    <w:rsid w:val="000F6D91"/>
    <w:rsid w:val="000F6F49"/>
    <w:rsid w:val="000F70F9"/>
    <w:rsid w:val="000F71D4"/>
    <w:rsid w:val="000F732D"/>
    <w:rsid w:val="000F733C"/>
    <w:rsid w:val="000F7571"/>
    <w:rsid w:val="000F7582"/>
    <w:rsid w:val="000F785F"/>
    <w:rsid w:val="000F7869"/>
    <w:rsid w:val="000F78AF"/>
    <w:rsid w:val="000F7975"/>
    <w:rsid w:val="000F79AE"/>
    <w:rsid w:val="000F7B82"/>
    <w:rsid w:val="000F7BC2"/>
    <w:rsid w:val="000F7C54"/>
    <w:rsid w:val="000F7D59"/>
    <w:rsid w:val="000F7D97"/>
    <w:rsid w:val="000F7DA6"/>
    <w:rsid w:val="000F7EC9"/>
    <w:rsid w:val="00100014"/>
    <w:rsid w:val="001000E2"/>
    <w:rsid w:val="00100273"/>
    <w:rsid w:val="0010029B"/>
    <w:rsid w:val="0010041F"/>
    <w:rsid w:val="0010047C"/>
    <w:rsid w:val="001004C0"/>
    <w:rsid w:val="0010056C"/>
    <w:rsid w:val="00100600"/>
    <w:rsid w:val="0010066B"/>
    <w:rsid w:val="001006B5"/>
    <w:rsid w:val="001006F6"/>
    <w:rsid w:val="0010072C"/>
    <w:rsid w:val="0010081C"/>
    <w:rsid w:val="00100876"/>
    <w:rsid w:val="001009DE"/>
    <w:rsid w:val="00100A2B"/>
    <w:rsid w:val="00100BA9"/>
    <w:rsid w:val="00100BB0"/>
    <w:rsid w:val="00100C4A"/>
    <w:rsid w:val="00100CE0"/>
    <w:rsid w:val="00100D2A"/>
    <w:rsid w:val="00100DC2"/>
    <w:rsid w:val="00100E79"/>
    <w:rsid w:val="00100F9B"/>
    <w:rsid w:val="00100FFF"/>
    <w:rsid w:val="00101222"/>
    <w:rsid w:val="0010138E"/>
    <w:rsid w:val="0010152C"/>
    <w:rsid w:val="00101561"/>
    <w:rsid w:val="001017F8"/>
    <w:rsid w:val="001018D1"/>
    <w:rsid w:val="00101941"/>
    <w:rsid w:val="00101B3F"/>
    <w:rsid w:val="00101C0D"/>
    <w:rsid w:val="00101C1F"/>
    <w:rsid w:val="00101C5D"/>
    <w:rsid w:val="00101CB0"/>
    <w:rsid w:val="00101E96"/>
    <w:rsid w:val="00101EE5"/>
    <w:rsid w:val="00101F5B"/>
    <w:rsid w:val="00101FA3"/>
    <w:rsid w:val="00102046"/>
    <w:rsid w:val="00102136"/>
    <w:rsid w:val="0010216D"/>
    <w:rsid w:val="00102216"/>
    <w:rsid w:val="00102319"/>
    <w:rsid w:val="0010248F"/>
    <w:rsid w:val="00102494"/>
    <w:rsid w:val="00102516"/>
    <w:rsid w:val="001027FA"/>
    <w:rsid w:val="0010291D"/>
    <w:rsid w:val="00102B90"/>
    <w:rsid w:val="00102C47"/>
    <w:rsid w:val="00102CB5"/>
    <w:rsid w:val="00102D5E"/>
    <w:rsid w:val="00102DEC"/>
    <w:rsid w:val="00102E41"/>
    <w:rsid w:val="00102EB7"/>
    <w:rsid w:val="00102FAD"/>
    <w:rsid w:val="00103021"/>
    <w:rsid w:val="001030A2"/>
    <w:rsid w:val="001031AD"/>
    <w:rsid w:val="001032BF"/>
    <w:rsid w:val="00103322"/>
    <w:rsid w:val="00103403"/>
    <w:rsid w:val="001034C3"/>
    <w:rsid w:val="001034F3"/>
    <w:rsid w:val="0010358E"/>
    <w:rsid w:val="00103657"/>
    <w:rsid w:val="001036DF"/>
    <w:rsid w:val="001036F6"/>
    <w:rsid w:val="001037B9"/>
    <w:rsid w:val="00103AB0"/>
    <w:rsid w:val="00103B58"/>
    <w:rsid w:val="00103C1C"/>
    <w:rsid w:val="00103C2A"/>
    <w:rsid w:val="00103C6B"/>
    <w:rsid w:val="00103D6F"/>
    <w:rsid w:val="00103E5D"/>
    <w:rsid w:val="00103F39"/>
    <w:rsid w:val="00104158"/>
    <w:rsid w:val="0010440D"/>
    <w:rsid w:val="0010446E"/>
    <w:rsid w:val="00104539"/>
    <w:rsid w:val="00104692"/>
    <w:rsid w:val="0010471F"/>
    <w:rsid w:val="0010477C"/>
    <w:rsid w:val="00104887"/>
    <w:rsid w:val="001048F2"/>
    <w:rsid w:val="001048F5"/>
    <w:rsid w:val="001049C7"/>
    <w:rsid w:val="00104A5C"/>
    <w:rsid w:val="00104C1B"/>
    <w:rsid w:val="00104EFB"/>
    <w:rsid w:val="0010506F"/>
    <w:rsid w:val="001051E3"/>
    <w:rsid w:val="001051FF"/>
    <w:rsid w:val="00105243"/>
    <w:rsid w:val="00105269"/>
    <w:rsid w:val="001053C1"/>
    <w:rsid w:val="001053E5"/>
    <w:rsid w:val="00105480"/>
    <w:rsid w:val="001055C8"/>
    <w:rsid w:val="001055D4"/>
    <w:rsid w:val="00105666"/>
    <w:rsid w:val="001056A2"/>
    <w:rsid w:val="001058C7"/>
    <w:rsid w:val="001058F4"/>
    <w:rsid w:val="00105969"/>
    <w:rsid w:val="001059A6"/>
    <w:rsid w:val="00105A26"/>
    <w:rsid w:val="00105B33"/>
    <w:rsid w:val="00105CB6"/>
    <w:rsid w:val="00105D6E"/>
    <w:rsid w:val="00105D9C"/>
    <w:rsid w:val="00105E0B"/>
    <w:rsid w:val="00105E2F"/>
    <w:rsid w:val="00105F75"/>
    <w:rsid w:val="00105F8C"/>
    <w:rsid w:val="00105FDD"/>
    <w:rsid w:val="00106034"/>
    <w:rsid w:val="0010603C"/>
    <w:rsid w:val="001061D1"/>
    <w:rsid w:val="001062F2"/>
    <w:rsid w:val="00106321"/>
    <w:rsid w:val="001063FE"/>
    <w:rsid w:val="00106409"/>
    <w:rsid w:val="001065C3"/>
    <w:rsid w:val="0010666F"/>
    <w:rsid w:val="001066CD"/>
    <w:rsid w:val="001069B1"/>
    <w:rsid w:val="00106ABC"/>
    <w:rsid w:val="00106B48"/>
    <w:rsid w:val="00106BFA"/>
    <w:rsid w:val="00106C03"/>
    <w:rsid w:val="00106C7C"/>
    <w:rsid w:val="00106D89"/>
    <w:rsid w:val="00106D90"/>
    <w:rsid w:val="00106F27"/>
    <w:rsid w:val="00107019"/>
    <w:rsid w:val="001070D4"/>
    <w:rsid w:val="0010712D"/>
    <w:rsid w:val="0010723A"/>
    <w:rsid w:val="00107293"/>
    <w:rsid w:val="001072DA"/>
    <w:rsid w:val="00107386"/>
    <w:rsid w:val="00107417"/>
    <w:rsid w:val="0010743B"/>
    <w:rsid w:val="00107535"/>
    <w:rsid w:val="001077C4"/>
    <w:rsid w:val="00107886"/>
    <w:rsid w:val="00107A03"/>
    <w:rsid w:val="00107A0C"/>
    <w:rsid w:val="00107B30"/>
    <w:rsid w:val="00107B41"/>
    <w:rsid w:val="00107BA9"/>
    <w:rsid w:val="00107BE3"/>
    <w:rsid w:val="00107C3B"/>
    <w:rsid w:val="00107D8B"/>
    <w:rsid w:val="00107F8D"/>
    <w:rsid w:val="0011000C"/>
    <w:rsid w:val="001101AA"/>
    <w:rsid w:val="00110331"/>
    <w:rsid w:val="00110397"/>
    <w:rsid w:val="001103BB"/>
    <w:rsid w:val="001103D1"/>
    <w:rsid w:val="0011068A"/>
    <w:rsid w:val="001107EC"/>
    <w:rsid w:val="001107EF"/>
    <w:rsid w:val="00110835"/>
    <w:rsid w:val="00110987"/>
    <w:rsid w:val="001109CD"/>
    <w:rsid w:val="00110A4B"/>
    <w:rsid w:val="00110C1F"/>
    <w:rsid w:val="00110CE0"/>
    <w:rsid w:val="00110DA3"/>
    <w:rsid w:val="00111047"/>
    <w:rsid w:val="001111E5"/>
    <w:rsid w:val="0011120E"/>
    <w:rsid w:val="0011122A"/>
    <w:rsid w:val="00111265"/>
    <w:rsid w:val="001112BF"/>
    <w:rsid w:val="00111499"/>
    <w:rsid w:val="001114C7"/>
    <w:rsid w:val="0011175A"/>
    <w:rsid w:val="0011193B"/>
    <w:rsid w:val="0011199A"/>
    <w:rsid w:val="00111A0A"/>
    <w:rsid w:val="00111A9D"/>
    <w:rsid w:val="00111ADB"/>
    <w:rsid w:val="00111B7B"/>
    <w:rsid w:val="00111C7F"/>
    <w:rsid w:val="00111F9A"/>
    <w:rsid w:val="00111FF1"/>
    <w:rsid w:val="0011207E"/>
    <w:rsid w:val="00112084"/>
    <w:rsid w:val="001123AE"/>
    <w:rsid w:val="00112539"/>
    <w:rsid w:val="00112593"/>
    <w:rsid w:val="00112726"/>
    <w:rsid w:val="001129B5"/>
    <w:rsid w:val="001129F7"/>
    <w:rsid w:val="00112B16"/>
    <w:rsid w:val="00112BF8"/>
    <w:rsid w:val="00112D14"/>
    <w:rsid w:val="00112E00"/>
    <w:rsid w:val="00112E50"/>
    <w:rsid w:val="00112E63"/>
    <w:rsid w:val="00112EB9"/>
    <w:rsid w:val="00112EFD"/>
    <w:rsid w:val="00112F24"/>
    <w:rsid w:val="00112F28"/>
    <w:rsid w:val="00112F9E"/>
    <w:rsid w:val="001132FE"/>
    <w:rsid w:val="00113313"/>
    <w:rsid w:val="0011333C"/>
    <w:rsid w:val="001133B5"/>
    <w:rsid w:val="00113477"/>
    <w:rsid w:val="00113856"/>
    <w:rsid w:val="001138E7"/>
    <w:rsid w:val="00113AB8"/>
    <w:rsid w:val="00113E48"/>
    <w:rsid w:val="001140D8"/>
    <w:rsid w:val="00114247"/>
    <w:rsid w:val="00114296"/>
    <w:rsid w:val="00114313"/>
    <w:rsid w:val="00114378"/>
    <w:rsid w:val="001143CC"/>
    <w:rsid w:val="001144C0"/>
    <w:rsid w:val="001144CE"/>
    <w:rsid w:val="001144DE"/>
    <w:rsid w:val="001145BC"/>
    <w:rsid w:val="001145D2"/>
    <w:rsid w:val="001146FB"/>
    <w:rsid w:val="00114702"/>
    <w:rsid w:val="0011486E"/>
    <w:rsid w:val="001148E3"/>
    <w:rsid w:val="0011491D"/>
    <w:rsid w:val="0011498E"/>
    <w:rsid w:val="001149A6"/>
    <w:rsid w:val="001149FD"/>
    <w:rsid w:val="00114A7C"/>
    <w:rsid w:val="00114ACB"/>
    <w:rsid w:val="00114BAD"/>
    <w:rsid w:val="00114C62"/>
    <w:rsid w:val="00114FE2"/>
    <w:rsid w:val="00115024"/>
    <w:rsid w:val="001150B5"/>
    <w:rsid w:val="00115184"/>
    <w:rsid w:val="001151D7"/>
    <w:rsid w:val="00115252"/>
    <w:rsid w:val="001153E5"/>
    <w:rsid w:val="0011544A"/>
    <w:rsid w:val="001154AC"/>
    <w:rsid w:val="00115514"/>
    <w:rsid w:val="001156A8"/>
    <w:rsid w:val="0011571E"/>
    <w:rsid w:val="00115801"/>
    <w:rsid w:val="00115B37"/>
    <w:rsid w:val="00115C70"/>
    <w:rsid w:val="00115C76"/>
    <w:rsid w:val="00115CBC"/>
    <w:rsid w:val="00115CD6"/>
    <w:rsid w:val="00115DC1"/>
    <w:rsid w:val="00115DD8"/>
    <w:rsid w:val="00115E56"/>
    <w:rsid w:val="00115F5B"/>
    <w:rsid w:val="00115FC5"/>
    <w:rsid w:val="001160E2"/>
    <w:rsid w:val="001161C7"/>
    <w:rsid w:val="001162EC"/>
    <w:rsid w:val="00116421"/>
    <w:rsid w:val="0011643A"/>
    <w:rsid w:val="001165AA"/>
    <w:rsid w:val="001166A4"/>
    <w:rsid w:val="001167B7"/>
    <w:rsid w:val="00116826"/>
    <w:rsid w:val="00116927"/>
    <w:rsid w:val="00116948"/>
    <w:rsid w:val="00116A99"/>
    <w:rsid w:val="00116CE6"/>
    <w:rsid w:val="00116D3E"/>
    <w:rsid w:val="00116E76"/>
    <w:rsid w:val="00116FE2"/>
    <w:rsid w:val="0011703C"/>
    <w:rsid w:val="0011710C"/>
    <w:rsid w:val="00117156"/>
    <w:rsid w:val="0011719C"/>
    <w:rsid w:val="0011741A"/>
    <w:rsid w:val="0011743D"/>
    <w:rsid w:val="001174EC"/>
    <w:rsid w:val="0011754C"/>
    <w:rsid w:val="001177EF"/>
    <w:rsid w:val="0011799D"/>
    <w:rsid w:val="00117ABF"/>
    <w:rsid w:val="00117B45"/>
    <w:rsid w:val="00117D72"/>
    <w:rsid w:val="00117DA0"/>
    <w:rsid w:val="00117E35"/>
    <w:rsid w:val="00117F4A"/>
    <w:rsid w:val="00117F7C"/>
    <w:rsid w:val="00117FE4"/>
    <w:rsid w:val="0012015C"/>
    <w:rsid w:val="00120256"/>
    <w:rsid w:val="0012028D"/>
    <w:rsid w:val="001202F2"/>
    <w:rsid w:val="001202FE"/>
    <w:rsid w:val="00120302"/>
    <w:rsid w:val="001205EC"/>
    <w:rsid w:val="00120639"/>
    <w:rsid w:val="00120818"/>
    <w:rsid w:val="00120847"/>
    <w:rsid w:val="001209AB"/>
    <w:rsid w:val="001209B0"/>
    <w:rsid w:val="00120BD2"/>
    <w:rsid w:val="00120E15"/>
    <w:rsid w:val="00120F2F"/>
    <w:rsid w:val="00120FD9"/>
    <w:rsid w:val="0012124C"/>
    <w:rsid w:val="00121317"/>
    <w:rsid w:val="0012133B"/>
    <w:rsid w:val="001213D6"/>
    <w:rsid w:val="001214B1"/>
    <w:rsid w:val="0012152C"/>
    <w:rsid w:val="00121626"/>
    <w:rsid w:val="001216B7"/>
    <w:rsid w:val="001216D8"/>
    <w:rsid w:val="00121707"/>
    <w:rsid w:val="00121934"/>
    <w:rsid w:val="001219E5"/>
    <w:rsid w:val="001219F2"/>
    <w:rsid w:val="00121A95"/>
    <w:rsid w:val="00121AA2"/>
    <w:rsid w:val="00121B70"/>
    <w:rsid w:val="00121C08"/>
    <w:rsid w:val="00121C61"/>
    <w:rsid w:val="00121EB0"/>
    <w:rsid w:val="00121F6A"/>
    <w:rsid w:val="00121F94"/>
    <w:rsid w:val="0012209C"/>
    <w:rsid w:val="00122195"/>
    <w:rsid w:val="0012229C"/>
    <w:rsid w:val="001222AB"/>
    <w:rsid w:val="00122431"/>
    <w:rsid w:val="0012243A"/>
    <w:rsid w:val="00122516"/>
    <w:rsid w:val="00122560"/>
    <w:rsid w:val="001225D4"/>
    <w:rsid w:val="0012266A"/>
    <w:rsid w:val="001226E3"/>
    <w:rsid w:val="00122764"/>
    <w:rsid w:val="00122809"/>
    <w:rsid w:val="00122A79"/>
    <w:rsid w:val="00122AEA"/>
    <w:rsid w:val="00122BD6"/>
    <w:rsid w:val="00122C3F"/>
    <w:rsid w:val="00122CB0"/>
    <w:rsid w:val="00122D5B"/>
    <w:rsid w:val="00122E83"/>
    <w:rsid w:val="00122EA9"/>
    <w:rsid w:val="00122EBB"/>
    <w:rsid w:val="00122FF7"/>
    <w:rsid w:val="00123062"/>
    <w:rsid w:val="001230EE"/>
    <w:rsid w:val="00123170"/>
    <w:rsid w:val="00123285"/>
    <w:rsid w:val="00123393"/>
    <w:rsid w:val="0012352C"/>
    <w:rsid w:val="00123602"/>
    <w:rsid w:val="00123608"/>
    <w:rsid w:val="00123897"/>
    <w:rsid w:val="001238D8"/>
    <w:rsid w:val="001239B3"/>
    <w:rsid w:val="00123C4C"/>
    <w:rsid w:val="00123C66"/>
    <w:rsid w:val="00123C77"/>
    <w:rsid w:val="00123DB8"/>
    <w:rsid w:val="00123DC8"/>
    <w:rsid w:val="00123DD4"/>
    <w:rsid w:val="001240A7"/>
    <w:rsid w:val="00124103"/>
    <w:rsid w:val="00124125"/>
    <w:rsid w:val="0012427D"/>
    <w:rsid w:val="001242B0"/>
    <w:rsid w:val="001242C0"/>
    <w:rsid w:val="001242F6"/>
    <w:rsid w:val="001243A1"/>
    <w:rsid w:val="001243CF"/>
    <w:rsid w:val="0012442E"/>
    <w:rsid w:val="00124476"/>
    <w:rsid w:val="00124481"/>
    <w:rsid w:val="00124503"/>
    <w:rsid w:val="001245F1"/>
    <w:rsid w:val="00124623"/>
    <w:rsid w:val="00124693"/>
    <w:rsid w:val="0012469B"/>
    <w:rsid w:val="001248EE"/>
    <w:rsid w:val="0012498F"/>
    <w:rsid w:val="00124A1E"/>
    <w:rsid w:val="00124A3F"/>
    <w:rsid w:val="00124BD3"/>
    <w:rsid w:val="00124EEC"/>
    <w:rsid w:val="00124F5D"/>
    <w:rsid w:val="00124FD9"/>
    <w:rsid w:val="0012506D"/>
    <w:rsid w:val="00125097"/>
    <w:rsid w:val="001250B3"/>
    <w:rsid w:val="0012538E"/>
    <w:rsid w:val="001253B8"/>
    <w:rsid w:val="00125438"/>
    <w:rsid w:val="00125481"/>
    <w:rsid w:val="0012548E"/>
    <w:rsid w:val="00125713"/>
    <w:rsid w:val="0012587D"/>
    <w:rsid w:val="00125919"/>
    <w:rsid w:val="00125938"/>
    <w:rsid w:val="001259DD"/>
    <w:rsid w:val="00125B3D"/>
    <w:rsid w:val="00125B59"/>
    <w:rsid w:val="00125C60"/>
    <w:rsid w:val="00125CB4"/>
    <w:rsid w:val="00125E1A"/>
    <w:rsid w:val="0012605A"/>
    <w:rsid w:val="00126152"/>
    <w:rsid w:val="001261B1"/>
    <w:rsid w:val="001262F3"/>
    <w:rsid w:val="001264E9"/>
    <w:rsid w:val="00126639"/>
    <w:rsid w:val="0012668E"/>
    <w:rsid w:val="001267E1"/>
    <w:rsid w:val="0012690D"/>
    <w:rsid w:val="00126B28"/>
    <w:rsid w:val="00126BBF"/>
    <w:rsid w:val="00126C10"/>
    <w:rsid w:val="00126CA4"/>
    <w:rsid w:val="00126CCF"/>
    <w:rsid w:val="00126E1A"/>
    <w:rsid w:val="00126F66"/>
    <w:rsid w:val="00126F95"/>
    <w:rsid w:val="001270E0"/>
    <w:rsid w:val="00127173"/>
    <w:rsid w:val="00127299"/>
    <w:rsid w:val="00127317"/>
    <w:rsid w:val="00127356"/>
    <w:rsid w:val="00127419"/>
    <w:rsid w:val="001274E9"/>
    <w:rsid w:val="00127579"/>
    <w:rsid w:val="001278CD"/>
    <w:rsid w:val="00127929"/>
    <w:rsid w:val="00127BFD"/>
    <w:rsid w:val="00127D45"/>
    <w:rsid w:val="00127D75"/>
    <w:rsid w:val="00127EA3"/>
    <w:rsid w:val="00130144"/>
    <w:rsid w:val="0013020B"/>
    <w:rsid w:val="0013020D"/>
    <w:rsid w:val="0013034D"/>
    <w:rsid w:val="0013034F"/>
    <w:rsid w:val="0013039B"/>
    <w:rsid w:val="001303D4"/>
    <w:rsid w:val="0013046F"/>
    <w:rsid w:val="0013055F"/>
    <w:rsid w:val="00130595"/>
    <w:rsid w:val="00130667"/>
    <w:rsid w:val="00130853"/>
    <w:rsid w:val="00130874"/>
    <w:rsid w:val="001309E6"/>
    <w:rsid w:val="00130A05"/>
    <w:rsid w:val="00130A77"/>
    <w:rsid w:val="00130ADC"/>
    <w:rsid w:val="00130E86"/>
    <w:rsid w:val="00130F0C"/>
    <w:rsid w:val="00130FB2"/>
    <w:rsid w:val="00130FBC"/>
    <w:rsid w:val="00130FE4"/>
    <w:rsid w:val="00131059"/>
    <w:rsid w:val="0013115D"/>
    <w:rsid w:val="00131301"/>
    <w:rsid w:val="00131318"/>
    <w:rsid w:val="001313F5"/>
    <w:rsid w:val="00131410"/>
    <w:rsid w:val="001314C0"/>
    <w:rsid w:val="00131779"/>
    <w:rsid w:val="0013183D"/>
    <w:rsid w:val="001319E4"/>
    <w:rsid w:val="00131A42"/>
    <w:rsid w:val="00131AA7"/>
    <w:rsid w:val="00131C7F"/>
    <w:rsid w:val="00131CCD"/>
    <w:rsid w:val="00131DCB"/>
    <w:rsid w:val="00131E42"/>
    <w:rsid w:val="00132190"/>
    <w:rsid w:val="001321BF"/>
    <w:rsid w:val="001321CE"/>
    <w:rsid w:val="001321E1"/>
    <w:rsid w:val="00132269"/>
    <w:rsid w:val="0013229F"/>
    <w:rsid w:val="00132529"/>
    <w:rsid w:val="001326C8"/>
    <w:rsid w:val="001329B6"/>
    <w:rsid w:val="00132EA0"/>
    <w:rsid w:val="00132F1B"/>
    <w:rsid w:val="00132FA8"/>
    <w:rsid w:val="00132FD2"/>
    <w:rsid w:val="0013302E"/>
    <w:rsid w:val="0013310F"/>
    <w:rsid w:val="00133176"/>
    <w:rsid w:val="00133488"/>
    <w:rsid w:val="001334A2"/>
    <w:rsid w:val="0013362D"/>
    <w:rsid w:val="0013377B"/>
    <w:rsid w:val="0013383D"/>
    <w:rsid w:val="00133887"/>
    <w:rsid w:val="001338DF"/>
    <w:rsid w:val="001338FF"/>
    <w:rsid w:val="0013395A"/>
    <w:rsid w:val="001339FE"/>
    <w:rsid w:val="00133A38"/>
    <w:rsid w:val="00133C4F"/>
    <w:rsid w:val="00133D07"/>
    <w:rsid w:val="00133DE2"/>
    <w:rsid w:val="00133E81"/>
    <w:rsid w:val="00133F1E"/>
    <w:rsid w:val="00133FA0"/>
    <w:rsid w:val="001340AF"/>
    <w:rsid w:val="00134147"/>
    <w:rsid w:val="001341CC"/>
    <w:rsid w:val="001341DF"/>
    <w:rsid w:val="001341ED"/>
    <w:rsid w:val="00134438"/>
    <w:rsid w:val="00134459"/>
    <w:rsid w:val="001344B6"/>
    <w:rsid w:val="00134578"/>
    <w:rsid w:val="00134669"/>
    <w:rsid w:val="00134861"/>
    <w:rsid w:val="0013486F"/>
    <w:rsid w:val="001349BC"/>
    <w:rsid w:val="00134AB5"/>
    <w:rsid w:val="0013509D"/>
    <w:rsid w:val="001350E9"/>
    <w:rsid w:val="0013524D"/>
    <w:rsid w:val="0013526B"/>
    <w:rsid w:val="00135272"/>
    <w:rsid w:val="0013532A"/>
    <w:rsid w:val="00135413"/>
    <w:rsid w:val="001354B4"/>
    <w:rsid w:val="0013555C"/>
    <w:rsid w:val="001356F5"/>
    <w:rsid w:val="0013579E"/>
    <w:rsid w:val="001357DA"/>
    <w:rsid w:val="00135833"/>
    <w:rsid w:val="00135A66"/>
    <w:rsid w:val="00135BBB"/>
    <w:rsid w:val="00135BE7"/>
    <w:rsid w:val="00135C92"/>
    <w:rsid w:val="00135D85"/>
    <w:rsid w:val="00135E7B"/>
    <w:rsid w:val="00135E9D"/>
    <w:rsid w:val="00135FE0"/>
    <w:rsid w:val="0013621D"/>
    <w:rsid w:val="00136242"/>
    <w:rsid w:val="0013637E"/>
    <w:rsid w:val="001363BE"/>
    <w:rsid w:val="00136460"/>
    <w:rsid w:val="001364A7"/>
    <w:rsid w:val="0013654C"/>
    <w:rsid w:val="0013679B"/>
    <w:rsid w:val="00136874"/>
    <w:rsid w:val="00136A88"/>
    <w:rsid w:val="00136ACE"/>
    <w:rsid w:val="00136AFE"/>
    <w:rsid w:val="00136C2F"/>
    <w:rsid w:val="00136E6D"/>
    <w:rsid w:val="00137186"/>
    <w:rsid w:val="001371BA"/>
    <w:rsid w:val="001372A1"/>
    <w:rsid w:val="001372E4"/>
    <w:rsid w:val="00137308"/>
    <w:rsid w:val="0013734E"/>
    <w:rsid w:val="00137355"/>
    <w:rsid w:val="0013738F"/>
    <w:rsid w:val="001373D6"/>
    <w:rsid w:val="001373DE"/>
    <w:rsid w:val="001374A0"/>
    <w:rsid w:val="00137590"/>
    <w:rsid w:val="001375AB"/>
    <w:rsid w:val="00137628"/>
    <w:rsid w:val="00137742"/>
    <w:rsid w:val="00137780"/>
    <w:rsid w:val="00137B14"/>
    <w:rsid w:val="00137C27"/>
    <w:rsid w:val="00137CFC"/>
    <w:rsid w:val="00137F2B"/>
    <w:rsid w:val="0014006E"/>
    <w:rsid w:val="001400E7"/>
    <w:rsid w:val="001400ED"/>
    <w:rsid w:val="001401F3"/>
    <w:rsid w:val="00140227"/>
    <w:rsid w:val="001402B5"/>
    <w:rsid w:val="001402D7"/>
    <w:rsid w:val="001402EA"/>
    <w:rsid w:val="001404C1"/>
    <w:rsid w:val="001405CF"/>
    <w:rsid w:val="00140614"/>
    <w:rsid w:val="00140716"/>
    <w:rsid w:val="00140B9C"/>
    <w:rsid w:val="00140D56"/>
    <w:rsid w:val="00140F64"/>
    <w:rsid w:val="00140F9F"/>
    <w:rsid w:val="00140FB7"/>
    <w:rsid w:val="00141051"/>
    <w:rsid w:val="00141434"/>
    <w:rsid w:val="00141644"/>
    <w:rsid w:val="001416FD"/>
    <w:rsid w:val="001418BD"/>
    <w:rsid w:val="00141A6C"/>
    <w:rsid w:val="00141B74"/>
    <w:rsid w:val="00141B94"/>
    <w:rsid w:val="00141BBA"/>
    <w:rsid w:val="00141CBB"/>
    <w:rsid w:val="00141D2B"/>
    <w:rsid w:val="00141E15"/>
    <w:rsid w:val="00141E51"/>
    <w:rsid w:val="00141E64"/>
    <w:rsid w:val="00142081"/>
    <w:rsid w:val="0014219D"/>
    <w:rsid w:val="0014228B"/>
    <w:rsid w:val="001422E5"/>
    <w:rsid w:val="0014234A"/>
    <w:rsid w:val="0014234D"/>
    <w:rsid w:val="001423EB"/>
    <w:rsid w:val="00142476"/>
    <w:rsid w:val="001424C1"/>
    <w:rsid w:val="001424F7"/>
    <w:rsid w:val="0014257C"/>
    <w:rsid w:val="001427DC"/>
    <w:rsid w:val="001427DE"/>
    <w:rsid w:val="00142928"/>
    <w:rsid w:val="00142A1D"/>
    <w:rsid w:val="00142A2C"/>
    <w:rsid w:val="00142A44"/>
    <w:rsid w:val="00142DA3"/>
    <w:rsid w:val="00142DEA"/>
    <w:rsid w:val="00142E4C"/>
    <w:rsid w:val="00142EB7"/>
    <w:rsid w:val="00142FFD"/>
    <w:rsid w:val="00143167"/>
    <w:rsid w:val="0014336A"/>
    <w:rsid w:val="0014359A"/>
    <w:rsid w:val="001435F3"/>
    <w:rsid w:val="0014361E"/>
    <w:rsid w:val="001436ED"/>
    <w:rsid w:val="00143829"/>
    <w:rsid w:val="00143935"/>
    <w:rsid w:val="001439E9"/>
    <w:rsid w:val="00143A49"/>
    <w:rsid w:val="00143CD2"/>
    <w:rsid w:val="00143CDF"/>
    <w:rsid w:val="00143D7F"/>
    <w:rsid w:val="00143E30"/>
    <w:rsid w:val="00143E76"/>
    <w:rsid w:val="00143F53"/>
    <w:rsid w:val="0014406C"/>
    <w:rsid w:val="00144077"/>
    <w:rsid w:val="0014407E"/>
    <w:rsid w:val="001443B8"/>
    <w:rsid w:val="00144416"/>
    <w:rsid w:val="001445BE"/>
    <w:rsid w:val="00144C18"/>
    <w:rsid w:val="00144C5E"/>
    <w:rsid w:val="00144CCE"/>
    <w:rsid w:val="00144E20"/>
    <w:rsid w:val="00144E8D"/>
    <w:rsid w:val="00144FED"/>
    <w:rsid w:val="00145070"/>
    <w:rsid w:val="00145237"/>
    <w:rsid w:val="00145268"/>
    <w:rsid w:val="001452D7"/>
    <w:rsid w:val="0014539F"/>
    <w:rsid w:val="001453D5"/>
    <w:rsid w:val="00145560"/>
    <w:rsid w:val="00145597"/>
    <w:rsid w:val="001455A3"/>
    <w:rsid w:val="001456C9"/>
    <w:rsid w:val="00145717"/>
    <w:rsid w:val="00145748"/>
    <w:rsid w:val="00145ADC"/>
    <w:rsid w:val="00145B8D"/>
    <w:rsid w:val="00145E24"/>
    <w:rsid w:val="00145E60"/>
    <w:rsid w:val="00145EEB"/>
    <w:rsid w:val="00145F46"/>
    <w:rsid w:val="00145FC7"/>
    <w:rsid w:val="00146034"/>
    <w:rsid w:val="00146280"/>
    <w:rsid w:val="001462D6"/>
    <w:rsid w:val="00146425"/>
    <w:rsid w:val="001465C7"/>
    <w:rsid w:val="00146710"/>
    <w:rsid w:val="001467F5"/>
    <w:rsid w:val="0014688F"/>
    <w:rsid w:val="001468EB"/>
    <w:rsid w:val="0014694F"/>
    <w:rsid w:val="001469F7"/>
    <w:rsid w:val="00146A0B"/>
    <w:rsid w:val="00146A2A"/>
    <w:rsid w:val="00146B81"/>
    <w:rsid w:val="00146C91"/>
    <w:rsid w:val="00146DC2"/>
    <w:rsid w:val="00146E97"/>
    <w:rsid w:val="00146F2B"/>
    <w:rsid w:val="00146F70"/>
    <w:rsid w:val="00146F84"/>
    <w:rsid w:val="00147044"/>
    <w:rsid w:val="00147045"/>
    <w:rsid w:val="00147089"/>
    <w:rsid w:val="00147192"/>
    <w:rsid w:val="00147216"/>
    <w:rsid w:val="001472BD"/>
    <w:rsid w:val="0014732D"/>
    <w:rsid w:val="001473A0"/>
    <w:rsid w:val="001473A5"/>
    <w:rsid w:val="00147436"/>
    <w:rsid w:val="00147487"/>
    <w:rsid w:val="001474A5"/>
    <w:rsid w:val="001474C6"/>
    <w:rsid w:val="00147593"/>
    <w:rsid w:val="00147638"/>
    <w:rsid w:val="001476E4"/>
    <w:rsid w:val="00147785"/>
    <w:rsid w:val="001477DB"/>
    <w:rsid w:val="001478A0"/>
    <w:rsid w:val="001478E8"/>
    <w:rsid w:val="001479AB"/>
    <w:rsid w:val="001479DE"/>
    <w:rsid w:val="00147A3F"/>
    <w:rsid w:val="00147A9E"/>
    <w:rsid w:val="00147B4D"/>
    <w:rsid w:val="00147B60"/>
    <w:rsid w:val="00147C5E"/>
    <w:rsid w:val="00147E50"/>
    <w:rsid w:val="00147EDA"/>
    <w:rsid w:val="00147F67"/>
    <w:rsid w:val="00147F8D"/>
    <w:rsid w:val="001500B5"/>
    <w:rsid w:val="001502C2"/>
    <w:rsid w:val="00150415"/>
    <w:rsid w:val="0015043E"/>
    <w:rsid w:val="00150458"/>
    <w:rsid w:val="00150519"/>
    <w:rsid w:val="00150629"/>
    <w:rsid w:val="0015062A"/>
    <w:rsid w:val="0015065B"/>
    <w:rsid w:val="00150694"/>
    <w:rsid w:val="0015092C"/>
    <w:rsid w:val="00150996"/>
    <w:rsid w:val="00150A09"/>
    <w:rsid w:val="00150A2B"/>
    <w:rsid w:val="00150AF1"/>
    <w:rsid w:val="00150CC0"/>
    <w:rsid w:val="00150D9B"/>
    <w:rsid w:val="00150EB6"/>
    <w:rsid w:val="00151110"/>
    <w:rsid w:val="001511D0"/>
    <w:rsid w:val="00151205"/>
    <w:rsid w:val="0015120E"/>
    <w:rsid w:val="00151229"/>
    <w:rsid w:val="00151345"/>
    <w:rsid w:val="0015140D"/>
    <w:rsid w:val="00151479"/>
    <w:rsid w:val="00151514"/>
    <w:rsid w:val="001515CE"/>
    <w:rsid w:val="00151693"/>
    <w:rsid w:val="001517BC"/>
    <w:rsid w:val="00151862"/>
    <w:rsid w:val="001519C7"/>
    <w:rsid w:val="00151A35"/>
    <w:rsid w:val="00151A6B"/>
    <w:rsid w:val="00151CA2"/>
    <w:rsid w:val="00151CC2"/>
    <w:rsid w:val="00151E25"/>
    <w:rsid w:val="00151E7B"/>
    <w:rsid w:val="00151FBB"/>
    <w:rsid w:val="00151FC0"/>
    <w:rsid w:val="00151FE3"/>
    <w:rsid w:val="0015214A"/>
    <w:rsid w:val="00152523"/>
    <w:rsid w:val="00152697"/>
    <w:rsid w:val="00152772"/>
    <w:rsid w:val="0015278E"/>
    <w:rsid w:val="00152801"/>
    <w:rsid w:val="00152860"/>
    <w:rsid w:val="001528F2"/>
    <w:rsid w:val="00152926"/>
    <w:rsid w:val="001529EC"/>
    <w:rsid w:val="00152B25"/>
    <w:rsid w:val="00152B69"/>
    <w:rsid w:val="00152BF6"/>
    <w:rsid w:val="00152BFC"/>
    <w:rsid w:val="00152E26"/>
    <w:rsid w:val="0015317C"/>
    <w:rsid w:val="00153193"/>
    <w:rsid w:val="00153222"/>
    <w:rsid w:val="00153341"/>
    <w:rsid w:val="00153429"/>
    <w:rsid w:val="00153466"/>
    <w:rsid w:val="00153475"/>
    <w:rsid w:val="001535A8"/>
    <w:rsid w:val="001536E6"/>
    <w:rsid w:val="0015374E"/>
    <w:rsid w:val="00153786"/>
    <w:rsid w:val="0015386D"/>
    <w:rsid w:val="001538A8"/>
    <w:rsid w:val="00153902"/>
    <w:rsid w:val="00153924"/>
    <w:rsid w:val="00153930"/>
    <w:rsid w:val="00153AA2"/>
    <w:rsid w:val="00153B19"/>
    <w:rsid w:val="00153D08"/>
    <w:rsid w:val="00153FB9"/>
    <w:rsid w:val="0015400A"/>
    <w:rsid w:val="00154010"/>
    <w:rsid w:val="0015406F"/>
    <w:rsid w:val="0015407B"/>
    <w:rsid w:val="0015407D"/>
    <w:rsid w:val="00154198"/>
    <w:rsid w:val="001542A4"/>
    <w:rsid w:val="00154322"/>
    <w:rsid w:val="00154395"/>
    <w:rsid w:val="001543C1"/>
    <w:rsid w:val="00154518"/>
    <w:rsid w:val="0015457D"/>
    <w:rsid w:val="0015467C"/>
    <w:rsid w:val="0015468E"/>
    <w:rsid w:val="0015470C"/>
    <w:rsid w:val="00154741"/>
    <w:rsid w:val="00154911"/>
    <w:rsid w:val="00154989"/>
    <w:rsid w:val="00154A82"/>
    <w:rsid w:val="00154BA6"/>
    <w:rsid w:val="00154BDD"/>
    <w:rsid w:val="00154EED"/>
    <w:rsid w:val="00154FF0"/>
    <w:rsid w:val="0015508D"/>
    <w:rsid w:val="001552BF"/>
    <w:rsid w:val="0015542F"/>
    <w:rsid w:val="0015561E"/>
    <w:rsid w:val="0015563A"/>
    <w:rsid w:val="00155720"/>
    <w:rsid w:val="00155786"/>
    <w:rsid w:val="001557DC"/>
    <w:rsid w:val="001558D9"/>
    <w:rsid w:val="001558F9"/>
    <w:rsid w:val="001559F5"/>
    <w:rsid w:val="00155B55"/>
    <w:rsid w:val="00155DC4"/>
    <w:rsid w:val="00156172"/>
    <w:rsid w:val="00156198"/>
    <w:rsid w:val="001561D3"/>
    <w:rsid w:val="00156263"/>
    <w:rsid w:val="001562A0"/>
    <w:rsid w:val="001562F6"/>
    <w:rsid w:val="001562FF"/>
    <w:rsid w:val="00156304"/>
    <w:rsid w:val="0015647F"/>
    <w:rsid w:val="00156552"/>
    <w:rsid w:val="001565F4"/>
    <w:rsid w:val="00156657"/>
    <w:rsid w:val="001566CF"/>
    <w:rsid w:val="0015681B"/>
    <w:rsid w:val="00156836"/>
    <w:rsid w:val="00156858"/>
    <w:rsid w:val="00156875"/>
    <w:rsid w:val="001568E7"/>
    <w:rsid w:val="00156919"/>
    <w:rsid w:val="0015694F"/>
    <w:rsid w:val="00156AAE"/>
    <w:rsid w:val="00156AF0"/>
    <w:rsid w:val="00156B64"/>
    <w:rsid w:val="00156D32"/>
    <w:rsid w:val="00156D86"/>
    <w:rsid w:val="00156E83"/>
    <w:rsid w:val="00156EB6"/>
    <w:rsid w:val="00156EF9"/>
    <w:rsid w:val="001571D8"/>
    <w:rsid w:val="001571FE"/>
    <w:rsid w:val="00157213"/>
    <w:rsid w:val="001572B7"/>
    <w:rsid w:val="001572C5"/>
    <w:rsid w:val="00157598"/>
    <w:rsid w:val="001575FC"/>
    <w:rsid w:val="0015760F"/>
    <w:rsid w:val="001577C6"/>
    <w:rsid w:val="0015783D"/>
    <w:rsid w:val="00157880"/>
    <w:rsid w:val="001579DB"/>
    <w:rsid w:val="00157C85"/>
    <w:rsid w:val="00157D3A"/>
    <w:rsid w:val="00157DB5"/>
    <w:rsid w:val="00157E1B"/>
    <w:rsid w:val="001600B5"/>
    <w:rsid w:val="0016011B"/>
    <w:rsid w:val="001601ED"/>
    <w:rsid w:val="0016031E"/>
    <w:rsid w:val="0016031F"/>
    <w:rsid w:val="001604FA"/>
    <w:rsid w:val="00160552"/>
    <w:rsid w:val="0016079A"/>
    <w:rsid w:val="00160810"/>
    <w:rsid w:val="001608B2"/>
    <w:rsid w:val="0016091C"/>
    <w:rsid w:val="0016098A"/>
    <w:rsid w:val="00160A59"/>
    <w:rsid w:val="00160B21"/>
    <w:rsid w:val="00160B26"/>
    <w:rsid w:val="00160C3D"/>
    <w:rsid w:val="00160D1C"/>
    <w:rsid w:val="00160D8E"/>
    <w:rsid w:val="00160DE3"/>
    <w:rsid w:val="00160FCF"/>
    <w:rsid w:val="00161006"/>
    <w:rsid w:val="001610E7"/>
    <w:rsid w:val="0016125F"/>
    <w:rsid w:val="001612C9"/>
    <w:rsid w:val="00161323"/>
    <w:rsid w:val="0016138F"/>
    <w:rsid w:val="00161784"/>
    <w:rsid w:val="001618A1"/>
    <w:rsid w:val="00161A2D"/>
    <w:rsid w:val="00161B10"/>
    <w:rsid w:val="00161B52"/>
    <w:rsid w:val="00161CB4"/>
    <w:rsid w:val="00161D4F"/>
    <w:rsid w:val="00161D6E"/>
    <w:rsid w:val="00161E26"/>
    <w:rsid w:val="00161F25"/>
    <w:rsid w:val="00162005"/>
    <w:rsid w:val="0016207F"/>
    <w:rsid w:val="001620C9"/>
    <w:rsid w:val="0016213C"/>
    <w:rsid w:val="0016236C"/>
    <w:rsid w:val="00162846"/>
    <w:rsid w:val="001628B6"/>
    <w:rsid w:val="001628DA"/>
    <w:rsid w:val="00162935"/>
    <w:rsid w:val="00162967"/>
    <w:rsid w:val="00162C15"/>
    <w:rsid w:val="00162C74"/>
    <w:rsid w:val="00162DC5"/>
    <w:rsid w:val="00162F96"/>
    <w:rsid w:val="001631C4"/>
    <w:rsid w:val="00163354"/>
    <w:rsid w:val="0016339C"/>
    <w:rsid w:val="001635E8"/>
    <w:rsid w:val="00163623"/>
    <w:rsid w:val="0016369B"/>
    <w:rsid w:val="00163715"/>
    <w:rsid w:val="001637E2"/>
    <w:rsid w:val="00163864"/>
    <w:rsid w:val="0016396D"/>
    <w:rsid w:val="00163B25"/>
    <w:rsid w:val="00163C01"/>
    <w:rsid w:val="00163C29"/>
    <w:rsid w:val="00163E3F"/>
    <w:rsid w:val="00163EB3"/>
    <w:rsid w:val="001640A4"/>
    <w:rsid w:val="00164196"/>
    <w:rsid w:val="0016427A"/>
    <w:rsid w:val="00164390"/>
    <w:rsid w:val="0016448A"/>
    <w:rsid w:val="00164525"/>
    <w:rsid w:val="00164598"/>
    <w:rsid w:val="0016459C"/>
    <w:rsid w:val="001649BD"/>
    <w:rsid w:val="00164A7B"/>
    <w:rsid w:val="00164BC3"/>
    <w:rsid w:val="00164BCF"/>
    <w:rsid w:val="00164C94"/>
    <w:rsid w:val="00164D34"/>
    <w:rsid w:val="00164F2B"/>
    <w:rsid w:val="001650B3"/>
    <w:rsid w:val="001651F4"/>
    <w:rsid w:val="00165245"/>
    <w:rsid w:val="0016531B"/>
    <w:rsid w:val="001653B2"/>
    <w:rsid w:val="001653F0"/>
    <w:rsid w:val="00165502"/>
    <w:rsid w:val="00165552"/>
    <w:rsid w:val="0016563D"/>
    <w:rsid w:val="00165731"/>
    <w:rsid w:val="00165A69"/>
    <w:rsid w:val="00165B0C"/>
    <w:rsid w:val="00165B4C"/>
    <w:rsid w:val="00165BB4"/>
    <w:rsid w:val="00165C30"/>
    <w:rsid w:val="00165CC4"/>
    <w:rsid w:val="00165D18"/>
    <w:rsid w:val="00165DCF"/>
    <w:rsid w:val="00165E6A"/>
    <w:rsid w:val="00165E7B"/>
    <w:rsid w:val="00165ED3"/>
    <w:rsid w:val="00165FCB"/>
    <w:rsid w:val="00166304"/>
    <w:rsid w:val="001663F2"/>
    <w:rsid w:val="00166776"/>
    <w:rsid w:val="0016686D"/>
    <w:rsid w:val="001668CB"/>
    <w:rsid w:val="001668EE"/>
    <w:rsid w:val="00166967"/>
    <w:rsid w:val="00166977"/>
    <w:rsid w:val="00166A49"/>
    <w:rsid w:val="00166B3F"/>
    <w:rsid w:val="00166B7B"/>
    <w:rsid w:val="00166CEC"/>
    <w:rsid w:val="00166DF9"/>
    <w:rsid w:val="0016711F"/>
    <w:rsid w:val="00167192"/>
    <w:rsid w:val="00167208"/>
    <w:rsid w:val="0016720C"/>
    <w:rsid w:val="00167360"/>
    <w:rsid w:val="0016738E"/>
    <w:rsid w:val="00167496"/>
    <w:rsid w:val="0016750E"/>
    <w:rsid w:val="001675D4"/>
    <w:rsid w:val="00167612"/>
    <w:rsid w:val="001676E2"/>
    <w:rsid w:val="00167720"/>
    <w:rsid w:val="00167771"/>
    <w:rsid w:val="00167814"/>
    <w:rsid w:val="00167857"/>
    <w:rsid w:val="00167A0F"/>
    <w:rsid w:val="00167AAB"/>
    <w:rsid w:val="00167C22"/>
    <w:rsid w:val="00167D08"/>
    <w:rsid w:val="00167E7F"/>
    <w:rsid w:val="00167F3B"/>
    <w:rsid w:val="00170065"/>
    <w:rsid w:val="00170150"/>
    <w:rsid w:val="001701BB"/>
    <w:rsid w:val="001701FB"/>
    <w:rsid w:val="001705E8"/>
    <w:rsid w:val="0017065E"/>
    <w:rsid w:val="00170778"/>
    <w:rsid w:val="001708B1"/>
    <w:rsid w:val="00170984"/>
    <w:rsid w:val="001709F8"/>
    <w:rsid w:val="00170A17"/>
    <w:rsid w:val="00170B0A"/>
    <w:rsid w:val="00170C13"/>
    <w:rsid w:val="00170C3F"/>
    <w:rsid w:val="00170D3F"/>
    <w:rsid w:val="00170D4B"/>
    <w:rsid w:val="001710D4"/>
    <w:rsid w:val="001711A1"/>
    <w:rsid w:val="00171254"/>
    <w:rsid w:val="00171301"/>
    <w:rsid w:val="00171385"/>
    <w:rsid w:val="001714FE"/>
    <w:rsid w:val="00171846"/>
    <w:rsid w:val="0017192F"/>
    <w:rsid w:val="00171970"/>
    <w:rsid w:val="00171B8D"/>
    <w:rsid w:val="00171BB1"/>
    <w:rsid w:val="00171BCD"/>
    <w:rsid w:val="00171D05"/>
    <w:rsid w:val="00171DF8"/>
    <w:rsid w:val="00171E62"/>
    <w:rsid w:val="00171ED8"/>
    <w:rsid w:val="00171FBD"/>
    <w:rsid w:val="00172075"/>
    <w:rsid w:val="0017236A"/>
    <w:rsid w:val="00172516"/>
    <w:rsid w:val="0017256A"/>
    <w:rsid w:val="001725D8"/>
    <w:rsid w:val="001725F5"/>
    <w:rsid w:val="00172641"/>
    <w:rsid w:val="001727DB"/>
    <w:rsid w:val="001728BE"/>
    <w:rsid w:val="0017299C"/>
    <w:rsid w:val="00172B88"/>
    <w:rsid w:val="00172C0A"/>
    <w:rsid w:val="00172CF0"/>
    <w:rsid w:val="00172D25"/>
    <w:rsid w:val="00172D32"/>
    <w:rsid w:val="00172DB2"/>
    <w:rsid w:val="00172DE7"/>
    <w:rsid w:val="00172E6F"/>
    <w:rsid w:val="00172EA8"/>
    <w:rsid w:val="00172F06"/>
    <w:rsid w:val="0017303F"/>
    <w:rsid w:val="001731A7"/>
    <w:rsid w:val="00173212"/>
    <w:rsid w:val="0017325B"/>
    <w:rsid w:val="001732A8"/>
    <w:rsid w:val="00173408"/>
    <w:rsid w:val="0017365A"/>
    <w:rsid w:val="0017369F"/>
    <w:rsid w:val="00173785"/>
    <w:rsid w:val="0017380A"/>
    <w:rsid w:val="001739A9"/>
    <w:rsid w:val="00173CD5"/>
    <w:rsid w:val="00173E5B"/>
    <w:rsid w:val="00173F09"/>
    <w:rsid w:val="0017403B"/>
    <w:rsid w:val="001740B4"/>
    <w:rsid w:val="00174139"/>
    <w:rsid w:val="0017414E"/>
    <w:rsid w:val="0017432D"/>
    <w:rsid w:val="001745A8"/>
    <w:rsid w:val="00174683"/>
    <w:rsid w:val="001746FB"/>
    <w:rsid w:val="00174766"/>
    <w:rsid w:val="001747D3"/>
    <w:rsid w:val="0017480D"/>
    <w:rsid w:val="0017482B"/>
    <w:rsid w:val="00174944"/>
    <w:rsid w:val="00174A65"/>
    <w:rsid w:val="00174B6D"/>
    <w:rsid w:val="00174C8F"/>
    <w:rsid w:val="00174F31"/>
    <w:rsid w:val="00174F5F"/>
    <w:rsid w:val="00174FD8"/>
    <w:rsid w:val="001750D0"/>
    <w:rsid w:val="0017546E"/>
    <w:rsid w:val="00175580"/>
    <w:rsid w:val="001755FA"/>
    <w:rsid w:val="001756C6"/>
    <w:rsid w:val="00175731"/>
    <w:rsid w:val="001757C4"/>
    <w:rsid w:val="001757DD"/>
    <w:rsid w:val="001758A3"/>
    <w:rsid w:val="001758AA"/>
    <w:rsid w:val="001758CB"/>
    <w:rsid w:val="00175AD3"/>
    <w:rsid w:val="00175E59"/>
    <w:rsid w:val="00175F11"/>
    <w:rsid w:val="0017605D"/>
    <w:rsid w:val="0017611E"/>
    <w:rsid w:val="00176256"/>
    <w:rsid w:val="00176281"/>
    <w:rsid w:val="001762AD"/>
    <w:rsid w:val="001762F1"/>
    <w:rsid w:val="001762FA"/>
    <w:rsid w:val="00176369"/>
    <w:rsid w:val="001764A8"/>
    <w:rsid w:val="001765C7"/>
    <w:rsid w:val="00176802"/>
    <w:rsid w:val="00176A46"/>
    <w:rsid w:val="00176C05"/>
    <w:rsid w:val="00176C1C"/>
    <w:rsid w:val="00176C48"/>
    <w:rsid w:val="00176CA2"/>
    <w:rsid w:val="00176E17"/>
    <w:rsid w:val="00176E1F"/>
    <w:rsid w:val="00176EE3"/>
    <w:rsid w:val="00176FB1"/>
    <w:rsid w:val="00177234"/>
    <w:rsid w:val="0017727E"/>
    <w:rsid w:val="00177355"/>
    <w:rsid w:val="00177387"/>
    <w:rsid w:val="001774F0"/>
    <w:rsid w:val="00177739"/>
    <w:rsid w:val="0017791C"/>
    <w:rsid w:val="00177968"/>
    <w:rsid w:val="0017797F"/>
    <w:rsid w:val="00177C3B"/>
    <w:rsid w:val="00177CB9"/>
    <w:rsid w:val="00177DB3"/>
    <w:rsid w:val="00177DD4"/>
    <w:rsid w:val="00177E69"/>
    <w:rsid w:val="001802BA"/>
    <w:rsid w:val="001804A2"/>
    <w:rsid w:val="001804BB"/>
    <w:rsid w:val="0018051A"/>
    <w:rsid w:val="0018053D"/>
    <w:rsid w:val="00180569"/>
    <w:rsid w:val="001805D2"/>
    <w:rsid w:val="001806A8"/>
    <w:rsid w:val="00180725"/>
    <w:rsid w:val="00180800"/>
    <w:rsid w:val="00180880"/>
    <w:rsid w:val="001808C6"/>
    <w:rsid w:val="0018092C"/>
    <w:rsid w:val="00180A0A"/>
    <w:rsid w:val="00180AEF"/>
    <w:rsid w:val="00180C3C"/>
    <w:rsid w:val="00180DC6"/>
    <w:rsid w:val="00180F3B"/>
    <w:rsid w:val="00180F3D"/>
    <w:rsid w:val="00180FB5"/>
    <w:rsid w:val="00181100"/>
    <w:rsid w:val="001812A3"/>
    <w:rsid w:val="0018140B"/>
    <w:rsid w:val="00181487"/>
    <w:rsid w:val="001814A4"/>
    <w:rsid w:val="001814A6"/>
    <w:rsid w:val="001814FB"/>
    <w:rsid w:val="0018159A"/>
    <w:rsid w:val="0018166F"/>
    <w:rsid w:val="001818A6"/>
    <w:rsid w:val="001819F8"/>
    <w:rsid w:val="00181A9D"/>
    <w:rsid w:val="00181B3F"/>
    <w:rsid w:val="00181D50"/>
    <w:rsid w:val="00181EE6"/>
    <w:rsid w:val="00181F47"/>
    <w:rsid w:val="00181FFF"/>
    <w:rsid w:val="00182022"/>
    <w:rsid w:val="001820E2"/>
    <w:rsid w:val="00182146"/>
    <w:rsid w:val="001822BB"/>
    <w:rsid w:val="001822C5"/>
    <w:rsid w:val="001823AB"/>
    <w:rsid w:val="001823E3"/>
    <w:rsid w:val="00182523"/>
    <w:rsid w:val="00182527"/>
    <w:rsid w:val="00182636"/>
    <w:rsid w:val="001826EE"/>
    <w:rsid w:val="0018277A"/>
    <w:rsid w:val="0018298A"/>
    <w:rsid w:val="001829C5"/>
    <w:rsid w:val="00182A2D"/>
    <w:rsid w:val="00182A32"/>
    <w:rsid w:val="00182AE6"/>
    <w:rsid w:val="00182AFF"/>
    <w:rsid w:val="00182E34"/>
    <w:rsid w:val="00182EB2"/>
    <w:rsid w:val="00182F4D"/>
    <w:rsid w:val="0018303F"/>
    <w:rsid w:val="001830C4"/>
    <w:rsid w:val="001833C2"/>
    <w:rsid w:val="001833CF"/>
    <w:rsid w:val="001833FE"/>
    <w:rsid w:val="0018340A"/>
    <w:rsid w:val="00183434"/>
    <w:rsid w:val="00183437"/>
    <w:rsid w:val="00183565"/>
    <w:rsid w:val="0018360B"/>
    <w:rsid w:val="001836E4"/>
    <w:rsid w:val="0018372E"/>
    <w:rsid w:val="0018382F"/>
    <w:rsid w:val="0018387E"/>
    <w:rsid w:val="00183880"/>
    <w:rsid w:val="001838A7"/>
    <w:rsid w:val="001838C6"/>
    <w:rsid w:val="0018391F"/>
    <w:rsid w:val="00183975"/>
    <w:rsid w:val="00183BC3"/>
    <w:rsid w:val="00183C60"/>
    <w:rsid w:val="00183D67"/>
    <w:rsid w:val="00183DE3"/>
    <w:rsid w:val="00183E5F"/>
    <w:rsid w:val="00184171"/>
    <w:rsid w:val="0018424D"/>
    <w:rsid w:val="0018425C"/>
    <w:rsid w:val="00184364"/>
    <w:rsid w:val="00184383"/>
    <w:rsid w:val="00184509"/>
    <w:rsid w:val="0018451E"/>
    <w:rsid w:val="00184610"/>
    <w:rsid w:val="00184649"/>
    <w:rsid w:val="00184691"/>
    <w:rsid w:val="001846A4"/>
    <w:rsid w:val="001847D7"/>
    <w:rsid w:val="00184878"/>
    <w:rsid w:val="001848A9"/>
    <w:rsid w:val="001848D9"/>
    <w:rsid w:val="0018493F"/>
    <w:rsid w:val="00184A10"/>
    <w:rsid w:val="00184AB2"/>
    <w:rsid w:val="00184B85"/>
    <w:rsid w:val="00184D00"/>
    <w:rsid w:val="00184F9B"/>
    <w:rsid w:val="00184FB6"/>
    <w:rsid w:val="00184FDA"/>
    <w:rsid w:val="001852B7"/>
    <w:rsid w:val="0018532A"/>
    <w:rsid w:val="001853E2"/>
    <w:rsid w:val="001853F3"/>
    <w:rsid w:val="001855B6"/>
    <w:rsid w:val="001855C3"/>
    <w:rsid w:val="001855ED"/>
    <w:rsid w:val="001856B9"/>
    <w:rsid w:val="0018579D"/>
    <w:rsid w:val="00185811"/>
    <w:rsid w:val="001858AB"/>
    <w:rsid w:val="001858EC"/>
    <w:rsid w:val="0018599D"/>
    <w:rsid w:val="00185A0A"/>
    <w:rsid w:val="00185A5A"/>
    <w:rsid w:val="00185C66"/>
    <w:rsid w:val="00185CD5"/>
    <w:rsid w:val="00185CFC"/>
    <w:rsid w:val="00185D29"/>
    <w:rsid w:val="00185E1F"/>
    <w:rsid w:val="00185E33"/>
    <w:rsid w:val="00185E96"/>
    <w:rsid w:val="00185F55"/>
    <w:rsid w:val="00185FB6"/>
    <w:rsid w:val="00185FCC"/>
    <w:rsid w:val="00186075"/>
    <w:rsid w:val="00186181"/>
    <w:rsid w:val="00186350"/>
    <w:rsid w:val="00186378"/>
    <w:rsid w:val="00186468"/>
    <w:rsid w:val="00186526"/>
    <w:rsid w:val="0018655F"/>
    <w:rsid w:val="0018657D"/>
    <w:rsid w:val="00186675"/>
    <w:rsid w:val="0018671E"/>
    <w:rsid w:val="00186751"/>
    <w:rsid w:val="00186797"/>
    <w:rsid w:val="00186891"/>
    <w:rsid w:val="001868AA"/>
    <w:rsid w:val="00186A96"/>
    <w:rsid w:val="00186C1E"/>
    <w:rsid w:val="00186D4A"/>
    <w:rsid w:val="00187045"/>
    <w:rsid w:val="001870F5"/>
    <w:rsid w:val="00187161"/>
    <w:rsid w:val="00187179"/>
    <w:rsid w:val="001872C7"/>
    <w:rsid w:val="0018735F"/>
    <w:rsid w:val="00187423"/>
    <w:rsid w:val="0018745F"/>
    <w:rsid w:val="0018754B"/>
    <w:rsid w:val="00187550"/>
    <w:rsid w:val="001876F9"/>
    <w:rsid w:val="001878B4"/>
    <w:rsid w:val="001879DB"/>
    <w:rsid w:val="00187A37"/>
    <w:rsid w:val="00187B51"/>
    <w:rsid w:val="00187BD0"/>
    <w:rsid w:val="00187C4D"/>
    <w:rsid w:val="00187D7D"/>
    <w:rsid w:val="00187F97"/>
    <w:rsid w:val="00187F9E"/>
    <w:rsid w:val="00190055"/>
    <w:rsid w:val="00190064"/>
    <w:rsid w:val="001900A8"/>
    <w:rsid w:val="001900B5"/>
    <w:rsid w:val="001900FE"/>
    <w:rsid w:val="00190452"/>
    <w:rsid w:val="001905F9"/>
    <w:rsid w:val="00190732"/>
    <w:rsid w:val="0019087C"/>
    <w:rsid w:val="00190890"/>
    <w:rsid w:val="00190982"/>
    <w:rsid w:val="00190A4D"/>
    <w:rsid w:val="00190B04"/>
    <w:rsid w:val="00190BC1"/>
    <w:rsid w:val="00190EBC"/>
    <w:rsid w:val="00191046"/>
    <w:rsid w:val="0019120D"/>
    <w:rsid w:val="001915A5"/>
    <w:rsid w:val="001916C6"/>
    <w:rsid w:val="00191870"/>
    <w:rsid w:val="00191B63"/>
    <w:rsid w:val="00191B85"/>
    <w:rsid w:val="00191BA5"/>
    <w:rsid w:val="00191BE5"/>
    <w:rsid w:val="00191F4B"/>
    <w:rsid w:val="00192018"/>
    <w:rsid w:val="00192148"/>
    <w:rsid w:val="001921B8"/>
    <w:rsid w:val="001922A5"/>
    <w:rsid w:val="00192482"/>
    <w:rsid w:val="00192497"/>
    <w:rsid w:val="00192564"/>
    <w:rsid w:val="001925A2"/>
    <w:rsid w:val="001926C5"/>
    <w:rsid w:val="00192774"/>
    <w:rsid w:val="00192882"/>
    <w:rsid w:val="00192944"/>
    <w:rsid w:val="00192A56"/>
    <w:rsid w:val="00192A57"/>
    <w:rsid w:val="00192C08"/>
    <w:rsid w:val="00192C09"/>
    <w:rsid w:val="00192C63"/>
    <w:rsid w:val="00192CE8"/>
    <w:rsid w:val="00192D36"/>
    <w:rsid w:val="00192D3E"/>
    <w:rsid w:val="00192F0A"/>
    <w:rsid w:val="00192F5D"/>
    <w:rsid w:val="00192F90"/>
    <w:rsid w:val="00193004"/>
    <w:rsid w:val="00193024"/>
    <w:rsid w:val="00193069"/>
    <w:rsid w:val="00193106"/>
    <w:rsid w:val="001931FE"/>
    <w:rsid w:val="00193419"/>
    <w:rsid w:val="001935A4"/>
    <w:rsid w:val="0019375A"/>
    <w:rsid w:val="00193783"/>
    <w:rsid w:val="001937BE"/>
    <w:rsid w:val="001937C0"/>
    <w:rsid w:val="001937CE"/>
    <w:rsid w:val="0019382C"/>
    <w:rsid w:val="00193857"/>
    <w:rsid w:val="001938F5"/>
    <w:rsid w:val="0019393F"/>
    <w:rsid w:val="00193A7D"/>
    <w:rsid w:val="00193B02"/>
    <w:rsid w:val="00193B09"/>
    <w:rsid w:val="00193B72"/>
    <w:rsid w:val="00193BD1"/>
    <w:rsid w:val="00193BE3"/>
    <w:rsid w:val="00193C3B"/>
    <w:rsid w:val="00193C5D"/>
    <w:rsid w:val="00193C8E"/>
    <w:rsid w:val="00193CA1"/>
    <w:rsid w:val="00193D18"/>
    <w:rsid w:val="00193D71"/>
    <w:rsid w:val="00193DB1"/>
    <w:rsid w:val="00193F8D"/>
    <w:rsid w:val="00194114"/>
    <w:rsid w:val="00194196"/>
    <w:rsid w:val="001944D2"/>
    <w:rsid w:val="00194523"/>
    <w:rsid w:val="0019464B"/>
    <w:rsid w:val="00194757"/>
    <w:rsid w:val="00194769"/>
    <w:rsid w:val="00194906"/>
    <w:rsid w:val="0019490E"/>
    <w:rsid w:val="00194947"/>
    <w:rsid w:val="001949AB"/>
    <w:rsid w:val="00194BD3"/>
    <w:rsid w:val="00194C06"/>
    <w:rsid w:val="00194C9E"/>
    <w:rsid w:val="00194D64"/>
    <w:rsid w:val="00194DAE"/>
    <w:rsid w:val="00194DB3"/>
    <w:rsid w:val="00194F3F"/>
    <w:rsid w:val="00194F4D"/>
    <w:rsid w:val="0019519A"/>
    <w:rsid w:val="00195240"/>
    <w:rsid w:val="00195360"/>
    <w:rsid w:val="001953FE"/>
    <w:rsid w:val="001958A7"/>
    <w:rsid w:val="00195A0E"/>
    <w:rsid w:val="00195AD0"/>
    <w:rsid w:val="00195B34"/>
    <w:rsid w:val="00195DED"/>
    <w:rsid w:val="00195E27"/>
    <w:rsid w:val="00195EF7"/>
    <w:rsid w:val="001960B8"/>
    <w:rsid w:val="00196115"/>
    <w:rsid w:val="00196284"/>
    <w:rsid w:val="001965CE"/>
    <w:rsid w:val="00196729"/>
    <w:rsid w:val="0019672D"/>
    <w:rsid w:val="001967D1"/>
    <w:rsid w:val="001967DF"/>
    <w:rsid w:val="00196814"/>
    <w:rsid w:val="001968EC"/>
    <w:rsid w:val="00196968"/>
    <w:rsid w:val="00196A3A"/>
    <w:rsid w:val="00196A7C"/>
    <w:rsid w:val="00196AB0"/>
    <w:rsid w:val="00196B67"/>
    <w:rsid w:val="00196BC6"/>
    <w:rsid w:val="00196CBC"/>
    <w:rsid w:val="00196DB5"/>
    <w:rsid w:val="00196EA7"/>
    <w:rsid w:val="0019703D"/>
    <w:rsid w:val="00197041"/>
    <w:rsid w:val="001970C8"/>
    <w:rsid w:val="001971E6"/>
    <w:rsid w:val="0019727B"/>
    <w:rsid w:val="0019740C"/>
    <w:rsid w:val="0019744B"/>
    <w:rsid w:val="0019751B"/>
    <w:rsid w:val="00197609"/>
    <w:rsid w:val="0019765A"/>
    <w:rsid w:val="0019779D"/>
    <w:rsid w:val="0019786E"/>
    <w:rsid w:val="001979BD"/>
    <w:rsid w:val="00197A6C"/>
    <w:rsid w:val="00197AE2"/>
    <w:rsid w:val="00197C36"/>
    <w:rsid w:val="00197DC0"/>
    <w:rsid w:val="00197DFD"/>
    <w:rsid w:val="00197EC9"/>
    <w:rsid w:val="001A00A7"/>
    <w:rsid w:val="001A0101"/>
    <w:rsid w:val="001A011C"/>
    <w:rsid w:val="001A02C7"/>
    <w:rsid w:val="001A0624"/>
    <w:rsid w:val="001A064B"/>
    <w:rsid w:val="001A06B3"/>
    <w:rsid w:val="001A06E4"/>
    <w:rsid w:val="001A073B"/>
    <w:rsid w:val="001A07BE"/>
    <w:rsid w:val="001A089A"/>
    <w:rsid w:val="001A08D8"/>
    <w:rsid w:val="001A08FB"/>
    <w:rsid w:val="001A0900"/>
    <w:rsid w:val="001A090F"/>
    <w:rsid w:val="001A0EA9"/>
    <w:rsid w:val="001A0F17"/>
    <w:rsid w:val="001A1074"/>
    <w:rsid w:val="001A1267"/>
    <w:rsid w:val="001A12A0"/>
    <w:rsid w:val="001A1325"/>
    <w:rsid w:val="001A1712"/>
    <w:rsid w:val="001A18BF"/>
    <w:rsid w:val="001A19E5"/>
    <w:rsid w:val="001A1AA9"/>
    <w:rsid w:val="001A1B53"/>
    <w:rsid w:val="001A1C43"/>
    <w:rsid w:val="001A1C4D"/>
    <w:rsid w:val="001A1C8E"/>
    <w:rsid w:val="001A1F6E"/>
    <w:rsid w:val="001A1F78"/>
    <w:rsid w:val="001A2016"/>
    <w:rsid w:val="001A20B0"/>
    <w:rsid w:val="001A2127"/>
    <w:rsid w:val="001A21AA"/>
    <w:rsid w:val="001A21E1"/>
    <w:rsid w:val="001A2395"/>
    <w:rsid w:val="001A23E7"/>
    <w:rsid w:val="001A24A0"/>
    <w:rsid w:val="001A25C0"/>
    <w:rsid w:val="001A269B"/>
    <w:rsid w:val="001A26F5"/>
    <w:rsid w:val="001A2749"/>
    <w:rsid w:val="001A27A3"/>
    <w:rsid w:val="001A2968"/>
    <w:rsid w:val="001A29A9"/>
    <w:rsid w:val="001A2A57"/>
    <w:rsid w:val="001A2CC5"/>
    <w:rsid w:val="001A2D23"/>
    <w:rsid w:val="001A2D69"/>
    <w:rsid w:val="001A2E56"/>
    <w:rsid w:val="001A2EEF"/>
    <w:rsid w:val="001A302E"/>
    <w:rsid w:val="001A3184"/>
    <w:rsid w:val="001A3244"/>
    <w:rsid w:val="001A3283"/>
    <w:rsid w:val="001A33D5"/>
    <w:rsid w:val="001A33F3"/>
    <w:rsid w:val="001A354E"/>
    <w:rsid w:val="001A375F"/>
    <w:rsid w:val="001A377D"/>
    <w:rsid w:val="001A3845"/>
    <w:rsid w:val="001A38F7"/>
    <w:rsid w:val="001A390F"/>
    <w:rsid w:val="001A3925"/>
    <w:rsid w:val="001A3953"/>
    <w:rsid w:val="001A39A8"/>
    <w:rsid w:val="001A3A82"/>
    <w:rsid w:val="001A3AB4"/>
    <w:rsid w:val="001A3B52"/>
    <w:rsid w:val="001A3BCE"/>
    <w:rsid w:val="001A3BE1"/>
    <w:rsid w:val="001A3BFB"/>
    <w:rsid w:val="001A3C17"/>
    <w:rsid w:val="001A3CC7"/>
    <w:rsid w:val="001A3D22"/>
    <w:rsid w:val="001A3D72"/>
    <w:rsid w:val="001A3EEB"/>
    <w:rsid w:val="001A4063"/>
    <w:rsid w:val="001A424F"/>
    <w:rsid w:val="001A42B9"/>
    <w:rsid w:val="001A42DC"/>
    <w:rsid w:val="001A43B2"/>
    <w:rsid w:val="001A43C2"/>
    <w:rsid w:val="001A44E3"/>
    <w:rsid w:val="001A4630"/>
    <w:rsid w:val="001A4727"/>
    <w:rsid w:val="001A480C"/>
    <w:rsid w:val="001A482A"/>
    <w:rsid w:val="001A48FA"/>
    <w:rsid w:val="001A49CE"/>
    <w:rsid w:val="001A4AB6"/>
    <w:rsid w:val="001A4B5C"/>
    <w:rsid w:val="001A4D8D"/>
    <w:rsid w:val="001A4EA6"/>
    <w:rsid w:val="001A4F4D"/>
    <w:rsid w:val="001A4FD4"/>
    <w:rsid w:val="001A50A5"/>
    <w:rsid w:val="001A515B"/>
    <w:rsid w:val="001A51CC"/>
    <w:rsid w:val="001A5211"/>
    <w:rsid w:val="001A52EB"/>
    <w:rsid w:val="001A55B1"/>
    <w:rsid w:val="001A5666"/>
    <w:rsid w:val="001A570E"/>
    <w:rsid w:val="001A572B"/>
    <w:rsid w:val="001A573C"/>
    <w:rsid w:val="001A5ABC"/>
    <w:rsid w:val="001A5D69"/>
    <w:rsid w:val="001A5E70"/>
    <w:rsid w:val="001A60FE"/>
    <w:rsid w:val="001A634D"/>
    <w:rsid w:val="001A64C4"/>
    <w:rsid w:val="001A64CB"/>
    <w:rsid w:val="001A6667"/>
    <w:rsid w:val="001A6797"/>
    <w:rsid w:val="001A67A4"/>
    <w:rsid w:val="001A688C"/>
    <w:rsid w:val="001A6A4A"/>
    <w:rsid w:val="001A6A52"/>
    <w:rsid w:val="001A6B0A"/>
    <w:rsid w:val="001A6BEF"/>
    <w:rsid w:val="001A6D02"/>
    <w:rsid w:val="001A6DA4"/>
    <w:rsid w:val="001A6E7E"/>
    <w:rsid w:val="001A6FE7"/>
    <w:rsid w:val="001A70EA"/>
    <w:rsid w:val="001A71A1"/>
    <w:rsid w:val="001A71A9"/>
    <w:rsid w:val="001A71ED"/>
    <w:rsid w:val="001A730E"/>
    <w:rsid w:val="001A73BE"/>
    <w:rsid w:val="001A740E"/>
    <w:rsid w:val="001A74A9"/>
    <w:rsid w:val="001A7543"/>
    <w:rsid w:val="001A757C"/>
    <w:rsid w:val="001A769A"/>
    <w:rsid w:val="001A76DF"/>
    <w:rsid w:val="001A775D"/>
    <w:rsid w:val="001A7A0C"/>
    <w:rsid w:val="001A7AD1"/>
    <w:rsid w:val="001A7C8B"/>
    <w:rsid w:val="001A7D0E"/>
    <w:rsid w:val="001A7D7B"/>
    <w:rsid w:val="001A7F07"/>
    <w:rsid w:val="001B00D2"/>
    <w:rsid w:val="001B010E"/>
    <w:rsid w:val="001B01F0"/>
    <w:rsid w:val="001B02AE"/>
    <w:rsid w:val="001B02FA"/>
    <w:rsid w:val="001B03AE"/>
    <w:rsid w:val="001B03F4"/>
    <w:rsid w:val="001B0662"/>
    <w:rsid w:val="001B0732"/>
    <w:rsid w:val="001B0736"/>
    <w:rsid w:val="001B0781"/>
    <w:rsid w:val="001B0920"/>
    <w:rsid w:val="001B0934"/>
    <w:rsid w:val="001B0969"/>
    <w:rsid w:val="001B09D4"/>
    <w:rsid w:val="001B0A99"/>
    <w:rsid w:val="001B0D22"/>
    <w:rsid w:val="001B0E32"/>
    <w:rsid w:val="001B1008"/>
    <w:rsid w:val="001B102B"/>
    <w:rsid w:val="001B112B"/>
    <w:rsid w:val="001B1315"/>
    <w:rsid w:val="001B1443"/>
    <w:rsid w:val="001B1597"/>
    <w:rsid w:val="001B16F3"/>
    <w:rsid w:val="001B1743"/>
    <w:rsid w:val="001B1772"/>
    <w:rsid w:val="001B180F"/>
    <w:rsid w:val="001B18C9"/>
    <w:rsid w:val="001B19B7"/>
    <w:rsid w:val="001B1C3F"/>
    <w:rsid w:val="001B1C98"/>
    <w:rsid w:val="001B1D39"/>
    <w:rsid w:val="001B1DF3"/>
    <w:rsid w:val="001B1EA6"/>
    <w:rsid w:val="001B1ED8"/>
    <w:rsid w:val="001B1EDD"/>
    <w:rsid w:val="001B1F61"/>
    <w:rsid w:val="001B1F75"/>
    <w:rsid w:val="001B1FF0"/>
    <w:rsid w:val="001B21A5"/>
    <w:rsid w:val="001B21C6"/>
    <w:rsid w:val="001B2264"/>
    <w:rsid w:val="001B22A2"/>
    <w:rsid w:val="001B22B7"/>
    <w:rsid w:val="001B230A"/>
    <w:rsid w:val="001B245A"/>
    <w:rsid w:val="001B2462"/>
    <w:rsid w:val="001B24A0"/>
    <w:rsid w:val="001B283E"/>
    <w:rsid w:val="001B28C2"/>
    <w:rsid w:val="001B29E9"/>
    <w:rsid w:val="001B2A21"/>
    <w:rsid w:val="001B2A76"/>
    <w:rsid w:val="001B2A98"/>
    <w:rsid w:val="001B3081"/>
    <w:rsid w:val="001B3133"/>
    <w:rsid w:val="001B3149"/>
    <w:rsid w:val="001B31F8"/>
    <w:rsid w:val="001B3251"/>
    <w:rsid w:val="001B3405"/>
    <w:rsid w:val="001B34B1"/>
    <w:rsid w:val="001B34BD"/>
    <w:rsid w:val="001B35B5"/>
    <w:rsid w:val="001B36AB"/>
    <w:rsid w:val="001B3764"/>
    <w:rsid w:val="001B3835"/>
    <w:rsid w:val="001B383D"/>
    <w:rsid w:val="001B3961"/>
    <w:rsid w:val="001B3B02"/>
    <w:rsid w:val="001B3BB1"/>
    <w:rsid w:val="001B3BFA"/>
    <w:rsid w:val="001B3C2E"/>
    <w:rsid w:val="001B3C8F"/>
    <w:rsid w:val="001B3CA0"/>
    <w:rsid w:val="001B3E7A"/>
    <w:rsid w:val="001B3FAA"/>
    <w:rsid w:val="001B40AD"/>
    <w:rsid w:val="001B427F"/>
    <w:rsid w:val="001B437E"/>
    <w:rsid w:val="001B438E"/>
    <w:rsid w:val="001B4426"/>
    <w:rsid w:val="001B45C8"/>
    <w:rsid w:val="001B466C"/>
    <w:rsid w:val="001B4696"/>
    <w:rsid w:val="001B46B3"/>
    <w:rsid w:val="001B46F4"/>
    <w:rsid w:val="001B48B7"/>
    <w:rsid w:val="001B48EC"/>
    <w:rsid w:val="001B4984"/>
    <w:rsid w:val="001B49BA"/>
    <w:rsid w:val="001B4A35"/>
    <w:rsid w:val="001B4AAA"/>
    <w:rsid w:val="001B4B11"/>
    <w:rsid w:val="001B4C12"/>
    <w:rsid w:val="001B4D8B"/>
    <w:rsid w:val="001B4E58"/>
    <w:rsid w:val="001B4F16"/>
    <w:rsid w:val="001B4F27"/>
    <w:rsid w:val="001B5119"/>
    <w:rsid w:val="001B5290"/>
    <w:rsid w:val="001B54A1"/>
    <w:rsid w:val="001B5832"/>
    <w:rsid w:val="001B58A4"/>
    <w:rsid w:val="001B58E1"/>
    <w:rsid w:val="001B5964"/>
    <w:rsid w:val="001B5AF0"/>
    <w:rsid w:val="001B5B0A"/>
    <w:rsid w:val="001B5C11"/>
    <w:rsid w:val="001B5CF9"/>
    <w:rsid w:val="001B5D9F"/>
    <w:rsid w:val="001B5F02"/>
    <w:rsid w:val="001B5F39"/>
    <w:rsid w:val="001B5F63"/>
    <w:rsid w:val="001B5F6D"/>
    <w:rsid w:val="001B6153"/>
    <w:rsid w:val="001B6335"/>
    <w:rsid w:val="001B63F6"/>
    <w:rsid w:val="001B6407"/>
    <w:rsid w:val="001B6413"/>
    <w:rsid w:val="001B6518"/>
    <w:rsid w:val="001B6533"/>
    <w:rsid w:val="001B6654"/>
    <w:rsid w:val="001B66A7"/>
    <w:rsid w:val="001B6734"/>
    <w:rsid w:val="001B6A09"/>
    <w:rsid w:val="001B6AA2"/>
    <w:rsid w:val="001B6DD5"/>
    <w:rsid w:val="001B6F94"/>
    <w:rsid w:val="001B6FA0"/>
    <w:rsid w:val="001B70B1"/>
    <w:rsid w:val="001B70D5"/>
    <w:rsid w:val="001B7124"/>
    <w:rsid w:val="001B727A"/>
    <w:rsid w:val="001B74F1"/>
    <w:rsid w:val="001B759C"/>
    <w:rsid w:val="001B7735"/>
    <w:rsid w:val="001B7797"/>
    <w:rsid w:val="001B789C"/>
    <w:rsid w:val="001B7918"/>
    <w:rsid w:val="001B7967"/>
    <w:rsid w:val="001B79C1"/>
    <w:rsid w:val="001B79FC"/>
    <w:rsid w:val="001B7B73"/>
    <w:rsid w:val="001B7CF5"/>
    <w:rsid w:val="001B7FF6"/>
    <w:rsid w:val="001C00C8"/>
    <w:rsid w:val="001C015A"/>
    <w:rsid w:val="001C0297"/>
    <w:rsid w:val="001C02AC"/>
    <w:rsid w:val="001C02E2"/>
    <w:rsid w:val="001C034C"/>
    <w:rsid w:val="001C03D3"/>
    <w:rsid w:val="001C0499"/>
    <w:rsid w:val="001C07BE"/>
    <w:rsid w:val="001C07F6"/>
    <w:rsid w:val="001C0A31"/>
    <w:rsid w:val="001C0AA3"/>
    <w:rsid w:val="001C0B38"/>
    <w:rsid w:val="001C0B8F"/>
    <w:rsid w:val="001C0D60"/>
    <w:rsid w:val="001C0E2E"/>
    <w:rsid w:val="001C0ED0"/>
    <w:rsid w:val="001C0F8C"/>
    <w:rsid w:val="001C0FB6"/>
    <w:rsid w:val="001C102A"/>
    <w:rsid w:val="001C11CB"/>
    <w:rsid w:val="001C120D"/>
    <w:rsid w:val="001C1240"/>
    <w:rsid w:val="001C1295"/>
    <w:rsid w:val="001C12A5"/>
    <w:rsid w:val="001C1490"/>
    <w:rsid w:val="001C159D"/>
    <w:rsid w:val="001C1611"/>
    <w:rsid w:val="001C161F"/>
    <w:rsid w:val="001C168E"/>
    <w:rsid w:val="001C16A1"/>
    <w:rsid w:val="001C16C2"/>
    <w:rsid w:val="001C16C5"/>
    <w:rsid w:val="001C16DA"/>
    <w:rsid w:val="001C16F1"/>
    <w:rsid w:val="001C1735"/>
    <w:rsid w:val="001C1747"/>
    <w:rsid w:val="001C1995"/>
    <w:rsid w:val="001C1A3B"/>
    <w:rsid w:val="001C1D23"/>
    <w:rsid w:val="001C1E67"/>
    <w:rsid w:val="001C1EAB"/>
    <w:rsid w:val="001C20FC"/>
    <w:rsid w:val="001C2109"/>
    <w:rsid w:val="001C236B"/>
    <w:rsid w:val="001C2426"/>
    <w:rsid w:val="001C24F9"/>
    <w:rsid w:val="001C25AF"/>
    <w:rsid w:val="001C296C"/>
    <w:rsid w:val="001C2A11"/>
    <w:rsid w:val="001C2B5E"/>
    <w:rsid w:val="001C2CB4"/>
    <w:rsid w:val="001C2D57"/>
    <w:rsid w:val="001C2E3B"/>
    <w:rsid w:val="001C2EC8"/>
    <w:rsid w:val="001C2F67"/>
    <w:rsid w:val="001C2F92"/>
    <w:rsid w:val="001C3038"/>
    <w:rsid w:val="001C3089"/>
    <w:rsid w:val="001C3280"/>
    <w:rsid w:val="001C3697"/>
    <w:rsid w:val="001C374F"/>
    <w:rsid w:val="001C382D"/>
    <w:rsid w:val="001C38A3"/>
    <w:rsid w:val="001C38BD"/>
    <w:rsid w:val="001C3A18"/>
    <w:rsid w:val="001C3A5F"/>
    <w:rsid w:val="001C3A6E"/>
    <w:rsid w:val="001C3B2D"/>
    <w:rsid w:val="001C3C64"/>
    <w:rsid w:val="001C3C76"/>
    <w:rsid w:val="001C3D56"/>
    <w:rsid w:val="001C3D65"/>
    <w:rsid w:val="001C4192"/>
    <w:rsid w:val="001C41AC"/>
    <w:rsid w:val="001C4207"/>
    <w:rsid w:val="001C423C"/>
    <w:rsid w:val="001C446B"/>
    <w:rsid w:val="001C458F"/>
    <w:rsid w:val="001C45D2"/>
    <w:rsid w:val="001C46B1"/>
    <w:rsid w:val="001C477A"/>
    <w:rsid w:val="001C47C5"/>
    <w:rsid w:val="001C47D7"/>
    <w:rsid w:val="001C4810"/>
    <w:rsid w:val="001C4933"/>
    <w:rsid w:val="001C4A45"/>
    <w:rsid w:val="001C4B88"/>
    <w:rsid w:val="001C4BC4"/>
    <w:rsid w:val="001C4D39"/>
    <w:rsid w:val="001C4D9A"/>
    <w:rsid w:val="001C4DE8"/>
    <w:rsid w:val="001C4EF3"/>
    <w:rsid w:val="001C50B3"/>
    <w:rsid w:val="001C5118"/>
    <w:rsid w:val="001C5185"/>
    <w:rsid w:val="001C524E"/>
    <w:rsid w:val="001C525A"/>
    <w:rsid w:val="001C529D"/>
    <w:rsid w:val="001C5416"/>
    <w:rsid w:val="001C5460"/>
    <w:rsid w:val="001C5563"/>
    <w:rsid w:val="001C55DA"/>
    <w:rsid w:val="001C57EB"/>
    <w:rsid w:val="001C57EE"/>
    <w:rsid w:val="001C57FD"/>
    <w:rsid w:val="001C58FA"/>
    <w:rsid w:val="001C591A"/>
    <w:rsid w:val="001C599E"/>
    <w:rsid w:val="001C59DA"/>
    <w:rsid w:val="001C5A0A"/>
    <w:rsid w:val="001C5BC5"/>
    <w:rsid w:val="001C5C3E"/>
    <w:rsid w:val="001C5D54"/>
    <w:rsid w:val="001C6056"/>
    <w:rsid w:val="001C6066"/>
    <w:rsid w:val="001C609A"/>
    <w:rsid w:val="001C61DC"/>
    <w:rsid w:val="001C6244"/>
    <w:rsid w:val="001C645A"/>
    <w:rsid w:val="001C6512"/>
    <w:rsid w:val="001C65C7"/>
    <w:rsid w:val="001C65DF"/>
    <w:rsid w:val="001C6655"/>
    <w:rsid w:val="001C66EE"/>
    <w:rsid w:val="001C6866"/>
    <w:rsid w:val="001C6971"/>
    <w:rsid w:val="001C699F"/>
    <w:rsid w:val="001C6AF1"/>
    <w:rsid w:val="001C6C0B"/>
    <w:rsid w:val="001C6D0D"/>
    <w:rsid w:val="001C6D32"/>
    <w:rsid w:val="001C6DCF"/>
    <w:rsid w:val="001C6F72"/>
    <w:rsid w:val="001C6FC2"/>
    <w:rsid w:val="001C7149"/>
    <w:rsid w:val="001C7179"/>
    <w:rsid w:val="001C7228"/>
    <w:rsid w:val="001C737B"/>
    <w:rsid w:val="001C73C3"/>
    <w:rsid w:val="001C73E2"/>
    <w:rsid w:val="001C7415"/>
    <w:rsid w:val="001C7430"/>
    <w:rsid w:val="001C74AB"/>
    <w:rsid w:val="001C74D1"/>
    <w:rsid w:val="001C754A"/>
    <w:rsid w:val="001C77C7"/>
    <w:rsid w:val="001C77FA"/>
    <w:rsid w:val="001C7869"/>
    <w:rsid w:val="001C787E"/>
    <w:rsid w:val="001C78D4"/>
    <w:rsid w:val="001C7A9F"/>
    <w:rsid w:val="001C7C5E"/>
    <w:rsid w:val="001C7C7D"/>
    <w:rsid w:val="001C7CDD"/>
    <w:rsid w:val="001C7DCC"/>
    <w:rsid w:val="001C7DEF"/>
    <w:rsid w:val="001C7E19"/>
    <w:rsid w:val="001C7E51"/>
    <w:rsid w:val="001C7EE0"/>
    <w:rsid w:val="001C7FF1"/>
    <w:rsid w:val="001D005A"/>
    <w:rsid w:val="001D00DF"/>
    <w:rsid w:val="001D0160"/>
    <w:rsid w:val="001D0215"/>
    <w:rsid w:val="001D0255"/>
    <w:rsid w:val="001D04D0"/>
    <w:rsid w:val="001D0596"/>
    <w:rsid w:val="001D068E"/>
    <w:rsid w:val="001D0706"/>
    <w:rsid w:val="001D08C1"/>
    <w:rsid w:val="001D0BED"/>
    <w:rsid w:val="001D0BF6"/>
    <w:rsid w:val="001D0C62"/>
    <w:rsid w:val="001D0CBE"/>
    <w:rsid w:val="001D0D19"/>
    <w:rsid w:val="001D0E13"/>
    <w:rsid w:val="001D0EF0"/>
    <w:rsid w:val="001D1058"/>
    <w:rsid w:val="001D10E1"/>
    <w:rsid w:val="001D116D"/>
    <w:rsid w:val="001D1285"/>
    <w:rsid w:val="001D12CB"/>
    <w:rsid w:val="001D14BD"/>
    <w:rsid w:val="001D1ACB"/>
    <w:rsid w:val="001D1AFB"/>
    <w:rsid w:val="001D1B0A"/>
    <w:rsid w:val="001D1C9F"/>
    <w:rsid w:val="001D2067"/>
    <w:rsid w:val="001D20F4"/>
    <w:rsid w:val="001D2190"/>
    <w:rsid w:val="001D21D0"/>
    <w:rsid w:val="001D2204"/>
    <w:rsid w:val="001D224B"/>
    <w:rsid w:val="001D236A"/>
    <w:rsid w:val="001D23A9"/>
    <w:rsid w:val="001D24EE"/>
    <w:rsid w:val="001D2560"/>
    <w:rsid w:val="001D25A1"/>
    <w:rsid w:val="001D2602"/>
    <w:rsid w:val="001D262B"/>
    <w:rsid w:val="001D265F"/>
    <w:rsid w:val="001D26A5"/>
    <w:rsid w:val="001D2758"/>
    <w:rsid w:val="001D2973"/>
    <w:rsid w:val="001D2CA8"/>
    <w:rsid w:val="001D2D4B"/>
    <w:rsid w:val="001D2DBE"/>
    <w:rsid w:val="001D2DC2"/>
    <w:rsid w:val="001D2E88"/>
    <w:rsid w:val="001D2EB6"/>
    <w:rsid w:val="001D2EC5"/>
    <w:rsid w:val="001D2F93"/>
    <w:rsid w:val="001D3222"/>
    <w:rsid w:val="001D3271"/>
    <w:rsid w:val="001D336E"/>
    <w:rsid w:val="001D33CA"/>
    <w:rsid w:val="001D3453"/>
    <w:rsid w:val="001D34D6"/>
    <w:rsid w:val="001D35E8"/>
    <w:rsid w:val="001D370E"/>
    <w:rsid w:val="001D3737"/>
    <w:rsid w:val="001D3D38"/>
    <w:rsid w:val="001D3D3F"/>
    <w:rsid w:val="001D3DE3"/>
    <w:rsid w:val="001D3E97"/>
    <w:rsid w:val="001D409B"/>
    <w:rsid w:val="001D40B3"/>
    <w:rsid w:val="001D40BE"/>
    <w:rsid w:val="001D41A9"/>
    <w:rsid w:val="001D41C2"/>
    <w:rsid w:val="001D41E8"/>
    <w:rsid w:val="001D420E"/>
    <w:rsid w:val="001D42F8"/>
    <w:rsid w:val="001D4328"/>
    <w:rsid w:val="001D452A"/>
    <w:rsid w:val="001D459C"/>
    <w:rsid w:val="001D4613"/>
    <w:rsid w:val="001D46FA"/>
    <w:rsid w:val="001D4857"/>
    <w:rsid w:val="001D48C4"/>
    <w:rsid w:val="001D4A87"/>
    <w:rsid w:val="001D4B5C"/>
    <w:rsid w:val="001D4BA2"/>
    <w:rsid w:val="001D4CEE"/>
    <w:rsid w:val="001D4D91"/>
    <w:rsid w:val="001D4F4C"/>
    <w:rsid w:val="001D4F50"/>
    <w:rsid w:val="001D50EA"/>
    <w:rsid w:val="001D5184"/>
    <w:rsid w:val="001D5435"/>
    <w:rsid w:val="001D56A2"/>
    <w:rsid w:val="001D57C5"/>
    <w:rsid w:val="001D5802"/>
    <w:rsid w:val="001D581E"/>
    <w:rsid w:val="001D5AEA"/>
    <w:rsid w:val="001D5AF4"/>
    <w:rsid w:val="001D5B12"/>
    <w:rsid w:val="001D5B1C"/>
    <w:rsid w:val="001D5BB3"/>
    <w:rsid w:val="001D5C32"/>
    <w:rsid w:val="001D5D4C"/>
    <w:rsid w:val="001D5EA0"/>
    <w:rsid w:val="001D5F7F"/>
    <w:rsid w:val="001D6006"/>
    <w:rsid w:val="001D6124"/>
    <w:rsid w:val="001D61D8"/>
    <w:rsid w:val="001D6291"/>
    <w:rsid w:val="001D636E"/>
    <w:rsid w:val="001D6489"/>
    <w:rsid w:val="001D666C"/>
    <w:rsid w:val="001D681C"/>
    <w:rsid w:val="001D6898"/>
    <w:rsid w:val="001D696D"/>
    <w:rsid w:val="001D69E1"/>
    <w:rsid w:val="001D6A24"/>
    <w:rsid w:val="001D6A56"/>
    <w:rsid w:val="001D6AE6"/>
    <w:rsid w:val="001D6BD5"/>
    <w:rsid w:val="001D6BEA"/>
    <w:rsid w:val="001D6BF5"/>
    <w:rsid w:val="001D6C86"/>
    <w:rsid w:val="001D6E1A"/>
    <w:rsid w:val="001D6E36"/>
    <w:rsid w:val="001D6F13"/>
    <w:rsid w:val="001D705B"/>
    <w:rsid w:val="001D7114"/>
    <w:rsid w:val="001D7275"/>
    <w:rsid w:val="001D727D"/>
    <w:rsid w:val="001D7283"/>
    <w:rsid w:val="001D7310"/>
    <w:rsid w:val="001D73E3"/>
    <w:rsid w:val="001D73E4"/>
    <w:rsid w:val="001D7691"/>
    <w:rsid w:val="001D7728"/>
    <w:rsid w:val="001D79D7"/>
    <w:rsid w:val="001D79F2"/>
    <w:rsid w:val="001D7A73"/>
    <w:rsid w:val="001D7B6C"/>
    <w:rsid w:val="001D7BCA"/>
    <w:rsid w:val="001D7CC7"/>
    <w:rsid w:val="001D7E99"/>
    <w:rsid w:val="001E0009"/>
    <w:rsid w:val="001E0041"/>
    <w:rsid w:val="001E0081"/>
    <w:rsid w:val="001E0162"/>
    <w:rsid w:val="001E021D"/>
    <w:rsid w:val="001E0346"/>
    <w:rsid w:val="001E0499"/>
    <w:rsid w:val="001E0551"/>
    <w:rsid w:val="001E05C8"/>
    <w:rsid w:val="001E05E8"/>
    <w:rsid w:val="001E0663"/>
    <w:rsid w:val="001E07B4"/>
    <w:rsid w:val="001E081F"/>
    <w:rsid w:val="001E08DA"/>
    <w:rsid w:val="001E0982"/>
    <w:rsid w:val="001E098A"/>
    <w:rsid w:val="001E0BDA"/>
    <w:rsid w:val="001E0C1C"/>
    <w:rsid w:val="001E0C79"/>
    <w:rsid w:val="001E1253"/>
    <w:rsid w:val="001E12DA"/>
    <w:rsid w:val="001E12E6"/>
    <w:rsid w:val="001E13E6"/>
    <w:rsid w:val="001E144E"/>
    <w:rsid w:val="001E166E"/>
    <w:rsid w:val="001E169D"/>
    <w:rsid w:val="001E1899"/>
    <w:rsid w:val="001E191E"/>
    <w:rsid w:val="001E1980"/>
    <w:rsid w:val="001E1997"/>
    <w:rsid w:val="001E1A5D"/>
    <w:rsid w:val="001E1C75"/>
    <w:rsid w:val="001E1CAA"/>
    <w:rsid w:val="001E1CC4"/>
    <w:rsid w:val="001E1CEE"/>
    <w:rsid w:val="001E1CF3"/>
    <w:rsid w:val="001E1FDF"/>
    <w:rsid w:val="001E22CE"/>
    <w:rsid w:val="001E22F2"/>
    <w:rsid w:val="001E2302"/>
    <w:rsid w:val="001E231C"/>
    <w:rsid w:val="001E2410"/>
    <w:rsid w:val="001E24FF"/>
    <w:rsid w:val="001E250E"/>
    <w:rsid w:val="001E2613"/>
    <w:rsid w:val="001E2670"/>
    <w:rsid w:val="001E26FD"/>
    <w:rsid w:val="001E28F5"/>
    <w:rsid w:val="001E2A4F"/>
    <w:rsid w:val="001E2AA9"/>
    <w:rsid w:val="001E2AD0"/>
    <w:rsid w:val="001E2C62"/>
    <w:rsid w:val="001E2F36"/>
    <w:rsid w:val="001E2FBA"/>
    <w:rsid w:val="001E3308"/>
    <w:rsid w:val="001E3466"/>
    <w:rsid w:val="001E3495"/>
    <w:rsid w:val="001E352A"/>
    <w:rsid w:val="001E3540"/>
    <w:rsid w:val="001E38AA"/>
    <w:rsid w:val="001E3B77"/>
    <w:rsid w:val="001E3B8F"/>
    <w:rsid w:val="001E3D1B"/>
    <w:rsid w:val="001E3D2A"/>
    <w:rsid w:val="001E3D8B"/>
    <w:rsid w:val="001E3DC8"/>
    <w:rsid w:val="001E3F5A"/>
    <w:rsid w:val="001E4012"/>
    <w:rsid w:val="001E41AC"/>
    <w:rsid w:val="001E434F"/>
    <w:rsid w:val="001E4722"/>
    <w:rsid w:val="001E472B"/>
    <w:rsid w:val="001E47D6"/>
    <w:rsid w:val="001E47EB"/>
    <w:rsid w:val="001E4816"/>
    <w:rsid w:val="001E4926"/>
    <w:rsid w:val="001E4AB7"/>
    <w:rsid w:val="001E4B22"/>
    <w:rsid w:val="001E4CFE"/>
    <w:rsid w:val="001E4E01"/>
    <w:rsid w:val="001E4EC5"/>
    <w:rsid w:val="001E4FE9"/>
    <w:rsid w:val="001E5009"/>
    <w:rsid w:val="001E5416"/>
    <w:rsid w:val="001E54A8"/>
    <w:rsid w:val="001E54D4"/>
    <w:rsid w:val="001E5515"/>
    <w:rsid w:val="001E55AC"/>
    <w:rsid w:val="001E57D0"/>
    <w:rsid w:val="001E5874"/>
    <w:rsid w:val="001E5C68"/>
    <w:rsid w:val="001E5CFB"/>
    <w:rsid w:val="001E5DA7"/>
    <w:rsid w:val="001E5E83"/>
    <w:rsid w:val="001E5EB6"/>
    <w:rsid w:val="001E5F38"/>
    <w:rsid w:val="001E5F5A"/>
    <w:rsid w:val="001E6013"/>
    <w:rsid w:val="001E6031"/>
    <w:rsid w:val="001E60C1"/>
    <w:rsid w:val="001E60DC"/>
    <w:rsid w:val="001E6408"/>
    <w:rsid w:val="001E64D3"/>
    <w:rsid w:val="001E652C"/>
    <w:rsid w:val="001E65BD"/>
    <w:rsid w:val="001E6655"/>
    <w:rsid w:val="001E669C"/>
    <w:rsid w:val="001E67F0"/>
    <w:rsid w:val="001E6810"/>
    <w:rsid w:val="001E689B"/>
    <w:rsid w:val="001E68CB"/>
    <w:rsid w:val="001E690C"/>
    <w:rsid w:val="001E69E3"/>
    <w:rsid w:val="001E6A5B"/>
    <w:rsid w:val="001E6B24"/>
    <w:rsid w:val="001E6B51"/>
    <w:rsid w:val="001E6BE7"/>
    <w:rsid w:val="001E6DE4"/>
    <w:rsid w:val="001E6FA0"/>
    <w:rsid w:val="001E6FFD"/>
    <w:rsid w:val="001E723B"/>
    <w:rsid w:val="001E7294"/>
    <w:rsid w:val="001E734B"/>
    <w:rsid w:val="001E7484"/>
    <w:rsid w:val="001E775E"/>
    <w:rsid w:val="001E781B"/>
    <w:rsid w:val="001E789C"/>
    <w:rsid w:val="001E7A04"/>
    <w:rsid w:val="001E7A87"/>
    <w:rsid w:val="001E7B02"/>
    <w:rsid w:val="001E7E16"/>
    <w:rsid w:val="001E7EA7"/>
    <w:rsid w:val="001E7F1B"/>
    <w:rsid w:val="001E7F6A"/>
    <w:rsid w:val="001E7FC3"/>
    <w:rsid w:val="001F00AF"/>
    <w:rsid w:val="001F019F"/>
    <w:rsid w:val="001F0264"/>
    <w:rsid w:val="001F050E"/>
    <w:rsid w:val="001F05AF"/>
    <w:rsid w:val="001F060C"/>
    <w:rsid w:val="001F084B"/>
    <w:rsid w:val="001F09A3"/>
    <w:rsid w:val="001F0A0D"/>
    <w:rsid w:val="001F0A57"/>
    <w:rsid w:val="001F0A9C"/>
    <w:rsid w:val="001F0B5E"/>
    <w:rsid w:val="001F0C69"/>
    <w:rsid w:val="001F0D29"/>
    <w:rsid w:val="001F0DD1"/>
    <w:rsid w:val="001F0E7C"/>
    <w:rsid w:val="001F0EC2"/>
    <w:rsid w:val="001F0ED3"/>
    <w:rsid w:val="001F0F80"/>
    <w:rsid w:val="001F0FD0"/>
    <w:rsid w:val="001F1116"/>
    <w:rsid w:val="001F11A1"/>
    <w:rsid w:val="001F1201"/>
    <w:rsid w:val="001F1381"/>
    <w:rsid w:val="001F14DB"/>
    <w:rsid w:val="001F15CC"/>
    <w:rsid w:val="001F15E6"/>
    <w:rsid w:val="001F1687"/>
    <w:rsid w:val="001F1786"/>
    <w:rsid w:val="001F183C"/>
    <w:rsid w:val="001F199A"/>
    <w:rsid w:val="001F1B88"/>
    <w:rsid w:val="001F1C12"/>
    <w:rsid w:val="001F1D42"/>
    <w:rsid w:val="001F1DCD"/>
    <w:rsid w:val="001F1EEB"/>
    <w:rsid w:val="001F1F9A"/>
    <w:rsid w:val="001F1FBF"/>
    <w:rsid w:val="001F1FEA"/>
    <w:rsid w:val="001F1FF7"/>
    <w:rsid w:val="001F20DE"/>
    <w:rsid w:val="001F20E8"/>
    <w:rsid w:val="001F2222"/>
    <w:rsid w:val="001F226F"/>
    <w:rsid w:val="001F2279"/>
    <w:rsid w:val="001F2563"/>
    <w:rsid w:val="001F25E2"/>
    <w:rsid w:val="001F2609"/>
    <w:rsid w:val="001F26D0"/>
    <w:rsid w:val="001F2702"/>
    <w:rsid w:val="001F2B19"/>
    <w:rsid w:val="001F2C59"/>
    <w:rsid w:val="001F2D9E"/>
    <w:rsid w:val="001F2EE6"/>
    <w:rsid w:val="001F2FC2"/>
    <w:rsid w:val="001F300F"/>
    <w:rsid w:val="001F3443"/>
    <w:rsid w:val="001F35DE"/>
    <w:rsid w:val="001F35F2"/>
    <w:rsid w:val="001F3643"/>
    <w:rsid w:val="001F38B8"/>
    <w:rsid w:val="001F38E3"/>
    <w:rsid w:val="001F3A11"/>
    <w:rsid w:val="001F3B43"/>
    <w:rsid w:val="001F3BB8"/>
    <w:rsid w:val="001F3CD3"/>
    <w:rsid w:val="001F3F63"/>
    <w:rsid w:val="001F4086"/>
    <w:rsid w:val="001F4165"/>
    <w:rsid w:val="001F41EF"/>
    <w:rsid w:val="001F4376"/>
    <w:rsid w:val="001F4460"/>
    <w:rsid w:val="001F4516"/>
    <w:rsid w:val="001F462E"/>
    <w:rsid w:val="001F489E"/>
    <w:rsid w:val="001F489F"/>
    <w:rsid w:val="001F48CE"/>
    <w:rsid w:val="001F4A04"/>
    <w:rsid w:val="001F4A97"/>
    <w:rsid w:val="001F4B6D"/>
    <w:rsid w:val="001F4B95"/>
    <w:rsid w:val="001F4C83"/>
    <w:rsid w:val="001F4C9E"/>
    <w:rsid w:val="001F4D1E"/>
    <w:rsid w:val="001F4DDF"/>
    <w:rsid w:val="001F4FF0"/>
    <w:rsid w:val="001F5018"/>
    <w:rsid w:val="001F502B"/>
    <w:rsid w:val="001F50EA"/>
    <w:rsid w:val="001F50F3"/>
    <w:rsid w:val="001F51EB"/>
    <w:rsid w:val="001F5269"/>
    <w:rsid w:val="001F545C"/>
    <w:rsid w:val="001F55FF"/>
    <w:rsid w:val="001F56B3"/>
    <w:rsid w:val="001F57B2"/>
    <w:rsid w:val="001F57C8"/>
    <w:rsid w:val="001F581D"/>
    <w:rsid w:val="001F5942"/>
    <w:rsid w:val="001F5A0A"/>
    <w:rsid w:val="001F5AAD"/>
    <w:rsid w:val="001F5B2E"/>
    <w:rsid w:val="001F5B85"/>
    <w:rsid w:val="001F5C62"/>
    <w:rsid w:val="001F5DD2"/>
    <w:rsid w:val="001F5F04"/>
    <w:rsid w:val="001F600D"/>
    <w:rsid w:val="001F614C"/>
    <w:rsid w:val="001F6307"/>
    <w:rsid w:val="001F63AB"/>
    <w:rsid w:val="001F644E"/>
    <w:rsid w:val="001F6620"/>
    <w:rsid w:val="001F6661"/>
    <w:rsid w:val="001F672E"/>
    <w:rsid w:val="001F683B"/>
    <w:rsid w:val="001F6C5B"/>
    <w:rsid w:val="001F6D6A"/>
    <w:rsid w:val="001F6FE0"/>
    <w:rsid w:val="001F7075"/>
    <w:rsid w:val="001F7124"/>
    <w:rsid w:val="001F7192"/>
    <w:rsid w:val="001F7254"/>
    <w:rsid w:val="001F7287"/>
    <w:rsid w:val="001F72D9"/>
    <w:rsid w:val="001F72FF"/>
    <w:rsid w:val="001F742B"/>
    <w:rsid w:val="001F745B"/>
    <w:rsid w:val="001F74F5"/>
    <w:rsid w:val="001F750D"/>
    <w:rsid w:val="001F7667"/>
    <w:rsid w:val="001F76A3"/>
    <w:rsid w:val="001F7909"/>
    <w:rsid w:val="001F79C1"/>
    <w:rsid w:val="001F7A88"/>
    <w:rsid w:val="001F7CD2"/>
    <w:rsid w:val="001F7F1E"/>
    <w:rsid w:val="00200065"/>
    <w:rsid w:val="0020012D"/>
    <w:rsid w:val="0020024C"/>
    <w:rsid w:val="00200355"/>
    <w:rsid w:val="00200525"/>
    <w:rsid w:val="002006A9"/>
    <w:rsid w:val="002008D9"/>
    <w:rsid w:val="0020099A"/>
    <w:rsid w:val="00200D7C"/>
    <w:rsid w:val="002010A7"/>
    <w:rsid w:val="00201140"/>
    <w:rsid w:val="00201174"/>
    <w:rsid w:val="002013AF"/>
    <w:rsid w:val="00201438"/>
    <w:rsid w:val="00201519"/>
    <w:rsid w:val="00201529"/>
    <w:rsid w:val="0020176B"/>
    <w:rsid w:val="0020178D"/>
    <w:rsid w:val="002019A4"/>
    <w:rsid w:val="00201A3B"/>
    <w:rsid w:val="00201AA4"/>
    <w:rsid w:val="00201B36"/>
    <w:rsid w:val="00201B98"/>
    <w:rsid w:val="00201D53"/>
    <w:rsid w:val="00201F6A"/>
    <w:rsid w:val="00201F95"/>
    <w:rsid w:val="00201F97"/>
    <w:rsid w:val="00201F9A"/>
    <w:rsid w:val="00202096"/>
    <w:rsid w:val="002020AE"/>
    <w:rsid w:val="002020F9"/>
    <w:rsid w:val="00202156"/>
    <w:rsid w:val="002021A1"/>
    <w:rsid w:val="002021A7"/>
    <w:rsid w:val="00202246"/>
    <w:rsid w:val="002022F5"/>
    <w:rsid w:val="002023DD"/>
    <w:rsid w:val="002024A1"/>
    <w:rsid w:val="00202654"/>
    <w:rsid w:val="00202764"/>
    <w:rsid w:val="0020278C"/>
    <w:rsid w:val="00202AFA"/>
    <w:rsid w:val="00202BD3"/>
    <w:rsid w:val="00202E11"/>
    <w:rsid w:val="00202E21"/>
    <w:rsid w:val="0020307C"/>
    <w:rsid w:val="0020310F"/>
    <w:rsid w:val="00203123"/>
    <w:rsid w:val="002033A6"/>
    <w:rsid w:val="0020343E"/>
    <w:rsid w:val="00203501"/>
    <w:rsid w:val="0020354E"/>
    <w:rsid w:val="0020357E"/>
    <w:rsid w:val="002035B9"/>
    <w:rsid w:val="002035DE"/>
    <w:rsid w:val="00203660"/>
    <w:rsid w:val="00203760"/>
    <w:rsid w:val="002037FE"/>
    <w:rsid w:val="0020388C"/>
    <w:rsid w:val="0020395E"/>
    <w:rsid w:val="00203A54"/>
    <w:rsid w:val="00203A60"/>
    <w:rsid w:val="00203A6B"/>
    <w:rsid w:val="00203A88"/>
    <w:rsid w:val="00203BC2"/>
    <w:rsid w:val="00203F37"/>
    <w:rsid w:val="00203F66"/>
    <w:rsid w:val="00203FA9"/>
    <w:rsid w:val="00203FDE"/>
    <w:rsid w:val="002040EC"/>
    <w:rsid w:val="00204144"/>
    <w:rsid w:val="0020415D"/>
    <w:rsid w:val="002041C1"/>
    <w:rsid w:val="002041D3"/>
    <w:rsid w:val="0020437C"/>
    <w:rsid w:val="002043FA"/>
    <w:rsid w:val="002044A0"/>
    <w:rsid w:val="0020454A"/>
    <w:rsid w:val="00204578"/>
    <w:rsid w:val="00204891"/>
    <w:rsid w:val="00204B6D"/>
    <w:rsid w:val="00204C6D"/>
    <w:rsid w:val="00204C79"/>
    <w:rsid w:val="00204CE6"/>
    <w:rsid w:val="00204D24"/>
    <w:rsid w:val="00204D9D"/>
    <w:rsid w:val="002052DD"/>
    <w:rsid w:val="002055B0"/>
    <w:rsid w:val="00205605"/>
    <w:rsid w:val="00205733"/>
    <w:rsid w:val="002058A6"/>
    <w:rsid w:val="002058C0"/>
    <w:rsid w:val="00205910"/>
    <w:rsid w:val="0020592E"/>
    <w:rsid w:val="00205B5C"/>
    <w:rsid w:val="00205BC1"/>
    <w:rsid w:val="00205E5B"/>
    <w:rsid w:val="002062B4"/>
    <w:rsid w:val="002063AE"/>
    <w:rsid w:val="0020642A"/>
    <w:rsid w:val="0020653E"/>
    <w:rsid w:val="0020658D"/>
    <w:rsid w:val="00206653"/>
    <w:rsid w:val="002067A4"/>
    <w:rsid w:val="00206931"/>
    <w:rsid w:val="00206A04"/>
    <w:rsid w:val="00206B6C"/>
    <w:rsid w:val="00206B85"/>
    <w:rsid w:val="00206BA4"/>
    <w:rsid w:val="00206C80"/>
    <w:rsid w:val="00206C9D"/>
    <w:rsid w:val="00206CBD"/>
    <w:rsid w:val="00206D77"/>
    <w:rsid w:val="00206F66"/>
    <w:rsid w:val="00206F8B"/>
    <w:rsid w:val="0020701D"/>
    <w:rsid w:val="0020707A"/>
    <w:rsid w:val="00207211"/>
    <w:rsid w:val="002072AD"/>
    <w:rsid w:val="002072C8"/>
    <w:rsid w:val="002072F0"/>
    <w:rsid w:val="002073EB"/>
    <w:rsid w:val="002074EC"/>
    <w:rsid w:val="00207500"/>
    <w:rsid w:val="00207562"/>
    <w:rsid w:val="002075F1"/>
    <w:rsid w:val="00207632"/>
    <w:rsid w:val="002076E0"/>
    <w:rsid w:val="002076E7"/>
    <w:rsid w:val="00207701"/>
    <w:rsid w:val="00207768"/>
    <w:rsid w:val="0020778F"/>
    <w:rsid w:val="0020781D"/>
    <w:rsid w:val="002078F1"/>
    <w:rsid w:val="00207AE5"/>
    <w:rsid w:val="00207B18"/>
    <w:rsid w:val="00207B88"/>
    <w:rsid w:val="00207C3A"/>
    <w:rsid w:val="00207CF5"/>
    <w:rsid w:val="00207EF6"/>
    <w:rsid w:val="00207FD6"/>
    <w:rsid w:val="002100A2"/>
    <w:rsid w:val="002100BC"/>
    <w:rsid w:val="00210233"/>
    <w:rsid w:val="002102B2"/>
    <w:rsid w:val="0021031D"/>
    <w:rsid w:val="00210534"/>
    <w:rsid w:val="0021056F"/>
    <w:rsid w:val="00210581"/>
    <w:rsid w:val="002105D4"/>
    <w:rsid w:val="002105EE"/>
    <w:rsid w:val="00210651"/>
    <w:rsid w:val="00210822"/>
    <w:rsid w:val="00210B51"/>
    <w:rsid w:val="00210DD4"/>
    <w:rsid w:val="00210DD9"/>
    <w:rsid w:val="0021102D"/>
    <w:rsid w:val="00211199"/>
    <w:rsid w:val="0021120A"/>
    <w:rsid w:val="002114A1"/>
    <w:rsid w:val="0021158F"/>
    <w:rsid w:val="00211677"/>
    <w:rsid w:val="002116A9"/>
    <w:rsid w:val="002117B4"/>
    <w:rsid w:val="002117F8"/>
    <w:rsid w:val="002117FD"/>
    <w:rsid w:val="0021183E"/>
    <w:rsid w:val="002118E1"/>
    <w:rsid w:val="00211977"/>
    <w:rsid w:val="00211981"/>
    <w:rsid w:val="00211B11"/>
    <w:rsid w:val="00211B1A"/>
    <w:rsid w:val="00211D22"/>
    <w:rsid w:val="00211EF4"/>
    <w:rsid w:val="002121CB"/>
    <w:rsid w:val="002121D1"/>
    <w:rsid w:val="002121DE"/>
    <w:rsid w:val="00212350"/>
    <w:rsid w:val="0021255D"/>
    <w:rsid w:val="002125A7"/>
    <w:rsid w:val="00212833"/>
    <w:rsid w:val="00212967"/>
    <w:rsid w:val="00212A05"/>
    <w:rsid w:val="00212A4C"/>
    <w:rsid w:val="00212A9E"/>
    <w:rsid w:val="00212B5A"/>
    <w:rsid w:val="00212CA4"/>
    <w:rsid w:val="00212D02"/>
    <w:rsid w:val="00212EDC"/>
    <w:rsid w:val="00212F6A"/>
    <w:rsid w:val="00212F81"/>
    <w:rsid w:val="00213077"/>
    <w:rsid w:val="0021317D"/>
    <w:rsid w:val="0021323A"/>
    <w:rsid w:val="002132FC"/>
    <w:rsid w:val="00213455"/>
    <w:rsid w:val="00213482"/>
    <w:rsid w:val="002134A7"/>
    <w:rsid w:val="0021354F"/>
    <w:rsid w:val="0021359A"/>
    <w:rsid w:val="00213680"/>
    <w:rsid w:val="002137B7"/>
    <w:rsid w:val="00213874"/>
    <w:rsid w:val="00213C5D"/>
    <w:rsid w:val="00213EC2"/>
    <w:rsid w:val="002142E8"/>
    <w:rsid w:val="0021452C"/>
    <w:rsid w:val="00214674"/>
    <w:rsid w:val="0021468E"/>
    <w:rsid w:val="002146F5"/>
    <w:rsid w:val="00214790"/>
    <w:rsid w:val="002147DD"/>
    <w:rsid w:val="00214A34"/>
    <w:rsid w:val="00214AB1"/>
    <w:rsid w:val="00214AD9"/>
    <w:rsid w:val="00214D04"/>
    <w:rsid w:val="00214FAB"/>
    <w:rsid w:val="00214FD1"/>
    <w:rsid w:val="00215008"/>
    <w:rsid w:val="00215040"/>
    <w:rsid w:val="0021516E"/>
    <w:rsid w:val="00215171"/>
    <w:rsid w:val="00215179"/>
    <w:rsid w:val="0021528D"/>
    <w:rsid w:val="0021531B"/>
    <w:rsid w:val="002153C0"/>
    <w:rsid w:val="00215727"/>
    <w:rsid w:val="00215838"/>
    <w:rsid w:val="00215B28"/>
    <w:rsid w:val="00215C13"/>
    <w:rsid w:val="00215C2C"/>
    <w:rsid w:val="00215CC0"/>
    <w:rsid w:val="00215CE0"/>
    <w:rsid w:val="00215FAD"/>
    <w:rsid w:val="002160C1"/>
    <w:rsid w:val="00216211"/>
    <w:rsid w:val="00216527"/>
    <w:rsid w:val="0021682E"/>
    <w:rsid w:val="002168DD"/>
    <w:rsid w:val="002168FC"/>
    <w:rsid w:val="0021693A"/>
    <w:rsid w:val="00216950"/>
    <w:rsid w:val="002169C0"/>
    <w:rsid w:val="002169F2"/>
    <w:rsid w:val="00216C6B"/>
    <w:rsid w:val="00216D19"/>
    <w:rsid w:val="00216D1A"/>
    <w:rsid w:val="00216D32"/>
    <w:rsid w:val="00216D44"/>
    <w:rsid w:val="0021717A"/>
    <w:rsid w:val="00217198"/>
    <w:rsid w:val="0021732F"/>
    <w:rsid w:val="00217373"/>
    <w:rsid w:val="002173DC"/>
    <w:rsid w:val="00217521"/>
    <w:rsid w:val="00217532"/>
    <w:rsid w:val="002176B9"/>
    <w:rsid w:val="0021783D"/>
    <w:rsid w:val="0021789F"/>
    <w:rsid w:val="00217988"/>
    <w:rsid w:val="00217A6D"/>
    <w:rsid w:val="00217AFB"/>
    <w:rsid w:val="00217C23"/>
    <w:rsid w:val="00217C30"/>
    <w:rsid w:val="00217C41"/>
    <w:rsid w:val="00217C63"/>
    <w:rsid w:val="00217C6A"/>
    <w:rsid w:val="00217E88"/>
    <w:rsid w:val="00217FAA"/>
    <w:rsid w:val="00220175"/>
    <w:rsid w:val="00220189"/>
    <w:rsid w:val="002201B6"/>
    <w:rsid w:val="0022045A"/>
    <w:rsid w:val="002204FA"/>
    <w:rsid w:val="0022051B"/>
    <w:rsid w:val="00220773"/>
    <w:rsid w:val="002207F7"/>
    <w:rsid w:val="00220882"/>
    <w:rsid w:val="00220886"/>
    <w:rsid w:val="00220A41"/>
    <w:rsid w:val="00220D41"/>
    <w:rsid w:val="00220D60"/>
    <w:rsid w:val="00220ECC"/>
    <w:rsid w:val="00220F21"/>
    <w:rsid w:val="00220F36"/>
    <w:rsid w:val="0022100E"/>
    <w:rsid w:val="002212CE"/>
    <w:rsid w:val="00221575"/>
    <w:rsid w:val="00221600"/>
    <w:rsid w:val="00221624"/>
    <w:rsid w:val="0022162F"/>
    <w:rsid w:val="00221634"/>
    <w:rsid w:val="00221804"/>
    <w:rsid w:val="00221929"/>
    <w:rsid w:val="00221988"/>
    <w:rsid w:val="00221C0F"/>
    <w:rsid w:val="00221C5B"/>
    <w:rsid w:val="00221C75"/>
    <w:rsid w:val="00221DEF"/>
    <w:rsid w:val="00221E20"/>
    <w:rsid w:val="00221F46"/>
    <w:rsid w:val="00221F8B"/>
    <w:rsid w:val="0022203E"/>
    <w:rsid w:val="00222461"/>
    <w:rsid w:val="00222599"/>
    <w:rsid w:val="0022269E"/>
    <w:rsid w:val="002226D2"/>
    <w:rsid w:val="0022296C"/>
    <w:rsid w:val="00222AA4"/>
    <w:rsid w:val="00222BDF"/>
    <w:rsid w:val="00222C01"/>
    <w:rsid w:val="00222C0A"/>
    <w:rsid w:val="00222C1E"/>
    <w:rsid w:val="00222C96"/>
    <w:rsid w:val="00222D9F"/>
    <w:rsid w:val="00222DA6"/>
    <w:rsid w:val="00222DE7"/>
    <w:rsid w:val="00223026"/>
    <w:rsid w:val="00223045"/>
    <w:rsid w:val="002230DF"/>
    <w:rsid w:val="002231E9"/>
    <w:rsid w:val="002232CB"/>
    <w:rsid w:val="00223305"/>
    <w:rsid w:val="0022331E"/>
    <w:rsid w:val="00223386"/>
    <w:rsid w:val="0022349F"/>
    <w:rsid w:val="002234A1"/>
    <w:rsid w:val="002234B6"/>
    <w:rsid w:val="0022356C"/>
    <w:rsid w:val="00223602"/>
    <w:rsid w:val="00223725"/>
    <w:rsid w:val="00223760"/>
    <w:rsid w:val="002237CB"/>
    <w:rsid w:val="0022389D"/>
    <w:rsid w:val="00223A18"/>
    <w:rsid w:val="00223A1A"/>
    <w:rsid w:val="00223A3C"/>
    <w:rsid w:val="00223ACC"/>
    <w:rsid w:val="00223DC2"/>
    <w:rsid w:val="00223E55"/>
    <w:rsid w:val="00223E85"/>
    <w:rsid w:val="00223FA4"/>
    <w:rsid w:val="002240F1"/>
    <w:rsid w:val="002242A4"/>
    <w:rsid w:val="002242DB"/>
    <w:rsid w:val="0022431C"/>
    <w:rsid w:val="00224454"/>
    <w:rsid w:val="002245ED"/>
    <w:rsid w:val="0022473A"/>
    <w:rsid w:val="00224744"/>
    <w:rsid w:val="00224971"/>
    <w:rsid w:val="002249E6"/>
    <w:rsid w:val="00224B8C"/>
    <w:rsid w:val="00224BF2"/>
    <w:rsid w:val="00224DA9"/>
    <w:rsid w:val="0022504A"/>
    <w:rsid w:val="00225051"/>
    <w:rsid w:val="00225139"/>
    <w:rsid w:val="0022516D"/>
    <w:rsid w:val="002251D0"/>
    <w:rsid w:val="002253BD"/>
    <w:rsid w:val="0022553D"/>
    <w:rsid w:val="00225551"/>
    <w:rsid w:val="002257A1"/>
    <w:rsid w:val="00225A52"/>
    <w:rsid w:val="00225A76"/>
    <w:rsid w:val="00225A9F"/>
    <w:rsid w:val="00225D61"/>
    <w:rsid w:val="00225E0C"/>
    <w:rsid w:val="00225E11"/>
    <w:rsid w:val="00225FF9"/>
    <w:rsid w:val="0022633F"/>
    <w:rsid w:val="00226454"/>
    <w:rsid w:val="00226475"/>
    <w:rsid w:val="0022650C"/>
    <w:rsid w:val="002265D7"/>
    <w:rsid w:val="00226640"/>
    <w:rsid w:val="00226645"/>
    <w:rsid w:val="002267F8"/>
    <w:rsid w:val="002268BB"/>
    <w:rsid w:val="00226996"/>
    <w:rsid w:val="0022699C"/>
    <w:rsid w:val="00226A0F"/>
    <w:rsid w:val="00226A53"/>
    <w:rsid w:val="00226B6B"/>
    <w:rsid w:val="00226D52"/>
    <w:rsid w:val="00226D83"/>
    <w:rsid w:val="00226DB6"/>
    <w:rsid w:val="00226E19"/>
    <w:rsid w:val="00226F41"/>
    <w:rsid w:val="0022704F"/>
    <w:rsid w:val="002270F5"/>
    <w:rsid w:val="00227189"/>
    <w:rsid w:val="002272A5"/>
    <w:rsid w:val="00227463"/>
    <w:rsid w:val="002274A3"/>
    <w:rsid w:val="00227528"/>
    <w:rsid w:val="0022758B"/>
    <w:rsid w:val="00227595"/>
    <w:rsid w:val="0022763C"/>
    <w:rsid w:val="0022768C"/>
    <w:rsid w:val="002276D2"/>
    <w:rsid w:val="0022779C"/>
    <w:rsid w:val="00227A9F"/>
    <w:rsid w:val="00227C14"/>
    <w:rsid w:val="00227C20"/>
    <w:rsid w:val="00227DC0"/>
    <w:rsid w:val="00227E5D"/>
    <w:rsid w:val="00227E85"/>
    <w:rsid w:val="00230204"/>
    <w:rsid w:val="0023023C"/>
    <w:rsid w:val="002302FC"/>
    <w:rsid w:val="00230392"/>
    <w:rsid w:val="00230396"/>
    <w:rsid w:val="002303F2"/>
    <w:rsid w:val="00230459"/>
    <w:rsid w:val="00230611"/>
    <w:rsid w:val="0023085C"/>
    <w:rsid w:val="00230923"/>
    <w:rsid w:val="00230CED"/>
    <w:rsid w:val="00230E03"/>
    <w:rsid w:val="002310A4"/>
    <w:rsid w:val="002310E5"/>
    <w:rsid w:val="002310F4"/>
    <w:rsid w:val="0023123B"/>
    <w:rsid w:val="00231242"/>
    <w:rsid w:val="0023187C"/>
    <w:rsid w:val="002318C2"/>
    <w:rsid w:val="002319A9"/>
    <w:rsid w:val="00231A08"/>
    <w:rsid w:val="00231A3E"/>
    <w:rsid w:val="00231C5E"/>
    <w:rsid w:val="00231CEA"/>
    <w:rsid w:val="00231DD5"/>
    <w:rsid w:val="00231E1B"/>
    <w:rsid w:val="00231E3C"/>
    <w:rsid w:val="00231E4E"/>
    <w:rsid w:val="00231E57"/>
    <w:rsid w:val="0023211F"/>
    <w:rsid w:val="0023213B"/>
    <w:rsid w:val="00232146"/>
    <w:rsid w:val="00232341"/>
    <w:rsid w:val="00232465"/>
    <w:rsid w:val="00232474"/>
    <w:rsid w:val="00232494"/>
    <w:rsid w:val="0023258E"/>
    <w:rsid w:val="00232641"/>
    <w:rsid w:val="002326D0"/>
    <w:rsid w:val="00232775"/>
    <w:rsid w:val="00232839"/>
    <w:rsid w:val="0023297B"/>
    <w:rsid w:val="00232A0B"/>
    <w:rsid w:val="00232A15"/>
    <w:rsid w:val="00232B1C"/>
    <w:rsid w:val="00232CB1"/>
    <w:rsid w:val="00232D6C"/>
    <w:rsid w:val="00232DDC"/>
    <w:rsid w:val="00232EC3"/>
    <w:rsid w:val="00232F24"/>
    <w:rsid w:val="00232FF0"/>
    <w:rsid w:val="0023305B"/>
    <w:rsid w:val="0023308A"/>
    <w:rsid w:val="00233221"/>
    <w:rsid w:val="00233366"/>
    <w:rsid w:val="0023366E"/>
    <w:rsid w:val="0023367A"/>
    <w:rsid w:val="002336C2"/>
    <w:rsid w:val="002337FC"/>
    <w:rsid w:val="002338E8"/>
    <w:rsid w:val="00233964"/>
    <w:rsid w:val="00233B66"/>
    <w:rsid w:val="00233B90"/>
    <w:rsid w:val="00233EF8"/>
    <w:rsid w:val="00233F27"/>
    <w:rsid w:val="00233F34"/>
    <w:rsid w:val="0023412E"/>
    <w:rsid w:val="002343F2"/>
    <w:rsid w:val="0023448B"/>
    <w:rsid w:val="002344C2"/>
    <w:rsid w:val="002345C9"/>
    <w:rsid w:val="002345F0"/>
    <w:rsid w:val="002345FB"/>
    <w:rsid w:val="002348A9"/>
    <w:rsid w:val="00234A61"/>
    <w:rsid w:val="00234B19"/>
    <w:rsid w:val="00234B8F"/>
    <w:rsid w:val="00234C6F"/>
    <w:rsid w:val="00234DF3"/>
    <w:rsid w:val="00234F65"/>
    <w:rsid w:val="00234F9F"/>
    <w:rsid w:val="00235204"/>
    <w:rsid w:val="00235220"/>
    <w:rsid w:val="00235317"/>
    <w:rsid w:val="002353BE"/>
    <w:rsid w:val="002354CC"/>
    <w:rsid w:val="00235530"/>
    <w:rsid w:val="002355B7"/>
    <w:rsid w:val="0023583E"/>
    <w:rsid w:val="00235844"/>
    <w:rsid w:val="002359AC"/>
    <w:rsid w:val="00235A2C"/>
    <w:rsid w:val="00235BAD"/>
    <w:rsid w:val="00235CB8"/>
    <w:rsid w:val="00235D82"/>
    <w:rsid w:val="00235FD8"/>
    <w:rsid w:val="00236114"/>
    <w:rsid w:val="0023623B"/>
    <w:rsid w:val="00236315"/>
    <w:rsid w:val="002367AA"/>
    <w:rsid w:val="00236885"/>
    <w:rsid w:val="0023697E"/>
    <w:rsid w:val="00236B78"/>
    <w:rsid w:val="00236C47"/>
    <w:rsid w:val="00236C74"/>
    <w:rsid w:val="00236D16"/>
    <w:rsid w:val="00236F28"/>
    <w:rsid w:val="0023703A"/>
    <w:rsid w:val="00237040"/>
    <w:rsid w:val="002370C4"/>
    <w:rsid w:val="0023744D"/>
    <w:rsid w:val="00237595"/>
    <w:rsid w:val="002375C6"/>
    <w:rsid w:val="00237742"/>
    <w:rsid w:val="00237913"/>
    <w:rsid w:val="00237971"/>
    <w:rsid w:val="00237A62"/>
    <w:rsid w:val="00237D83"/>
    <w:rsid w:val="00237D9C"/>
    <w:rsid w:val="00237DA1"/>
    <w:rsid w:val="00237EAD"/>
    <w:rsid w:val="0024016F"/>
    <w:rsid w:val="002401EB"/>
    <w:rsid w:val="00240217"/>
    <w:rsid w:val="0024026F"/>
    <w:rsid w:val="0024035D"/>
    <w:rsid w:val="0024037E"/>
    <w:rsid w:val="00240505"/>
    <w:rsid w:val="0024065E"/>
    <w:rsid w:val="002406AD"/>
    <w:rsid w:val="002407A0"/>
    <w:rsid w:val="0024087E"/>
    <w:rsid w:val="0024089D"/>
    <w:rsid w:val="002409E4"/>
    <w:rsid w:val="00240AFD"/>
    <w:rsid w:val="00240B0C"/>
    <w:rsid w:val="00240CB5"/>
    <w:rsid w:val="00240D85"/>
    <w:rsid w:val="00240F17"/>
    <w:rsid w:val="00240F63"/>
    <w:rsid w:val="00241121"/>
    <w:rsid w:val="00241126"/>
    <w:rsid w:val="002413C6"/>
    <w:rsid w:val="00241597"/>
    <w:rsid w:val="00241665"/>
    <w:rsid w:val="00241682"/>
    <w:rsid w:val="00241757"/>
    <w:rsid w:val="002417F3"/>
    <w:rsid w:val="002417F5"/>
    <w:rsid w:val="00241824"/>
    <w:rsid w:val="0024182E"/>
    <w:rsid w:val="00241880"/>
    <w:rsid w:val="002419D0"/>
    <w:rsid w:val="00241A3D"/>
    <w:rsid w:val="00241AF0"/>
    <w:rsid w:val="00241B52"/>
    <w:rsid w:val="00241B8F"/>
    <w:rsid w:val="00241BEF"/>
    <w:rsid w:val="00241CB2"/>
    <w:rsid w:val="00241D10"/>
    <w:rsid w:val="00241D55"/>
    <w:rsid w:val="00241EAD"/>
    <w:rsid w:val="00241EBE"/>
    <w:rsid w:val="00241F03"/>
    <w:rsid w:val="00241F8A"/>
    <w:rsid w:val="00241FBC"/>
    <w:rsid w:val="00242069"/>
    <w:rsid w:val="00242083"/>
    <w:rsid w:val="002421D2"/>
    <w:rsid w:val="00242298"/>
    <w:rsid w:val="002423B7"/>
    <w:rsid w:val="002423F5"/>
    <w:rsid w:val="00242492"/>
    <w:rsid w:val="002424A3"/>
    <w:rsid w:val="00242511"/>
    <w:rsid w:val="0024270F"/>
    <w:rsid w:val="002427E4"/>
    <w:rsid w:val="002428EB"/>
    <w:rsid w:val="002428F0"/>
    <w:rsid w:val="00242932"/>
    <w:rsid w:val="00242952"/>
    <w:rsid w:val="00242AAA"/>
    <w:rsid w:val="00242B48"/>
    <w:rsid w:val="00242B57"/>
    <w:rsid w:val="00242C63"/>
    <w:rsid w:val="00242E66"/>
    <w:rsid w:val="00243061"/>
    <w:rsid w:val="002430D5"/>
    <w:rsid w:val="0024312D"/>
    <w:rsid w:val="00243150"/>
    <w:rsid w:val="002431B5"/>
    <w:rsid w:val="002432C3"/>
    <w:rsid w:val="002432E9"/>
    <w:rsid w:val="002432FC"/>
    <w:rsid w:val="00243335"/>
    <w:rsid w:val="0024339B"/>
    <w:rsid w:val="00243460"/>
    <w:rsid w:val="0024348E"/>
    <w:rsid w:val="00243517"/>
    <w:rsid w:val="00243769"/>
    <w:rsid w:val="0024376F"/>
    <w:rsid w:val="002437C8"/>
    <w:rsid w:val="00243A64"/>
    <w:rsid w:val="00243B5E"/>
    <w:rsid w:val="00243B6C"/>
    <w:rsid w:val="00243B8F"/>
    <w:rsid w:val="00243BE5"/>
    <w:rsid w:val="00243C6D"/>
    <w:rsid w:val="00243D8D"/>
    <w:rsid w:val="00243DF5"/>
    <w:rsid w:val="00243E00"/>
    <w:rsid w:val="00243E01"/>
    <w:rsid w:val="00243EBF"/>
    <w:rsid w:val="00243FAE"/>
    <w:rsid w:val="0024432B"/>
    <w:rsid w:val="002445EB"/>
    <w:rsid w:val="002448DD"/>
    <w:rsid w:val="00244A85"/>
    <w:rsid w:val="00244ADF"/>
    <w:rsid w:val="00244B32"/>
    <w:rsid w:val="00244BB0"/>
    <w:rsid w:val="00244CE9"/>
    <w:rsid w:val="00244D22"/>
    <w:rsid w:val="00244D8A"/>
    <w:rsid w:val="00244DB9"/>
    <w:rsid w:val="00244DBA"/>
    <w:rsid w:val="00244DDF"/>
    <w:rsid w:val="00244E7D"/>
    <w:rsid w:val="00244F4E"/>
    <w:rsid w:val="00244FEE"/>
    <w:rsid w:val="0024524F"/>
    <w:rsid w:val="002454FB"/>
    <w:rsid w:val="00245634"/>
    <w:rsid w:val="002457C2"/>
    <w:rsid w:val="00245825"/>
    <w:rsid w:val="002459D3"/>
    <w:rsid w:val="00245A2B"/>
    <w:rsid w:val="00245A2C"/>
    <w:rsid w:val="00245A42"/>
    <w:rsid w:val="00245AC9"/>
    <w:rsid w:val="00245AFF"/>
    <w:rsid w:val="00245B6B"/>
    <w:rsid w:val="00245C59"/>
    <w:rsid w:val="00245C74"/>
    <w:rsid w:val="00245CF3"/>
    <w:rsid w:val="00245FE9"/>
    <w:rsid w:val="002460A3"/>
    <w:rsid w:val="00246176"/>
    <w:rsid w:val="00246199"/>
    <w:rsid w:val="0024624B"/>
    <w:rsid w:val="002462BC"/>
    <w:rsid w:val="00246327"/>
    <w:rsid w:val="00246401"/>
    <w:rsid w:val="00246492"/>
    <w:rsid w:val="0024651E"/>
    <w:rsid w:val="002468CC"/>
    <w:rsid w:val="002469A4"/>
    <w:rsid w:val="0024714A"/>
    <w:rsid w:val="002471C5"/>
    <w:rsid w:val="00247214"/>
    <w:rsid w:val="00247334"/>
    <w:rsid w:val="00247369"/>
    <w:rsid w:val="00247403"/>
    <w:rsid w:val="00247559"/>
    <w:rsid w:val="00247661"/>
    <w:rsid w:val="00247712"/>
    <w:rsid w:val="0024773A"/>
    <w:rsid w:val="00247803"/>
    <w:rsid w:val="00247885"/>
    <w:rsid w:val="0024796F"/>
    <w:rsid w:val="00247994"/>
    <w:rsid w:val="00247A88"/>
    <w:rsid w:val="00247C4F"/>
    <w:rsid w:val="00247C97"/>
    <w:rsid w:val="00247C9C"/>
    <w:rsid w:val="00247CB0"/>
    <w:rsid w:val="00247CDF"/>
    <w:rsid w:val="00247ED9"/>
    <w:rsid w:val="00247F14"/>
    <w:rsid w:val="0025010C"/>
    <w:rsid w:val="0025022A"/>
    <w:rsid w:val="00250262"/>
    <w:rsid w:val="00250416"/>
    <w:rsid w:val="00250509"/>
    <w:rsid w:val="00250626"/>
    <w:rsid w:val="00250659"/>
    <w:rsid w:val="0025066E"/>
    <w:rsid w:val="0025078B"/>
    <w:rsid w:val="002508C5"/>
    <w:rsid w:val="002508D7"/>
    <w:rsid w:val="00250978"/>
    <w:rsid w:val="00250ABF"/>
    <w:rsid w:val="00250B24"/>
    <w:rsid w:val="00250BB5"/>
    <w:rsid w:val="00250C0A"/>
    <w:rsid w:val="00250CF5"/>
    <w:rsid w:val="00250CF8"/>
    <w:rsid w:val="00250E0E"/>
    <w:rsid w:val="00250E47"/>
    <w:rsid w:val="00250E6A"/>
    <w:rsid w:val="002510BC"/>
    <w:rsid w:val="002511EA"/>
    <w:rsid w:val="00251241"/>
    <w:rsid w:val="002515DC"/>
    <w:rsid w:val="00251621"/>
    <w:rsid w:val="00251787"/>
    <w:rsid w:val="002518F1"/>
    <w:rsid w:val="00251A1A"/>
    <w:rsid w:val="00251B9B"/>
    <w:rsid w:val="00251DD0"/>
    <w:rsid w:val="00251F06"/>
    <w:rsid w:val="00251FC4"/>
    <w:rsid w:val="0025200A"/>
    <w:rsid w:val="00252294"/>
    <w:rsid w:val="002523B0"/>
    <w:rsid w:val="00252423"/>
    <w:rsid w:val="00252441"/>
    <w:rsid w:val="00252491"/>
    <w:rsid w:val="00252590"/>
    <w:rsid w:val="00252599"/>
    <w:rsid w:val="00252767"/>
    <w:rsid w:val="002528F0"/>
    <w:rsid w:val="002529DB"/>
    <w:rsid w:val="00252B58"/>
    <w:rsid w:val="00252C55"/>
    <w:rsid w:val="00252C81"/>
    <w:rsid w:val="00252EB6"/>
    <w:rsid w:val="00252F84"/>
    <w:rsid w:val="00252FAE"/>
    <w:rsid w:val="00253237"/>
    <w:rsid w:val="00253238"/>
    <w:rsid w:val="002532D6"/>
    <w:rsid w:val="002532EB"/>
    <w:rsid w:val="00253434"/>
    <w:rsid w:val="00253447"/>
    <w:rsid w:val="00253535"/>
    <w:rsid w:val="002535D9"/>
    <w:rsid w:val="00253657"/>
    <w:rsid w:val="0025367B"/>
    <w:rsid w:val="0025372F"/>
    <w:rsid w:val="00253762"/>
    <w:rsid w:val="002537B2"/>
    <w:rsid w:val="00253834"/>
    <w:rsid w:val="0025385F"/>
    <w:rsid w:val="002538BF"/>
    <w:rsid w:val="00253A75"/>
    <w:rsid w:val="00253AC8"/>
    <w:rsid w:val="00253B30"/>
    <w:rsid w:val="00253C34"/>
    <w:rsid w:val="00253D70"/>
    <w:rsid w:val="00253F68"/>
    <w:rsid w:val="00253FDD"/>
    <w:rsid w:val="002540F3"/>
    <w:rsid w:val="0025420F"/>
    <w:rsid w:val="002542E9"/>
    <w:rsid w:val="0025430D"/>
    <w:rsid w:val="0025441E"/>
    <w:rsid w:val="002544BF"/>
    <w:rsid w:val="0025454B"/>
    <w:rsid w:val="00254739"/>
    <w:rsid w:val="0025474A"/>
    <w:rsid w:val="002547F9"/>
    <w:rsid w:val="00254817"/>
    <w:rsid w:val="0025497D"/>
    <w:rsid w:val="00254AFC"/>
    <w:rsid w:val="00254BB3"/>
    <w:rsid w:val="00254BEA"/>
    <w:rsid w:val="00254EB8"/>
    <w:rsid w:val="0025502F"/>
    <w:rsid w:val="00255138"/>
    <w:rsid w:val="002556E8"/>
    <w:rsid w:val="002558E1"/>
    <w:rsid w:val="00255A18"/>
    <w:rsid w:val="00255BA7"/>
    <w:rsid w:val="00255BD5"/>
    <w:rsid w:val="00255D2E"/>
    <w:rsid w:val="00255D38"/>
    <w:rsid w:val="00255DDF"/>
    <w:rsid w:val="00255E12"/>
    <w:rsid w:val="00255E53"/>
    <w:rsid w:val="00255E71"/>
    <w:rsid w:val="00255F11"/>
    <w:rsid w:val="00256045"/>
    <w:rsid w:val="00256211"/>
    <w:rsid w:val="0025636A"/>
    <w:rsid w:val="0025637E"/>
    <w:rsid w:val="00256385"/>
    <w:rsid w:val="002563CB"/>
    <w:rsid w:val="002563F6"/>
    <w:rsid w:val="0025641B"/>
    <w:rsid w:val="00256425"/>
    <w:rsid w:val="0025660F"/>
    <w:rsid w:val="00256695"/>
    <w:rsid w:val="002567A5"/>
    <w:rsid w:val="002569B6"/>
    <w:rsid w:val="002569BE"/>
    <w:rsid w:val="00256A04"/>
    <w:rsid w:val="00256A9A"/>
    <w:rsid w:val="00256D6D"/>
    <w:rsid w:val="00256D95"/>
    <w:rsid w:val="00256DDB"/>
    <w:rsid w:val="00256F60"/>
    <w:rsid w:val="0025702C"/>
    <w:rsid w:val="002570EC"/>
    <w:rsid w:val="0025714A"/>
    <w:rsid w:val="0025715A"/>
    <w:rsid w:val="002571A9"/>
    <w:rsid w:val="0025733D"/>
    <w:rsid w:val="002574BC"/>
    <w:rsid w:val="00257524"/>
    <w:rsid w:val="0025775D"/>
    <w:rsid w:val="002577E2"/>
    <w:rsid w:val="00257971"/>
    <w:rsid w:val="00257989"/>
    <w:rsid w:val="002579D3"/>
    <w:rsid w:val="00257ACD"/>
    <w:rsid w:val="00257B0D"/>
    <w:rsid w:val="00257B9C"/>
    <w:rsid w:val="00257BF5"/>
    <w:rsid w:val="00257C99"/>
    <w:rsid w:val="00257CA1"/>
    <w:rsid w:val="00257CA3"/>
    <w:rsid w:val="00257E2F"/>
    <w:rsid w:val="002600B5"/>
    <w:rsid w:val="002601BE"/>
    <w:rsid w:val="0026052A"/>
    <w:rsid w:val="00260621"/>
    <w:rsid w:val="002609E7"/>
    <w:rsid w:val="002609F0"/>
    <w:rsid w:val="00260A76"/>
    <w:rsid w:val="00260B6F"/>
    <w:rsid w:val="00260BA6"/>
    <w:rsid w:val="00260C70"/>
    <w:rsid w:val="00260D1D"/>
    <w:rsid w:val="00260F92"/>
    <w:rsid w:val="00260FD4"/>
    <w:rsid w:val="0026110F"/>
    <w:rsid w:val="0026113A"/>
    <w:rsid w:val="00261156"/>
    <w:rsid w:val="002611A3"/>
    <w:rsid w:val="002611A6"/>
    <w:rsid w:val="002612A5"/>
    <w:rsid w:val="002613DD"/>
    <w:rsid w:val="00261405"/>
    <w:rsid w:val="00261412"/>
    <w:rsid w:val="00261428"/>
    <w:rsid w:val="00261455"/>
    <w:rsid w:val="00261592"/>
    <w:rsid w:val="00261596"/>
    <w:rsid w:val="002615FA"/>
    <w:rsid w:val="002616A6"/>
    <w:rsid w:val="0026192F"/>
    <w:rsid w:val="0026195D"/>
    <w:rsid w:val="00261A8E"/>
    <w:rsid w:val="00261AAB"/>
    <w:rsid w:val="00261AB8"/>
    <w:rsid w:val="00261AC7"/>
    <w:rsid w:val="00261B83"/>
    <w:rsid w:val="00261C7E"/>
    <w:rsid w:val="00261F1B"/>
    <w:rsid w:val="00261FC1"/>
    <w:rsid w:val="00261FF6"/>
    <w:rsid w:val="00262287"/>
    <w:rsid w:val="002622C8"/>
    <w:rsid w:val="002623B2"/>
    <w:rsid w:val="00262405"/>
    <w:rsid w:val="002624A7"/>
    <w:rsid w:val="0026252E"/>
    <w:rsid w:val="002625A6"/>
    <w:rsid w:val="00262916"/>
    <w:rsid w:val="00262CA9"/>
    <w:rsid w:val="00262D1B"/>
    <w:rsid w:val="00262D76"/>
    <w:rsid w:val="00262DD5"/>
    <w:rsid w:val="00262E02"/>
    <w:rsid w:val="00262F4D"/>
    <w:rsid w:val="00263029"/>
    <w:rsid w:val="00263119"/>
    <w:rsid w:val="00263125"/>
    <w:rsid w:val="0026312B"/>
    <w:rsid w:val="0026322A"/>
    <w:rsid w:val="00263251"/>
    <w:rsid w:val="002633C5"/>
    <w:rsid w:val="002634A3"/>
    <w:rsid w:val="002634A5"/>
    <w:rsid w:val="00263564"/>
    <w:rsid w:val="00263769"/>
    <w:rsid w:val="0026379D"/>
    <w:rsid w:val="002637AC"/>
    <w:rsid w:val="00263838"/>
    <w:rsid w:val="00263875"/>
    <w:rsid w:val="00263916"/>
    <w:rsid w:val="00263994"/>
    <w:rsid w:val="00263A4C"/>
    <w:rsid w:val="00263AC2"/>
    <w:rsid w:val="00263B67"/>
    <w:rsid w:val="00263EF1"/>
    <w:rsid w:val="00263F0E"/>
    <w:rsid w:val="00263F7D"/>
    <w:rsid w:val="00264186"/>
    <w:rsid w:val="00264341"/>
    <w:rsid w:val="0026436B"/>
    <w:rsid w:val="00264395"/>
    <w:rsid w:val="0026442A"/>
    <w:rsid w:val="00264465"/>
    <w:rsid w:val="0026458F"/>
    <w:rsid w:val="00264696"/>
    <w:rsid w:val="002646B3"/>
    <w:rsid w:val="00264991"/>
    <w:rsid w:val="002649F6"/>
    <w:rsid w:val="00264BCB"/>
    <w:rsid w:val="00264C1A"/>
    <w:rsid w:val="00264C51"/>
    <w:rsid w:val="00264FE4"/>
    <w:rsid w:val="00264FEA"/>
    <w:rsid w:val="0026507E"/>
    <w:rsid w:val="0026523E"/>
    <w:rsid w:val="002652D7"/>
    <w:rsid w:val="00265502"/>
    <w:rsid w:val="002656F1"/>
    <w:rsid w:val="00265735"/>
    <w:rsid w:val="0026581F"/>
    <w:rsid w:val="00265954"/>
    <w:rsid w:val="00265A63"/>
    <w:rsid w:val="00265A99"/>
    <w:rsid w:val="00265AA6"/>
    <w:rsid w:val="00265C2E"/>
    <w:rsid w:val="00265D67"/>
    <w:rsid w:val="00265D9B"/>
    <w:rsid w:val="00265DE9"/>
    <w:rsid w:val="00265EF2"/>
    <w:rsid w:val="00265F4B"/>
    <w:rsid w:val="00266258"/>
    <w:rsid w:val="0026636E"/>
    <w:rsid w:val="00266387"/>
    <w:rsid w:val="0026640E"/>
    <w:rsid w:val="0026652A"/>
    <w:rsid w:val="00266660"/>
    <w:rsid w:val="0026669A"/>
    <w:rsid w:val="0026670F"/>
    <w:rsid w:val="002667B5"/>
    <w:rsid w:val="002667F9"/>
    <w:rsid w:val="00266874"/>
    <w:rsid w:val="0026695B"/>
    <w:rsid w:val="00266A0A"/>
    <w:rsid w:val="00266B25"/>
    <w:rsid w:val="00266B72"/>
    <w:rsid w:val="00266BB7"/>
    <w:rsid w:val="00266C0B"/>
    <w:rsid w:val="00266CF3"/>
    <w:rsid w:val="00266DD6"/>
    <w:rsid w:val="00266E2B"/>
    <w:rsid w:val="00266F7D"/>
    <w:rsid w:val="00266FFE"/>
    <w:rsid w:val="002670AF"/>
    <w:rsid w:val="002671A5"/>
    <w:rsid w:val="002671BA"/>
    <w:rsid w:val="002672FD"/>
    <w:rsid w:val="002673AD"/>
    <w:rsid w:val="00267412"/>
    <w:rsid w:val="00267500"/>
    <w:rsid w:val="0026754A"/>
    <w:rsid w:val="002675AE"/>
    <w:rsid w:val="002675E2"/>
    <w:rsid w:val="002675FE"/>
    <w:rsid w:val="00267803"/>
    <w:rsid w:val="00267933"/>
    <w:rsid w:val="002679EE"/>
    <w:rsid w:val="00267A88"/>
    <w:rsid w:val="00267B2A"/>
    <w:rsid w:val="00267CAF"/>
    <w:rsid w:val="00267EF7"/>
    <w:rsid w:val="00267FD0"/>
    <w:rsid w:val="00267FDA"/>
    <w:rsid w:val="00270066"/>
    <w:rsid w:val="00270126"/>
    <w:rsid w:val="002702F8"/>
    <w:rsid w:val="002703E1"/>
    <w:rsid w:val="00270420"/>
    <w:rsid w:val="00270429"/>
    <w:rsid w:val="00270451"/>
    <w:rsid w:val="002704A1"/>
    <w:rsid w:val="0027079D"/>
    <w:rsid w:val="002707C6"/>
    <w:rsid w:val="002707F9"/>
    <w:rsid w:val="00270A84"/>
    <w:rsid w:val="00270A85"/>
    <w:rsid w:val="00270BB1"/>
    <w:rsid w:val="00270C70"/>
    <w:rsid w:val="00270C79"/>
    <w:rsid w:val="00270E0C"/>
    <w:rsid w:val="0027108F"/>
    <w:rsid w:val="00271172"/>
    <w:rsid w:val="00271224"/>
    <w:rsid w:val="0027136A"/>
    <w:rsid w:val="0027138E"/>
    <w:rsid w:val="002716B3"/>
    <w:rsid w:val="00271842"/>
    <w:rsid w:val="00271A07"/>
    <w:rsid w:val="00271A4E"/>
    <w:rsid w:val="00271A82"/>
    <w:rsid w:val="00271B6F"/>
    <w:rsid w:val="00271DD9"/>
    <w:rsid w:val="00271F16"/>
    <w:rsid w:val="00272069"/>
    <w:rsid w:val="002720EC"/>
    <w:rsid w:val="002721B5"/>
    <w:rsid w:val="00272200"/>
    <w:rsid w:val="00272289"/>
    <w:rsid w:val="002722A4"/>
    <w:rsid w:val="002722CA"/>
    <w:rsid w:val="00272391"/>
    <w:rsid w:val="002723FE"/>
    <w:rsid w:val="0027240A"/>
    <w:rsid w:val="002726AA"/>
    <w:rsid w:val="0027275F"/>
    <w:rsid w:val="002728A0"/>
    <w:rsid w:val="002728B7"/>
    <w:rsid w:val="00272935"/>
    <w:rsid w:val="0027293B"/>
    <w:rsid w:val="002729E5"/>
    <w:rsid w:val="00272B21"/>
    <w:rsid w:val="00272BE6"/>
    <w:rsid w:val="00272CC4"/>
    <w:rsid w:val="00272F1A"/>
    <w:rsid w:val="0027306D"/>
    <w:rsid w:val="002730C7"/>
    <w:rsid w:val="00273153"/>
    <w:rsid w:val="00273284"/>
    <w:rsid w:val="002733B7"/>
    <w:rsid w:val="002734F6"/>
    <w:rsid w:val="00273505"/>
    <w:rsid w:val="002736F0"/>
    <w:rsid w:val="002737FD"/>
    <w:rsid w:val="002739D3"/>
    <w:rsid w:val="00273A19"/>
    <w:rsid w:val="00273C64"/>
    <w:rsid w:val="00273EFE"/>
    <w:rsid w:val="00273FFA"/>
    <w:rsid w:val="0027402D"/>
    <w:rsid w:val="0027413D"/>
    <w:rsid w:val="00274168"/>
    <w:rsid w:val="002743FE"/>
    <w:rsid w:val="002744D8"/>
    <w:rsid w:val="002745FE"/>
    <w:rsid w:val="0027460F"/>
    <w:rsid w:val="0027469F"/>
    <w:rsid w:val="002746D4"/>
    <w:rsid w:val="002746EE"/>
    <w:rsid w:val="00274788"/>
    <w:rsid w:val="002748B6"/>
    <w:rsid w:val="002748D5"/>
    <w:rsid w:val="002749A9"/>
    <w:rsid w:val="00274DA7"/>
    <w:rsid w:val="00274F18"/>
    <w:rsid w:val="00275011"/>
    <w:rsid w:val="00275173"/>
    <w:rsid w:val="002751B1"/>
    <w:rsid w:val="00275214"/>
    <w:rsid w:val="00275303"/>
    <w:rsid w:val="002754A3"/>
    <w:rsid w:val="002754B7"/>
    <w:rsid w:val="002754FB"/>
    <w:rsid w:val="00275605"/>
    <w:rsid w:val="0027580F"/>
    <w:rsid w:val="002759AA"/>
    <w:rsid w:val="00275A95"/>
    <w:rsid w:val="00275C2C"/>
    <w:rsid w:val="00275DBC"/>
    <w:rsid w:val="00275F65"/>
    <w:rsid w:val="00276049"/>
    <w:rsid w:val="002760CE"/>
    <w:rsid w:val="00276139"/>
    <w:rsid w:val="00276228"/>
    <w:rsid w:val="00276244"/>
    <w:rsid w:val="00276363"/>
    <w:rsid w:val="002763AD"/>
    <w:rsid w:val="00276486"/>
    <w:rsid w:val="0027648E"/>
    <w:rsid w:val="002764CA"/>
    <w:rsid w:val="0027656E"/>
    <w:rsid w:val="002766E7"/>
    <w:rsid w:val="002766E8"/>
    <w:rsid w:val="00276750"/>
    <w:rsid w:val="00276770"/>
    <w:rsid w:val="00276872"/>
    <w:rsid w:val="00276AE6"/>
    <w:rsid w:val="00276B87"/>
    <w:rsid w:val="00276C33"/>
    <w:rsid w:val="00276D00"/>
    <w:rsid w:val="00276DC0"/>
    <w:rsid w:val="00276E12"/>
    <w:rsid w:val="00276E17"/>
    <w:rsid w:val="00276F8A"/>
    <w:rsid w:val="0027717B"/>
    <w:rsid w:val="00277195"/>
    <w:rsid w:val="00277220"/>
    <w:rsid w:val="00277264"/>
    <w:rsid w:val="002772E9"/>
    <w:rsid w:val="0027737A"/>
    <w:rsid w:val="00277522"/>
    <w:rsid w:val="0027753B"/>
    <w:rsid w:val="002775DE"/>
    <w:rsid w:val="00277604"/>
    <w:rsid w:val="00277626"/>
    <w:rsid w:val="00277716"/>
    <w:rsid w:val="0027783F"/>
    <w:rsid w:val="00277846"/>
    <w:rsid w:val="00277856"/>
    <w:rsid w:val="002778B3"/>
    <w:rsid w:val="002778CD"/>
    <w:rsid w:val="00277C82"/>
    <w:rsid w:val="00277DE9"/>
    <w:rsid w:val="00277E1D"/>
    <w:rsid w:val="00277EF7"/>
    <w:rsid w:val="00277F24"/>
    <w:rsid w:val="00280043"/>
    <w:rsid w:val="0028005F"/>
    <w:rsid w:val="0028009E"/>
    <w:rsid w:val="002801BB"/>
    <w:rsid w:val="002802BF"/>
    <w:rsid w:val="002803B9"/>
    <w:rsid w:val="0028060D"/>
    <w:rsid w:val="00280869"/>
    <w:rsid w:val="0028093A"/>
    <w:rsid w:val="00280A40"/>
    <w:rsid w:val="00280BBA"/>
    <w:rsid w:val="00280E5E"/>
    <w:rsid w:val="00280EDB"/>
    <w:rsid w:val="002810C2"/>
    <w:rsid w:val="00281181"/>
    <w:rsid w:val="002812C0"/>
    <w:rsid w:val="002812E8"/>
    <w:rsid w:val="002814D8"/>
    <w:rsid w:val="00281506"/>
    <w:rsid w:val="00281626"/>
    <w:rsid w:val="00281691"/>
    <w:rsid w:val="00281709"/>
    <w:rsid w:val="00281806"/>
    <w:rsid w:val="002818F0"/>
    <w:rsid w:val="00281924"/>
    <w:rsid w:val="00281987"/>
    <w:rsid w:val="002819DB"/>
    <w:rsid w:val="00281A0D"/>
    <w:rsid w:val="00281CDA"/>
    <w:rsid w:val="00281CE6"/>
    <w:rsid w:val="00281DDC"/>
    <w:rsid w:val="00281EB0"/>
    <w:rsid w:val="00281FD6"/>
    <w:rsid w:val="00282315"/>
    <w:rsid w:val="00282398"/>
    <w:rsid w:val="0028246B"/>
    <w:rsid w:val="00282570"/>
    <w:rsid w:val="00282592"/>
    <w:rsid w:val="0028259B"/>
    <w:rsid w:val="002825E1"/>
    <w:rsid w:val="0028268C"/>
    <w:rsid w:val="002827B8"/>
    <w:rsid w:val="002827F7"/>
    <w:rsid w:val="00282A55"/>
    <w:rsid w:val="00282A87"/>
    <w:rsid w:val="00282A9B"/>
    <w:rsid w:val="00282B58"/>
    <w:rsid w:val="00282C28"/>
    <w:rsid w:val="00282CCF"/>
    <w:rsid w:val="00282CE3"/>
    <w:rsid w:val="0028316A"/>
    <w:rsid w:val="0028335B"/>
    <w:rsid w:val="0028336C"/>
    <w:rsid w:val="00283549"/>
    <w:rsid w:val="00283575"/>
    <w:rsid w:val="00283707"/>
    <w:rsid w:val="002838CF"/>
    <w:rsid w:val="002838E4"/>
    <w:rsid w:val="00283B94"/>
    <w:rsid w:val="00283D69"/>
    <w:rsid w:val="00283EFC"/>
    <w:rsid w:val="00284262"/>
    <w:rsid w:val="0028455E"/>
    <w:rsid w:val="002845A4"/>
    <w:rsid w:val="00284660"/>
    <w:rsid w:val="002848A4"/>
    <w:rsid w:val="00284A6B"/>
    <w:rsid w:val="00284B0A"/>
    <w:rsid w:val="00284B3A"/>
    <w:rsid w:val="00284D6F"/>
    <w:rsid w:val="00284D8D"/>
    <w:rsid w:val="00284DF3"/>
    <w:rsid w:val="00284E29"/>
    <w:rsid w:val="00284ECC"/>
    <w:rsid w:val="00284EF3"/>
    <w:rsid w:val="00284FA0"/>
    <w:rsid w:val="00285009"/>
    <w:rsid w:val="002850E3"/>
    <w:rsid w:val="002850ED"/>
    <w:rsid w:val="00285110"/>
    <w:rsid w:val="00285595"/>
    <w:rsid w:val="002855D4"/>
    <w:rsid w:val="0028576D"/>
    <w:rsid w:val="002857DC"/>
    <w:rsid w:val="00285885"/>
    <w:rsid w:val="00285A7B"/>
    <w:rsid w:val="00285AA0"/>
    <w:rsid w:val="00285AAB"/>
    <w:rsid w:val="00285BA9"/>
    <w:rsid w:val="00285BED"/>
    <w:rsid w:val="00285C3E"/>
    <w:rsid w:val="00285E56"/>
    <w:rsid w:val="00286055"/>
    <w:rsid w:val="00286065"/>
    <w:rsid w:val="00286223"/>
    <w:rsid w:val="00286250"/>
    <w:rsid w:val="00286321"/>
    <w:rsid w:val="0028632D"/>
    <w:rsid w:val="00286340"/>
    <w:rsid w:val="0028643E"/>
    <w:rsid w:val="002864E0"/>
    <w:rsid w:val="00286505"/>
    <w:rsid w:val="0028652B"/>
    <w:rsid w:val="00286574"/>
    <w:rsid w:val="002866B6"/>
    <w:rsid w:val="00286849"/>
    <w:rsid w:val="00286C3F"/>
    <w:rsid w:val="00286C60"/>
    <w:rsid w:val="00286CCE"/>
    <w:rsid w:val="00286EC8"/>
    <w:rsid w:val="00286F58"/>
    <w:rsid w:val="00286F8B"/>
    <w:rsid w:val="00287038"/>
    <w:rsid w:val="002870FE"/>
    <w:rsid w:val="00287176"/>
    <w:rsid w:val="002871D2"/>
    <w:rsid w:val="00287292"/>
    <w:rsid w:val="002872B3"/>
    <w:rsid w:val="00287481"/>
    <w:rsid w:val="00287664"/>
    <w:rsid w:val="0028791B"/>
    <w:rsid w:val="0028799D"/>
    <w:rsid w:val="00287A8B"/>
    <w:rsid w:val="00287AA4"/>
    <w:rsid w:val="00287AC8"/>
    <w:rsid w:val="00287BDD"/>
    <w:rsid w:val="00287D5F"/>
    <w:rsid w:val="00287E3A"/>
    <w:rsid w:val="00287FFC"/>
    <w:rsid w:val="0029017C"/>
    <w:rsid w:val="002901C2"/>
    <w:rsid w:val="0029032B"/>
    <w:rsid w:val="0029033A"/>
    <w:rsid w:val="00290408"/>
    <w:rsid w:val="00290476"/>
    <w:rsid w:val="002904CF"/>
    <w:rsid w:val="002904EC"/>
    <w:rsid w:val="0029056D"/>
    <w:rsid w:val="0029069D"/>
    <w:rsid w:val="002906EB"/>
    <w:rsid w:val="002907CE"/>
    <w:rsid w:val="00290880"/>
    <w:rsid w:val="002908DF"/>
    <w:rsid w:val="00290930"/>
    <w:rsid w:val="002909D2"/>
    <w:rsid w:val="00290A66"/>
    <w:rsid w:val="00290BA8"/>
    <w:rsid w:val="00290BF1"/>
    <w:rsid w:val="00290CB1"/>
    <w:rsid w:val="00290FAB"/>
    <w:rsid w:val="0029100C"/>
    <w:rsid w:val="0029105B"/>
    <w:rsid w:val="00291166"/>
    <w:rsid w:val="002911DE"/>
    <w:rsid w:val="002914F1"/>
    <w:rsid w:val="0029170D"/>
    <w:rsid w:val="00291871"/>
    <w:rsid w:val="002918A2"/>
    <w:rsid w:val="0029193B"/>
    <w:rsid w:val="00291A6D"/>
    <w:rsid w:val="00291A8B"/>
    <w:rsid w:val="00291AC3"/>
    <w:rsid w:val="00291C63"/>
    <w:rsid w:val="00291CCF"/>
    <w:rsid w:val="0029203D"/>
    <w:rsid w:val="0029205E"/>
    <w:rsid w:val="002920C3"/>
    <w:rsid w:val="00292297"/>
    <w:rsid w:val="002923EA"/>
    <w:rsid w:val="002924C4"/>
    <w:rsid w:val="0029280C"/>
    <w:rsid w:val="00292986"/>
    <w:rsid w:val="00292B12"/>
    <w:rsid w:val="00292C11"/>
    <w:rsid w:val="00292C82"/>
    <w:rsid w:val="00292C9B"/>
    <w:rsid w:val="00292D3D"/>
    <w:rsid w:val="00292D9B"/>
    <w:rsid w:val="00292E84"/>
    <w:rsid w:val="00292ED2"/>
    <w:rsid w:val="00292EF6"/>
    <w:rsid w:val="002930F6"/>
    <w:rsid w:val="00293113"/>
    <w:rsid w:val="002932AF"/>
    <w:rsid w:val="002932F2"/>
    <w:rsid w:val="00293325"/>
    <w:rsid w:val="002933F1"/>
    <w:rsid w:val="00293455"/>
    <w:rsid w:val="0029349D"/>
    <w:rsid w:val="002934B3"/>
    <w:rsid w:val="0029351B"/>
    <w:rsid w:val="002935FB"/>
    <w:rsid w:val="00293804"/>
    <w:rsid w:val="0029389F"/>
    <w:rsid w:val="002938E7"/>
    <w:rsid w:val="002939C1"/>
    <w:rsid w:val="00293A4B"/>
    <w:rsid w:val="00293A61"/>
    <w:rsid w:val="00293B84"/>
    <w:rsid w:val="00293D30"/>
    <w:rsid w:val="00293FB0"/>
    <w:rsid w:val="002940B0"/>
    <w:rsid w:val="00294101"/>
    <w:rsid w:val="00294181"/>
    <w:rsid w:val="00294277"/>
    <w:rsid w:val="002942BE"/>
    <w:rsid w:val="002943AE"/>
    <w:rsid w:val="002944B9"/>
    <w:rsid w:val="0029456E"/>
    <w:rsid w:val="00294638"/>
    <w:rsid w:val="002948F2"/>
    <w:rsid w:val="00294AA0"/>
    <w:rsid w:val="00294AB8"/>
    <w:rsid w:val="00294BB1"/>
    <w:rsid w:val="00294C42"/>
    <w:rsid w:val="00294D76"/>
    <w:rsid w:val="00294FFB"/>
    <w:rsid w:val="0029514E"/>
    <w:rsid w:val="00295184"/>
    <w:rsid w:val="0029518F"/>
    <w:rsid w:val="0029521B"/>
    <w:rsid w:val="00295239"/>
    <w:rsid w:val="00295262"/>
    <w:rsid w:val="00295295"/>
    <w:rsid w:val="00295404"/>
    <w:rsid w:val="002954F1"/>
    <w:rsid w:val="0029562A"/>
    <w:rsid w:val="00295AA4"/>
    <w:rsid w:val="00295B21"/>
    <w:rsid w:val="00295B77"/>
    <w:rsid w:val="00295BC0"/>
    <w:rsid w:val="00295C84"/>
    <w:rsid w:val="00295D68"/>
    <w:rsid w:val="00295E3E"/>
    <w:rsid w:val="00295F03"/>
    <w:rsid w:val="00295F30"/>
    <w:rsid w:val="00295FB2"/>
    <w:rsid w:val="0029601F"/>
    <w:rsid w:val="00296096"/>
    <w:rsid w:val="00296163"/>
    <w:rsid w:val="002961C2"/>
    <w:rsid w:val="002961FC"/>
    <w:rsid w:val="002962C4"/>
    <w:rsid w:val="00296428"/>
    <w:rsid w:val="00296519"/>
    <w:rsid w:val="0029679D"/>
    <w:rsid w:val="00296811"/>
    <w:rsid w:val="00296823"/>
    <w:rsid w:val="0029685F"/>
    <w:rsid w:val="0029690D"/>
    <w:rsid w:val="00296A84"/>
    <w:rsid w:val="00296AB6"/>
    <w:rsid w:val="00296BCF"/>
    <w:rsid w:val="00296D17"/>
    <w:rsid w:val="00296E0A"/>
    <w:rsid w:val="0029702F"/>
    <w:rsid w:val="002970D2"/>
    <w:rsid w:val="002970F2"/>
    <w:rsid w:val="002970FF"/>
    <w:rsid w:val="00297136"/>
    <w:rsid w:val="00297216"/>
    <w:rsid w:val="00297264"/>
    <w:rsid w:val="002972A7"/>
    <w:rsid w:val="002972AB"/>
    <w:rsid w:val="00297425"/>
    <w:rsid w:val="002974FD"/>
    <w:rsid w:val="0029760C"/>
    <w:rsid w:val="002976EE"/>
    <w:rsid w:val="00297728"/>
    <w:rsid w:val="00297855"/>
    <w:rsid w:val="00297873"/>
    <w:rsid w:val="00297BA2"/>
    <w:rsid w:val="00297D4B"/>
    <w:rsid w:val="00297F41"/>
    <w:rsid w:val="00297F58"/>
    <w:rsid w:val="002A000A"/>
    <w:rsid w:val="002A007E"/>
    <w:rsid w:val="002A01A4"/>
    <w:rsid w:val="002A01D3"/>
    <w:rsid w:val="002A01F8"/>
    <w:rsid w:val="002A02BD"/>
    <w:rsid w:val="002A0359"/>
    <w:rsid w:val="002A0405"/>
    <w:rsid w:val="002A044D"/>
    <w:rsid w:val="002A04CC"/>
    <w:rsid w:val="002A04E5"/>
    <w:rsid w:val="002A05DB"/>
    <w:rsid w:val="002A065D"/>
    <w:rsid w:val="002A0735"/>
    <w:rsid w:val="002A07DC"/>
    <w:rsid w:val="002A080A"/>
    <w:rsid w:val="002A0837"/>
    <w:rsid w:val="002A0996"/>
    <w:rsid w:val="002A09AC"/>
    <w:rsid w:val="002A0A0F"/>
    <w:rsid w:val="002A0C15"/>
    <w:rsid w:val="002A0CA4"/>
    <w:rsid w:val="002A0E75"/>
    <w:rsid w:val="002A0E85"/>
    <w:rsid w:val="002A0F79"/>
    <w:rsid w:val="002A113D"/>
    <w:rsid w:val="002A1151"/>
    <w:rsid w:val="002A11A9"/>
    <w:rsid w:val="002A12E1"/>
    <w:rsid w:val="002A1304"/>
    <w:rsid w:val="002A153F"/>
    <w:rsid w:val="002A1543"/>
    <w:rsid w:val="002A1607"/>
    <w:rsid w:val="002A16AD"/>
    <w:rsid w:val="002A1810"/>
    <w:rsid w:val="002A1848"/>
    <w:rsid w:val="002A1853"/>
    <w:rsid w:val="002A1C2D"/>
    <w:rsid w:val="002A1C73"/>
    <w:rsid w:val="002A1C95"/>
    <w:rsid w:val="002A1D3F"/>
    <w:rsid w:val="002A1D5F"/>
    <w:rsid w:val="002A1DB9"/>
    <w:rsid w:val="002A1E38"/>
    <w:rsid w:val="002A1F5F"/>
    <w:rsid w:val="002A2005"/>
    <w:rsid w:val="002A2089"/>
    <w:rsid w:val="002A20EF"/>
    <w:rsid w:val="002A22F9"/>
    <w:rsid w:val="002A24B1"/>
    <w:rsid w:val="002A276B"/>
    <w:rsid w:val="002A2809"/>
    <w:rsid w:val="002A2882"/>
    <w:rsid w:val="002A28F4"/>
    <w:rsid w:val="002A29B7"/>
    <w:rsid w:val="002A2B05"/>
    <w:rsid w:val="002A2BA0"/>
    <w:rsid w:val="002A2BF1"/>
    <w:rsid w:val="002A2C10"/>
    <w:rsid w:val="002A2C4A"/>
    <w:rsid w:val="002A2F39"/>
    <w:rsid w:val="002A2F63"/>
    <w:rsid w:val="002A2FFF"/>
    <w:rsid w:val="002A30D2"/>
    <w:rsid w:val="002A342A"/>
    <w:rsid w:val="002A351E"/>
    <w:rsid w:val="002A352F"/>
    <w:rsid w:val="002A3627"/>
    <w:rsid w:val="002A36AF"/>
    <w:rsid w:val="002A36C2"/>
    <w:rsid w:val="002A39E7"/>
    <w:rsid w:val="002A3BB0"/>
    <w:rsid w:val="002A3E27"/>
    <w:rsid w:val="002A3F01"/>
    <w:rsid w:val="002A402C"/>
    <w:rsid w:val="002A405B"/>
    <w:rsid w:val="002A40D3"/>
    <w:rsid w:val="002A4105"/>
    <w:rsid w:val="002A444C"/>
    <w:rsid w:val="002A44AB"/>
    <w:rsid w:val="002A45AA"/>
    <w:rsid w:val="002A49E3"/>
    <w:rsid w:val="002A4B0F"/>
    <w:rsid w:val="002A4C1E"/>
    <w:rsid w:val="002A4D48"/>
    <w:rsid w:val="002A4DE9"/>
    <w:rsid w:val="002A4E2A"/>
    <w:rsid w:val="002A4E94"/>
    <w:rsid w:val="002A4F26"/>
    <w:rsid w:val="002A4FD0"/>
    <w:rsid w:val="002A512E"/>
    <w:rsid w:val="002A51B7"/>
    <w:rsid w:val="002A53E4"/>
    <w:rsid w:val="002A55E8"/>
    <w:rsid w:val="002A5929"/>
    <w:rsid w:val="002A5B06"/>
    <w:rsid w:val="002A5B35"/>
    <w:rsid w:val="002A5B87"/>
    <w:rsid w:val="002A5CAF"/>
    <w:rsid w:val="002A5CEC"/>
    <w:rsid w:val="002A5EA5"/>
    <w:rsid w:val="002A5EE4"/>
    <w:rsid w:val="002A5F88"/>
    <w:rsid w:val="002A6277"/>
    <w:rsid w:val="002A6286"/>
    <w:rsid w:val="002A6297"/>
    <w:rsid w:val="002A631A"/>
    <w:rsid w:val="002A65F2"/>
    <w:rsid w:val="002A6705"/>
    <w:rsid w:val="002A6757"/>
    <w:rsid w:val="002A67A8"/>
    <w:rsid w:val="002A6830"/>
    <w:rsid w:val="002A6866"/>
    <w:rsid w:val="002A6897"/>
    <w:rsid w:val="002A68B0"/>
    <w:rsid w:val="002A6ADE"/>
    <w:rsid w:val="002A6D0D"/>
    <w:rsid w:val="002A6DA5"/>
    <w:rsid w:val="002A6EBB"/>
    <w:rsid w:val="002A6F8E"/>
    <w:rsid w:val="002A706B"/>
    <w:rsid w:val="002A70C1"/>
    <w:rsid w:val="002A711C"/>
    <w:rsid w:val="002A722C"/>
    <w:rsid w:val="002A7557"/>
    <w:rsid w:val="002A75A7"/>
    <w:rsid w:val="002A7647"/>
    <w:rsid w:val="002A775F"/>
    <w:rsid w:val="002A7792"/>
    <w:rsid w:val="002A784F"/>
    <w:rsid w:val="002A7940"/>
    <w:rsid w:val="002A7952"/>
    <w:rsid w:val="002A7AD8"/>
    <w:rsid w:val="002A7D80"/>
    <w:rsid w:val="002A7E26"/>
    <w:rsid w:val="002A7F14"/>
    <w:rsid w:val="002A7F78"/>
    <w:rsid w:val="002B0262"/>
    <w:rsid w:val="002B03A9"/>
    <w:rsid w:val="002B04EA"/>
    <w:rsid w:val="002B0574"/>
    <w:rsid w:val="002B0757"/>
    <w:rsid w:val="002B07A0"/>
    <w:rsid w:val="002B0810"/>
    <w:rsid w:val="002B090D"/>
    <w:rsid w:val="002B0983"/>
    <w:rsid w:val="002B0A5F"/>
    <w:rsid w:val="002B0A84"/>
    <w:rsid w:val="002B0AB1"/>
    <w:rsid w:val="002B0B64"/>
    <w:rsid w:val="002B0BA0"/>
    <w:rsid w:val="002B0BBA"/>
    <w:rsid w:val="002B0CC3"/>
    <w:rsid w:val="002B0D24"/>
    <w:rsid w:val="002B0D33"/>
    <w:rsid w:val="002B0D4E"/>
    <w:rsid w:val="002B0D53"/>
    <w:rsid w:val="002B0DC5"/>
    <w:rsid w:val="002B0DEB"/>
    <w:rsid w:val="002B0E9E"/>
    <w:rsid w:val="002B0EBE"/>
    <w:rsid w:val="002B0F20"/>
    <w:rsid w:val="002B1108"/>
    <w:rsid w:val="002B12EF"/>
    <w:rsid w:val="002B1326"/>
    <w:rsid w:val="002B1497"/>
    <w:rsid w:val="002B14DF"/>
    <w:rsid w:val="002B1542"/>
    <w:rsid w:val="002B19F9"/>
    <w:rsid w:val="002B1A37"/>
    <w:rsid w:val="002B1D08"/>
    <w:rsid w:val="002B1DF6"/>
    <w:rsid w:val="002B1F72"/>
    <w:rsid w:val="002B1F86"/>
    <w:rsid w:val="002B2007"/>
    <w:rsid w:val="002B2553"/>
    <w:rsid w:val="002B2807"/>
    <w:rsid w:val="002B2A34"/>
    <w:rsid w:val="002B2B02"/>
    <w:rsid w:val="002B2BF7"/>
    <w:rsid w:val="002B2C08"/>
    <w:rsid w:val="002B2D12"/>
    <w:rsid w:val="002B2DCF"/>
    <w:rsid w:val="002B33BA"/>
    <w:rsid w:val="002B33F6"/>
    <w:rsid w:val="002B34CC"/>
    <w:rsid w:val="002B392F"/>
    <w:rsid w:val="002B3987"/>
    <w:rsid w:val="002B3BA5"/>
    <w:rsid w:val="002B3D35"/>
    <w:rsid w:val="002B3E67"/>
    <w:rsid w:val="002B41EC"/>
    <w:rsid w:val="002B430B"/>
    <w:rsid w:val="002B439E"/>
    <w:rsid w:val="002B43C1"/>
    <w:rsid w:val="002B44FD"/>
    <w:rsid w:val="002B4703"/>
    <w:rsid w:val="002B471A"/>
    <w:rsid w:val="002B4775"/>
    <w:rsid w:val="002B47AD"/>
    <w:rsid w:val="002B491E"/>
    <w:rsid w:val="002B492C"/>
    <w:rsid w:val="002B4941"/>
    <w:rsid w:val="002B49FB"/>
    <w:rsid w:val="002B4A43"/>
    <w:rsid w:val="002B4B0B"/>
    <w:rsid w:val="002B4C7C"/>
    <w:rsid w:val="002B4CB1"/>
    <w:rsid w:val="002B4EA2"/>
    <w:rsid w:val="002B5084"/>
    <w:rsid w:val="002B50F2"/>
    <w:rsid w:val="002B516A"/>
    <w:rsid w:val="002B51B2"/>
    <w:rsid w:val="002B52A0"/>
    <w:rsid w:val="002B5393"/>
    <w:rsid w:val="002B53CD"/>
    <w:rsid w:val="002B5439"/>
    <w:rsid w:val="002B5488"/>
    <w:rsid w:val="002B55E8"/>
    <w:rsid w:val="002B56ED"/>
    <w:rsid w:val="002B5796"/>
    <w:rsid w:val="002B57E8"/>
    <w:rsid w:val="002B5A53"/>
    <w:rsid w:val="002B5B7E"/>
    <w:rsid w:val="002B5B97"/>
    <w:rsid w:val="002B5BB8"/>
    <w:rsid w:val="002B5E2B"/>
    <w:rsid w:val="002B5E77"/>
    <w:rsid w:val="002B5E83"/>
    <w:rsid w:val="002B5E8A"/>
    <w:rsid w:val="002B6107"/>
    <w:rsid w:val="002B625B"/>
    <w:rsid w:val="002B6280"/>
    <w:rsid w:val="002B62E6"/>
    <w:rsid w:val="002B64E4"/>
    <w:rsid w:val="002B6563"/>
    <w:rsid w:val="002B66D6"/>
    <w:rsid w:val="002B6757"/>
    <w:rsid w:val="002B676F"/>
    <w:rsid w:val="002B6812"/>
    <w:rsid w:val="002B6836"/>
    <w:rsid w:val="002B6944"/>
    <w:rsid w:val="002B6A4C"/>
    <w:rsid w:val="002B6ACD"/>
    <w:rsid w:val="002B6B80"/>
    <w:rsid w:val="002B6CC8"/>
    <w:rsid w:val="002B6D18"/>
    <w:rsid w:val="002B6D7A"/>
    <w:rsid w:val="002B6DBA"/>
    <w:rsid w:val="002B6DE6"/>
    <w:rsid w:val="002B6EDB"/>
    <w:rsid w:val="002B6EF9"/>
    <w:rsid w:val="002B6FF4"/>
    <w:rsid w:val="002B700E"/>
    <w:rsid w:val="002B70DD"/>
    <w:rsid w:val="002B70E9"/>
    <w:rsid w:val="002B72B5"/>
    <w:rsid w:val="002B72C0"/>
    <w:rsid w:val="002B743F"/>
    <w:rsid w:val="002B751A"/>
    <w:rsid w:val="002B75D7"/>
    <w:rsid w:val="002B75EE"/>
    <w:rsid w:val="002B7604"/>
    <w:rsid w:val="002B780D"/>
    <w:rsid w:val="002B7A7C"/>
    <w:rsid w:val="002B7BE3"/>
    <w:rsid w:val="002B7CD7"/>
    <w:rsid w:val="002B7D3D"/>
    <w:rsid w:val="002B7DA9"/>
    <w:rsid w:val="002B7F6F"/>
    <w:rsid w:val="002B7F95"/>
    <w:rsid w:val="002C0090"/>
    <w:rsid w:val="002C0132"/>
    <w:rsid w:val="002C029D"/>
    <w:rsid w:val="002C0312"/>
    <w:rsid w:val="002C0314"/>
    <w:rsid w:val="002C0362"/>
    <w:rsid w:val="002C03A0"/>
    <w:rsid w:val="002C03A8"/>
    <w:rsid w:val="002C0536"/>
    <w:rsid w:val="002C05E5"/>
    <w:rsid w:val="002C06DA"/>
    <w:rsid w:val="002C0843"/>
    <w:rsid w:val="002C0961"/>
    <w:rsid w:val="002C09BA"/>
    <w:rsid w:val="002C0ACA"/>
    <w:rsid w:val="002C0EB5"/>
    <w:rsid w:val="002C1194"/>
    <w:rsid w:val="002C11B7"/>
    <w:rsid w:val="002C13A2"/>
    <w:rsid w:val="002C13BE"/>
    <w:rsid w:val="002C1457"/>
    <w:rsid w:val="002C1634"/>
    <w:rsid w:val="002C163A"/>
    <w:rsid w:val="002C16AE"/>
    <w:rsid w:val="002C1741"/>
    <w:rsid w:val="002C1885"/>
    <w:rsid w:val="002C1AFD"/>
    <w:rsid w:val="002C1CB8"/>
    <w:rsid w:val="002C1E69"/>
    <w:rsid w:val="002C1F47"/>
    <w:rsid w:val="002C1F4D"/>
    <w:rsid w:val="002C1FB9"/>
    <w:rsid w:val="002C20A1"/>
    <w:rsid w:val="002C21B3"/>
    <w:rsid w:val="002C22BC"/>
    <w:rsid w:val="002C241A"/>
    <w:rsid w:val="002C2469"/>
    <w:rsid w:val="002C247F"/>
    <w:rsid w:val="002C2511"/>
    <w:rsid w:val="002C2522"/>
    <w:rsid w:val="002C2593"/>
    <w:rsid w:val="002C25B7"/>
    <w:rsid w:val="002C2696"/>
    <w:rsid w:val="002C2777"/>
    <w:rsid w:val="002C282E"/>
    <w:rsid w:val="002C2D2E"/>
    <w:rsid w:val="002C2F41"/>
    <w:rsid w:val="002C3117"/>
    <w:rsid w:val="002C3167"/>
    <w:rsid w:val="002C3182"/>
    <w:rsid w:val="002C32DC"/>
    <w:rsid w:val="002C3397"/>
    <w:rsid w:val="002C3408"/>
    <w:rsid w:val="002C3420"/>
    <w:rsid w:val="002C350F"/>
    <w:rsid w:val="002C362C"/>
    <w:rsid w:val="002C3635"/>
    <w:rsid w:val="002C36EB"/>
    <w:rsid w:val="002C374A"/>
    <w:rsid w:val="002C37FC"/>
    <w:rsid w:val="002C3800"/>
    <w:rsid w:val="002C389F"/>
    <w:rsid w:val="002C395D"/>
    <w:rsid w:val="002C39BE"/>
    <w:rsid w:val="002C3A87"/>
    <w:rsid w:val="002C3E72"/>
    <w:rsid w:val="002C3F11"/>
    <w:rsid w:val="002C3F4F"/>
    <w:rsid w:val="002C4043"/>
    <w:rsid w:val="002C40ED"/>
    <w:rsid w:val="002C417F"/>
    <w:rsid w:val="002C4223"/>
    <w:rsid w:val="002C4266"/>
    <w:rsid w:val="002C430E"/>
    <w:rsid w:val="002C4334"/>
    <w:rsid w:val="002C43AC"/>
    <w:rsid w:val="002C43F0"/>
    <w:rsid w:val="002C447D"/>
    <w:rsid w:val="002C4553"/>
    <w:rsid w:val="002C4674"/>
    <w:rsid w:val="002C4688"/>
    <w:rsid w:val="002C4699"/>
    <w:rsid w:val="002C4711"/>
    <w:rsid w:val="002C482C"/>
    <w:rsid w:val="002C4964"/>
    <w:rsid w:val="002C4974"/>
    <w:rsid w:val="002C4D70"/>
    <w:rsid w:val="002C4D82"/>
    <w:rsid w:val="002C4E3E"/>
    <w:rsid w:val="002C4EB2"/>
    <w:rsid w:val="002C4FCA"/>
    <w:rsid w:val="002C5135"/>
    <w:rsid w:val="002C5239"/>
    <w:rsid w:val="002C5298"/>
    <w:rsid w:val="002C52D8"/>
    <w:rsid w:val="002C52E9"/>
    <w:rsid w:val="002C53E3"/>
    <w:rsid w:val="002C5477"/>
    <w:rsid w:val="002C54A6"/>
    <w:rsid w:val="002C5531"/>
    <w:rsid w:val="002C567F"/>
    <w:rsid w:val="002C5720"/>
    <w:rsid w:val="002C58C2"/>
    <w:rsid w:val="002C595D"/>
    <w:rsid w:val="002C59F8"/>
    <w:rsid w:val="002C5A6B"/>
    <w:rsid w:val="002C5A70"/>
    <w:rsid w:val="002C5C17"/>
    <w:rsid w:val="002C5C20"/>
    <w:rsid w:val="002C5CA9"/>
    <w:rsid w:val="002C5D91"/>
    <w:rsid w:val="002C5DB7"/>
    <w:rsid w:val="002C5F48"/>
    <w:rsid w:val="002C61C7"/>
    <w:rsid w:val="002C62C1"/>
    <w:rsid w:val="002C648F"/>
    <w:rsid w:val="002C6718"/>
    <w:rsid w:val="002C6724"/>
    <w:rsid w:val="002C6A79"/>
    <w:rsid w:val="002C6AF9"/>
    <w:rsid w:val="002C6BE7"/>
    <w:rsid w:val="002C6E51"/>
    <w:rsid w:val="002C6EC3"/>
    <w:rsid w:val="002C6F9A"/>
    <w:rsid w:val="002C701D"/>
    <w:rsid w:val="002C719F"/>
    <w:rsid w:val="002C71AC"/>
    <w:rsid w:val="002C71E9"/>
    <w:rsid w:val="002C743C"/>
    <w:rsid w:val="002C754E"/>
    <w:rsid w:val="002C7575"/>
    <w:rsid w:val="002C778A"/>
    <w:rsid w:val="002C7828"/>
    <w:rsid w:val="002C787C"/>
    <w:rsid w:val="002C796E"/>
    <w:rsid w:val="002C7A6A"/>
    <w:rsid w:val="002C7ABB"/>
    <w:rsid w:val="002C7B30"/>
    <w:rsid w:val="002C7CB7"/>
    <w:rsid w:val="002C7D04"/>
    <w:rsid w:val="002C7D32"/>
    <w:rsid w:val="002C7D82"/>
    <w:rsid w:val="002C7DB3"/>
    <w:rsid w:val="002C7DC3"/>
    <w:rsid w:val="002C7DCA"/>
    <w:rsid w:val="002C7F3F"/>
    <w:rsid w:val="002C7F65"/>
    <w:rsid w:val="002D001F"/>
    <w:rsid w:val="002D0044"/>
    <w:rsid w:val="002D004A"/>
    <w:rsid w:val="002D0091"/>
    <w:rsid w:val="002D0228"/>
    <w:rsid w:val="002D042E"/>
    <w:rsid w:val="002D0627"/>
    <w:rsid w:val="002D06DF"/>
    <w:rsid w:val="002D0A03"/>
    <w:rsid w:val="002D0A74"/>
    <w:rsid w:val="002D0A75"/>
    <w:rsid w:val="002D0B90"/>
    <w:rsid w:val="002D0BBA"/>
    <w:rsid w:val="002D0CEB"/>
    <w:rsid w:val="002D0D65"/>
    <w:rsid w:val="002D0D83"/>
    <w:rsid w:val="002D0E5B"/>
    <w:rsid w:val="002D0F4D"/>
    <w:rsid w:val="002D0F9F"/>
    <w:rsid w:val="002D103A"/>
    <w:rsid w:val="002D109B"/>
    <w:rsid w:val="002D1123"/>
    <w:rsid w:val="002D113D"/>
    <w:rsid w:val="002D11C9"/>
    <w:rsid w:val="002D13AD"/>
    <w:rsid w:val="002D154C"/>
    <w:rsid w:val="002D15E1"/>
    <w:rsid w:val="002D16FC"/>
    <w:rsid w:val="002D17BA"/>
    <w:rsid w:val="002D180C"/>
    <w:rsid w:val="002D18A8"/>
    <w:rsid w:val="002D1927"/>
    <w:rsid w:val="002D1A02"/>
    <w:rsid w:val="002D1A32"/>
    <w:rsid w:val="002D1AAC"/>
    <w:rsid w:val="002D1BF5"/>
    <w:rsid w:val="002D1CAF"/>
    <w:rsid w:val="002D1D21"/>
    <w:rsid w:val="002D1E13"/>
    <w:rsid w:val="002D1E1A"/>
    <w:rsid w:val="002D1F71"/>
    <w:rsid w:val="002D1FA8"/>
    <w:rsid w:val="002D207C"/>
    <w:rsid w:val="002D23D2"/>
    <w:rsid w:val="002D23E0"/>
    <w:rsid w:val="002D2424"/>
    <w:rsid w:val="002D26B6"/>
    <w:rsid w:val="002D2754"/>
    <w:rsid w:val="002D2757"/>
    <w:rsid w:val="002D296A"/>
    <w:rsid w:val="002D2985"/>
    <w:rsid w:val="002D2A6B"/>
    <w:rsid w:val="002D2AA0"/>
    <w:rsid w:val="002D2B3D"/>
    <w:rsid w:val="002D2C94"/>
    <w:rsid w:val="002D2CE5"/>
    <w:rsid w:val="002D2ECB"/>
    <w:rsid w:val="002D30D1"/>
    <w:rsid w:val="002D31D8"/>
    <w:rsid w:val="002D328A"/>
    <w:rsid w:val="002D3294"/>
    <w:rsid w:val="002D32BF"/>
    <w:rsid w:val="002D33FB"/>
    <w:rsid w:val="002D3566"/>
    <w:rsid w:val="002D394D"/>
    <w:rsid w:val="002D39BD"/>
    <w:rsid w:val="002D3B1A"/>
    <w:rsid w:val="002D3B82"/>
    <w:rsid w:val="002D3BC8"/>
    <w:rsid w:val="002D3DE1"/>
    <w:rsid w:val="002D3E80"/>
    <w:rsid w:val="002D3EE2"/>
    <w:rsid w:val="002D3F8E"/>
    <w:rsid w:val="002D4046"/>
    <w:rsid w:val="002D41B9"/>
    <w:rsid w:val="002D427C"/>
    <w:rsid w:val="002D42AB"/>
    <w:rsid w:val="002D471B"/>
    <w:rsid w:val="002D4745"/>
    <w:rsid w:val="002D47DB"/>
    <w:rsid w:val="002D4817"/>
    <w:rsid w:val="002D4C0F"/>
    <w:rsid w:val="002D4C5D"/>
    <w:rsid w:val="002D4CB3"/>
    <w:rsid w:val="002D4CFD"/>
    <w:rsid w:val="002D4F59"/>
    <w:rsid w:val="002D500C"/>
    <w:rsid w:val="002D5167"/>
    <w:rsid w:val="002D51F4"/>
    <w:rsid w:val="002D52F5"/>
    <w:rsid w:val="002D5330"/>
    <w:rsid w:val="002D53D7"/>
    <w:rsid w:val="002D54C4"/>
    <w:rsid w:val="002D558F"/>
    <w:rsid w:val="002D55B8"/>
    <w:rsid w:val="002D55CA"/>
    <w:rsid w:val="002D5624"/>
    <w:rsid w:val="002D5703"/>
    <w:rsid w:val="002D5965"/>
    <w:rsid w:val="002D5971"/>
    <w:rsid w:val="002D5986"/>
    <w:rsid w:val="002D599F"/>
    <w:rsid w:val="002D59E1"/>
    <w:rsid w:val="002D5B2F"/>
    <w:rsid w:val="002D5C24"/>
    <w:rsid w:val="002D5C87"/>
    <w:rsid w:val="002D5CA0"/>
    <w:rsid w:val="002D5DE9"/>
    <w:rsid w:val="002D5E08"/>
    <w:rsid w:val="002D5E99"/>
    <w:rsid w:val="002D5FD1"/>
    <w:rsid w:val="002D601A"/>
    <w:rsid w:val="002D6110"/>
    <w:rsid w:val="002D6124"/>
    <w:rsid w:val="002D61BF"/>
    <w:rsid w:val="002D61D9"/>
    <w:rsid w:val="002D626A"/>
    <w:rsid w:val="002D6307"/>
    <w:rsid w:val="002D6412"/>
    <w:rsid w:val="002D642B"/>
    <w:rsid w:val="002D647A"/>
    <w:rsid w:val="002D6739"/>
    <w:rsid w:val="002D680D"/>
    <w:rsid w:val="002D68CC"/>
    <w:rsid w:val="002D68ED"/>
    <w:rsid w:val="002D68F9"/>
    <w:rsid w:val="002D6930"/>
    <w:rsid w:val="002D6942"/>
    <w:rsid w:val="002D6A12"/>
    <w:rsid w:val="002D6A29"/>
    <w:rsid w:val="002D6AC4"/>
    <w:rsid w:val="002D6BA7"/>
    <w:rsid w:val="002D6BC4"/>
    <w:rsid w:val="002D6C79"/>
    <w:rsid w:val="002D6F94"/>
    <w:rsid w:val="002D6F9B"/>
    <w:rsid w:val="002D7287"/>
    <w:rsid w:val="002D729A"/>
    <w:rsid w:val="002D72DC"/>
    <w:rsid w:val="002D7305"/>
    <w:rsid w:val="002D73BE"/>
    <w:rsid w:val="002D7481"/>
    <w:rsid w:val="002D758E"/>
    <w:rsid w:val="002D7593"/>
    <w:rsid w:val="002D75D2"/>
    <w:rsid w:val="002D789E"/>
    <w:rsid w:val="002D795E"/>
    <w:rsid w:val="002D797E"/>
    <w:rsid w:val="002D7C90"/>
    <w:rsid w:val="002D7D39"/>
    <w:rsid w:val="002D7D7A"/>
    <w:rsid w:val="002D7E59"/>
    <w:rsid w:val="002E0251"/>
    <w:rsid w:val="002E02B6"/>
    <w:rsid w:val="002E051F"/>
    <w:rsid w:val="002E052E"/>
    <w:rsid w:val="002E05CD"/>
    <w:rsid w:val="002E0637"/>
    <w:rsid w:val="002E0805"/>
    <w:rsid w:val="002E0869"/>
    <w:rsid w:val="002E0912"/>
    <w:rsid w:val="002E0A95"/>
    <w:rsid w:val="002E0AE3"/>
    <w:rsid w:val="002E0B00"/>
    <w:rsid w:val="002E0DAE"/>
    <w:rsid w:val="002E1078"/>
    <w:rsid w:val="002E10B9"/>
    <w:rsid w:val="002E10D2"/>
    <w:rsid w:val="002E11BF"/>
    <w:rsid w:val="002E12C0"/>
    <w:rsid w:val="002E1302"/>
    <w:rsid w:val="002E14E1"/>
    <w:rsid w:val="002E16E2"/>
    <w:rsid w:val="002E1B8B"/>
    <w:rsid w:val="002E1B8D"/>
    <w:rsid w:val="002E1BC0"/>
    <w:rsid w:val="002E1BCA"/>
    <w:rsid w:val="002E1D41"/>
    <w:rsid w:val="002E1E7C"/>
    <w:rsid w:val="002E1EC2"/>
    <w:rsid w:val="002E2070"/>
    <w:rsid w:val="002E213F"/>
    <w:rsid w:val="002E222C"/>
    <w:rsid w:val="002E2301"/>
    <w:rsid w:val="002E2379"/>
    <w:rsid w:val="002E237E"/>
    <w:rsid w:val="002E2463"/>
    <w:rsid w:val="002E2519"/>
    <w:rsid w:val="002E2573"/>
    <w:rsid w:val="002E2578"/>
    <w:rsid w:val="002E25AB"/>
    <w:rsid w:val="002E2640"/>
    <w:rsid w:val="002E2742"/>
    <w:rsid w:val="002E2750"/>
    <w:rsid w:val="002E2783"/>
    <w:rsid w:val="002E27CF"/>
    <w:rsid w:val="002E29BE"/>
    <w:rsid w:val="002E29D5"/>
    <w:rsid w:val="002E2A2E"/>
    <w:rsid w:val="002E2A62"/>
    <w:rsid w:val="002E2B96"/>
    <w:rsid w:val="002E2C19"/>
    <w:rsid w:val="002E2C64"/>
    <w:rsid w:val="002E2C84"/>
    <w:rsid w:val="002E2E1E"/>
    <w:rsid w:val="002E2F73"/>
    <w:rsid w:val="002E2FE5"/>
    <w:rsid w:val="002E3034"/>
    <w:rsid w:val="002E3072"/>
    <w:rsid w:val="002E30E6"/>
    <w:rsid w:val="002E3390"/>
    <w:rsid w:val="002E345B"/>
    <w:rsid w:val="002E3529"/>
    <w:rsid w:val="002E3570"/>
    <w:rsid w:val="002E36A6"/>
    <w:rsid w:val="002E371A"/>
    <w:rsid w:val="002E371C"/>
    <w:rsid w:val="002E381A"/>
    <w:rsid w:val="002E3A82"/>
    <w:rsid w:val="002E3AA4"/>
    <w:rsid w:val="002E3AD7"/>
    <w:rsid w:val="002E3B1E"/>
    <w:rsid w:val="002E3C3C"/>
    <w:rsid w:val="002E3C7A"/>
    <w:rsid w:val="002E3C87"/>
    <w:rsid w:val="002E3C98"/>
    <w:rsid w:val="002E3CD0"/>
    <w:rsid w:val="002E3E5C"/>
    <w:rsid w:val="002E4139"/>
    <w:rsid w:val="002E43CE"/>
    <w:rsid w:val="002E4420"/>
    <w:rsid w:val="002E4634"/>
    <w:rsid w:val="002E4653"/>
    <w:rsid w:val="002E46BF"/>
    <w:rsid w:val="002E4978"/>
    <w:rsid w:val="002E49AF"/>
    <w:rsid w:val="002E4A01"/>
    <w:rsid w:val="002E4AF8"/>
    <w:rsid w:val="002E4B18"/>
    <w:rsid w:val="002E4DE5"/>
    <w:rsid w:val="002E4F16"/>
    <w:rsid w:val="002E4FB6"/>
    <w:rsid w:val="002E5305"/>
    <w:rsid w:val="002E5442"/>
    <w:rsid w:val="002E57FD"/>
    <w:rsid w:val="002E5851"/>
    <w:rsid w:val="002E58B4"/>
    <w:rsid w:val="002E58C3"/>
    <w:rsid w:val="002E595B"/>
    <w:rsid w:val="002E5C38"/>
    <w:rsid w:val="002E5F44"/>
    <w:rsid w:val="002E601D"/>
    <w:rsid w:val="002E6073"/>
    <w:rsid w:val="002E60D1"/>
    <w:rsid w:val="002E6346"/>
    <w:rsid w:val="002E63BD"/>
    <w:rsid w:val="002E64A5"/>
    <w:rsid w:val="002E66A9"/>
    <w:rsid w:val="002E66D5"/>
    <w:rsid w:val="002E67E2"/>
    <w:rsid w:val="002E68A0"/>
    <w:rsid w:val="002E698D"/>
    <w:rsid w:val="002E6A1E"/>
    <w:rsid w:val="002E6A3D"/>
    <w:rsid w:val="002E6CC2"/>
    <w:rsid w:val="002E6D71"/>
    <w:rsid w:val="002E6DA5"/>
    <w:rsid w:val="002E6DBA"/>
    <w:rsid w:val="002E6E94"/>
    <w:rsid w:val="002E6F07"/>
    <w:rsid w:val="002E6F55"/>
    <w:rsid w:val="002E6FA6"/>
    <w:rsid w:val="002E7088"/>
    <w:rsid w:val="002E70CE"/>
    <w:rsid w:val="002E70DB"/>
    <w:rsid w:val="002E715C"/>
    <w:rsid w:val="002E71A2"/>
    <w:rsid w:val="002E7318"/>
    <w:rsid w:val="002E7348"/>
    <w:rsid w:val="002E741A"/>
    <w:rsid w:val="002E7473"/>
    <w:rsid w:val="002E765B"/>
    <w:rsid w:val="002E7663"/>
    <w:rsid w:val="002E7774"/>
    <w:rsid w:val="002E7AA2"/>
    <w:rsid w:val="002E7B4A"/>
    <w:rsid w:val="002E7CA9"/>
    <w:rsid w:val="002E7CE7"/>
    <w:rsid w:val="002E7FF3"/>
    <w:rsid w:val="002F01AC"/>
    <w:rsid w:val="002F0233"/>
    <w:rsid w:val="002F03CA"/>
    <w:rsid w:val="002F04B5"/>
    <w:rsid w:val="002F0516"/>
    <w:rsid w:val="002F061B"/>
    <w:rsid w:val="002F076D"/>
    <w:rsid w:val="002F07D5"/>
    <w:rsid w:val="002F07E3"/>
    <w:rsid w:val="002F0880"/>
    <w:rsid w:val="002F08D7"/>
    <w:rsid w:val="002F0A1E"/>
    <w:rsid w:val="002F0C2F"/>
    <w:rsid w:val="002F0CF8"/>
    <w:rsid w:val="002F0CFC"/>
    <w:rsid w:val="002F0D59"/>
    <w:rsid w:val="002F0F1F"/>
    <w:rsid w:val="002F0F2C"/>
    <w:rsid w:val="002F0F94"/>
    <w:rsid w:val="002F1066"/>
    <w:rsid w:val="002F10C5"/>
    <w:rsid w:val="002F123C"/>
    <w:rsid w:val="002F139D"/>
    <w:rsid w:val="002F148E"/>
    <w:rsid w:val="002F1554"/>
    <w:rsid w:val="002F1751"/>
    <w:rsid w:val="002F175F"/>
    <w:rsid w:val="002F179B"/>
    <w:rsid w:val="002F1910"/>
    <w:rsid w:val="002F19AC"/>
    <w:rsid w:val="002F1A18"/>
    <w:rsid w:val="002F1BFF"/>
    <w:rsid w:val="002F1CD1"/>
    <w:rsid w:val="002F1DC6"/>
    <w:rsid w:val="002F1FD0"/>
    <w:rsid w:val="002F2022"/>
    <w:rsid w:val="002F203C"/>
    <w:rsid w:val="002F2420"/>
    <w:rsid w:val="002F259A"/>
    <w:rsid w:val="002F25F0"/>
    <w:rsid w:val="002F27D6"/>
    <w:rsid w:val="002F28DA"/>
    <w:rsid w:val="002F28F0"/>
    <w:rsid w:val="002F2947"/>
    <w:rsid w:val="002F2A85"/>
    <w:rsid w:val="002F2AC2"/>
    <w:rsid w:val="002F2AF5"/>
    <w:rsid w:val="002F2BC5"/>
    <w:rsid w:val="002F2C2C"/>
    <w:rsid w:val="002F2C7D"/>
    <w:rsid w:val="002F2DBC"/>
    <w:rsid w:val="002F2DCC"/>
    <w:rsid w:val="002F2E51"/>
    <w:rsid w:val="002F2EC1"/>
    <w:rsid w:val="002F2F30"/>
    <w:rsid w:val="002F2F5C"/>
    <w:rsid w:val="002F2F83"/>
    <w:rsid w:val="002F3136"/>
    <w:rsid w:val="002F32B4"/>
    <w:rsid w:val="002F32F9"/>
    <w:rsid w:val="002F3376"/>
    <w:rsid w:val="002F33BF"/>
    <w:rsid w:val="002F34E2"/>
    <w:rsid w:val="002F3A2C"/>
    <w:rsid w:val="002F3AF3"/>
    <w:rsid w:val="002F3CB7"/>
    <w:rsid w:val="002F3D68"/>
    <w:rsid w:val="002F3DC0"/>
    <w:rsid w:val="002F3F8B"/>
    <w:rsid w:val="002F3FD0"/>
    <w:rsid w:val="002F4075"/>
    <w:rsid w:val="002F4093"/>
    <w:rsid w:val="002F4106"/>
    <w:rsid w:val="002F414B"/>
    <w:rsid w:val="002F425A"/>
    <w:rsid w:val="002F433C"/>
    <w:rsid w:val="002F44EC"/>
    <w:rsid w:val="002F44F5"/>
    <w:rsid w:val="002F45FD"/>
    <w:rsid w:val="002F465E"/>
    <w:rsid w:val="002F473C"/>
    <w:rsid w:val="002F481C"/>
    <w:rsid w:val="002F494E"/>
    <w:rsid w:val="002F4A35"/>
    <w:rsid w:val="002F4AEA"/>
    <w:rsid w:val="002F4CB2"/>
    <w:rsid w:val="002F4D69"/>
    <w:rsid w:val="002F4F81"/>
    <w:rsid w:val="002F501F"/>
    <w:rsid w:val="002F50D1"/>
    <w:rsid w:val="002F5103"/>
    <w:rsid w:val="002F53BB"/>
    <w:rsid w:val="002F5593"/>
    <w:rsid w:val="002F56C7"/>
    <w:rsid w:val="002F56F0"/>
    <w:rsid w:val="002F5708"/>
    <w:rsid w:val="002F57EC"/>
    <w:rsid w:val="002F5A3F"/>
    <w:rsid w:val="002F5BCE"/>
    <w:rsid w:val="002F5C7E"/>
    <w:rsid w:val="002F5CF6"/>
    <w:rsid w:val="002F5E58"/>
    <w:rsid w:val="002F5F00"/>
    <w:rsid w:val="002F5F3F"/>
    <w:rsid w:val="002F5F7D"/>
    <w:rsid w:val="002F60B4"/>
    <w:rsid w:val="002F61CD"/>
    <w:rsid w:val="002F62C2"/>
    <w:rsid w:val="002F6446"/>
    <w:rsid w:val="002F67C6"/>
    <w:rsid w:val="002F684D"/>
    <w:rsid w:val="002F6B9B"/>
    <w:rsid w:val="002F6CCB"/>
    <w:rsid w:val="002F6D8D"/>
    <w:rsid w:val="002F6E05"/>
    <w:rsid w:val="002F709A"/>
    <w:rsid w:val="002F70FC"/>
    <w:rsid w:val="002F7224"/>
    <w:rsid w:val="002F7449"/>
    <w:rsid w:val="002F7471"/>
    <w:rsid w:val="002F775E"/>
    <w:rsid w:val="002F78D1"/>
    <w:rsid w:val="002F799C"/>
    <w:rsid w:val="002F79E4"/>
    <w:rsid w:val="002F7A39"/>
    <w:rsid w:val="002F7A62"/>
    <w:rsid w:val="002F7AB4"/>
    <w:rsid w:val="002F7B58"/>
    <w:rsid w:val="002F7C20"/>
    <w:rsid w:val="002F7C2C"/>
    <w:rsid w:val="002F7D68"/>
    <w:rsid w:val="002F7F2F"/>
    <w:rsid w:val="00300077"/>
    <w:rsid w:val="00300121"/>
    <w:rsid w:val="003001D6"/>
    <w:rsid w:val="003002C0"/>
    <w:rsid w:val="00300348"/>
    <w:rsid w:val="0030036F"/>
    <w:rsid w:val="00300378"/>
    <w:rsid w:val="0030041C"/>
    <w:rsid w:val="00300708"/>
    <w:rsid w:val="00300836"/>
    <w:rsid w:val="0030085A"/>
    <w:rsid w:val="0030086C"/>
    <w:rsid w:val="003008BD"/>
    <w:rsid w:val="003008CD"/>
    <w:rsid w:val="003009B8"/>
    <w:rsid w:val="00300A8F"/>
    <w:rsid w:val="00300D44"/>
    <w:rsid w:val="00300DC5"/>
    <w:rsid w:val="00300DD8"/>
    <w:rsid w:val="00300E2D"/>
    <w:rsid w:val="00300FA1"/>
    <w:rsid w:val="00300FEB"/>
    <w:rsid w:val="003010E9"/>
    <w:rsid w:val="003012CA"/>
    <w:rsid w:val="00301452"/>
    <w:rsid w:val="0030174D"/>
    <w:rsid w:val="00301847"/>
    <w:rsid w:val="00301872"/>
    <w:rsid w:val="0030195D"/>
    <w:rsid w:val="00301A3C"/>
    <w:rsid w:val="00301A47"/>
    <w:rsid w:val="00301A65"/>
    <w:rsid w:val="00301BB2"/>
    <w:rsid w:val="00301BB7"/>
    <w:rsid w:val="00301C1C"/>
    <w:rsid w:val="00301C37"/>
    <w:rsid w:val="00301DD9"/>
    <w:rsid w:val="00301DE0"/>
    <w:rsid w:val="00301E57"/>
    <w:rsid w:val="00301F60"/>
    <w:rsid w:val="00301FA0"/>
    <w:rsid w:val="00302038"/>
    <w:rsid w:val="0030208F"/>
    <w:rsid w:val="0030212A"/>
    <w:rsid w:val="003022E8"/>
    <w:rsid w:val="003022FE"/>
    <w:rsid w:val="003023C5"/>
    <w:rsid w:val="003024F3"/>
    <w:rsid w:val="0030256B"/>
    <w:rsid w:val="0030257D"/>
    <w:rsid w:val="00302604"/>
    <w:rsid w:val="00302D67"/>
    <w:rsid w:val="00302E1B"/>
    <w:rsid w:val="00302F63"/>
    <w:rsid w:val="00303021"/>
    <w:rsid w:val="0030303C"/>
    <w:rsid w:val="0030318E"/>
    <w:rsid w:val="003031FF"/>
    <w:rsid w:val="00303248"/>
    <w:rsid w:val="0030336E"/>
    <w:rsid w:val="00303390"/>
    <w:rsid w:val="00303480"/>
    <w:rsid w:val="003036E9"/>
    <w:rsid w:val="00303803"/>
    <w:rsid w:val="00303A15"/>
    <w:rsid w:val="00303A4B"/>
    <w:rsid w:val="00303AD6"/>
    <w:rsid w:val="00303B1C"/>
    <w:rsid w:val="00303B6C"/>
    <w:rsid w:val="00303B7F"/>
    <w:rsid w:val="00303BC7"/>
    <w:rsid w:val="00303C16"/>
    <w:rsid w:val="00303C9A"/>
    <w:rsid w:val="00303CA4"/>
    <w:rsid w:val="00303CF5"/>
    <w:rsid w:val="00303FFE"/>
    <w:rsid w:val="0030406D"/>
    <w:rsid w:val="00304136"/>
    <w:rsid w:val="0030417A"/>
    <w:rsid w:val="003045F3"/>
    <w:rsid w:val="00304629"/>
    <w:rsid w:val="00304776"/>
    <w:rsid w:val="00304833"/>
    <w:rsid w:val="00304938"/>
    <w:rsid w:val="003049EF"/>
    <w:rsid w:val="00304A0B"/>
    <w:rsid w:val="00304BA7"/>
    <w:rsid w:val="00304D61"/>
    <w:rsid w:val="00304EEC"/>
    <w:rsid w:val="00304F46"/>
    <w:rsid w:val="00304FBF"/>
    <w:rsid w:val="00305007"/>
    <w:rsid w:val="00305033"/>
    <w:rsid w:val="00305037"/>
    <w:rsid w:val="0030511B"/>
    <w:rsid w:val="003051E1"/>
    <w:rsid w:val="00305236"/>
    <w:rsid w:val="003052F6"/>
    <w:rsid w:val="0030540C"/>
    <w:rsid w:val="00305412"/>
    <w:rsid w:val="0030544C"/>
    <w:rsid w:val="003055A7"/>
    <w:rsid w:val="00305623"/>
    <w:rsid w:val="0030565B"/>
    <w:rsid w:val="00305683"/>
    <w:rsid w:val="003056CC"/>
    <w:rsid w:val="003057D6"/>
    <w:rsid w:val="003058F8"/>
    <w:rsid w:val="003058FC"/>
    <w:rsid w:val="00305961"/>
    <w:rsid w:val="00305A92"/>
    <w:rsid w:val="00305B66"/>
    <w:rsid w:val="00305B74"/>
    <w:rsid w:val="00305D06"/>
    <w:rsid w:val="00305DE8"/>
    <w:rsid w:val="00305F9F"/>
    <w:rsid w:val="0030612B"/>
    <w:rsid w:val="00306152"/>
    <w:rsid w:val="00306154"/>
    <w:rsid w:val="003061D4"/>
    <w:rsid w:val="00306309"/>
    <w:rsid w:val="0030630A"/>
    <w:rsid w:val="00306519"/>
    <w:rsid w:val="00306591"/>
    <w:rsid w:val="00306793"/>
    <w:rsid w:val="003067AA"/>
    <w:rsid w:val="00306935"/>
    <w:rsid w:val="0030693C"/>
    <w:rsid w:val="00306A0E"/>
    <w:rsid w:val="00306A97"/>
    <w:rsid w:val="00306B81"/>
    <w:rsid w:val="00306CFA"/>
    <w:rsid w:val="00306DE1"/>
    <w:rsid w:val="0030709B"/>
    <w:rsid w:val="003070A8"/>
    <w:rsid w:val="00307222"/>
    <w:rsid w:val="0030725A"/>
    <w:rsid w:val="003072EE"/>
    <w:rsid w:val="00307312"/>
    <w:rsid w:val="00307377"/>
    <w:rsid w:val="003073CC"/>
    <w:rsid w:val="003073D1"/>
    <w:rsid w:val="0030761F"/>
    <w:rsid w:val="00307821"/>
    <w:rsid w:val="00307914"/>
    <w:rsid w:val="003079ED"/>
    <w:rsid w:val="00307A24"/>
    <w:rsid w:val="00307BF2"/>
    <w:rsid w:val="00307D62"/>
    <w:rsid w:val="00307D7B"/>
    <w:rsid w:val="00307D92"/>
    <w:rsid w:val="00307EC4"/>
    <w:rsid w:val="0031006D"/>
    <w:rsid w:val="00310088"/>
    <w:rsid w:val="003100EF"/>
    <w:rsid w:val="00310282"/>
    <w:rsid w:val="0031029A"/>
    <w:rsid w:val="003104A4"/>
    <w:rsid w:val="003104D3"/>
    <w:rsid w:val="003105A1"/>
    <w:rsid w:val="0031063F"/>
    <w:rsid w:val="0031064C"/>
    <w:rsid w:val="0031094C"/>
    <w:rsid w:val="00310C9C"/>
    <w:rsid w:val="00310D36"/>
    <w:rsid w:val="00310D51"/>
    <w:rsid w:val="00310F03"/>
    <w:rsid w:val="00310F4D"/>
    <w:rsid w:val="00310FBE"/>
    <w:rsid w:val="00310FF3"/>
    <w:rsid w:val="003110BE"/>
    <w:rsid w:val="0031121F"/>
    <w:rsid w:val="003113C4"/>
    <w:rsid w:val="003114C9"/>
    <w:rsid w:val="00311555"/>
    <w:rsid w:val="0031157F"/>
    <w:rsid w:val="0031159A"/>
    <w:rsid w:val="003116C5"/>
    <w:rsid w:val="0031172B"/>
    <w:rsid w:val="003119FE"/>
    <w:rsid w:val="00311B78"/>
    <w:rsid w:val="00311BBB"/>
    <w:rsid w:val="00311D04"/>
    <w:rsid w:val="00311D5F"/>
    <w:rsid w:val="00311EE4"/>
    <w:rsid w:val="00311FB7"/>
    <w:rsid w:val="0031203A"/>
    <w:rsid w:val="00312058"/>
    <w:rsid w:val="003120CA"/>
    <w:rsid w:val="0031214A"/>
    <w:rsid w:val="00312166"/>
    <w:rsid w:val="00312178"/>
    <w:rsid w:val="00312215"/>
    <w:rsid w:val="003122AB"/>
    <w:rsid w:val="003122E2"/>
    <w:rsid w:val="0031239A"/>
    <w:rsid w:val="0031239F"/>
    <w:rsid w:val="0031241C"/>
    <w:rsid w:val="0031258E"/>
    <w:rsid w:val="003125DC"/>
    <w:rsid w:val="003127E2"/>
    <w:rsid w:val="00312808"/>
    <w:rsid w:val="00312816"/>
    <w:rsid w:val="00312898"/>
    <w:rsid w:val="00312BC2"/>
    <w:rsid w:val="00312BC8"/>
    <w:rsid w:val="00312CA4"/>
    <w:rsid w:val="00312D26"/>
    <w:rsid w:val="00312D33"/>
    <w:rsid w:val="00312DC2"/>
    <w:rsid w:val="00313070"/>
    <w:rsid w:val="0031308C"/>
    <w:rsid w:val="00313193"/>
    <w:rsid w:val="003131A2"/>
    <w:rsid w:val="003131E0"/>
    <w:rsid w:val="003133D4"/>
    <w:rsid w:val="0031358C"/>
    <w:rsid w:val="003135FE"/>
    <w:rsid w:val="003136BF"/>
    <w:rsid w:val="0031384A"/>
    <w:rsid w:val="003138D4"/>
    <w:rsid w:val="00313B8A"/>
    <w:rsid w:val="00313BE0"/>
    <w:rsid w:val="00313C99"/>
    <w:rsid w:val="00313CF8"/>
    <w:rsid w:val="00313D84"/>
    <w:rsid w:val="00313E19"/>
    <w:rsid w:val="00313E39"/>
    <w:rsid w:val="00313E63"/>
    <w:rsid w:val="00313F3F"/>
    <w:rsid w:val="003140E5"/>
    <w:rsid w:val="003140E6"/>
    <w:rsid w:val="00314165"/>
    <w:rsid w:val="00314177"/>
    <w:rsid w:val="003141F8"/>
    <w:rsid w:val="00314420"/>
    <w:rsid w:val="00314461"/>
    <w:rsid w:val="0031449B"/>
    <w:rsid w:val="00314522"/>
    <w:rsid w:val="00314622"/>
    <w:rsid w:val="00314650"/>
    <w:rsid w:val="00314695"/>
    <w:rsid w:val="003146A5"/>
    <w:rsid w:val="003147B2"/>
    <w:rsid w:val="003148D3"/>
    <w:rsid w:val="003149D5"/>
    <w:rsid w:val="00314B04"/>
    <w:rsid w:val="00314B29"/>
    <w:rsid w:val="00314B45"/>
    <w:rsid w:val="00314BCC"/>
    <w:rsid w:val="00314BFB"/>
    <w:rsid w:val="00314E14"/>
    <w:rsid w:val="00314E60"/>
    <w:rsid w:val="00314F51"/>
    <w:rsid w:val="0031500B"/>
    <w:rsid w:val="0031501C"/>
    <w:rsid w:val="00315051"/>
    <w:rsid w:val="00315192"/>
    <w:rsid w:val="00315267"/>
    <w:rsid w:val="003152A9"/>
    <w:rsid w:val="0031532C"/>
    <w:rsid w:val="003154AC"/>
    <w:rsid w:val="0031556F"/>
    <w:rsid w:val="00315648"/>
    <w:rsid w:val="00315653"/>
    <w:rsid w:val="003156C8"/>
    <w:rsid w:val="00315837"/>
    <w:rsid w:val="003158CA"/>
    <w:rsid w:val="003158F6"/>
    <w:rsid w:val="00315999"/>
    <w:rsid w:val="003159EE"/>
    <w:rsid w:val="00315A08"/>
    <w:rsid w:val="00315B47"/>
    <w:rsid w:val="00315B6C"/>
    <w:rsid w:val="00315CEE"/>
    <w:rsid w:val="00315CEF"/>
    <w:rsid w:val="00315D59"/>
    <w:rsid w:val="00315DA2"/>
    <w:rsid w:val="00315FE1"/>
    <w:rsid w:val="00316003"/>
    <w:rsid w:val="00316064"/>
    <w:rsid w:val="00316074"/>
    <w:rsid w:val="00316107"/>
    <w:rsid w:val="003163A8"/>
    <w:rsid w:val="003165DB"/>
    <w:rsid w:val="00316731"/>
    <w:rsid w:val="00316907"/>
    <w:rsid w:val="00316A79"/>
    <w:rsid w:val="00316BE5"/>
    <w:rsid w:val="00316C6C"/>
    <w:rsid w:val="00316C70"/>
    <w:rsid w:val="00316D32"/>
    <w:rsid w:val="00316E21"/>
    <w:rsid w:val="00316F3A"/>
    <w:rsid w:val="00316FFA"/>
    <w:rsid w:val="00317061"/>
    <w:rsid w:val="00317139"/>
    <w:rsid w:val="0031718A"/>
    <w:rsid w:val="003171C5"/>
    <w:rsid w:val="00317240"/>
    <w:rsid w:val="0031736B"/>
    <w:rsid w:val="00317407"/>
    <w:rsid w:val="00317479"/>
    <w:rsid w:val="003174A8"/>
    <w:rsid w:val="003174B8"/>
    <w:rsid w:val="003175C7"/>
    <w:rsid w:val="00317668"/>
    <w:rsid w:val="003177D7"/>
    <w:rsid w:val="003177F0"/>
    <w:rsid w:val="00317809"/>
    <w:rsid w:val="0031780E"/>
    <w:rsid w:val="0031785C"/>
    <w:rsid w:val="00317969"/>
    <w:rsid w:val="0031797C"/>
    <w:rsid w:val="003179DF"/>
    <w:rsid w:val="00317A52"/>
    <w:rsid w:val="00317A56"/>
    <w:rsid w:val="00317BEF"/>
    <w:rsid w:val="00317C1E"/>
    <w:rsid w:val="00317CD9"/>
    <w:rsid w:val="00317CEE"/>
    <w:rsid w:val="00317D5F"/>
    <w:rsid w:val="00317D79"/>
    <w:rsid w:val="00317E99"/>
    <w:rsid w:val="00317EDB"/>
    <w:rsid w:val="00320015"/>
    <w:rsid w:val="003200C2"/>
    <w:rsid w:val="00320124"/>
    <w:rsid w:val="003201E1"/>
    <w:rsid w:val="00320254"/>
    <w:rsid w:val="00320280"/>
    <w:rsid w:val="00320307"/>
    <w:rsid w:val="0032068D"/>
    <w:rsid w:val="00320A12"/>
    <w:rsid w:val="00320A80"/>
    <w:rsid w:val="00320BBB"/>
    <w:rsid w:val="00320C02"/>
    <w:rsid w:val="00320C67"/>
    <w:rsid w:val="00320C80"/>
    <w:rsid w:val="00320E0D"/>
    <w:rsid w:val="00320E8A"/>
    <w:rsid w:val="003210D5"/>
    <w:rsid w:val="003213DC"/>
    <w:rsid w:val="003215E9"/>
    <w:rsid w:val="0032160D"/>
    <w:rsid w:val="00321660"/>
    <w:rsid w:val="0032169B"/>
    <w:rsid w:val="0032188F"/>
    <w:rsid w:val="0032191D"/>
    <w:rsid w:val="0032193C"/>
    <w:rsid w:val="00321A49"/>
    <w:rsid w:val="00321ABD"/>
    <w:rsid w:val="00321ADE"/>
    <w:rsid w:val="00321AEF"/>
    <w:rsid w:val="00321AF4"/>
    <w:rsid w:val="00321B6F"/>
    <w:rsid w:val="00321C31"/>
    <w:rsid w:val="00321CDF"/>
    <w:rsid w:val="00321D09"/>
    <w:rsid w:val="00321F03"/>
    <w:rsid w:val="00321FFA"/>
    <w:rsid w:val="00322052"/>
    <w:rsid w:val="0032222E"/>
    <w:rsid w:val="0032226B"/>
    <w:rsid w:val="003222AE"/>
    <w:rsid w:val="003222F2"/>
    <w:rsid w:val="00322326"/>
    <w:rsid w:val="0032248F"/>
    <w:rsid w:val="003224D2"/>
    <w:rsid w:val="0032257C"/>
    <w:rsid w:val="003225A8"/>
    <w:rsid w:val="003225DF"/>
    <w:rsid w:val="00322924"/>
    <w:rsid w:val="003229C9"/>
    <w:rsid w:val="00322B98"/>
    <w:rsid w:val="00322D87"/>
    <w:rsid w:val="00322DD7"/>
    <w:rsid w:val="00322DED"/>
    <w:rsid w:val="00322E31"/>
    <w:rsid w:val="00322E7B"/>
    <w:rsid w:val="00322FBC"/>
    <w:rsid w:val="00323234"/>
    <w:rsid w:val="003232BB"/>
    <w:rsid w:val="003232EA"/>
    <w:rsid w:val="00323343"/>
    <w:rsid w:val="00323757"/>
    <w:rsid w:val="00323784"/>
    <w:rsid w:val="003237AA"/>
    <w:rsid w:val="0032388B"/>
    <w:rsid w:val="003239B7"/>
    <w:rsid w:val="003239F1"/>
    <w:rsid w:val="00323AC6"/>
    <w:rsid w:val="00323B28"/>
    <w:rsid w:val="00323D37"/>
    <w:rsid w:val="00323D3F"/>
    <w:rsid w:val="00323ED5"/>
    <w:rsid w:val="00323F31"/>
    <w:rsid w:val="00323F77"/>
    <w:rsid w:val="00324012"/>
    <w:rsid w:val="003240E4"/>
    <w:rsid w:val="003241AB"/>
    <w:rsid w:val="00324223"/>
    <w:rsid w:val="003243DD"/>
    <w:rsid w:val="003243F9"/>
    <w:rsid w:val="00324436"/>
    <w:rsid w:val="00324483"/>
    <w:rsid w:val="003245FB"/>
    <w:rsid w:val="00324904"/>
    <w:rsid w:val="00324A98"/>
    <w:rsid w:val="00324B85"/>
    <w:rsid w:val="00324C56"/>
    <w:rsid w:val="00324CA4"/>
    <w:rsid w:val="00324CC3"/>
    <w:rsid w:val="00324D00"/>
    <w:rsid w:val="00324E4E"/>
    <w:rsid w:val="00324F00"/>
    <w:rsid w:val="003251F6"/>
    <w:rsid w:val="0032545D"/>
    <w:rsid w:val="00325733"/>
    <w:rsid w:val="00325898"/>
    <w:rsid w:val="003259EE"/>
    <w:rsid w:val="00325ADD"/>
    <w:rsid w:val="00325AEC"/>
    <w:rsid w:val="00325BF3"/>
    <w:rsid w:val="00325C7C"/>
    <w:rsid w:val="00325D43"/>
    <w:rsid w:val="00325DD3"/>
    <w:rsid w:val="00325E41"/>
    <w:rsid w:val="00325E67"/>
    <w:rsid w:val="0032615E"/>
    <w:rsid w:val="0032640C"/>
    <w:rsid w:val="0032652A"/>
    <w:rsid w:val="0032664B"/>
    <w:rsid w:val="00326739"/>
    <w:rsid w:val="00326798"/>
    <w:rsid w:val="0032679C"/>
    <w:rsid w:val="00326879"/>
    <w:rsid w:val="00326A9B"/>
    <w:rsid w:val="00326AD7"/>
    <w:rsid w:val="00326B24"/>
    <w:rsid w:val="00326B5E"/>
    <w:rsid w:val="00326DAF"/>
    <w:rsid w:val="00326FEF"/>
    <w:rsid w:val="00327066"/>
    <w:rsid w:val="003270C8"/>
    <w:rsid w:val="00327155"/>
    <w:rsid w:val="003271AC"/>
    <w:rsid w:val="003271F2"/>
    <w:rsid w:val="00327517"/>
    <w:rsid w:val="003275D0"/>
    <w:rsid w:val="003276D8"/>
    <w:rsid w:val="0032771E"/>
    <w:rsid w:val="003277FF"/>
    <w:rsid w:val="0032787A"/>
    <w:rsid w:val="003278EC"/>
    <w:rsid w:val="00327A62"/>
    <w:rsid w:val="00327A7F"/>
    <w:rsid w:val="00327AE6"/>
    <w:rsid w:val="00327B2F"/>
    <w:rsid w:val="00327B75"/>
    <w:rsid w:val="00327B94"/>
    <w:rsid w:val="00327C50"/>
    <w:rsid w:val="00327CA6"/>
    <w:rsid w:val="00327CAE"/>
    <w:rsid w:val="00327CC7"/>
    <w:rsid w:val="00327DA9"/>
    <w:rsid w:val="00327E14"/>
    <w:rsid w:val="00327E5E"/>
    <w:rsid w:val="00327F90"/>
    <w:rsid w:val="003300B0"/>
    <w:rsid w:val="003300CF"/>
    <w:rsid w:val="00330111"/>
    <w:rsid w:val="00330118"/>
    <w:rsid w:val="0033029F"/>
    <w:rsid w:val="003302CE"/>
    <w:rsid w:val="003302D8"/>
    <w:rsid w:val="003304AF"/>
    <w:rsid w:val="003304D8"/>
    <w:rsid w:val="0033063C"/>
    <w:rsid w:val="003306C8"/>
    <w:rsid w:val="003306E5"/>
    <w:rsid w:val="00330712"/>
    <w:rsid w:val="00330936"/>
    <w:rsid w:val="0033099C"/>
    <w:rsid w:val="00330B5C"/>
    <w:rsid w:val="00330C69"/>
    <w:rsid w:val="00330E48"/>
    <w:rsid w:val="00330E59"/>
    <w:rsid w:val="00330F0E"/>
    <w:rsid w:val="00330F83"/>
    <w:rsid w:val="00331034"/>
    <w:rsid w:val="00331048"/>
    <w:rsid w:val="00331203"/>
    <w:rsid w:val="003312C0"/>
    <w:rsid w:val="00331301"/>
    <w:rsid w:val="0033137B"/>
    <w:rsid w:val="0033156E"/>
    <w:rsid w:val="003317B2"/>
    <w:rsid w:val="003318BD"/>
    <w:rsid w:val="003318C1"/>
    <w:rsid w:val="0033198B"/>
    <w:rsid w:val="00331A74"/>
    <w:rsid w:val="00331A7C"/>
    <w:rsid w:val="00331B15"/>
    <w:rsid w:val="00331B32"/>
    <w:rsid w:val="00331B80"/>
    <w:rsid w:val="00331E06"/>
    <w:rsid w:val="00331E60"/>
    <w:rsid w:val="00331FAC"/>
    <w:rsid w:val="00332151"/>
    <w:rsid w:val="003321DB"/>
    <w:rsid w:val="00332574"/>
    <w:rsid w:val="00332579"/>
    <w:rsid w:val="003325E1"/>
    <w:rsid w:val="00332690"/>
    <w:rsid w:val="0033278C"/>
    <w:rsid w:val="003327C8"/>
    <w:rsid w:val="0033296C"/>
    <w:rsid w:val="00332A24"/>
    <w:rsid w:val="00332B45"/>
    <w:rsid w:val="00332B61"/>
    <w:rsid w:val="00332BAD"/>
    <w:rsid w:val="00332BB2"/>
    <w:rsid w:val="00332BF5"/>
    <w:rsid w:val="00332D12"/>
    <w:rsid w:val="00332D40"/>
    <w:rsid w:val="0033328D"/>
    <w:rsid w:val="003332E8"/>
    <w:rsid w:val="003332ED"/>
    <w:rsid w:val="003333C0"/>
    <w:rsid w:val="00333435"/>
    <w:rsid w:val="00333467"/>
    <w:rsid w:val="0033358D"/>
    <w:rsid w:val="003336F7"/>
    <w:rsid w:val="0033374A"/>
    <w:rsid w:val="00333AAD"/>
    <w:rsid w:val="00333AF8"/>
    <w:rsid w:val="00333B57"/>
    <w:rsid w:val="00333CBD"/>
    <w:rsid w:val="00333E0F"/>
    <w:rsid w:val="00333E54"/>
    <w:rsid w:val="00333FF3"/>
    <w:rsid w:val="003341D5"/>
    <w:rsid w:val="00334247"/>
    <w:rsid w:val="00334347"/>
    <w:rsid w:val="00334678"/>
    <w:rsid w:val="003347FF"/>
    <w:rsid w:val="0033483D"/>
    <w:rsid w:val="003348AA"/>
    <w:rsid w:val="0033497A"/>
    <w:rsid w:val="003349A4"/>
    <w:rsid w:val="00334A10"/>
    <w:rsid w:val="00334A38"/>
    <w:rsid w:val="00334A40"/>
    <w:rsid w:val="00334A54"/>
    <w:rsid w:val="00334C70"/>
    <w:rsid w:val="00334D3E"/>
    <w:rsid w:val="00334D4A"/>
    <w:rsid w:val="00334F51"/>
    <w:rsid w:val="00334F97"/>
    <w:rsid w:val="00334FAB"/>
    <w:rsid w:val="003350CB"/>
    <w:rsid w:val="003350E6"/>
    <w:rsid w:val="00335141"/>
    <w:rsid w:val="00335172"/>
    <w:rsid w:val="00335200"/>
    <w:rsid w:val="0033525D"/>
    <w:rsid w:val="0033526D"/>
    <w:rsid w:val="00335338"/>
    <w:rsid w:val="00335368"/>
    <w:rsid w:val="003354AF"/>
    <w:rsid w:val="003354F9"/>
    <w:rsid w:val="003354FC"/>
    <w:rsid w:val="0033556A"/>
    <w:rsid w:val="003355FE"/>
    <w:rsid w:val="003356C4"/>
    <w:rsid w:val="003357BF"/>
    <w:rsid w:val="003357D4"/>
    <w:rsid w:val="00335883"/>
    <w:rsid w:val="0033588D"/>
    <w:rsid w:val="003358C4"/>
    <w:rsid w:val="00335A7C"/>
    <w:rsid w:val="00335AB4"/>
    <w:rsid w:val="00335B0C"/>
    <w:rsid w:val="00335C0E"/>
    <w:rsid w:val="00335CA0"/>
    <w:rsid w:val="00335CC9"/>
    <w:rsid w:val="00335CDC"/>
    <w:rsid w:val="00335D7C"/>
    <w:rsid w:val="00335EC4"/>
    <w:rsid w:val="00335F8C"/>
    <w:rsid w:val="00335FDE"/>
    <w:rsid w:val="0033600C"/>
    <w:rsid w:val="003361F0"/>
    <w:rsid w:val="00336280"/>
    <w:rsid w:val="0033642D"/>
    <w:rsid w:val="003364C4"/>
    <w:rsid w:val="003365AB"/>
    <w:rsid w:val="00336606"/>
    <w:rsid w:val="003367B3"/>
    <w:rsid w:val="00336804"/>
    <w:rsid w:val="003368FD"/>
    <w:rsid w:val="00336A21"/>
    <w:rsid w:val="00336A74"/>
    <w:rsid w:val="00336AB5"/>
    <w:rsid w:val="00336CC1"/>
    <w:rsid w:val="00336D53"/>
    <w:rsid w:val="00336EA8"/>
    <w:rsid w:val="00336EE2"/>
    <w:rsid w:val="003371A5"/>
    <w:rsid w:val="0033726A"/>
    <w:rsid w:val="003372CF"/>
    <w:rsid w:val="00337371"/>
    <w:rsid w:val="003374BC"/>
    <w:rsid w:val="00337638"/>
    <w:rsid w:val="0033763A"/>
    <w:rsid w:val="0033772A"/>
    <w:rsid w:val="00337B20"/>
    <w:rsid w:val="00337BC0"/>
    <w:rsid w:val="00337CFA"/>
    <w:rsid w:val="00337E81"/>
    <w:rsid w:val="00337F3F"/>
    <w:rsid w:val="003400F1"/>
    <w:rsid w:val="00340220"/>
    <w:rsid w:val="003403BE"/>
    <w:rsid w:val="003403DF"/>
    <w:rsid w:val="003403F4"/>
    <w:rsid w:val="00340554"/>
    <w:rsid w:val="00340557"/>
    <w:rsid w:val="00340642"/>
    <w:rsid w:val="003406B9"/>
    <w:rsid w:val="00340781"/>
    <w:rsid w:val="00340944"/>
    <w:rsid w:val="003409B9"/>
    <w:rsid w:val="00340AA3"/>
    <w:rsid w:val="00340B5A"/>
    <w:rsid w:val="00340B91"/>
    <w:rsid w:val="00340D2F"/>
    <w:rsid w:val="00340D3B"/>
    <w:rsid w:val="00340D40"/>
    <w:rsid w:val="00340D75"/>
    <w:rsid w:val="00340DC8"/>
    <w:rsid w:val="00340F58"/>
    <w:rsid w:val="00341154"/>
    <w:rsid w:val="00341222"/>
    <w:rsid w:val="00341282"/>
    <w:rsid w:val="0034138D"/>
    <w:rsid w:val="003413D9"/>
    <w:rsid w:val="00341431"/>
    <w:rsid w:val="003415F6"/>
    <w:rsid w:val="0034164C"/>
    <w:rsid w:val="00341674"/>
    <w:rsid w:val="00341763"/>
    <w:rsid w:val="0034177B"/>
    <w:rsid w:val="003418B4"/>
    <w:rsid w:val="003418CB"/>
    <w:rsid w:val="00341914"/>
    <w:rsid w:val="003419D6"/>
    <w:rsid w:val="003419F9"/>
    <w:rsid w:val="00341A0B"/>
    <w:rsid w:val="00341A0F"/>
    <w:rsid w:val="00341B62"/>
    <w:rsid w:val="00341D66"/>
    <w:rsid w:val="00341FB1"/>
    <w:rsid w:val="003420C8"/>
    <w:rsid w:val="00342169"/>
    <w:rsid w:val="003422E3"/>
    <w:rsid w:val="00342397"/>
    <w:rsid w:val="00342409"/>
    <w:rsid w:val="0034255F"/>
    <w:rsid w:val="00342586"/>
    <w:rsid w:val="00342602"/>
    <w:rsid w:val="003426EB"/>
    <w:rsid w:val="003427AE"/>
    <w:rsid w:val="00342E99"/>
    <w:rsid w:val="00342F02"/>
    <w:rsid w:val="003431A0"/>
    <w:rsid w:val="00343313"/>
    <w:rsid w:val="00343475"/>
    <w:rsid w:val="00343524"/>
    <w:rsid w:val="003435CD"/>
    <w:rsid w:val="00343894"/>
    <w:rsid w:val="00343B15"/>
    <w:rsid w:val="0034404D"/>
    <w:rsid w:val="003441A0"/>
    <w:rsid w:val="0034431D"/>
    <w:rsid w:val="003443A1"/>
    <w:rsid w:val="00344476"/>
    <w:rsid w:val="0034447D"/>
    <w:rsid w:val="00344532"/>
    <w:rsid w:val="00344735"/>
    <w:rsid w:val="00344746"/>
    <w:rsid w:val="00344769"/>
    <w:rsid w:val="0034484A"/>
    <w:rsid w:val="003448CA"/>
    <w:rsid w:val="00344B23"/>
    <w:rsid w:val="00344B57"/>
    <w:rsid w:val="00344C8E"/>
    <w:rsid w:val="00344CA1"/>
    <w:rsid w:val="00344E62"/>
    <w:rsid w:val="00345337"/>
    <w:rsid w:val="003453DB"/>
    <w:rsid w:val="00345505"/>
    <w:rsid w:val="003455DD"/>
    <w:rsid w:val="0034561B"/>
    <w:rsid w:val="00345729"/>
    <w:rsid w:val="0034576B"/>
    <w:rsid w:val="0034590F"/>
    <w:rsid w:val="00345942"/>
    <w:rsid w:val="003459D5"/>
    <w:rsid w:val="00345A21"/>
    <w:rsid w:val="00345B29"/>
    <w:rsid w:val="00345C07"/>
    <w:rsid w:val="00345C0C"/>
    <w:rsid w:val="00345C26"/>
    <w:rsid w:val="00345C55"/>
    <w:rsid w:val="00345D6C"/>
    <w:rsid w:val="00345D92"/>
    <w:rsid w:val="00345F10"/>
    <w:rsid w:val="00345F55"/>
    <w:rsid w:val="00345F8D"/>
    <w:rsid w:val="00346016"/>
    <w:rsid w:val="003462C5"/>
    <w:rsid w:val="00346364"/>
    <w:rsid w:val="0034646B"/>
    <w:rsid w:val="00346528"/>
    <w:rsid w:val="00346548"/>
    <w:rsid w:val="00346566"/>
    <w:rsid w:val="00346669"/>
    <w:rsid w:val="00346778"/>
    <w:rsid w:val="003467CE"/>
    <w:rsid w:val="00346863"/>
    <w:rsid w:val="0034690A"/>
    <w:rsid w:val="00346995"/>
    <w:rsid w:val="003469DC"/>
    <w:rsid w:val="00346B99"/>
    <w:rsid w:val="00346BEA"/>
    <w:rsid w:val="00346CE0"/>
    <w:rsid w:val="00346D53"/>
    <w:rsid w:val="00346D77"/>
    <w:rsid w:val="00346E29"/>
    <w:rsid w:val="00346E91"/>
    <w:rsid w:val="003470F9"/>
    <w:rsid w:val="00347195"/>
    <w:rsid w:val="00347212"/>
    <w:rsid w:val="0034728C"/>
    <w:rsid w:val="003473F0"/>
    <w:rsid w:val="003475BD"/>
    <w:rsid w:val="003477C8"/>
    <w:rsid w:val="00347902"/>
    <w:rsid w:val="0034798F"/>
    <w:rsid w:val="00347AF9"/>
    <w:rsid w:val="00347CC1"/>
    <w:rsid w:val="00347E0D"/>
    <w:rsid w:val="00347E2C"/>
    <w:rsid w:val="00347EBF"/>
    <w:rsid w:val="00347F0E"/>
    <w:rsid w:val="00350429"/>
    <w:rsid w:val="00350533"/>
    <w:rsid w:val="00350722"/>
    <w:rsid w:val="00350783"/>
    <w:rsid w:val="003508EE"/>
    <w:rsid w:val="00350942"/>
    <w:rsid w:val="00350968"/>
    <w:rsid w:val="00350AF0"/>
    <w:rsid w:val="00350B21"/>
    <w:rsid w:val="00350C64"/>
    <w:rsid w:val="00350D30"/>
    <w:rsid w:val="00350D88"/>
    <w:rsid w:val="00350E2F"/>
    <w:rsid w:val="00350F85"/>
    <w:rsid w:val="00350FDD"/>
    <w:rsid w:val="00351277"/>
    <w:rsid w:val="003512E2"/>
    <w:rsid w:val="00351435"/>
    <w:rsid w:val="0035147A"/>
    <w:rsid w:val="003514AF"/>
    <w:rsid w:val="003514FF"/>
    <w:rsid w:val="00351590"/>
    <w:rsid w:val="003516A5"/>
    <w:rsid w:val="003516E8"/>
    <w:rsid w:val="0035173D"/>
    <w:rsid w:val="00351923"/>
    <w:rsid w:val="00351A78"/>
    <w:rsid w:val="00351B26"/>
    <w:rsid w:val="00351CCD"/>
    <w:rsid w:val="00351EF2"/>
    <w:rsid w:val="00351F8D"/>
    <w:rsid w:val="00352009"/>
    <w:rsid w:val="00352027"/>
    <w:rsid w:val="0035222A"/>
    <w:rsid w:val="00352334"/>
    <w:rsid w:val="00352359"/>
    <w:rsid w:val="00352365"/>
    <w:rsid w:val="003523B5"/>
    <w:rsid w:val="003523F7"/>
    <w:rsid w:val="0035250B"/>
    <w:rsid w:val="003525B6"/>
    <w:rsid w:val="0035262E"/>
    <w:rsid w:val="003526F3"/>
    <w:rsid w:val="00352738"/>
    <w:rsid w:val="003528FF"/>
    <w:rsid w:val="00352978"/>
    <w:rsid w:val="00352A55"/>
    <w:rsid w:val="00352B31"/>
    <w:rsid w:val="00352CAD"/>
    <w:rsid w:val="00352D19"/>
    <w:rsid w:val="00352D23"/>
    <w:rsid w:val="00352D9F"/>
    <w:rsid w:val="00352E15"/>
    <w:rsid w:val="00352E4B"/>
    <w:rsid w:val="00352F11"/>
    <w:rsid w:val="0035306A"/>
    <w:rsid w:val="003534CE"/>
    <w:rsid w:val="003535A8"/>
    <w:rsid w:val="00353902"/>
    <w:rsid w:val="003539E9"/>
    <w:rsid w:val="003539F8"/>
    <w:rsid w:val="00353A48"/>
    <w:rsid w:val="00353BA0"/>
    <w:rsid w:val="00353BC2"/>
    <w:rsid w:val="00353CD7"/>
    <w:rsid w:val="00353EE9"/>
    <w:rsid w:val="00353EF7"/>
    <w:rsid w:val="00353F77"/>
    <w:rsid w:val="00353FFD"/>
    <w:rsid w:val="003541B8"/>
    <w:rsid w:val="003542AE"/>
    <w:rsid w:val="0035442F"/>
    <w:rsid w:val="0035467B"/>
    <w:rsid w:val="00354794"/>
    <w:rsid w:val="003547A9"/>
    <w:rsid w:val="003547CA"/>
    <w:rsid w:val="003548C4"/>
    <w:rsid w:val="00354973"/>
    <w:rsid w:val="003549C0"/>
    <w:rsid w:val="00354B50"/>
    <w:rsid w:val="00354BBC"/>
    <w:rsid w:val="00354E45"/>
    <w:rsid w:val="00354E52"/>
    <w:rsid w:val="00354F1F"/>
    <w:rsid w:val="00355043"/>
    <w:rsid w:val="00355124"/>
    <w:rsid w:val="0035533C"/>
    <w:rsid w:val="003553E7"/>
    <w:rsid w:val="00355437"/>
    <w:rsid w:val="0035548B"/>
    <w:rsid w:val="00355643"/>
    <w:rsid w:val="00355831"/>
    <w:rsid w:val="0035585D"/>
    <w:rsid w:val="00355880"/>
    <w:rsid w:val="00355884"/>
    <w:rsid w:val="00355EB5"/>
    <w:rsid w:val="0035618D"/>
    <w:rsid w:val="00356262"/>
    <w:rsid w:val="003562B4"/>
    <w:rsid w:val="003562D6"/>
    <w:rsid w:val="003563A8"/>
    <w:rsid w:val="003564E1"/>
    <w:rsid w:val="0035678A"/>
    <w:rsid w:val="00356812"/>
    <w:rsid w:val="00356886"/>
    <w:rsid w:val="00356906"/>
    <w:rsid w:val="003569B0"/>
    <w:rsid w:val="003569B5"/>
    <w:rsid w:val="00356A46"/>
    <w:rsid w:val="00356AFA"/>
    <w:rsid w:val="00356D4E"/>
    <w:rsid w:val="00356F4A"/>
    <w:rsid w:val="0035713A"/>
    <w:rsid w:val="00357197"/>
    <w:rsid w:val="00357210"/>
    <w:rsid w:val="003572C3"/>
    <w:rsid w:val="0035742D"/>
    <w:rsid w:val="003574B9"/>
    <w:rsid w:val="003574C4"/>
    <w:rsid w:val="0035768C"/>
    <w:rsid w:val="0035773A"/>
    <w:rsid w:val="00357916"/>
    <w:rsid w:val="00357ADA"/>
    <w:rsid w:val="00357BA8"/>
    <w:rsid w:val="00357BDC"/>
    <w:rsid w:val="00357C07"/>
    <w:rsid w:val="00360007"/>
    <w:rsid w:val="00360225"/>
    <w:rsid w:val="00360327"/>
    <w:rsid w:val="0036032A"/>
    <w:rsid w:val="003603BD"/>
    <w:rsid w:val="00360493"/>
    <w:rsid w:val="0036053C"/>
    <w:rsid w:val="00360567"/>
    <w:rsid w:val="003605A8"/>
    <w:rsid w:val="003605FB"/>
    <w:rsid w:val="003605FC"/>
    <w:rsid w:val="00360681"/>
    <w:rsid w:val="0036079C"/>
    <w:rsid w:val="003607B7"/>
    <w:rsid w:val="00360958"/>
    <w:rsid w:val="003609E3"/>
    <w:rsid w:val="00360A34"/>
    <w:rsid w:val="00360A9E"/>
    <w:rsid w:val="00360B2B"/>
    <w:rsid w:val="00360C0C"/>
    <w:rsid w:val="00360E5C"/>
    <w:rsid w:val="00360E95"/>
    <w:rsid w:val="00360F00"/>
    <w:rsid w:val="00360F91"/>
    <w:rsid w:val="00361060"/>
    <w:rsid w:val="00361194"/>
    <w:rsid w:val="003612A0"/>
    <w:rsid w:val="003612E2"/>
    <w:rsid w:val="00361318"/>
    <w:rsid w:val="003613B1"/>
    <w:rsid w:val="0036161E"/>
    <w:rsid w:val="00361659"/>
    <w:rsid w:val="0036176F"/>
    <w:rsid w:val="0036189E"/>
    <w:rsid w:val="00361B22"/>
    <w:rsid w:val="00361C12"/>
    <w:rsid w:val="00361C55"/>
    <w:rsid w:val="00361CE0"/>
    <w:rsid w:val="00361DC2"/>
    <w:rsid w:val="00361DD8"/>
    <w:rsid w:val="00362091"/>
    <w:rsid w:val="0036217B"/>
    <w:rsid w:val="003622A3"/>
    <w:rsid w:val="0036246A"/>
    <w:rsid w:val="0036252D"/>
    <w:rsid w:val="00362564"/>
    <w:rsid w:val="0036256A"/>
    <w:rsid w:val="00362630"/>
    <w:rsid w:val="00362675"/>
    <w:rsid w:val="0036272D"/>
    <w:rsid w:val="00362770"/>
    <w:rsid w:val="00362831"/>
    <w:rsid w:val="003629C8"/>
    <w:rsid w:val="00362B10"/>
    <w:rsid w:val="00362C29"/>
    <w:rsid w:val="00362C65"/>
    <w:rsid w:val="00362E2F"/>
    <w:rsid w:val="00362F03"/>
    <w:rsid w:val="00362FB0"/>
    <w:rsid w:val="00363080"/>
    <w:rsid w:val="0036308E"/>
    <w:rsid w:val="003630A0"/>
    <w:rsid w:val="00363242"/>
    <w:rsid w:val="003632F5"/>
    <w:rsid w:val="0036330C"/>
    <w:rsid w:val="003633BD"/>
    <w:rsid w:val="003634E4"/>
    <w:rsid w:val="0036350E"/>
    <w:rsid w:val="00363684"/>
    <w:rsid w:val="003636F6"/>
    <w:rsid w:val="00363700"/>
    <w:rsid w:val="003638DD"/>
    <w:rsid w:val="00363960"/>
    <w:rsid w:val="00363989"/>
    <w:rsid w:val="003639EE"/>
    <w:rsid w:val="00363A11"/>
    <w:rsid w:val="00363B36"/>
    <w:rsid w:val="00363BBC"/>
    <w:rsid w:val="00363BE1"/>
    <w:rsid w:val="00363E08"/>
    <w:rsid w:val="00363EB1"/>
    <w:rsid w:val="00363FC5"/>
    <w:rsid w:val="00364086"/>
    <w:rsid w:val="003640C8"/>
    <w:rsid w:val="0036413E"/>
    <w:rsid w:val="00364150"/>
    <w:rsid w:val="0036441D"/>
    <w:rsid w:val="00364480"/>
    <w:rsid w:val="003644F3"/>
    <w:rsid w:val="00364567"/>
    <w:rsid w:val="003645BF"/>
    <w:rsid w:val="003645C2"/>
    <w:rsid w:val="003645D7"/>
    <w:rsid w:val="0036484F"/>
    <w:rsid w:val="0036486D"/>
    <w:rsid w:val="00364951"/>
    <w:rsid w:val="003649AD"/>
    <w:rsid w:val="00364A0C"/>
    <w:rsid w:val="00364B08"/>
    <w:rsid w:val="00364C8C"/>
    <w:rsid w:val="00364E74"/>
    <w:rsid w:val="00364ED8"/>
    <w:rsid w:val="00364EE3"/>
    <w:rsid w:val="003653E4"/>
    <w:rsid w:val="0036557B"/>
    <w:rsid w:val="0036557C"/>
    <w:rsid w:val="003655C9"/>
    <w:rsid w:val="0036571B"/>
    <w:rsid w:val="0036571F"/>
    <w:rsid w:val="003658A9"/>
    <w:rsid w:val="00365912"/>
    <w:rsid w:val="00365965"/>
    <w:rsid w:val="00365A83"/>
    <w:rsid w:val="00365AB4"/>
    <w:rsid w:val="00365B02"/>
    <w:rsid w:val="00365C8B"/>
    <w:rsid w:val="00365DAB"/>
    <w:rsid w:val="00365E0F"/>
    <w:rsid w:val="00365F1D"/>
    <w:rsid w:val="00365F84"/>
    <w:rsid w:val="003660FD"/>
    <w:rsid w:val="003662FD"/>
    <w:rsid w:val="0036631A"/>
    <w:rsid w:val="0036636D"/>
    <w:rsid w:val="00366425"/>
    <w:rsid w:val="00366878"/>
    <w:rsid w:val="0036698C"/>
    <w:rsid w:val="00366B54"/>
    <w:rsid w:val="00366EE6"/>
    <w:rsid w:val="00366EF4"/>
    <w:rsid w:val="0036702D"/>
    <w:rsid w:val="003671D8"/>
    <w:rsid w:val="00367204"/>
    <w:rsid w:val="00367207"/>
    <w:rsid w:val="0036736C"/>
    <w:rsid w:val="003674C0"/>
    <w:rsid w:val="003675FE"/>
    <w:rsid w:val="00367784"/>
    <w:rsid w:val="003677A3"/>
    <w:rsid w:val="003677FC"/>
    <w:rsid w:val="003679DD"/>
    <w:rsid w:val="00367A9E"/>
    <w:rsid w:val="00367AC9"/>
    <w:rsid w:val="00367ADF"/>
    <w:rsid w:val="00367B85"/>
    <w:rsid w:val="00367BA3"/>
    <w:rsid w:val="00367BB8"/>
    <w:rsid w:val="00367D98"/>
    <w:rsid w:val="00367E27"/>
    <w:rsid w:val="00370082"/>
    <w:rsid w:val="00370095"/>
    <w:rsid w:val="003701DD"/>
    <w:rsid w:val="00370404"/>
    <w:rsid w:val="003704AE"/>
    <w:rsid w:val="00370597"/>
    <w:rsid w:val="00370684"/>
    <w:rsid w:val="003706E9"/>
    <w:rsid w:val="0037079C"/>
    <w:rsid w:val="003707BB"/>
    <w:rsid w:val="00370811"/>
    <w:rsid w:val="00370B86"/>
    <w:rsid w:val="00370B98"/>
    <w:rsid w:val="00370BC2"/>
    <w:rsid w:val="00370D69"/>
    <w:rsid w:val="00370E2B"/>
    <w:rsid w:val="00370F73"/>
    <w:rsid w:val="00370F7B"/>
    <w:rsid w:val="00370F95"/>
    <w:rsid w:val="00370FDE"/>
    <w:rsid w:val="00371168"/>
    <w:rsid w:val="0037128C"/>
    <w:rsid w:val="00371359"/>
    <w:rsid w:val="0037140F"/>
    <w:rsid w:val="00371432"/>
    <w:rsid w:val="0037158A"/>
    <w:rsid w:val="00371630"/>
    <w:rsid w:val="00371631"/>
    <w:rsid w:val="0037167C"/>
    <w:rsid w:val="0037169D"/>
    <w:rsid w:val="0037171D"/>
    <w:rsid w:val="00371934"/>
    <w:rsid w:val="00371A22"/>
    <w:rsid w:val="00371A41"/>
    <w:rsid w:val="00371AB2"/>
    <w:rsid w:val="00371B8D"/>
    <w:rsid w:val="00371BFF"/>
    <w:rsid w:val="00371C36"/>
    <w:rsid w:val="00371D85"/>
    <w:rsid w:val="00371E12"/>
    <w:rsid w:val="00371E68"/>
    <w:rsid w:val="00371EA9"/>
    <w:rsid w:val="00371EF3"/>
    <w:rsid w:val="00371F33"/>
    <w:rsid w:val="00371FA9"/>
    <w:rsid w:val="00372021"/>
    <w:rsid w:val="0037202B"/>
    <w:rsid w:val="003720B5"/>
    <w:rsid w:val="00372279"/>
    <w:rsid w:val="003722A8"/>
    <w:rsid w:val="0037251D"/>
    <w:rsid w:val="00372674"/>
    <w:rsid w:val="003727FF"/>
    <w:rsid w:val="0037286C"/>
    <w:rsid w:val="003728CC"/>
    <w:rsid w:val="003728CE"/>
    <w:rsid w:val="00372B3C"/>
    <w:rsid w:val="00372B46"/>
    <w:rsid w:val="00372D9D"/>
    <w:rsid w:val="00372FDF"/>
    <w:rsid w:val="003730E9"/>
    <w:rsid w:val="00373179"/>
    <w:rsid w:val="00373193"/>
    <w:rsid w:val="003731D1"/>
    <w:rsid w:val="00373392"/>
    <w:rsid w:val="00373394"/>
    <w:rsid w:val="003735B9"/>
    <w:rsid w:val="00373631"/>
    <w:rsid w:val="00373748"/>
    <w:rsid w:val="0037377E"/>
    <w:rsid w:val="003737AE"/>
    <w:rsid w:val="00373954"/>
    <w:rsid w:val="00373A5C"/>
    <w:rsid w:val="00373A91"/>
    <w:rsid w:val="00373D69"/>
    <w:rsid w:val="00373D7A"/>
    <w:rsid w:val="00374031"/>
    <w:rsid w:val="003741EA"/>
    <w:rsid w:val="0037440B"/>
    <w:rsid w:val="0037451D"/>
    <w:rsid w:val="003745E0"/>
    <w:rsid w:val="0037464F"/>
    <w:rsid w:val="0037465B"/>
    <w:rsid w:val="003747F8"/>
    <w:rsid w:val="003749E1"/>
    <w:rsid w:val="003749F4"/>
    <w:rsid w:val="00374A6A"/>
    <w:rsid w:val="00374A94"/>
    <w:rsid w:val="00374AC4"/>
    <w:rsid w:val="00374DBD"/>
    <w:rsid w:val="00374E18"/>
    <w:rsid w:val="00374FCA"/>
    <w:rsid w:val="003751E8"/>
    <w:rsid w:val="00375211"/>
    <w:rsid w:val="00375351"/>
    <w:rsid w:val="003754D4"/>
    <w:rsid w:val="00375567"/>
    <w:rsid w:val="00375887"/>
    <w:rsid w:val="003758CA"/>
    <w:rsid w:val="00375AB4"/>
    <w:rsid w:val="00375BFF"/>
    <w:rsid w:val="00375CC8"/>
    <w:rsid w:val="00375D32"/>
    <w:rsid w:val="00375E08"/>
    <w:rsid w:val="00375E95"/>
    <w:rsid w:val="00375F5C"/>
    <w:rsid w:val="00376201"/>
    <w:rsid w:val="003762D2"/>
    <w:rsid w:val="00376302"/>
    <w:rsid w:val="00376464"/>
    <w:rsid w:val="00376678"/>
    <w:rsid w:val="003766EC"/>
    <w:rsid w:val="00376868"/>
    <w:rsid w:val="00376938"/>
    <w:rsid w:val="003769A7"/>
    <w:rsid w:val="003769DF"/>
    <w:rsid w:val="00376A29"/>
    <w:rsid w:val="00376CA2"/>
    <w:rsid w:val="00376CDB"/>
    <w:rsid w:val="003770B1"/>
    <w:rsid w:val="0037714E"/>
    <w:rsid w:val="00377157"/>
    <w:rsid w:val="00377614"/>
    <w:rsid w:val="00377653"/>
    <w:rsid w:val="00377728"/>
    <w:rsid w:val="00377740"/>
    <w:rsid w:val="00377743"/>
    <w:rsid w:val="00377820"/>
    <w:rsid w:val="003779A4"/>
    <w:rsid w:val="00377C95"/>
    <w:rsid w:val="00377F08"/>
    <w:rsid w:val="003800CA"/>
    <w:rsid w:val="0038022F"/>
    <w:rsid w:val="0038030A"/>
    <w:rsid w:val="00380338"/>
    <w:rsid w:val="00380410"/>
    <w:rsid w:val="00380567"/>
    <w:rsid w:val="00380574"/>
    <w:rsid w:val="00380679"/>
    <w:rsid w:val="0038073C"/>
    <w:rsid w:val="003807FC"/>
    <w:rsid w:val="0038081D"/>
    <w:rsid w:val="0038096D"/>
    <w:rsid w:val="0038097B"/>
    <w:rsid w:val="00380A64"/>
    <w:rsid w:val="00380ACB"/>
    <w:rsid w:val="00380B1E"/>
    <w:rsid w:val="00380B9D"/>
    <w:rsid w:val="00380ECC"/>
    <w:rsid w:val="00380F90"/>
    <w:rsid w:val="00380FF2"/>
    <w:rsid w:val="0038102D"/>
    <w:rsid w:val="0038109F"/>
    <w:rsid w:val="0038119D"/>
    <w:rsid w:val="00381403"/>
    <w:rsid w:val="003815B2"/>
    <w:rsid w:val="003815BE"/>
    <w:rsid w:val="003816CE"/>
    <w:rsid w:val="00381768"/>
    <w:rsid w:val="00381781"/>
    <w:rsid w:val="003817A3"/>
    <w:rsid w:val="00381936"/>
    <w:rsid w:val="003819FD"/>
    <w:rsid w:val="00381B10"/>
    <w:rsid w:val="00381B71"/>
    <w:rsid w:val="00381DC8"/>
    <w:rsid w:val="00381F1D"/>
    <w:rsid w:val="00381F47"/>
    <w:rsid w:val="003820E4"/>
    <w:rsid w:val="00382183"/>
    <w:rsid w:val="003821BA"/>
    <w:rsid w:val="00382292"/>
    <w:rsid w:val="0038234D"/>
    <w:rsid w:val="0038242A"/>
    <w:rsid w:val="003824F3"/>
    <w:rsid w:val="003824FD"/>
    <w:rsid w:val="00382533"/>
    <w:rsid w:val="00382645"/>
    <w:rsid w:val="003828D5"/>
    <w:rsid w:val="00382A23"/>
    <w:rsid w:val="00382D58"/>
    <w:rsid w:val="00382D8D"/>
    <w:rsid w:val="00383061"/>
    <w:rsid w:val="003830C8"/>
    <w:rsid w:val="00383297"/>
    <w:rsid w:val="003832D6"/>
    <w:rsid w:val="00383428"/>
    <w:rsid w:val="00383448"/>
    <w:rsid w:val="003835B4"/>
    <w:rsid w:val="003836B8"/>
    <w:rsid w:val="003836E1"/>
    <w:rsid w:val="00383879"/>
    <w:rsid w:val="0038398D"/>
    <w:rsid w:val="003839DF"/>
    <w:rsid w:val="00383A47"/>
    <w:rsid w:val="00383ACF"/>
    <w:rsid w:val="00383B86"/>
    <w:rsid w:val="00383C1A"/>
    <w:rsid w:val="00383D2A"/>
    <w:rsid w:val="00383DBC"/>
    <w:rsid w:val="00383E3F"/>
    <w:rsid w:val="00384057"/>
    <w:rsid w:val="003841C4"/>
    <w:rsid w:val="003841EE"/>
    <w:rsid w:val="003842C8"/>
    <w:rsid w:val="003843F8"/>
    <w:rsid w:val="00384631"/>
    <w:rsid w:val="0038463C"/>
    <w:rsid w:val="00384651"/>
    <w:rsid w:val="00384925"/>
    <w:rsid w:val="00384949"/>
    <w:rsid w:val="003849FE"/>
    <w:rsid w:val="00384A01"/>
    <w:rsid w:val="00384A33"/>
    <w:rsid w:val="00384B94"/>
    <w:rsid w:val="00384BAF"/>
    <w:rsid w:val="003851BF"/>
    <w:rsid w:val="00385284"/>
    <w:rsid w:val="0038540D"/>
    <w:rsid w:val="0038545B"/>
    <w:rsid w:val="0038577F"/>
    <w:rsid w:val="003857AD"/>
    <w:rsid w:val="00385813"/>
    <w:rsid w:val="003859D0"/>
    <w:rsid w:val="00385A71"/>
    <w:rsid w:val="00385AD9"/>
    <w:rsid w:val="00385CD2"/>
    <w:rsid w:val="00385CFD"/>
    <w:rsid w:val="00385EC3"/>
    <w:rsid w:val="00385ED7"/>
    <w:rsid w:val="00385F28"/>
    <w:rsid w:val="00386000"/>
    <w:rsid w:val="00386041"/>
    <w:rsid w:val="003860C8"/>
    <w:rsid w:val="00386147"/>
    <w:rsid w:val="003863D2"/>
    <w:rsid w:val="0038643E"/>
    <w:rsid w:val="003865E7"/>
    <w:rsid w:val="0038665A"/>
    <w:rsid w:val="00386678"/>
    <w:rsid w:val="0038675E"/>
    <w:rsid w:val="00386770"/>
    <w:rsid w:val="003867A9"/>
    <w:rsid w:val="003868D0"/>
    <w:rsid w:val="00386964"/>
    <w:rsid w:val="00386AB5"/>
    <w:rsid w:val="00386BC5"/>
    <w:rsid w:val="00386CF6"/>
    <w:rsid w:val="00386D3B"/>
    <w:rsid w:val="00386D6E"/>
    <w:rsid w:val="00386DA8"/>
    <w:rsid w:val="00386DF2"/>
    <w:rsid w:val="00386E06"/>
    <w:rsid w:val="00386F5D"/>
    <w:rsid w:val="003870AD"/>
    <w:rsid w:val="003870F9"/>
    <w:rsid w:val="003871D5"/>
    <w:rsid w:val="00387283"/>
    <w:rsid w:val="003873AC"/>
    <w:rsid w:val="003873F7"/>
    <w:rsid w:val="003877D2"/>
    <w:rsid w:val="003879FE"/>
    <w:rsid w:val="00387A15"/>
    <w:rsid w:val="00387A1E"/>
    <w:rsid w:val="00387B8B"/>
    <w:rsid w:val="00387BB3"/>
    <w:rsid w:val="00387C56"/>
    <w:rsid w:val="00387C63"/>
    <w:rsid w:val="00387CAF"/>
    <w:rsid w:val="00387DAA"/>
    <w:rsid w:val="00387E55"/>
    <w:rsid w:val="00387F24"/>
    <w:rsid w:val="00387F7D"/>
    <w:rsid w:val="003900F6"/>
    <w:rsid w:val="0039021F"/>
    <w:rsid w:val="00390261"/>
    <w:rsid w:val="00390285"/>
    <w:rsid w:val="00390333"/>
    <w:rsid w:val="003904BE"/>
    <w:rsid w:val="003904F3"/>
    <w:rsid w:val="00390510"/>
    <w:rsid w:val="00390588"/>
    <w:rsid w:val="00390596"/>
    <w:rsid w:val="003905D2"/>
    <w:rsid w:val="003906BE"/>
    <w:rsid w:val="0039078B"/>
    <w:rsid w:val="00390977"/>
    <w:rsid w:val="00390994"/>
    <w:rsid w:val="003909F3"/>
    <w:rsid w:val="00390A25"/>
    <w:rsid w:val="00390A90"/>
    <w:rsid w:val="00390BBE"/>
    <w:rsid w:val="00390C51"/>
    <w:rsid w:val="00390CE2"/>
    <w:rsid w:val="00390D01"/>
    <w:rsid w:val="00390EB1"/>
    <w:rsid w:val="00390EC6"/>
    <w:rsid w:val="00390F2D"/>
    <w:rsid w:val="00391145"/>
    <w:rsid w:val="00391351"/>
    <w:rsid w:val="0039145D"/>
    <w:rsid w:val="00391580"/>
    <w:rsid w:val="00391A50"/>
    <w:rsid w:val="00391A62"/>
    <w:rsid w:val="00391D03"/>
    <w:rsid w:val="00391D3B"/>
    <w:rsid w:val="00391D76"/>
    <w:rsid w:val="00391D81"/>
    <w:rsid w:val="00391FA3"/>
    <w:rsid w:val="00392013"/>
    <w:rsid w:val="00392344"/>
    <w:rsid w:val="00392394"/>
    <w:rsid w:val="00392475"/>
    <w:rsid w:val="0039247E"/>
    <w:rsid w:val="00392582"/>
    <w:rsid w:val="00392606"/>
    <w:rsid w:val="00392723"/>
    <w:rsid w:val="00392797"/>
    <w:rsid w:val="00392919"/>
    <w:rsid w:val="00392924"/>
    <w:rsid w:val="00392B1C"/>
    <w:rsid w:val="00392B9D"/>
    <w:rsid w:val="0039314A"/>
    <w:rsid w:val="0039323E"/>
    <w:rsid w:val="003932A3"/>
    <w:rsid w:val="003933A2"/>
    <w:rsid w:val="00393655"/>
    <w:rsid w:val="0039366F"/>
    <w:rsid w:val="0039378B"/>
    <w:rsid w:val="003937F8"/>
    <w:rsid w:val="0039392E"/>
    <w:rsid w:val="00393986"/>
    <w:rsid w:val="00393C96"/>
    <w:rsid w:val="00393D23"/>
    <w:rsid w:val="00393D2D"/>
    <w:rsid w:val="00393FEA"/>
    <w:rsid w:val="00394001"/>
    <w:rsid w:val="0039402A"/>
    <w:rsid w:val="003940B4"/>
    <w:rsid w:val="0039427A"/>
    <w:rsid w:val="0039441C"/>
    <w:rsid w:val="00394450"/>
    <w:rsid w:val="003944FC"/>
    <w:rsid w:val="0039476D"/>
    <w:rsid w:val="00394959"/>
    <w:rsid w:val="00394AB7"/>
    <w:rsid w:val="00394B57"/>
    <w:rsid w:val="00394D94"/>
    <w:rsid w:val="00394DFB"/>
    <w:rsid w:val="00394ECA"/>
    <w:rsid w:val="00394FD1"/>
    <w:rsid w:val="0039507A"/>
    <w:rsid w:val="00395100"/>
    <w:rsid w:val="0039526F"/>
    <w:rsid w:val="003954BE"/>
    <w:rsid w:val="003954DF"/>
    <w:rsid w:val="00395558"/>
    <w:rsid w:val="0039562B"/>
    <w:rsid w:val="00395A16"/>
    <w:rsid w:val="00395ABA"/>
    <w:rsid w:val="00395B86"/>
    <w:rsid w:val="00395CD7"/>
    <w:rsid w:val="00395D23"/>
    <w:rsid w:val="00395D45"/>
    <w:rsid w:val="00395D96"/>
    <w:rsid w:val="00395F13"/>
    <w:rsid w:val="00395F6F"/>
    <w:rsid w:val="00395FD1"/>
    <w:rsid w:val="003960A1"/>
    <w:rsid w:val="003960C6"/>
    <w:rsid w:val="00396323"/>
    <w:rsid w:val="00396560"/>
    <w:rsid w:val="003965C9"/>
    <w:rsid w:val="003965D2"/>
    <w:rsid w:val="003966F0"/>
    <w:rsid w:val="0039675E"/>
    <w:rsid w:val="003967CA"/>
    <w:rsid w:val="00396856"/>
    <w:rsid w:val="00396871"/>
    <w:rsid w:val="00396947"/>
    <w:rsid w:val="003969CC"/>
    <w:rsid w:val="00396C04"/>
    <w:rsid w:val="00396C58"/>
    <w:rsid w:val="00396E2D"/>
    <w:rsid w:val="00396E98"/>
    <w:rsid w:val="00396F79"/>
    <w:rsid w:val="003970CB"/>
    <w:rsid w:val="0039714A"/>
    <w:rsid w:val="00397197"/>
    <w:rsid w:val="003972FB"/>
    <w:rsid w:val="003974D1"/>
    <w:rsid w:val="003974DF"/>
    <w:rsid w:val="00397574"/>
    <w:rsid w:val="00397608"/>
    <w:rsid w:val="00397A8E"/>
    <w:rsid w:val="00397B5C"/>
    <w:rsid w:val="00397B97"/>
    <w:rsid w:val="00397C00"/>
    <w:rsid w:val="00397C0F"/>
    <w:rsid w:val="00397D45"/>
    <w:rsid w:val="00397DD3"/>
    <w:rsid w:val="00397EB8"/>
    <w:rsid w:val="00397F91"/>
    <w:rsid w:val="003A00B2"/>
    <w:rsid w:val="003A00F1"/>
    <w:rsid w:val="003A01AE"/>
    <w:rsid w:val="003A01B7"/>
    <w:rsid w:val="003A02B8"/>
    <w:rsid w:val="003A0339"/>
    <w:rsid w:val="003A03AC"/>
    <w:rsid w:val="003A05DC"/>
    <w:rsid w:val="003A0710"/>
    <w:rsid w:val="003A0737"/>
    <w:rsid w:val="003A093D"/>
    <w:rsid w:val="003A0968"/>
    <w:rsid w:val="003A097E"/>
    <w:rsid w:val="003A098B"/>
    <w:rsid w:val="003A0A69"/>
    <w:rsid w:val="003A0AA4"/>
    <w:rsid w:val="003A0B41"/>
    <w:rsid w:val="003A0C9B"/>
    <w:rsid w:val="003A0D52"/>
    <w:rsid w:val="003A112D"/>
    <w:rsid w:val="003A11D3"/>
    <w:rsid w:val="003A1345"/>
    <w:rsid w:val="003A15D2"/>
    <w:rsid w:val="003A168C"/>
    <w:rsid w:val="003A16D3"/>
    <w:rsid w:val="003A1720"/>
    <w:rsid w:val="003A1761"/>
    <w:rsid w:val="003A17B8"/>
    <w:rsid w:val="003A1826"/>
    <w:rsid w:val="003A1896"/>
    <w:rsid w:val="003A191D"/>
    <w:rsid w:val="003A197A"/>
    <w:rsid w:val="003A1B34"/>
    <w:rsid w:val="003A1C30"/>
    <w:rsid w:val="003A1C3C"/>
    <w:rsid w:val="003A1C50"/>
    <w:rsid w:val="003A1C81"/>
    <w:rsid w:val="003A1EDB"/>
    <w:rsid w:val="003A20E9"/>
    <w:rsid w:val="003A2221"/>
    <w:rsid w:val="003A243B"/>
    <w:rsid w:val="003A2491"/>
    <w:rsid w:val="003A2542"/>
    <w:rsid w:val="003A26C2"/>
    <w:rsid w:val="003A2802"/>
    <w:rsid w:val="003A299B"/>
    <w:rsid w:val="003A2B83"/>
    <w:rsid w:val="003A2C79"/>
    <w:rsid w:val="003A2D40"/>
    <w:rsid w:val="003A2DA7"/>
    <w:rsid w:val="003A2E60"/>
    <w:rsid w:val="003A3160"/>
    <w:rsid w:val="003A31E9"/>
    <w:rsid w:val="003A31F8"/>
    <w:rsid w:val="003A32C7"/>
    <w:rsid w:val="003A3526"/>
    <w:rsid w:val="003A378C"/>
    <w:rsid w:val="003A395D"/>
    <w:rsid w:val="003A3A65"/>
    <w:rsid w:val="003A3B97"/>
    <w:rsid w:val="003A3C08"/>
    <w:rsid w:val="003A3C85"/>
    <w:rsid w:val="003A3CBE"/>
    <w:rsid w:val="003A40A1"/>
    <w:rsid w:val="003A40BE"/>
    <w:rsid w:val="003A41F8"/>
    <w:rsid w:val="003A4200"/>
    <w:rsid w:val="003A4246"/>
    <w:rsid w:val="003A42A5"/>
    <w:rsid w:val="003A42AF"/>
    <w:rsid w:val="003A442A"/>
    <w:rsid w:val="003A442E"/>
    <w:rsid w:val="003A4479"/>
    <w:rsid w:val="003A456A"/>
    <w:rsid w:val="003A4597"/>
    <w:rsid w:val="003A45FB"/>
    <w:rsid w:val="003A46B8"/>
    <w:rsid w:val="003A479E"/>
    <w:rsid w:val="003A480F"/>
    <w:rsid w:val="003A4890"/>
    <w:rsid w:val="003A4AAE"/>
    <w:rsid w:val="003A4C89"/>
    <w:rsid w:val="003A4D91"/>
    <w:rsid w:val="003A4EB7"/>
    <w:rsid w:val="003A4F85"/>
    <w:rsid w:val="003A4FDB"/>
    <w:rsid w:val="003A4FF1"/>
    <w:rsid w:val="003A5026"/>
    <w:rsid w:val="003A523D"/>
    <w:rsid w:val="003A5571"/>
    <w:rsid w:val="003A5680"/>
    <w:rsid w:val="003A5692"/>
    <w:rsid w:val="003A5753"/>
    <w:rsid w:val="003A57DE"/>
    <w:rsid w:val="003A59DC"/>
    <w:rsid w:val="003A5A01"/>
    <w:rsid w:val="003A5A78"/>
    <w:rsid w:val="003A5B98"/>
    <w:rsid w:val="003A5C1A"/>
    <w:rsid w:val="003A5C8D"/>
    <w:rsid w:val="003A5CE2"/>
    <w:rsid w:val="003A5D54"/>
    <w:rsid w:val="003A5E50"/>
    <w:rsid w:val="003A5EC6"/>
    <w:rsid w:val="003A5FAB"/>
    <w:rsid w:val="003A5FD4"/>
    <w:rsid w:val="003A601A"/>
    <w:rsid w:val="003A6072"/>
    <w:rsid w:val="003A60BB"/>
    <w:rsid w:val="003A6139"/>
    <w:rsid w:val="003A62D1"/>
    <w:rsid w:val="003A62D7"/>
    <w:rsid w:val="003A6322"/>
    <w:rsid w:val="003A64AC"/>
    <w:rsid w:val="003A6517"/>
    <w:rsid w:val="003A6574"/>
    <w:rsid w:val="003A6583"/>
    <w:rsid w:val="003A68FB"/>
    <w:rsid w:val="003A69EE"/>
    <w:rsid w:val="003A6A0F"/>
    <w:rsid w:val="003A6B2E"/>
    <w:rsid w:val="003A6B7B"/>
    <w:rsid w:val="003A6C5F"/>
    <w:rsid w:val="003A6EDB"/>
    <w:rsid w:val="003A6FB5"/>
    <w:rsid w:val="003A7034"/>
    <w:rsid w:val="003A7092"/>
    <w:rsid w:val="003A715C"/>
    <w:rsid w:val="003A7241"/>
    <w:rsid w:val="003A72C4"/>
    <w:rsid w:val="003A72D5"/>
    <w:rsid w:val="003A7351"/>
    <w:rsid w:val="003A7426"/>
    <w:rsid w:val="003A7452"/>
    <w:rsid w:val="003A7839"/>
    <w:rsid w:val="003A78E1"/>
    <w:rsid w:val="003A7A56"/>
    <w:rsid w:val="003A7CD1"/>
    <w:rsid w:val="003A7DEA"/>
    <w:rsid w:val="003A7EA2"/>
    <w:rsid w:val="003B0087"/>
    <w:rsid w:val="003B01A2"/>
    <w:rsid w:val="003B01F2"/>
    <w:rsid w:val="003B02A2"/>
    <w:rsid w:val="003B0381"/>
    <w:rsid w:val="003B03C8"/>
    <w:rsid w:val="003B043E"/>
    <w:rsid w:val="003B051D"/>
    <w:rsid w:val="003B0617"/>
    <w:rsid w:val="003B0683"/>
    <w:rsid w:val="003B068A"/>
    <w:rsid w:val="003B07CB"/>
    <w:rsid w:val="003B09B8"/>
    <w:rsid w:val="003B09F5"/>
    <w:rsid w:val="003B0F22"/>
    <w:rsid w:val="003B100D"/>
    <w:rsid w:val="003B102F"/>
    <w:rsid w:val="003B107D"/>
    <w:rsid w:val="003B11A0"/>
    <w:rsid w:val="003B1496"/>
    <w:rsid w:val="003B171F"/>
    <w:rsid w:val="003B18D8"/>
    <w:rsid w:val="003B1995"/>
    <w:rsid w:val="003B1ABB"/>
    <w:rsid w:val="003B1DFE"/>
    <w:rsid w:val="003B1EB9"/>
    <w:rsid w:val="003B1F7F"/>
    <w:rsid w:val="003B1FED"/>
    <w:rsid w:val="003B2059"/>
    <w:rsid w:val="003B20C3"/>
    <w:rsid w:val="003B22FF"/>
    <w:rsid w:val="003B233C"/>
    <w:rsid w:val="003B2448"/>
    <w:rsid w:val="003B2512"/>
    <w:rsid w:val="003B257E"/>
    <w:rsid w:val="003B2698"/>
    <w:rsid w:val="003B26A7"/>
    <w:rsid w:val="003B28D4"/>
    <w:rsid w:val="003B28EC"/>
    <w:rsid w:val="003B28F2"/>
    <w:rsid w:val="003B2995"/>
    <w:rsid w:val="003B2A7C"/>
    <w:rsid w:val="003B2C4F"/>
    <w:rsid w:val="003B2C5C"/>
    <w:rsid w:val="003B2E18"/>
    <w:rsid w:val="003B2E6F"/>
    <w:rsid w:val="003B2F58"/>
    <w:rsid w:val="003B2FFB"/>
    <w:rsid w:val="003B3071"/>
    <w:rsid w:val="003B3098"/>
    <w:rsid w:val="003B313C"/>
    <w:rsid w:val="003B31E2"/>
    <w:rsid w:val="003B3348"/>
    <w:rsid w:val="003B3390"/>
    <w:rsid w:val="003B344F"/>
    <w:rsid w:val="003B36BE"/>
    <w:rsid w:val="003B3755"/>
    <w:rsid w:val="003B3953"/>
    <w:rsid w:val="003B3956"/>
    <w:rsid w:val="003B3A17"/>
    <w:rsid w:val="003B3B11"/>
    <w:rsid w:val="003B3B37"/>
    <w:rsid w:val="003B3B6C"/>
    <w:rsid w:val="003B3CAC"/>
    <w:rsid w:val="003B3D5A"/>
    <w:rsid w:val="003B3E1F"/>
    <w:rsid w:val="003B3F77"/>
    <w:rsid w:val="003B4069"/>
    <w:rsid w:val="003B4176"/>
    <w:rsid w:val="003B4222"/>
    <w:rsid w:val="003B4238"/>
    <w:rsid w:val="003B42DE"/>
    <w:rsid w:val="003B444B"/>
    <w:rsid w:val="003B44E2"/>
    <w:rsid w:val="003B4654"/>
    <w:rsid w:val="003B475A"/>
    <w:rsid w:val="003B4923"/>
    <w:rsid w:val="003B4E0E"/>
    <w:rsid w:val="003B4E8C"/>
    <w:rsid w:val="003B4F5A"/>
    <w:rsid w:val="003B4F78"/>
    <w:rsid w:val="003B52AD"/>
    <w:rsid w:val="003B52B8"/>
    <w:rsid w:val="003B532B"/>
    <w:rsid w:val="003B5341"/>
    <w:rsid w:val="003B542C"/>
    <w:rsid w:val="003B544B"/>
    <w:rsid w:val="003B5459"/>
    <w:rsid w:val="003B54FB"/>
    <w:rsid w:val="003B55FF"/>
    <w:rsid w:val="003B5602"/>
    <w:rsid w:val="003B5665"/>
    <w:rsid w:val="003B5783"/>
    <w:rsid w:val="003B57FA"/>
    <w:rsid w:val="003B592B"/>
    <w:rsid w:val="003B5B50"/>
    <w:rsid w:val="003B5D62"/>
    <w:rsid w:val="003B5F57"/>
    <w:rsid w:val="003B6018"/>
    <w:rsid w:val="003B6071"/>
    <w:rsid w:val="003B6170"/>
    <w:rsid w:val="003B6247"/>
    <w:rsid w:val="003B624C"/>
    <w:rsid w:val="003B6351"/>
    <w:rsid w:val="003B6602"/>
    <w:rsid w:val="003B6667"/>
    <w:rsid w:val="003B66E4"/>
    <w:rsid w:val="003B6852"/>
    <w:rsid w:val="003B6995"/>
    <w:rsid w:val="003B6C0B"/>
    <w:rsid w:val="003B6E24"/>
    <w:rsid w:val="003B6E96"/>
    <w:rsid w:val="003B6EDC"/>
    <w:rsid w:val="003B6F04"/>
    <w:rsid w:val="003B6F30"/>
    <w:rsid w:val="003B6FEB"/>
    <w:rsid w:val="003B704F"/>
    <w:rsid w:val="003B71B4"/>
    <w:rsid w:val="003B72D5"/>
    <w:rsid w:val="003B74E3"/>
    <w:rsid w:val="003B7564"/>
    <w:rsid w:val="003B75A9"/>
    <w:rsid w:val="003B7738"/>
    <w:rsid w:val="003B782F"/>
    <w:rsid w:val="003B7832"/>
    <w:rsid w:val="003B784A"/>
    <w:rsid w:val="003B796D"/>
    <w:rsid w:val="003B79C0"/>
    <w:rsid w:val="003B7A00"/>
    <w:rsid w:val="003B7A55"/>
    <w:rsid w:val="003B7A66"/>
    <w:rsid w:val="003B7A73"/>
    <w:rsid w:val="003B7AE8"/>
    <w:rsid w:val="003B7B01"/>
    <w:rsid w:val="003B7B8E"/>
    <w:rsid w:val="003B7D54"/>
    <w:rsid w:val="003B7E68"/>
    <w:rsid w:val="003B7F3F"/>
    <w:rsid w:val="003C0039"/>
    <w:rsid w:val="003C00E0"/>
    <w:rsid w:val="003C01D8"/>
    <w:rsid w:val="003C034A"/>
    <w:rsid w:val="003C037C"/>
    <w:rsid w:val="003C03B7"/>
    <w:rsid w:val="003C0401"/>
    <w:rsid w:val="003C046E"/>
    <w:rsid w:val="003C05BF"/>
    <w:rsid w:val="003C0676"/>
    <w:rsid w:val="003C0703"/>
    <w:rsid w:val="003C0798"/>
    <w:rsid w:val="003C0A01"/>
    <w:rsid w:val="003C0B24"/>
    <w:rsid w:val="003C0B5B"/>
    <w:rsid w:val="003C0B9C"/>
    <w:rsid w:val="003C0BA8"/>
    <w:rsid w:val="003C0C39"/>
    <w:rsid w:val="003C0DB4"/>
    <w:rsid w:val="003C0DF0"/>
    <w:rsid w:val="003C1220"/>
    <w:rsid w:val="003C12D0"/>
    <w:rsid w:val="003C1323"/>
    <w:rsid w:val="003C136A"/>
    <w:rsid w:val="003C14D8"/>
    <w:rsid w:val="003C14FC"/>
    <w:rsid w:val="003C1578"/>
    <w:rsid w:val="003C158D"/>
    <w:rsid w:val="003C170C"/>
    <w:rsid w:val="003C177F"/>
    <w:rsid w:val="003C17B4"/>
    <w:rsid w:val="003C1841"/>
    <w:rsid w:val="003C1843"/>
    <w:rsid w:val="003C199E"/>
    <w:rsid w:val="003C1D4D"/>
    <w:rsid w:val="003C1E2F"/>
    <w:rsid w:val="003C1ED0"/>
    <w:rsid w:val="003C20CE"/>
    <w:rsid w:val="003C21D6"/>
    <w:rsid w:val="003C2243"/>
    <w:rsid w:val="003C225C"/>
    <w:rsid w:val="003C225D"/>
    <w:rsid w:val="003C22C5"/>
    <w:rsid w:val="003C2366"/>
    <w:rsid w:val="003C2445"/>
    <w:rsid w:val="003C2486"/>
    <w:rsid w:val="003C27EB"/>
    <w:rsid w:val="003C28D7"/>
    <w:rsid w:val="003C2958"/>
    <w:rsid w:val="003C2A39"/>
    <w:rsid w:val="003C2C5B"/>
    <w:rsid w:val="003C2CCC"/>
    <w:rsid w:val="003C2D00"/>
    <w:rsid w:val="003C2D05"/>
    <w:rsid w:val="003C2E6B"/>
    <w:rsid w:val="003C2E90"/>
    <w:rsid w:val="003C2FDC"/>
    <w:rsid w:val="003C301C"/>
    <w:rsid w:val="003C3076"/>
    <w:rsid w:val="003C3193"/>
    <w:rsid w:val="003C3559"/>
    <w:rsid w:val="003C36EE"/>
    <w:rsid w:val="003C388D"/>
    <w:rsid w:val="003C38F7"/>
    <w:rsid w:val="003C394F"/>
    <w:rsid w:val="003C39AE"/>
    <w:rsid w:val="003C3BA9"/>
    <w:rsid w:val="003C3E04"/>
    <w:rsid w:val="003C3E70"/>
    <w:rsid w:val="003C3F66"/>
    <w:rsid w:val="003C3FC3"/>
    <w:rsid w:val="003C4038"/>
    <w:rsid w:val="003C40A6"/>
    <w:rsid w:val="003C41C0"/>
    <w:rsid w:val="003C4293"/>
    <w:rsid w:val="003C42A3"/>
    <w:rsid w:val="003C432C"/>
    <w:rsid w:val="003C434B"/>
    <w:rsid w:val="003C43C4"/>
    <w:rsid w:val="003C43F0"/>
    <w:rsid w:val="003C445A"/>
    <w:rsid w:val="003C44C4"/>
    <w:rsid w:val="003C44DB"/>
    <w:rsid w:val="003C450C"/>
    <w:rsid w:val="003C4620"/>
    <w:rsid w:val="003C4676"/>
    <w:rsid w:val="003C4706"/>
    <w:rsid w:val="003C4B5A"/>
    <w:rsid w:val="003C4CB4"/>
    <w:rsid w:val="003C4CD3"/>
    <w:rsid w:val="003C4DB1"/>
    <w:rsid w:val="003C4E25"/>
    <w:rsid w:val="003C4FFD"/>
    <w:rsid w:val="003C501F"/>
    <w:rsid w:val="003C5036"/>
    <w:rsid w:val="003C5070"/>
    <w:rsid w:val="003C50B0"/>
    <w:rsid w:val="003C511A"/>
    <w:rsid w:val="003C5237"/>
    <w:rsid w:val="003C52C9"/>
    <w:rsid w:val="003C530C"/>
    <w:rsid w:val="003C53D7"/>
    <w:rsid w:val="003C548F"/>
    <w:rsid w:val="003C54EA"/>
    <w:rsid w:val="003C55D9"/>
    <w:rsid w:val="003C55F5"/>
    <w:rsid w:val="003C578A"/>
    <w:rsid w:val="003C5817"/>
    <w:rsid w:val="003C58D9"/>
    <w:rsid w:val="003C5998"/>
    <w:rsid w:val="003C5A63"/>
    <w:rsid w:val="003C601C"/>
    <w:rsid w:val="003C602E"/>
    <w:rsid w:val="003C627B"/>
    <w:rsid w:val="003C627F"/>
    <w:rsid w:val="003C63A3"/>
    <w:rsid w:val="003C63D4"/>
    <w:rsid w:val="003C63F4"/>
    <w:rsid w:val="003C64ED"/>
    <w:rsid w:val="003C6613"/>
    <w:rsid w:val="003C6868"/>
    <w:rsid w:val="003C68EC"/>
    <w:rsid w:val="003C6910"/>
    <w:rsid w:val="003C6915"/>
    <w:rsid w:val="003C6B1E"/>
    <w:rsid w:val="003C6BAE"/>
    <w:rsid w:val="003C6D0C"/>
    <w:rsid w:val="003C6DEE"/>
    <w:rsid w:val="003C6E33"/>
    <w:rsid w:val="003C7020"/>
    <w:rsid w:val="003C7198"/>
    <w:rsid w:val="003C71FC"/>
    <w:rsid w:val="003C74D7"/>
    <w:rsid w:val="003C763A"/>
    <w:rsid w:val="003C763B"/>
    <w:rsid w:val="003C768A"/>
    <w:rsid w:val="003C78A2"/>
    <w:rsid w:val="003C7957"/>
    <w:rsid w:val="003C799A"/>
    <w:rsid w:val="003C7A18"/>
    <w:rsid w:val="003C7AF2"/>
    <w:rsid w:val="003C7B4C"/>
    <w:rsid w:val="003C7B4D"/>
    <w:rsid w:val="003C7B93"/>
    <w:rsid w:val="003C7C3F"/>
    <w:rsid w:val="003D019B"/>
    <w:rsid w:val="003D030E"/>
    <w:rsid w:val="003D0342"/>
    <w:rsid w:val="003D036B"/>
    <w:rsid w:val="003D03B4"/>
    <w:rsid w:val="003D047F"/>
    <w:rsid w:val="003D0523"/>
    <w:rsid w:val="003D07C3"/>
    <w:rsid w:val="003D08FF"/>
    <w:rsid w:val="003D0937"/>
    <w:rsid w:val="003D0955"/>
    <w:rsid w:val="003D09BD"/>
    <w:rsid w:val="003D0A24"/>
    <w:rsid w:val="003D0BF6"/>
    <w:rsid w:val="003D0DB0"/>
    <w:rsid w:val="003D0E6B"/>
    <w:rsid w:val="003D0E9B"/>
    <w:rsid w:val="003D0F18"/>
    <w:rsid w:val="003D1054"/>
    <w:rsid w:val="003D11CC"/>
    <w:rsid w:val="003D12EE"/>
    <w:rsid w:val="003D134E"/>
    <w:rsid w:val="003D1351"/>
    <w:rsid w:val="003D1522"/>
    <w:rsid w:val="003D154E"/>
    <w:rsid w:val="003D177A"/>
    <w:rsid w:val="003D17F5"/>
    <w:rsid w:val="003D1809"/>
    <w:rsid w:val="003D193D"/>
    <w:rsid w:val="003D198E"/>
    <w:rsid w:val="003D19EC"/>
    <w:rsid w:val="003D1A56"/>
    <w:rsid w:val="003D1ED2"/>
    <w:rsid w:val="003D1F89"/>
    <w:rsid w:val="003D1FA7"/>
    <w:rsid w:val="003D205C"/>
    <w:rsid w:val="003D20DD"/>
    <w:rsid w:val="003D216A"/>
    <w:rsid w:val="003D2369"/>
    <w:rsid w:val="003D245F"/>
    <w:rsid w:val="003D24D3"/>
    <w:rsid w:val="003D253C"/>
    <w:rsid w:val="003D2738"/>
    <w:rsid w:val="003D276B"/>
    <w:rsid w:val="003D27DD"/>
    <w:rsid w:val="003D296A"/>
    <w:rsid w:val="003D2A22"/>
    <w:rsid w:val="003D2ACD"/>
    <w:rsid w:val="003D2B4A"/>
    <w:rsid w:val="003D2BAE"/>
    <w:rsid w:val="003D2D04"/>
    <w:rsid w:val="003D2D59"/>
    <w:rsid w:val="003D3035"/>
    <w:rsid w:val="003D3095"/>
    <w:rsid w:val="003D3194"/>
    <w:rsid w:val="003D3256"/>
    <w:rsid w:val="003D325C"/>
    <w:rsid w:val="003D368E"/>
    <w:rsid w:val="003D38AB"/>
    <w:rsid w:val="003D390F"/>
    <w:rsid w:val="003D396D"/>
    <w:rsid w:val="003D39FD"/>
    <w:rsid w:val="003D3ADD"/>
    <w:rsid w:val="003D3BBE"/>
    <w:rsid w:val="003D3C01"/>
    <w:rsid w:val="003D3E4D"/>
    <w:rsid w:val="003D3E93"/>
    <w:rsid w:val="003D3EF6"/>
    <w:rsid w:val="003D3F92"/>
    <w:rsid w:val="003D4009"/>
    <w:rsid w:val="003D4066"/>
    <w:rsid w:val="003D4300"/>
    <w:rsid w:val="003D4384"/>
    <w:rsid w:val="003D453D"/>
    <w:rsid w:val="003D455B"/>
    <w:rsid w:val="003D46E9"/>
    <w:rsid w:val="003D4849"/>
    <w:rsid w:val="003D4AEF"/>
    <w:rsid w:val="003D4AF2"/>
    <w:rsid w:val="003D4B40"/>
    <w:rsid w:val="003D4B78"/>
    <w:rsid w:val="003D4CC2"/>
    <w:rsid w:val="003D4D2F"/>
    <w:rsid w:val="003D4EB5"/>
    <w:rsid w:val="003D4F30"/>
    <w:rsid w:val="003D4FAA"/>
    <w:rsid w:val="003D5272"/>
    <w:rsid w:val="003D52D8"/>
    <w:rsid w:val="003D5597"/>
    <w:rsid w:val="003D55C3"/>
    <w:rsid w:val="003D5620"/>
    <w:rsid w:val="003D56F7"/>
    <w:rsid w:val="003D5713"/>
    <w:rsid w:val="003D57B5"/>
    <w:rsid w:val="003D585F"/>
    <w:rsid w:val="003D58A3"/>
    <w:rsid w:val="003D5927"/>
    <w:rsid w:val="003D5AFC"/>
    <w:rsid w:val="003D5BB9"/>
    <w:rsid w:val="003D5C28"/>
    <w:rsid w:val="003D5C2E"/>
    <w:rsid w:val="003D5D19"/>
    <w:rsid w:val="003D5D7B"/>
    <w:rsid w:val="003D5D90"/>
    <w:rsid w:val="003D5DE0"/>
    <w:rsid w:val="003D5F0A"/>
    <w:rsid w:val="003D5F0D"/>
    <w:rsid w:val="003D5FA0"/>
    <w:rsid w:val="003D5FF2"/>
    <w:rsid w:val="003D61C3"/>
    <w:rsid w:val="003D623D"/>
    <w:rsid w:val="003D62BF"/>
    <w:rsid w:val="003D62E0"/>
    <w:rsid w:val="003D6504"/>
    <w:rsid w:val="003D6506"/>
    <w:rsid w:val="003D65F4"/>
    <w:rsid w:val="003D6697"/>
    <w:rsid w:val="003D6784"/>
    <w:rsid w:val="003D67AF"/>
    <w:rsid w:val="003D67FC"/>
    <w:rsid w:val="003D6963"/>
    <w:rsid w:val="003D6A17"/>
    <w:rsid w:val="003D6A37"/>
    <w:rsid w:val="003D6AE7"/>
    <w:rsid w:val="003D6B85"/>
    <w:rsid w:val="003D6C34"/>
    <w:rsid w:val="003D6CA6"/>
    <w:rsid w:val="003D6D2A"/>
    <w:rsid w:val="003D6D5B"/>
    <w:rsid w:val="003D6DEB"/>
    <w:rsid w:val="003D6E0E"/>
    <w:rsid w:val="003D6E19"/>
    <w:rsid w:val="003D6E67"/>
    <w:rsid w:val="003D7014"/>
    <w:rsid w:val="003D709A"/>
    <w:rsid w:val="003D7111"/>
    <w:rsid w:val="003D71D0"/>
    <w:rsid w:val="003D7389"/>
    <w:rsid w:val="003D7453"/>
    <w:rsid w:val="003D7492"/>
    <w:rsid w:val="003D74AB"/>
    <w:rsid w:val="003D7536"/>
    <w:rsid w:val="003D75B3"/>
    <w:rsid w:val="003D75E7"/>
    <w:rsid w:val="003D765D"/>
    <w:rsid w:val="003D7692"/>
    <w:rsid w:val="003D7693"/>
    <w:rsid w:val="003D77D8"/>
    <w:rsid w:val="003D7895"/>
    <w:rsid w:val="003D7958"/>
    <w:rsid w:val="003D799C"/>
    <w:rsid w:val="003D7B21"/>
    <w:rsid w:val="003D7C9B"/>
    <w:rsid w:val="003D7D4A"/>
    <w:rsid w:val="003D7EDE"/>
    <w:rsid w:val="003D7EDF"/>
    <w:rsid w:val="003D7F29"/>
    <w:rsid w:val="003D7F33"/>
    <w:rsid w:val="003E02FF"/>
    <w:rsid w:val="003E0415"/>
    <w:rsid w:val="003E0465"/>
    <w:rsid w:val="003E04C6"/>
    <w:rsid w:val="003E050E"/>
    <w:rsid w:val="003E05A4"/>
    <w:rsid w:val="003E060D"/>
    <w:rsid w:val="003E0799"/>
    <w:rsid w:val="003E082C"/>
    <w:rsid w:val="003E084B"/>
    <w:rsid w:val="003E08A7"/>
    <w:rsid w:val="003E0B8C"/>
    <w:rsid w:val="003E0BA2"/>
    <w:rsid w:val="003E0C22"/>
    <w:rsid w:val="003E0D20"/>
    <w:rsid w:val="003E0EC3"/>
    <w:rsid w:val="003E0F93"/>
    <w:rsid w:val="003E1270"/>
    <w:rsid w:val="003E128C"/>
    <w:rsid w:val="003E12CA"/>
    <w:rsid w:val="003E1440"/>
    <w:rsid w:val="003E17ED"/>
    <w:rsid w:val="003E1949"/>
    <w:rsid w:val="003E19E3"/>
    <w:rsid w:val="003E1A75"/>
    <w:rsid w:val="003E1A85"/>
    <w:rsid w:val="003E1B1D"/>
    <w:rsid w:val="003E1CD8"/>
    <w:rsid w:val="003E1EA4"/>
    <w:rsid w:val="003E1F49"/>
    <w:rsid w:val="003E20B5"/>
    <w:rsid w:val="003E20D3"/>
    <w:rsid w:val="003E2302"/>
    <w:rsid w:val="003E2371"/>
    <w:rsid w:val="003E2473"/>
    <w:rsid w:val="003E24FB"/>
    <w:rsid w:val="003E264D"/>
    <w:rsid w:val="003E267D"/>
    <w:rsid w:val="003E2757"/>
    <w:rsid w:val="003E2AA5"/>
    <w:rsid w:val="003E2B62"/>
    <w:rsid w:val="003E2BFE"/>
    <w:rsid w:val="003E2F8A"/>
    <w:rsid w:val="003E30B2"/>
    <w:rsid w:val="003E3109"/>
    <w:rsid w:val="003E3218"/>
    <w:rsid w:val="003E32B3"/>
    <w:rsid w:val="003E342E"/>
    <w:rsid w:val="003E3501"/>
    <w:rsid w:val="003E3628"/>
    <w:rsid w:val="003E37A2"/>
    <w:rsid w:val="003E392C"/>
    <w:rsid w:val="003E3B50"/>
    <w:rsid w:val="003E3D0B"/>
    <w:rsid w:val="003E3D18"/>
    <w:rsid w:val="003E3DC6"/>
    <w:rsid w:val="003E3EBA"/>
    <w:rsid w:val="003E3EEA"/>
    <w:rsid w:val="003E3F7D"/>
    <w:rsid w:val="003E3FA1"/>
    <w:rsid w:val="003E40A0"/>
    <w:rsid w:val="003E42B6"/>
    <w:rsid w:val="003E42FD"/>
    <w:rsid w:val="003E4303"/>
    <w:rsid w:val="003E433A"/>
    <w:rsid w:val="003E436E"/>
    <w:rsid w:val="003E44CF"/>
    <w:rsid w:val="003E4565"/>
    <w:rsid w:val="003E4720"/>
    <w:rsid w:val="003E47AF"/>
    <w:rsid w:val="003E483E"/>
    <w:rsid w:val="003E486F"/>
    <w:rsid w:val="003E495B"/>
    <w:rsid w:val="003E49A4"/>
    <w:rsid w:val="003E49B0"/>
    <w:rsid w:val="003E4A16"/>
    <w:rsid w:val="003E4A92"/>
    <w:rsid w:val="003E4B0D"/>
    <w:rsid w:val="003E4B5F"/>
    <w:rsid w:val="003E4B88"/>
    <w:rsid w:val="003E4C42"/>
    <w:rsid w:val="003E4DC8"/>
    <w:rsid w:val="003E4E37"/>
    <w:rsid w:val="003E4F67"/>
    <w:rsid w:val="003E5126"/>
    <w:rsid w:val="003E523E"/>
    <w:rsid w:val="003E53E0"/>
    <w:rsid w:val="003E53F2"/>
    <w:rsid w:val="003E5434"/>
    <w:rsid w:val="003E5559"/>
    <w:rsid w:val="003E559B"/>
    <w:rsid w:val="003E562B"/>
    <w:rsid w:val="003E56D4"/>
    <w:rsid w:val="003E582C"/>
    <w:rsid w:val="003E5895"/>
    <w:rsid w:val="003E58AD"/>
    <w:rsid w:val="003E5999"/>
    <w:rsid w:val="003E5A98"/>
    <w:rsid w:val="003E5B5F"/>
    <w:rsid w:val="003E5DD2"/>
    <w:rsid w:val="003E5E55"/>
    <w:rsid w:val="003E61D4"/>
    <w:rsid w:val="003E62B6"/>
    <w:rsid w:val="003E646D"/>
    <w:rsid w:val="003E64A4"/>
    <w:rsid w:val="003E64F8"/>
    <w:rsid w:val="003E653A"/>
    <w:rsid w:val="003E668A"/>
    <w:rsid w:val="003E683A"/>
    <w:rsid w:val="003E6890"/>
    <w:rsid w:val="003E68C4"/>
    <w:rsid w:val="003E6983"/>
    <w:rsid w:val="003E6A0C"/>
    <w:rsid w:val="003E6A94"/>
    <w:rsid w:val="003E6ACB"/>
    <w:rsid w:val="003E6B63"/>
    <w:rsid w:val="003E6B7D"/>
    <w:rsid w:val="003E6D39"/>
    <w:rsid w:val="003E6E29"/>
    <w:rsid w:val="003E6E72"/>
    <w:rsid w:val="003E6F62"/>
    <w:rsid w:val="003E6FD0"/>
    <w:rsid w:val="003E7001"/>
    <w:rsid w:val="003E7033"/>
    <w:rsid w:val="003E7069"/>
    <w:rsid w:val="003E729B"/>
    <w:rsid w:val="003E72DE"/>
    <w:rsid w:val="003E7336"/>
    <w:rsid w:val="003E7568"/>
    <w:rsid w:val="003E75E2"/>
    <w:rsid w:val="003E7812"/>
    <w:rsid w:val="003E7851"/>
    <w:rsid w:val="003E7879"/>
    <w:rsid w:val="003E78C1"/>
    <w:rsid w:val="003E7CC4"/>
    <w:rsid w:val="003E7CF2"/>
    <w:rsid w:val="003E7D40"/>
    <w:rsid w:val="003E7D49"/>
    <w:rsid w:val="003E7E09"/>
    <w:rsid w:val="003E7E40"/>
    <w:rsid w:val="003E7E44"/>
    <w:rsid w:val="003E7F0F"/>
    <w:rsid w:val="003E7F3D"/>
    <w:rsid w:val="003E7F82"/>
    <w:rsid w:val="003E7FF7"/>
    <w:rsid w:val="003F0069"/>
    <w:rsid w:val="003F00A9"/>
    <w:rsid w:val="003F0358"/>
    <w:rsid w:val="003F0364"/>
    <w:rsid w:val="003F04BD"/>
    <w:rsid w:val="003F05AE"/>
    <w:rsid w:val="003F0630"/>
    <w:rsid w:val="003F06C1"/>
    <w:rsid w:val="003F06E1"/>
    <w:rsid w:val="003F0974"/>
    <w:rsid w:val="003F0A2D"/>
    <w:rsid w:val="003F0AC8"/>
    <w:rsid w:val="003F0AD1"/>
    <w:rsid w:val="003F0B40"/>
    <w:rsid w:val="003F0BAC"/>
    <w:rsid w:val="003F0C47"/>
    <w:rsid w:val="003F0DA4"/>
    <w:rsid w:val="003F0DAE"/>
    <w:rsid w:val="003F0EBC"/>
    <w:rsid w:val="003F1224"/>
    <w:rsid w:val="003F1386"/>
    <w:rsid w:val="003F14D7"/>
    <w:rsid w:val="003F15C2"/>
    <w:rsid w:val="003F16A1"/>
    <w:rsid w:val="003F17D2"/>
    <w:rsid w:val="003F1C99"/>
    <w:rsid w:val="003F1D71"/>
    <w:rsid w:val="003F1D7F"/>
    <w:rsid w:val="003F1F10"/>
    <w:rsid w:val="003F1F70"/>
    <w:rsid w:val="003F1FF2"/>
    <w:rsid w:val="003F201B"/>
    <w:rsid w:val="003F204F"/>
    <w:rsid w:val="003F20D4"/>
    <w:rsid w:val="003F21C1"/>
    <w:rsid w:val="003F21FE"/>
    <w:rsid w:val="003F22D4"/>
    <w:rsid w:val="003F2308"/>
    <w:rsid w:val="003F2371"/>
    <w:rsid w:val="003F24FF"/>
    <w:rsid w:val="003F2515"/>
    <w:rsid w:val="003F253C"/>
    <w:rsid w:val="003F25B4"/>
    <w:rsid w:val="003F25C1"/>
    <w:rsid w:val="003F25E6"/>
    <w:rsid w:val="003F26B8"/>
    <w:rsid w:val="003F272D"/>
    <w:rsid w:val="003F2732"/>
    <w:rsid w:val="003F27C8"/>
    <w:rsid w:val="003F288C"/>
    <w:rsid w:val="003F2A74"/>
    <w:rsid w:val="003F2E9C"/>
    <w:rsid w:val="003F311C"/>
    <w:rsid w:val="003F31C7"/>
    <w:rsid w:val="003F3238"/>
    <w:rsid w:val="003F32CE"/>
    <w:rsid w:val="003F32CF"/>
    <w:rsid w:val="003F3394"/>
    <w:rsid w:val="003F33A5"/>
    <w:rsid w:val="003F36A8"/>
    <w:rsid w:val="003F3740"/>
    <w:rsid w:val="003F37A0"/>
    <w:rsid w:val="003F3879"/>
    <w:rsid w:val="003F3963"/>
    <w:rsid w:val="003F3A1A"/>
    <w:rsid w:val="003F3AAD"/>
    <w:rsid w:val="003F3C44"/>
    <w:rsid w:val="003F3D04"/>
    <w:rsid w:val="003F3D50"/>
    <w:rsid w:val="003F3FDD"/>
    <w:rsid w:val="003F41C6"/>
    <w:rsid w:val="003F4254"/>
    <w:rsid w:val="003F42A2"/>
    <w:rsid w:val="003F436F"/>
    <w:rsid w:val="003F4466"/>
    <w:rsid w:val="003F44F5"/>
    <w:rsid w:val="003F459E"/>
    <w:rsid w:val="003F4649"/>
    <w:rsid w:val="003F4754"/>
    <w:rsid w:val="003F4798"/>
    <w:rsid w:val="003F4960"/>
    <w:rsid w:val="003F49A2"/>
    <w:rsid w:val="003F4B0E"/>
    <w:rsid w:val="003F4B72"/>
    <w:rsid w:val="003F4BA6"/>
    <w:rsid w:val="003F4C0D"/>
    <w:rsid w:val="003F4E0A"/>
    <w:rsid w:val="003F4E41"/>
    <w:rsid w:val="003F4FEB"/>
    <w:rsid w:val="003F503E"/>
    <w:rsid w:val="003F50E4"/>
    <w:rsid w:val="003F510C"/>
    <w:rsid w:val="003F5242"/>
    <w:rsid w:val="003F535D"/>
    <w:rsid w:val="003F546D"/>
    <w:rsid w:val="003F555E"/>
    <w:rsid w:val="003F56CA"/>
    <w:rsid w:val="003F5777"/>
    <w:rsid w:val="003F57C0"/>
    <w:rsid w:val="003F580B"/>
    <w:rsid w:val="003F5BAA"/>
    <w:rsid w:val="003F5BCD"/>
    <w:rsid w:val="003F5C16"/>
    <w:rsid w:val="003F5C36"/>
    <w:rsid w:val="003F5C65"/>
    <w:rsid w:val="003F5CCC"/>
    <w:rsid w:val="003F5D72"/>
    <w:rsid w:val="003F5DCD"/>
    <w:rsid w:val="003F5DF3"/>
    <w:rsid w:val="003F6174"/>
    <w:rsid w:val="003F6188"/>
    <w:rsid w:val="003F6192"/>
    <w:rsid w:val="003F6277"/>
    <w:rsid w:val="003F62E9"/>
    <w:rsid w:val="003F6342"/>
    <w:rsid w:val="003F63DF"/>
    <w:rsid w:val="003F641D"/>
    <w:rsid w:val="003F6540"/>
    <w:rsid w:val="003F675B"/>
    <w:rsid w:val="003F6762"/>
    <w:rsid w:val="003F67BD"/>
    <w:rsid w:val="003F6961"/>
    <w:rsid w:val="003F6A23"/>
    <w:rsid w:val="003F6A4C"/>
    <w:rsid w:val="003F6A7D"/>
    <w:rsid w:val="003F6AB8"/>
    <w:rsid w:val="003F6AD3"/>
    <w:rsid w:val="003F6B0C"/>
    <w:rsid w:val="003F6BE3"/>
    <w:rsid w:val="003F6D52"/>
    <w:rsid w:val="003F6DE1"/>
    <w:rsid w:val="003F6F24"/>
    <w:rsid w:val="003F6FB6"/>
    <w:rsid w:val="003F7195"/>
    <w:rsid w:val="003F723A"/>
    <w:rsid w:val="003F72A3"/>
    <w:rsid w:val="003F73B3"/>
    <w:rsid w:val="003F7442"/>
    <w:rsid w:val="003F747D"/>
    <w:rsid w:val="003F750C"/>
    <w:rsid w:val="003F7586"/>
    <w:rsid w:val="003F7634"/>
    <w:rsid w:val="003F7696"/>
    <w:rsid w:val="003F76CB"/>
    <w:rsid w:val="003F7938"/>
    <w:rsid w:val="003F79D9"/>
    <w:rsid w:val="003F7A02"/>
    <w:rsid w:val="003F7ABD"/>
    <w:rsid w:val="003F7BEB"/>
    <w:rsid w:val="003F7DD3"/>
    <w:rsid w:val="003F7EAD"/>
    <w:rsid w:val="003F7F8B"/>
    <w:rsid w:val="003F7F94"/>
    <w:rsid w:val="00400007"/>
    <w:rsid w:val="00400114"/>
    <w:rsid w:val="00400152"/>
    <w:rsid w:val="004003BF"/>
    <w:rsid w:val="004003E0"/>
    <w:rsid w:val="004004D4"/>
    <w:rsid w:val="004004D6"/>
    <w:rsid w:val="00400512"/>
    <w:rsid w:val="0040054E"/>
    <w:rsid w:val="00400703"/>
    <w:rsid w:val="0040076A"/>
    <w:rsid w:val="0040076B"/>
    <w:rsid w:val="0040083D"/>
    <w:rsid w:val="00400862"/>
    <w:rsid w:val="0040090D"/>
    <w:rsid w:val="004009F4"/>
    <w:rsid w:val="004009FC"/>
    <w:rsid w:val="00400A2B"/>
    <w:rsid w:val="00400A2D"/>
    <w:rsid w:val="00400A86"/>
    <w:rsid w:val="00400C68"/>
    <w:rsid w:val="00400D5A"/>
    <w:rsid w:val="00400E75"/>
    <w:rsid w:val="00400E9D"/>
    <w:rsid w:val="00400EB4"/>
    <w:rsid w:val="00400F2C"/>
    <w:rsid w:val="00400F90"/>
    <w:rsid w:val="00400FB8"/>
    <w:rsid w:val="00401247"/>
    <w:rsid w:val="00401260"/>
    <w:rsid w:val="004012D1"/>
    <w:rsid w:val="0040142A"/>
    <w:rsid w:val="00401491"/>
    <w:rsid w:val="0040150C"/>
    <w:rsid w:val="00401547"/>
    <w:rsid w:val="004015FF"/>
    <w:rsid w:val="00401741"/>
    <w:rsid w:val="00401B4A"/>
    <w:rsid w:val="00401BE2"/>
    <w:rsid w:val="00401BE7"/>
    <w:rsid w:val="00401DB8"/>
    <w:rsid w:val="00401E5E"/>
    <w:rsid w:val="00401EB9"/>
    <w:rsid w:val="00401EE8"/>
    <w:rsid w:val="00401EF2"/>
    <w:rsid w:val="00401F0A"/>
    <w:rsid w:val="00401F42"/>
    <w:rsid w:val="00401FCB"/>
    <w:rsid w:val="004020DA"/>
    <w:rsid w:val="00402172"/>
    <w:rsid w:val="004021E8"/>
    <w:rsid w:val="004022F9"/>
    <w:rsid w:val="004023B1"/>
    <w:rsid w:val="004023B5"/>
    <w:rsid w:val="00402500"/>
    <w:rsid w:val="00402605"/>
    <w:rsid w:val="0040266D"/>
    <w:rsid w:val="004027C7"/>
    <w:rsid w:val="004028F4"/>
    <w:rsid w:val="004029A4"/>
    <w:rsid w:val="00402A30"/>
    <w:rsid w:val="00402AE6"/>
    <w:rsid w:val="00402B3C"/>
    <w:rsid w:val="00402C52"/>
    <w:rsid w:val="00402CA8"/>
    <w:rsid w:val="00402D8D"/>
    <w:rsid w:val="00402E3F"/>
    <w:rsid w:val="00402E7A"/>
    <w:rsid w:val="00402EA9"/>
    <w:rsid w:val="00402EC5"/>
    <w:rsid w:val="004030A5"/>
    <w:rsid w:val="00403110"/>
    <w:rsid w:val="0040318F"/>
    <w:rsid w:val="004033F9"/>
    <w:rsid w:val="0040341D"/>
    <w:rsid w:val="00403456"/>
    <w:rsid w:val="0040353F"/>
    <w:rsid w:val="00403744"/>
    <w:rsid w:val="00403787"/>
    <w:rsid w:val="004037DF"/>
    <w:rsid w:val="00403823"/>
    <w:rsid w:val="004038C4"/>
    <w:rsid w:val="0040395F"/>
    <w:rsid w:val="00403980"/>
    <w:rsid w:val="004039D9"/>
    <w:rsid w:val="00403D3B"/>
    <w:rsid w:val="00403D95"/>
    <w:rsid w:val="00403EEC"/>
    <w:rsid w:val="004040C5"/>
    <w:rsid w:val="004040FB"/>
    <w:rsid w:val="00404180"/>
    <w:rsid w:val="00404186"/>
    <w:rsid w:val="004041B7"/>
    <w:rsid w:val="00404275"/>
    <w:rsid w:val="004043AD"/>
    <w:rsid w:val="00404434"/>
    <w:rsid w:val="0040447C"/>
    <w:rsid w:val="0040461A"/>
    <w:rsid w:val="00404635"/>
    <w:rsid w:val="00404773"/>
    <w:rsid w:val="004047A8"/>
    <w:rsid w:val="00404852"/>
    <w:rsid w:val="004049D1"/>
    <w:rsid w:val="004049E2"/>
    <w:rsid w:val="00404A31"/>
    <w:rsid w:val="00404A77"/>
    <w:rsid w:val="00404C9E"/>
    <w:rsid w:val="00404D97"/>
    <w:rsid w:val="00404E36"/>
    <w:rsid w:val="00404EC8"/>
    <w:rsid w:val="00404F03"/>
    <w:rsid w:val="00404F7C"/>
    <w:rsid w:val="00405256"/>
    <w:rsid w:val="00405280"/>
    <w:rsid w:val="0040529F"/>
    <w:rsid w:val="00405348"/>
    <w:rsid w:val="00405589"/>
    <w:rsid w:val="004055FA"/>
    <w:rsid w:val="00405854"/>
    <w:rsid w:val="004058E5"/>
    <w:rsid w:val="004059B4"/>
    <w:rsid w:val="00405BFE"/>
    <w:rsid w:val="00405C78"/>
    <w:rsid w:val="00405D0D"/>
    <w:rsid w:val="00405DE6"/>
    <w:rsid w:val="00405E43"/>
    <w:rsid w:val="00405E9E"/>
    <w:rsid w:val="00405EEF"/>
    <w:rsid w:val="00405EFA"/>
    <w:rsid w:val="00405F3F"/>
    <w:rsid w:val="00405FDF"/>
    <w:rsid w:val="0040608C"/>
    <w:rsid w:val="004060EA"/>
    <w:rsid w:val="0040613F"/>
    <w:rsid w:val="0040615D"/>
    <w:rsid w:val="00406160"/>
    <w:rsid w:val="004061D7"/>
    <w:rsid w:val="004062D3"/>
    <w:rsid w:val="004062E4"/>
    <w:rsid w:val="00406381"/>
    <w:rsid w:val="0040640B"/>
    <w:rsid w:val="0040644F"/>
    <w:rsid w:val="00406501"/>
    <w:rsid w:val="0040658F"/>
    <w:rsid w:val="0040663D"/>
    <w:rsid w:val="00406732"/>
    <w:rsid w:val="0040682D"/>
    <w:rsid w:val="00406854"/>
    <w:rsid w:val="00406871"/>
    <w:rsid w:val="00406AF0"/>
    <w:rsid w:val="00406E5B"/>
    <w:rsid w:val="0040707C"/>
    <w:rsid w:val="004070BE"/>
    <w:rsid w:val="00407102"/>
    <w:rsid w:val="0040722F"/>
    <w:rsid w:val="00407390"/>
    <w:rsid w:val="00407502"/>
    <w:rsid w:val="004076A7"/>
    <w:rsid w:val="004076CA"/>
    <w:rsid w:val="004076CD"/>
    <w:rsid w:val="0040781F"/>
    <w:rsid w:val="00407B1E"/>
    <w:rsid w:val="00407BA9"/>
    <w:rsid w:val="00407C81"/>
    <w:rsid w:val="00407D8D"/>
    <w:rsid w:val="00407E57"/>
    <w:rsid w:val="00407EF8"/>
    <w:rsid w:val="00407F82"/>
    <w:rsid w:val="004101F0"/>
    <w:rsid w:val="00410251"/>
    <w:rsid w:val="00410522"/>
    <w:rsid w:val="00410541"/>
    <w:rsid w:val="00410579"/>
    <w:rsid w:val="004105B4"/>
    <w:rsid w:val="00410678"/>
    <w:rsid w:val="0041071E"/>
    <w:rsid w:val="0041074E"/>
    <w:rsid w:val="00410922"/>
    <w:rsid w:val="00410942"/>
    <w:rsid w:val="004109AF"/>
    <w:rsid w:val="004109F9"/>
    <w:rsid w:val="00410AD9"/>
    <w:rsid w:val="00410BDE"/>
    <w:rsid w:val="00410C53"/>
    <w:rsid w:val="00410D7E"/>
    <w:rsid w:val="0041104A"/>
    <w:rsid w:val="00411104"/>
    <w:rsid w:val="00411181"/>
    <w:rsid w:val="004111A9"/>
    <w:rsid w:val="004112B2"/>
    <w:rsid w:val="0041138F"/>
    <w:rsid w:val="004113D5"/>
    <w:rsid w:val="004113EF"/>
    <w:rsid w:val="00411680"/>
    <w:rsid w:val="004117B6"/>
    <w:rsid w:val="004117D4"/>
    <w:rsid w:val="004119C5"/>
    <w:rsid w:val="00411A8B"/>
    <w:rsid w:val="00411AC3"/>
    <w:rsid w:val="00411B7F"/>
    <w:rsid w:val="00411B8F"/>
    <w:rsid w:val="00411C10"/>
    <w:rsid w:val="00411C74"/>
    <w:rsid w:val="00411CC3"/>
    <w:rsid w:val="00411DA6"/>
    <w:rsid w:val="00411DAC"/>
    <w:rsid w:val="00411EB0"/>
    <w:rsid w:val="00411F04"/>
    <w:rsid w:val="00412065"/>
    <w:rsid w:val="004120C5"/>
    <w:rsid w:val="00412160"/>
    <w:rsid w:val="0041216D"/>
    <w:rsid w:val="0041227A"/>
    <w:rsid w:val="0041228B"/>
    <w:rsid w:val="00412294"/>
    <w:rsid w:val="004123E4"/>
    <w:rsid w:val="00412464"/>
    <w:rsid w:val="00412665"/>
    <w:rsid w:val="0041268E"/>
    <w:rsid w:val="0041276B"/>
    <w:rsid w:val="004127C8"/>
    <w:rsid w:val="0041282D"/>
    <w:rsid w:val="00412903"/>
    <w:rsid w:val="00412A5B"/>
    <w:rsid w:val="00412A70"/>
    <w:rsid w:val="00412AF7"/>
    <w:rsid w:val="00412C2A"/>
    <w:rsid w:val="00412CD5"/>
    <w:rsid w:val="00412CF4"/>
    <w:rsid w:val="00412E50"/>
    <w:rsid w:val="00412E66"/>
    <w:rsid w:val="0041305F"/>
    <w:rsid w:val="004130C8"/>
    <w:rsid w:val="004130C9"/>
    <w:rsid w:val="00413157"/>
    <w:rsid w:val="00413252"/>
    <w:rsid w:val="00413363"/>
    <w:rsid w:val="00413519"/>
    <w:rsid w:val="0041352F"/>
    <w:rsid w:val="00413541"/>
    <w:rsid w:val="0041361C"/>
    <w:rsid w:val="0041364C"/>
    <w:rsid w:val="0041375D"/>
    <w:rsid w:val="00413AE1"/>
    <w:rsid w:val="00413C1D"/>
    <w:rsid w:val="00413CBF"/>
    <w:rsid w:val="00413F66"/>
    <w:rsid w:val="004140E2"/>
    <w:rsid w:val="004141C8"/>
    <w:rsid w:val="00414344"/>
    <w:rsid w:val="004144DC"/>
    <w:rsid w:val="00414543"/>
    <w:rsid w:val="00414659"/>
    <w:rsid w:val="0041483F"/>
    <w:rsid w:val="00414862"/>
    <w:rsid w:val="00414946"/>
    <w:rsid w:val="0041499D"/>
    <w:rsid w:val="00414A02"/>
    <w:rsid w:val="00414AFC"/>
    <w:rsid w:val="00414BA3"/>
    <w:rsid w:val="00414BFB"/>
    <w:rsid w:val="00414E4B"/>
    <w:rsid w:val="00414FF0"/>
    <w:rsid w:val="00415088"/>
    <w:rsid w:val="004150CD"/>
    <w:rsid w:val="00415201"/>
    <w:rsid w:val="004152F2"/>
    <w:rsid w:val="0041534D"/>
    <w:rsid w:val="0041537F"/>
    <w:rsid w:val="004153C9"/>
    <w:rsid w:val="004155F5"/>
    <w:rsid w:val="00415605"/>
    <w:rsid w:val="00415769"/>
    <w:rsid w:val="00415794"/>
    <w:rsid w:val="004157EA"/>
    <w:rsid w:val="004158A6"/>
    <w:rsid w:val="004159D5"/>
    <w:rsid w:val="00415A62"/>
    <w:rsid w:val="00415ABB"/>
    <w:rsid w:val="00415AFD"/>
    <w:rsid w:val="00415B34"/>
    <w:rsid w:val="00415C09"/>
    <w:rsid w:val="00415F35"/>
    <w:rsid w:val="004160BB"/>
    <w:rsid w:val="0041620F"/>
    <w:rsid w:val="00416279"/>
    <w:rsid w:val="00416311"/>
    <w:rsid w:val="004164F6"/>
    <w:rsid w:val="00416557"/>
    <w:rsid w:val="00416559"/>
    <w:rsid w:val="004165A7"/>
    <w:rsid w:val="004166EA"/>
    <w:rsid w:val="00416733"/>
    <w:rsid w:val="00416834"/>
    <w:rsid w:val="0041688E"/>
    <w:rsid w:val="00416906"/>
    <w:rsid w:val="004169E5"/>
    <w:rsid w:val="00416B6B"/>
    <w:rsid w:val="00416D81"/>
    <w:rsid w:val="00416DA4"/>
    <w:rsid w:val="00416DB2"/>
    <w:rsid w:val="00416E3A"/>
    <w:rsid w:val="00416EA9"/>
    <w:rsid w:val="00416FBC"/>
    <w:rsid w:val="0041705F"/>
    <w:rsid w:val="00417130"/>
    <w:rsid w:val="004171C4"/>
    <w:rsid w:val="00417200"/>
    <w:rsid w:val="004172B9"/>
    <w:rsid w:val="004173C1"/>
    <w:rsid w:val="00417677"/>
    <w:rsid w:val="00417741"/>
    <w:rsid w:val="00417906"/>
    <w:rsid w:val="00417A23"/>
    <w:rsid w:val="00417BC9"/>
    <w:rsid w:val="00417E32"/>
    <w:rsid w:val="00417E62"/>
    <w:rsid w:val="00417E7B"/>
    <w:rsid w:val="00417FC4"/>
    <w:rsid w:val="004200BD"/>
    <w:rsid w:val="00420129"/>
    <w:rsid w:val="004201BE"/>
    <w:rsid w:val="00420249"/>
    <w:rsid w:val="00420286"/>
    <w:rsid w:val="004202F1"/>
    <w:rsid w:val="00420318"/>
    <w:rsid w:val="0042041D"/>
    <w:rsid w:val="00420465"/>
    <w:rsid w:val="004204D9"/>
    <w:rsid w:val="00420690"/>
    <w:rsid w:val="004206ED"/>
    <w:rsid w:val="00420741"/>
    <w:rsid w:val="004207FD"/>
    <w:rsid w:val="0042090E"/>
    <w:rsid w:val="00420B8C"/>
    <w:rsid w:val="00420C07"/>
    <w:rsid w:val="00420C70"/>
    <w:rsid w:val="00420C85"/>
    <w:rsid w:val="00420D4B"/>
    <w:rsid w:val="00420DCE"/>
    <w:rsid w:val="00420ECF"/>
    <w:rsid w:val="00420FC1"/>
    <w:rsid w:val="00421195"/>
    <w:rsid w:val="00421230"/>
    <w:rsid w:val="004212BC"/>
    <w:rsid w:val="00421400"/>
    <w:rsid w:val="00421401"/>
    <w:rsid w:val="00421443"/>
    <w:rsid w:val="004215A2"/>
    <w:rsid w:val="004215A6"/>
    <w:rsid w:val="00421738"/>
    <w:rsid w:val="00421A6A"/>
    <w:rsid w:val="00421B33"/>
    <w:rsid w:val="00421BAD"/>
    <w:rsid w:val="00421BF9"/>
    <w:rsid w:val="00421D44"/>
    <w:rsid w:val="00421E2D"/>
    <w:rsid w:val="00421F0E"/>
    <w:rsid w:val="00421F5F"/>
    <w:rsid w:val="00421F63"/>
    <w:rsid w:val="004220BE"/>
    <w:rsid w:val="00422156"/>
    <w:rsid w:val="00422199"/>
    <w:rsid w:val="00422256"/>
    <w:rsid w:val="004222D1"/>
    <w:rsid w:val="00422599"/>
    <w:rsid w:val="0042264F"/>
    <w:rsid w:val="0042279B"/>
    <w:rsid w:val="0042291B"/>
    <w:rsid w:val="00422A4D"/>
    <w:rsid w:val="00422AA7"/>
    <w:rsid w:val="00422B80"/>
    <w:rsid w:val="00422BF3"/>
    <w:rsid w:val="00423058"/>
    <w:rsid w:val="0042310B"/>
    <w:rsid w:val="00423177"/>
    <w:rsid w:val="004233A3"/>
    <w:rsid w:val="0042340E"/>
    <w:rsid w:val="0042343D"/>
    <w:rsid w:val="00423484"/>
    <w:rsid w:val="0042348F"/>
    <w:rsid w:val="0042371C"/>
    <w:rsid w:val="00423773"/>
    <w:rsid w:val="004237A5"/>
    <w:rsid w:val="00423806"/>
    <w:rsid w:val="0042393C"/>
    <w:rsid w:val="00423A4C"/>
    <w:rsid w:val="00423DA1"/>
    <w:rsid w:val="00423F8C"/>
    <w:rsid w:val="0042413A"/>
    <w:rsid w:val="00424191"/>
    <w:rsid w:val="004241F2"/>
    <w:rsid w:val="00424365"/>
    <w:rsid w:val="0042442D"/>
    <w:rsid w:val="00424600"/>
    <w:rsid w:val="00424636"/>
    <w:rsid w:val="00424696"/>
    <w:rsid w:val="004246D5"/>
    <w:rsid w:val="004247F8"/>
    <w:rsid w:val="00424863"/>
    <w:rsid w:val="00424B4C"/>
    <w:rsid w:val="00424BF1"/>
    <w:rsid w:val="00424BF5"/>
    <w:rsid w:val="00424C62"/>
    <w:rsid w:val="00424D53"/>
    <w:rsid w:val="00424DB9"/>
    <w:rsid w:val="00424F4B"/>
    <w:rsid w:val="00424F5C"/>
    <w:rsid w:val="004250FD"/>
    <w:rsid w:val="00425339"/>
    <w:rsid w:val="004253EE"/>
    <w:rsid w:val="004254D9"/>
    <w:rsid w:val="0042557E"/>
    <w:rsid w:val="004255ED"/>
    <w:rsid w:val="00425744"/>
    <w:rsid w:val="0042575C"/>
    <w:rsid w:val="004258CB"/>
    <w:rsid w:val="004259E2"/>
    <w:rsid w:val="00425B53"/>
    <w:rsid w:val="00425B75"/>
    <w:rsid w:val="00425CD5"/>
    <w:rsid w:val="00425D42"/>
    <w:rsid w:val="00425E7C"/>
    <w:rsid w:val="00425F77"/>
    <w:rsid w:val="00426083"/>
    <w:rsid w:val="0042611B"/>
    <w:rsid w:val="0042620C"/>
    <w:rsid w:val="0042633F"/>
    <w:rsid w:val="00426358"/>
    <w:rsid w:val="00426447"/>
    <w:rsid w:val="00426540"/>
    <w:rsid w:val="00426922"/>
    <w:rsid w:val="004269A6"/>
    <w:rsid w:val="00426A2F"/>
    <w:rsid w:val="00426A98"/>
    <w:rsid w:val="00426B5D"/>
    <w:rsid w:val="00426C3F"/>
    <w:rsid w:val="00426F43"/>
    <w:rsid w:val="00426F55"/>
    <w:rsid w:val="00426F96"/>
    <w:rsid w:val="00426FAF"/>
    <w:rsid w:val="0042716F"/>
    <w:rsid w:val="00427319"/>
    <w:rsid w:val="0042746F"/>
    <w:rsid w:val="00427625"/>
    <w:rsid w:val="00427644"/>
    <w:rsid w:val="004277CE"/>
    <w:rsid w:val="00427B8B"/>
    <w:rsid w:val="00427BB3"/>
    <w:rsid w:val="00427C13"/>
    <w:rsid w:val="00427CE0"/>
    <w:rsid w:val="00427D36"/>
    <w:rsid w:val="00427E47"/>
    <w:rsid w:val="00427E4D"/>
    <w:rsid w:val="00430052"/>
    <w:rsid w:val="004300C7"/>
    <w:rsid w:val="00430180"/>
    <w:rsid w:val="0043019B"/>
    <w:rsid w:val="004301D6"/>
    <w:rsid w:val="00430281"/>
    <w:rsid w:val="0043028A"/>
    <w:rsid w:val="004302BD"/>
    <w:rsid w:val="004302D0"/>
    <w:rsid w:val="004303C9"/>
    <w:rsid w:val="0043046E"/>
    <w:rsid w:val="004304C6"/>
    <w:rsid w:val="00430526"/>
    <w:rsid w:val="00430618"/>
    <w:rsid w:val="004306BD"/>
    <w:rsid w:val="00430738"/>
    <w:rsid w:val="004308CC"/>
    <w:rsid w:val="004308D6"/>
    <w:rsid w:val="00430969"/>
    <w:rsid w:val="00430A72"/>
    <w:rsid w:val="00430BC2"/>
    <w:rsid w:val="00430BFA"/>
    <w:rsid w:val="00430C95"/>
    <w:rsid w:val="00430EFA"/>
    <w:rsid w:val="0043117C"/>
    <w:rsid w:val="0043132F"/>
    <w:rsid w:val="00431354"/>
    <w:rsid w:val="00431415"/>
    <w:rsid w:val="00431432"/>
    <w:rsid w:val="00431464"/>
    <w:rsid w:val="00431478"/>
    <w:rsid w:val="0043149E"/>
    <w:rsid w:val="0043179B"/>
    <w:rsid w:val="004317A7"/>
    <w:rsid w:val="0043188E"/>
    <w:rsid w:val="00431897"/>
    <w:rsid w:val="00431A8A"/>
    <w:rsid w:val="00431A9D"/>
    <w:rsid w:val="00431AFD"/>
    <w:rsid w:val="00431BD6"/>
    <w:rsid w:val="00431CC5"/>
    <w:rsid w:val="00431E23"/>
    <w:rsid w:val="00431E35"/>
    <w:rsid w:val="00431E3F"/>
    <w:rsid w:val="00431F26"/>
    <w:rsid w:val="00431FA2"/>
    <w:rsid w:val="00432026"/>
    <w:rsid w:val="00432134"/>
    <w:rsid w:val="00432191"/>
    <w:rsid w:val="0043225A"/>
    <w:rsid w:val="004322A6"/>
    <w:rsid w:val="0043233C"/>
    <w:rsid w:val="004323B2"/>
    <w:rsid w:val="00432534"/>
    <w:rsid w:val="0043266C"/>
    <w:rsid w:val="00432797"/>
    <w:rsid w:val="00432845"/>
    <w:rsid w:val="00432BBB"/>
    <w:rsid w:val="00432BF8"/>
    <w:rsid w:val="00432EC9"/>
    <w:rsid w:val="00432ED3"/>
    <w:rsid w:val="00432ED5"/>
    <w:rsid w:val="00432EFD"/>
    <w:rsid w:val="00432F95"/>
    <w:rsid w:val="0043309B"/>
    <w:rsid w:val="004331EE"/>
    <w:rsid w:val="004332B2"/>
    <w:rsid w:val="004332C5"/>
    <w:rsid w:val="004332DA"/>
    <w:rsid w:val="004334E4"/>
    <w:rsid w:val="00433605"/>
    <w:rsid w:val="004336D3"/>
    <w:rsid w:val="00433AFE"/>
    <w:rsid w:val="00433B6D"/>
    <w:rsid w:val="00433BA8"/>
    <w:rsid w:val="00433BC1"/>
    <w:rsid w:val="00433E5A"/>
    <w:rsid w:val="00433F1A"/>
    <w:rsid w:val="00433FB7"/>
    <w:rsid w:val="0043408F"/>
    <w:rsid w:val="00434121"/>
    <w:rsid w:val="0043413E"/>
    <w:rsid w:val="004343A9"/>
    <w:rsid w:val="00434413"/>
    <w:rsid w:val="004345D4"/>
    <w:rsid w:val="00434618"/>
    <w:rsid w:val="00434633"/>
    <w:rsid w:val="00434661"/>
    <w:rsid w:val="00434704"/>
    <w:rsid w:val="0043482F"/>
    <w:rsid w:val="0043485C"/>
    <w:rsid w:val="00434909"/>
    <w:rsid w:val="00434931"/>
    <w:rsid w:val="0043498D"/>
    <w:rsid w:val="004349CB"/>
    <w:rsid w:val="004349E4"/>
    <w:rsid w:val="00434BAF"/>
    <w:rsid w:val="00434BE4"/>
    <w:rsid w:val="00434DE5"/>
    <w:rsid w:val="00434F15"/>
    <w:rsid w:val="00434FF1"/>
    <w:rsid w:val="0043501B"/>
    <w:rsid w:val="00435250"/>
    <w:rsid w:val="00435459"/>
    <w:rsid w:val="0043570D"/>
    <w:rsid w:val="00435828"/>
    <w:rsid w:val="004358A4"/>
    <w:rsid w:val="00435944"/>
    <w:rsid w:val="004359E6"/>
    <w:rsid w:val="00435E06"/>
    <w:rsid w:val="00435F93"/>
    <w:rsid w:val="0043623C"/>
    <w:rsid w:val="004362E1"/>
    <w:rsid w:val="004362E3"/>
    <w:rsid w:val="004363F6"/>
    <w:rsid w:val="0043649F"/>
    <w:rsid w:val="004364B2"/>
    <w:rsid w:val="004365D5"/>
    <w:rsid w:val="004365EC"/>
    <w:rsid w:val="0043668A"/>
    <w:rsid w:val="00436836"/>
    <w:rsid w:val="00436886"/>
    <w:rsid w:val="00436BBA"/>
    <w:rsid w:val="00436C75"/>
    <w:rsid w:val="00436C77"/>
    <w:rsid w:val="00436C7A"/>
    <w:rsid w:val="00436D30"/>
    <w:rsid w:val="00436F61"/>
    <w:rsid w:val="00437171"/>
    <w:rsid w:val="00437475"/>
    <w:rsid w:val="00437495"/>
    <w:rsid w:val="004375F4"/>
    <w:rsid w:val="0043789A"/>
    <w:rsid w:val="004378E0"/>
    <w:rsid w:val="004378F3"/>
    <w:rsid w:val="0043795F"/>
    <w:rsid w:val="00437A39"/>
    <w:rsid w:val="00437A8E"/>
    <w:rsid w:val="00437A99"/>
    <w:rsid w:val="00437B65"/>
    <w:rsid w:val="00437DE6"/>
    <w:rsid w:val="00437E23"/>
    <w:rsid w:val="00437F1D"/>
    <w:rsid w:val="00440044"/>
    <w:rsid w:val="00440510"/>
    <w:rsid w:val="00440735"/>
    <w:rsid w:val="004407D1"/>
    <w:rsid w:val="004407D8"/>
    <w:rsid w:val="0044081C"/>
    <w:rsid w:val="004408AD"/>
    <w:rsid w:val="00440904"/>
    <w:rsid w:val="004409A8"/>
    <w:rsid w:val="00440C72"/>
    <w:rsid w:val="00440DEC"/>
    <w:rsid w:val="00440E32"/>
    <w:rsid w:val="00441036"/>
    <w:rsid w:val="004411D7"/>
    <w:rsid w:val="00441259"/>
    <w:rsid w:val="00441284"/>
    <w:rsid w:val="00441545"/>
    <w:rsid w:val="00441575"/>
    <w:rsid w:val="004415AB"/>
    <w:rsid w:val="00441658"/>
    <w:rsid w:val="004416DA"/>
    <w:rsid w:val="004416EA"/>
    <w:rsid w:val="004417E3"/>
    <w:rsid w:val="00441923"/>
    <w:rsid w:val="00441973"/>
    <w:rsid w:val="00441A9A"/>
    <w:rsid w:val="00441C6F"/>
    <w:rsid w:val="00441F22"/>
    <w:rsid w:val="00442187"/>
    <w:rsid w:val="00442254"/>
    <w:rsid w:val="004423A2"/>
    <w:rsid w:val="004426BD"/>
    <w:rsid w:val="004426CD"/>
    <w:rsid w:val="00442829"/>
    <w:rsid w:val="00442927"/>
    <w:rsid w:val="0044294F"/>
    <w:rsid w:val="00442A01"/>
    <w:rsid w:val="00442B8F"/>
    <w:rsid w:val="00442BA6"/>
    <w:rsid w:val="00442C07"/>
    <w:rsid w:val="00442C7C"/>
    <w:rsid w:val="0044312A"/>
    <w:rsid w:val="00443184"/>
    <w:rsid w:val="0044321F"/>
    <w:rsid w:val="0044323E"/>
    <w:rsid w:val="00443311"/>
    <w:rsid w:val="00443404"/>
    <w:rsid w:val="00443453"/>
    <w:rsid w:val="00443476"/>
    <w:rsid w:val="0044351B"/>
    <w:rsid w:val="00443604"/>
    <w:rsid w:val="00443741"/>
    <w:rsid w:val="0044378A"/>
    <w:rsid w:val="004437B3"/>
    <w:rsid w:val="00443990"/>
    <w:rsid w:val="00443AE7"/>
    <w:rsid w:val="00443B2A"/>
    <w:rsid w:val="00443B77"/>
    <w:rsid w:val="00443B90"/>
    <w:rsid w:val="00443CC4"/>
    <w:rsid w:val="00443CDF"/>
    <w:rsid w:val="00443E7E"/>
    <w:rsid w:val="00443ED8"/>
    <w:rsid w:val="00443F22"/>
    <w:rsid w:val="00444068"/>
    <w:rsid w:val="004440D2"/>
    <w:rsid w:val="004446AA"/>
    <w:rsid w:val="004446D7"/>
    <w:rsid w:val="004446D9"/>
    <w:rsid w:val="00444719"/>
    <w:rsid w:val="00444A32"/>
    <w:rsid w:val="00444AB6"/>
    <w:rsid w:val="00444B58"/>
    <w:rsid w:val="00444C32"/>
    <w:rsid w:val="00444D0D"/>
    <w:rsid w:val="00444E33"/>
    <w:rsid w:val="00444E57"/>
    <w:rsid w:val="00444ECA"/>
    <w:rsid w:val="00445018"/>
    <w:rsid w:val="00445077"/>
    <w:rsid w:val="0044509E"/>
    <w:rsid w:val="00445124"/>
    <w:rsid w:val="00445183"/>
    <w:rsid w:val="004451CC"/>
    <w:rsid w:val="004452DB"/>
    <w:rsid w:val="00445345"/>
    <w:rsid w:val="004456A5"/>
    <w:rsid w:val="0044574C"/>
    <w:rsid w:val="0044586B"/>
    <w:rsid w:val="00445A0E"/>
    <w:rsid w:val="00445D64"/>
    <w:rsid w:val="00445D86"/>
    <w:rsid w:val="00445ED0"/>
    <w:rsid w:val="00446217"/>
    <w:rsid w:val="00446378"/>
    <w:rsid w:val="00446385"/>
    <w:rsid w:val="00446470"/>
    <w:rsid w:val="004464B3"/>
    <w:rsid w:val="00446591"/>
    <w:rsid w:val="00446619"/>
    <w:rsid w:val="004466C4"/>
    <w:rsid w:val="004467DF"/>
    <w:rsid w:val="00446804"/>
    <w:rsid w:val="004469DF"/>
    <w:rsid w:val="004469F8"/>
    <w:rsid w:val="00446AE0"/>
    <w:rsid w:val="00446B48"/>
    <w:rsid w:val="00446C01"/>
    <w:rsid w:val="00446CF3"/>
    <w:rsid w:val="00446DD4"/>
    <w:rsid w:val="00446DD8"/>
    <w:rsid w:val="00446DDB"/>
    <w:rsid w:val="00446E88"/>
    <w:rsid w:val="00446ED4"/>
    <w:rsid w:val="00446F9A"/>
    <w:rsid w:val="00446FAC"/>
    <w:rsid w:val="00447246"/>
    <w:rsid w:val="004472CD"/>
    <w:rsid w:val="004474FF"/>
    <w:rsid w:val="00447582"/>
    <w:rsid w:val="004477EC"/>
    <w:rsid w:val="00447822"/>
    <w:rsid w:val="004479D6"/>
    <w:rsid w:val="00447B80"/>
    <w:rsid w:val="00447C63"/>
    <w:rsid w:val="00447C7D"/>
    <w:rsid w:val="00447D47"/>
    <w:rsid w:val="00447D8F"/>
    <w:rsid w:val="00447D9D"/>
    <w:rsid w:val="00447E6D"/>
    <w:rsid w:val="004500CB"/>
    <w:rsid w:val="00450354"/>
    <w:rsid w:val="004505B5"/>
    <w:rsid w:val="004505BD"/>
    <w:rsid w:val="00450726"/>
    <w:rsid w:val="00450808"/>
    <w:rsid w:val="004508BB"/>
    <w:rsid w:val="004509B6"/>
    <w:rsid w:val="00450A00"/>
    <w:rsid w:val="00450A63"/>
    <w:rsid w:val="00450AB9"/>
    <w:rsid w:val="00450B32"/>
    <w:rsid w:val="00450CB1"/>
    <w:rsid w:val="00450D0A"/>
    <w:rsid w:val="00450F20"/>
    <w:rsid w:val="0045111F"/>
    <w:rsid w:val="004511F1"/>
    <w:rsid w:val="00451201"/>
    <w:rsid w:val="0045120F"/>
    <w:rsid w:val="00451251"/>
    <w:rsid w:val="00451297"/>
    <w:rsid w:val="004513F3"/>
    <w:rsid w:val="00451444"/>
    <w:rsid w:val="0045144F"/>
    <w:rsid w:val="00451472"/>
    <w:rsid w:val="00451680"/>
    <w:rsid w:val="00451691"/>
    <w:rsid w:val="004516A6"/>
    <w:rsid w:val="00451798"/>
    <w:rsid w:val="004517C0"/>
    <w:rsid w:val="0045195B"/>
    <w:rsid w:val="00451990"/>
    <w:rsid w:val="004519DF"/>
    <w:rsid w:val="00451C48"/>
    <w:rsid w:val="00451D80"/>
    <w:rsid w:val="00451E2D"/>
    <w:rsid w:val="00451E63"/>
    <w:rsid w:val="00451EAE"/>
    <w:rsid w:val="00451F5E"/>
    <w:rsid w:val="00451F87"/>
    <w:rsid w:val="004520EE"/>
    <w:rsid w:val="0045229A"/>
    <w:rsid w:val="004523BC"/>
    <w:rsid w:val="00452619"/>
    <w:rsid w:val="0045282D"/>
    <w:rsid w:val="00452A1B"/>
    <w:rsid w:val="00452CF1"/>
    <w:rsid w:val="00452DC4"/>
    <w:rsid w:val="00452E88"/>
    <w:rsid w:val="00453025"/>
    <w:rsid w:val="004530DD"/>
    <w:rsid w:val="0045332F"/>
    <w:rsid w:val="004533D4"/>
    <w:rsid w:val="00453473"/>
    <w:rsid w:val="0045354F"/>
    <w:rsid w:val="004535BF"/>
    <w:rsid w:val="00453667"/>
    <w:rsid w:val="0045369E"/>
    <w:rsid w:val="004536F2"/>
    <w:rsid w:val="004536FE"/>
    <w:rsid w:val="004537C8"/>
    <w:rsid w:val="004537D2"/>
    <w:rsid w:val="0045385E"/>
    <w:rsid w:val="00453AE3"/>
    <w:rsid w:val="00453B64"/>
    <w:rsid w:val="00453C27"/>
    <w:rsid w:val="00453C36"/>
    <w:rsid w:val="00453DFE"/>
    <w:rsid w:val="0045413F"/>
    <w:rsid w:val="004541EC"/>
    <w:rsid w:val="00454339"/>
    <w:rsid w:val="00454408"/>
    <w:rsid w:val="00454454"/>
    <w:rsid w:val="0045446D"/>
    <w:rsid w:val="004544DE"/>
    <w:rsid w:val="00454660"/>
    <w:rsid w:val="0045475E"/>
    <w:rsid w:val="00454AF1"/>
    <w:rsid w:val="00454C7C"/>
    <w:rsid w:val="00454E2C"/>
    <w:rsid w:val="00454E4F"/>
    <w:rsid w:val="00454EA9"/>
    <w:rsid w:val="00454FD3"/>
    <w:rsid w:val="00455048"/>
    <w:rsid w:val="0045507D"/>
    <w:rsid w:val="004550E6"/>
    <w:rsid w:val="00455173"/>
    <w:rsid w:val="004551BE"/>
    <w:rsid w:val="00455243"/>
    <w:rsid w:val="004552A2"/>
    <w:rsid w:val="0045536C"/>
    <w:rsid w:val="0045573F"/>
    <w:rsid w:val="004559E7"/>
    <w:rsid w:val="00455B1B"/>
    <w:rsid w:val="00455E6A"/>
    <w:rsid w:val="00455ECC"/>
    <w:rsid w:val="00456025"/>
    <w:rsid w:val="004561A6"/>
    <w:rsid w:val="00456229"/>
    <w:rsid w:val="004563F0"/>
    <w:rsid w:val="00456494"/>
    <w:rsid w:val="00456546"/>
    <w:rsid w:val="0045654A"/>
    <w:rsid w:val="0045658B"/>
    <w:rsid w:val="00456687"/>
    <w:rsid w:val="00456696"/>
    <w:rsid w:val="004566AE"/>
    <w:rsid w:val="00456706"/>
    <w:rsid w:val="004567B7"/>
    <w:rsid w:val="00456A11"/>
    <w:rsid w:val="00456B8F"/>
    <w:rsid w:val="00456B9B"/>
    <w:rsid w:val="00456C56"/>
    <w:rsid w:val="00456C6F"/>
    <w:rsid w:val="00456E1D"/>
    <w:rsid w:val="00456E84"/>
    <w:rsid w:val="00456EE9"/>
    <w:rsid w:val="00456F14"/>
    <w:rsid w:val="00456F4B"/>
    <w:rsid w:val="0045736C"/>
    <w:rsid w:val="004575C8"/>
    <w:rsid w:val="004576F3"/>
    <w:rsid w:val="0045788B"/>
    <w:rsid w:val="004578F3"/>
    <w:rsid w:val="00457B8E"/>
    <w:rsid w:val="00457C18"/>
    <w:rsid w:val="00457C49"/>
    <w:rsid w:val="00457E33"/>
    <w:rsid w:val="00457F8F"/>
    <w:rsid w:val="004600E8"/>
    <w:rsid w:val="0046012D"/>
    <w:rsid w:val="004601AA"/>
    <w:rsid w:val="004601CD"/>
    <w:rsid w:val="004602A1"/>
    <w:rsid w:val="00460660"/>
    <w:rsid w:val="004606DF"/>
    <w:rsid w:val="0046076F"/>
    <w:rsid w:val="00460859"/>
    <w:rsid w:val="00460B2D"/>
    <w:rsid w:val="00460C79"/>
    <w:rsid w:val="00460EDC"/>
    <w:rsid w:val="00460F97"/>
    <w:rsid w:val="0046126B"/>
    <w:rsid w:val="00461771"/>
    <w:rsid w:val="004617C6"/>
    <w:rsid w:val="004617E1"/>
    <w:rsid w:val="00461994"/>
    <w:rsid w:val="00461A23"/>
    <w:rsid w:val="00461A76"/>
    <w:rsid w:val="00461A7C"/>
    <w:rsid w:val="00461C56"/>
    <w:rsid w:val="00461C60"/>
    <w:rsid w:val="00461D52"/>
    <w:rsid w:val="00461DBE"/>
    <w:rsid w:val="00461DD3"/>
    <w:rsid w:val="00461FCF"/>
    <w:rsid w:val="00462012"/>
    <w:rsid w:val="00462020"/>
    <w:rsid w:val="004620FE"/>
    <w:rsid w:val="00462282"/>
    <w:rsid w:val="00462288"/>
    <w:rsid w:val="004622FF"/>
    <w:rsid w:val="00462319"/>
    <w:rsid w:val="00462320"/>
    <w:rsid w:val="004624C4"/>
    <w:rsid w:val="004624DF"/>
    <w:rsid w:val="0046270D"/>
    <w:rsid w:val="00462747"/>
    <w:rsid w:val="004627A3"/>
    <w:rsid w:val="0046281C"/>
    <w:rsid w:val="00462BA8"/>
    <w:rsid w:val="00462CB2"/>
    <w:rsid w:val="00462D4E"/>
    <w:rsid w:val="00462D5B"/>
    <w:rsid w:val="00462F45"/>
    <w:rsid w:val="00462F97"/>
    <w:rsid w:val="00462FDB"/>
    <w:rsid w:val="00462FEC"/>
    <w:rsid w:val="00463095"/>
    <w:rsid w:val="004630C5"/>
    <w:rsid w:val="004630CE"/>
    <w:rsid w:val="00463100"/>
    <w:rsid w:val="00463128"/>
    <w:rsid w:val="004632FD"/>
    <w:rsid w:val="00463351"/>
    <w:rsid w:val="004633FB"/>
    <w:rsid w:val="00463424"/>
    <w:rsid w:val="0046357D"/>
    <w:rsid w:val="0046364B"/>
    <w:rsid w:val="00463777"/>
    <w:rsid w:val="004637E2"/>
    <w:rsid w:val="004638F6"/>
    <w:rsid w:val="0046394D"/>
    <w:rsid w:val="00463A35"/>
    <w:rsid w:val="00463B17"/>
    <w:rsid w:val="00463B56"/>
    <w:rsid w:val="00463BB0"/>
    <w:rsid w:val="00463C66"/>
    <w:rsid w:val="00463E98"/>
    <w:rsid w:val="00463F25"/>
    <w:rsid w:val="00464076"/>
    <w:rsid w:val="004640D9"/>
    <w:rsid w:val="004641FB"/>
    <w:rsid w:val="004642F9"/>
    <w:rsid w:val="004643A0"/>
    <w:rsid w:val="00464487"/>
    <w:rsid w:val="004644E1"/>
    <w:rsid w:val="00464720"/>
    <w:rsid w:val="004648D3"/>
    <w:rsid w:val="004648DF"/>
    <w:rsid w:val="00464AE7"/>
    <w:rsid w:val="00464B32"/>
    <w:rsid w:val="00464CC1"/>
    <w:rsid w:val="00464D39"/>
    <w:rsid w:val="00464D3A"/>
    <w:rsid w:val="00464EDD"/>
    <w:rsid w:val="00464F3C"/>
    <w:rsid w:val="00465057"/>
    <w:rsid w:val="004651C5"/>
    <w:rsid w:val="00465258"/>
    <w:rsid w:val="0046539B"/>
    <w:rsid w:val="004653BC"/>
    <w:rsid w:val="00465427"/>
    <w:rsid w:val="0046546A"/>
    <w:rsid w:val="004654F6"/>
    <w:rsid w:val="0046552D"/>
    <w:rsid w:val="0046562A"/>
    <w:rsid w:val="004659AA"/>
    <w:rsid w:val="00465A3B"/>
    <w:rsid w:val="00465BB8"/>
    <w:rsid w:val="00465C8B"/>
    <w:rsid w:val="00465CA8"/>
    <w:rsid w:val="00465CAF"/>
    <w:rsid w:val="00465D29"/>
    <w:rsid w:val="00465F0C"/>
    <w:rsid w:val="00465FAE"/>
    <w:rsid w:val="00466196"/>
    <w:rsid w:val="0046629A"/>
    <w:rsid w:val="00466495"/>
    <w:rsid w:val="00466500"/>
    <w:rsid w:val="004666F3"/>
    <w:rsid w:val="004668E1"/>
    <w:rsid w:val="00466A5B"/>
    <w:rsid w:val="00466BF7"/>
    <w:rsid w:val="00466C0E"/>
    <w:rsid w:val="00466CDE"/>
    <w:rsid w:val="00466CF4"/>
    <w:rsid w:val="00466E4E"/>
    <w:rsid w:val="00466EB2"/>
    <w:rsid w:val="00467126"/>
    <w:rsid w:val="00467146"/>
    <w:rsid w:val="004671FE"/>
    <w:rsid w:val="0046726D"/>
    <w:rsid w:val="00467441"/>
    <w:rsid w:val="0046744D"/>
    <w:rsid w:val="0046752A"/>
    <w:rsid w:val="004675BB"/>
    <w:rsid w:val="00467635"/>
    <w:rsid w:val="00467655"/>
    <w:rsid w:val="004676E6"/>
    <w:rsid w:val="00467710"/>
    <w:rsid w:val="004679AE"/>
    <w:rsid w:val="00467AAC"/>
    <w:rsid w:val="00467B71"/>
    <w:rsid w:val="00467C97"/>
    <w:rsid w:val="00467E14"/>
    <w:rsid w:val="00467E46"/>
    <w:rsid w:val="00467F36"/>
    <w:rsid w:val="004700B3"/>
    <w:rsid w:val="004702B2"/>
    <w:rsid w:val="004704B9"/>
    <w:rsid w:val="004705D3"/>
    <w:rsid w:val="004706EC"/>
    <w:rsid w:val="0047071E"/>
    <w:rsid w:val="004707B2"/>
    <w:rsid w:val="0047080C"/>
    <w:rsid w:val="00470B59"/>
    <w:rsid w:val="00470BB0"/>
    <w:rsid w:val="00470CA1"/>
    <w:rsid w:val="00470D0C"/>
    <w:rsid w:val="00470DE8"/>
    <w:rsid w:val="00470E2A"/>
    <w:rsid w:val="0047104F"/>
    <w:rsid w:val="004710E6"/>
    <w:rsid w:val="00471117"/>
    <w:rsid w:val="00471135"/>
    <w:rsid w:val="004711A2"/>
    <w:rsid w:val="00471206"/>
    <w:rsid w:val="00471232"/>
    <w:rsid w:val="0047145B"/>
    <w:rsid w:val="00471510"/>
    <w:rsid w:val="0047151E"/>
    <w:rsid w:val="0047166C"/>
    <w:rsid w:val="004716EF"/>
    <w:rsid w:val="004717FC"/>
    <w:rsid w:val="00471B7A"/>
    <w:rsid w:val="00471CED"/>
    <w:rsid w:val="00471D17"/>
    <w:rsid w:val="00471D34"/>
    <w:rsid w:val="00471E27"/>
    <w:rsid w:val="00471F40"/>
    <w:rsid w:val="00471FA6"/>
    <w:rsid w:val="00472024"/>
    <w:rsid w:val="004721C3"/>
    <w:rsid w:val="00472223"/>
    <w:rsid w:val="004723CD"/>
    <w:rsid w:val="00472431"/>
    <w:rsid w:val="004724E8"/>
    <w:rsid w:val="004725EF"/>
    <w:rsid w:val="00472628"/>
    <w:rsid w:val="00472653"/>
    <w:rsid w:val="0047265A"/>
    <w:rsid w:val="00472785"/>
    <w:rsid w:val="00472818"/>
    <w:rsid w:val="00472901"/>
    <w:rsid w:val="00472975"/>
    <w:rsid w:val="00472A00"/>
    <w:rsid w:val="00472A1C"/>
    <w:rsid w:val="00472C2E"/>
    <w:rsid w:val="00472CF6"/>
    <w:rsid w:val="00472CFB"/>
    <w:rsid w:val="00472D6A"/>
    <w:rsid w:val="00472DDA"/>
    <w:rsid w:val="00472ECE"/>
    <w:rsid w:val="00472F62"/>
    <w:rsid w:val="00472FFA"/>
    <w:rsid w:val="0047314E"/>
    <w:rsid w:val="00473184"/>
    <w:rsid w:val="004731C7"/>
    <w:rsid w:val="00473236"/>
    <w:rsid w:val="004733B7"/>
    <w:rsid w:val="004733D6"/>
    <w:rsid w:val="004734B6"/>
    <w:rsid w:val="004734FE"/>
    <w:rsid w:val="00473504"/>
    <w:rsid w:val="004736A8"/>
    <w:rsid w:val="0047370D"/>
    <w:rsid w:val="004738DB"/>
    <w:rsid w:val="004738E9"/>
    <w:rsid w:val="004739D8"/>
    <w:rsid w:val="00473A00"/>
    <w:rsid w:val="00473B9B"/>
    <w:rsid w:val="00473C1E"/>
    <w:rsid w:val="00473E06"/>
    <w:rsid w:val="00473F21"/>
    <w:rsid w:val="004740BE"/>
    <w:rsid w:val="0047415B"/>
    <w:rsid w:val="004741A6"/>
    <w:rsid w:val="004741E7"/>
    <w:rsid w:val="00474207"/>
    <w:rsid w:val="00474235"/>
    <w:rsid w:val="004743D4"/>
    <w:rsid w:val="00474405"/>
    <w:rsid w:val="00474482"/>
    <w:rsid w:val="004744F5"/>
    <w:rsid w:val="004745ED"/>
    <w:rsid w:val="0047466A"/>
    <w:rsid w:val="00474829"/>
    <w:rsid w:val="00474869"/>
    <w:rsid w:val="00474876"/>
    <w:rsid w:val="00474A2A"/>
    <w:rsid w:val="00474B36"/>
    <w:rsid w:val="00474B94"/>
    <w:rsid w:val="00474D1E"/>
    <w:rsid w:val="00474DD1"/>
    <w:rsid w:val="00474E18"/>
    <w:rsid w:val="00474F4B"/>
    <w:rsid w:val="00474F50"/>
    <w:rsid w:val="00475150"/>
    <w:rsid w:val="0047516C"/>
    <w:rsid w:val="004751BD"/>
    <w:rsid w:val="0047522F"/>
    <w:rsid w:val="004752CE"/>
    <w:rsid w:val="0047535A"/>
    <w:rsid w:val="00475417"/>
    <w:rsid w:val="00475538"/>
    <w:rsid w:val="00475683"/>
    <w:rsid w:val="004756D4"/>
    <w:rsid w:val="004756D8"/>
    <w:rsid w:val="004758B5"/>
    <w:rsid w:val="00475914"/>
    <w:rsid w:val="00475AC5"/>
    <w:rsid w:val="00475ADE"/>
    <w:rsid w:val="00475B38"/>
    <w:rsid w:val="00475C55"/>
    <w:rsid w:val="00475C5F"/>
    <w:rsid w:val="00475D6A"/>
    <w:rsid w:val="00475E74"/>
    <w:rsid w:val="00476067"/>
    <w:rsid w:val="004760C4"/>
    <w:rsid w:val="004762D1"/>
    <w:rsid w:val="0047631E"/>
    <w:rsid w:val="00476425"/>
    <w:rsid w:val="004764AF"/>
    <w:rsid w:val="0047652D"/>
    <w:rsid w:val="004765C0"/>
    <w:rsid w:val="00476659"/>
    <w:rsid w:val="0047668F"/>
    <w:rsid w:val="004767D0"/>
    <w:rsid w:val="004767E5"/>
    <w:rsid w:val="004768E5"/>
    <w:rsid w:val="004768FF"/>
    <w:rsid w:val="004769EE"/>
    <w:rsid w:val="00476AA7"/>
    <w:rsid w:val="00476B86"/>
    <w:rsid w:val="00476D41"/>
    <w:rsid w:val="00476E4A"/>
    <w:rsid w:val="00476F1A"/>
    <w:rsid w:val="00476FD9"/>
    <w:rsid w:val="004770E9"/>
    <w:rsid w:val="0047714F"/>
    <w:rsid w:val="00477172"/>
    <w:rsid w:val="004771AA"/>
    <w:rsid w:val="004771C8"/>
    <w:rsid w:val="00477346"/>
    <w:rsid w:val="004773B4"/>
    <w:rsid w:val="00477534"/>
    <w:rsid w:val="00477564"/>
    <w:rsid w:val="00477617"/>
    <w:rsid w:val="0047765B"/>
    <w:rsid w:val="00477832"/>
    <w:rsid w:val="00477858"/>
    <w:rsid w:val="004779DD"/>
    <w:rsid w:val="00477B2F"/>
    <w:rsid w:val="00477DDB"/>
    <w:rsid w:val="00477EA3"/>
    <w:rsid w:val="00477FF2"/>
    <w:rsid w:val="00480011"/>
    <w:rsid w:val="00480105"/>
    <w:rsid w:val="00480252"/>
    <w:rsid w:val="004805B4"/>
    <w:rsid w:val="00480761"/>
    <w:rsid w:val="0048090C"/>
    <w:rsid w:val="00480956"/>
    <w:rsid w:val="004809AC"/>
    <w:rsid w:val="00480B02"/>
    <w:rsid w:val="00480BAB"/>
    <w:rsid w:val="00480BAE"/>
    <w:rsid w:val="00480C66"/>
    <w:rsid w:val="00480C7F"/>
    <w:rsid w:val="00480D1D"/>
    <w:rsid w:val="00480E36"/>
    <w:rsid w:val="00480E51"/>
    <w:rsid w:val="00480FC9"/>
    <w:rsid w:val="00480FEF"/>
    <w:rsid w:val="0048128C"/>
    <w:rsid w:val="004812A9"/>
    <w:rsid w:val="004813C0"/>
    <w:rsid w:val="004814C2"/>
    <w:rsid w:val="0048165F"/>
    <w:rsid w:val="004817E4"/>
    <w:rsid w:val="00481965"/>
    <w:rsid w:val="004819B3"/>
    <w:rsid w:val="00481B42"/>
    <w:rsid w:val="00481BE3"/>
    <w:rsid w:val="00481C98"/>
    <w:rsid w:val="00481DCA"/>
    <w:rsid w:val="00481E6F"/>
    <w:rsid w:val="00481F59"/>
    <w:rsid w:val="00482091"/>
    <w:rsid w:val="004820CD"/>
    <w:rsid w:val="004820F6"/>
    <w:rsid w:val="004821C3"/>
    <w:rsid w:val="00482237"/>
    <w:rsid w:val="004822AF"/>
    <w:rsid w:val="004822C6"/>
    <w:rsid w:val="004822D4"/>
    <w:rsid w:val="00482305"/>
    <w:rsid w:val="004824CC"/>
    <w:rsid w:val="004826B3"/>
    <w:rsid w:val="00482976"/>
    <w:rsid w:val="00482A46"/>
    <w:rsid w:val="00482B45"/>
    <w:rsid w:val="00482D28"/>
    <w:rsid w:val="00482DC7"/>
    <w:rsid w:val="00482E65"/>
    <w:rsid w:val="00482F02"/>
    <w:rsid w:val="00482F78"/>
    <w:rsid w:val="0048312A"/>
    <w:rsid w:val="00483216"/>
    <w:rsid w:val="004833B7"/>
    <w:rsid w:val="004833D9"/>
    <w:rsid w:val="0048343E"/>
    <w:rsid w:val="004835DB"/>
    <w:rsid w:val="00483744"/>
    <w:rsid w:val="00483747"/>
    <w:rsid w:val="004837A7"/>
    <w:rsid w:val="004837C1"/>
    <w:rsid w:val="004837E2"/>
    <w:rsid w:val="00483879"/>
    <w:rsid w:val="0048399E"/>
    <w:rsid w:val="004839B9"/>
    <w:rsid w:val="004839F1"/>
    <w:rsid w:val="00483BFD"/>
    <w:rsid w:val="00483CAE"/>
    <w:rsid w:val="00483FE2"/>
    <w:rsid w:val="00484139"/>
    <w:rsid w:val="0048416D"/>
    <w:rsid w:val="0048416E"/>
    <w:rsid w:val="0048421A"/>
    <w:rsid w:val="00484381"/>
    <w:rsid w:val="00484537"/>
    <w:rsid w:val="0048453C"/>
    <w:rsid w:val="004846EC"/>
    <w:rsid w:val="00484742"/>
    <w:rsid w:val="0048479D"/>
    <w:rsid w:val="004848D9"/>
    <w:rsid w:val="00484946"/>
    <w:rsid w:val="00484B37"/>
    <w:rsid w:val="00484CFF"/>
    <w:rsid w:val="00484D04"/>
    <w:rsid w:val="004850D7"/>
    <w:rsid w:val="004851D0"/>
    <w:rsid w:val="0048526A"/>
    <w:rsid w:val="0048527E"/>
    <w:rsid w:val="00485295"/>
    <w:rsid w:val="004854A8"/>
    <w:rsid w:val="004854EA"/>
    <w:rsid w:val="00485528"/>
    <w:rsid w:val="00485777"/>
    <w:rsid w:val="00485820"/>
    <w:rsid w:val="00485AD2"/>
    <w:rsid w:val="00485B11"/>
    <w:rsid w:val="00485C3E"/>
    <w:rsid w:val="00485D51"/>
    <w:rsid w:val="00485E6F"/>
    <w:rsid w:val="00485FBA"/>
    <w:rsid w:val="00486001"/>
    <w:rsid w:val="00486003"/>
    <w:rsid w:val="0048602D"/>
    <w:rsid w:val="00486041"/>
    <w:rsid w:val="004861D7"/>
    <w:rsid w:val="004862AC"/>
    <w:rsid w:val="00486357"/>
    <w:rsid w:val="00486367"/>
    <w:rsid w:val="004864AE"/>
    <w:rsid w:val="004864D9"/>
    <w:rsid w:val="0048684E"/>
    <w:rsid w:val="004868DB"/>
    <w:rsid w:val="00486AA0"/>
    <w:rsid w:val="00486BB7"/>
    <w:rsid w:val="00486C3F"/>
    <w:rsid w:val="00486D9D"/>
    <w:rsid w:val="00486E0B"/>
    <w:rsid w:val="00486E76"/>
    <w:rsid w:val="00486E85"/>
    <w:rsid w:val="0048710E"/>
    <w:rsid w:val="004871B4"/>
    <w:rsid w:val="004871DB"/>
    <w:rsid w:val="00487246"/>
    <w:rsid w:val="00487453"/>
    <w:rsid w:val="0048749B"/>
    <w:rsid w:val="004875E9"/>
    <w:rsid w:val="00487709"/>
    <w:rsid w:val="004877A7"/>
    <w:rsid w:val="00487807"/>
    <w:rsid w:val="00487914"/>
    <w:rsid w:val="00487C0A"/>
    <w:rsid w:val="00487C0E"/>
    <w:rsid w:val="00487CC2"/>
    <w:rsid w:val="00487D8B"/>
    <w:rsid w:val="00487E38"/>
    <w:rsid w:val="00487E6C"/>
    <w:rsid w:val="00487F8A"/>
    <w:rsid w:val="00487FE4"/>
    <w:rsid w:val="00490087"/>
    <w:rsid w:val="0049017D"/>
    <w:rsid w:val="004901DC"/>
    <w:rsid w:val="0049022D"/>
    <w:rsid w:val="00490262"/>
    <w:rsid w:val="004902C4"/>
    <w:rsid w:val="00490373"/>
    <w:rsid w:val="004903C1"/>
    <w:rsid w:val="004903E7"/>
    <w:rsid w:val="00490406"/>
    <w:rsid w:val="0049055D"/>
    <w:rsid w:val="00490561"/>
    <w:rsid w:val="004905A1"/>
    <w:rsid w:val="004906F0"/>
    <w:rsid w:val="00490755"/>
    <w:rsid w:val="0049082A"/>
    <w:rsid w:val="00490928"/>
    <w:rsid w:val="00490AFB"/>
    <w:rsid w:val="00490AFE"/>
    <w:rsid w:val="00490BD8"/>
    <w:rsid w:val="00490C2C"/>
    <w:rsid w:val="00490EC0"/>
    <w:rsid w:val="00490F4E"/>
    <w:rsid w:val="00490F7E"/>
    <w:rsid w:val="00491063"/>
    <w:rsid w:val="00491097"/>
    <w:rsid w:val="004911CB"/>
    <w:rsid w:val="00491436"/>
    <w:rsid w:val="00491491"/>
    <w:rsid w:val="004915F2"/>
    <w:rsid w:val="0049160B"/>
    <w:rsid w:val="0049166F"/>
    <w:rsid w:val="0049178C"/>
    <w:rsid w:val="0049180D"/>
    <w:rsid w:val="004918AA"/>
    <w:rsid w:val="00491938"/>
    <w:rsid w:val="00491946"/>
    <w:rsid w:val="00491C62"/>
    <w:rsid w:val="00491CC9"/>
    <w:rsid w:val="00491D84"/>
    <w:rsid w:val="00491E91"/>
    <w:rsid w:val="00491E9F"/>
    <w:rsid w:val="00491F6C"/>
    <w:rsid w:val="0049223D"/>
    <w:rsid w:val="0049228E"/>
    <w:rsid w:val="004922B2"/>
    <w:rsid w:val="004922CA"/>
    <w:rsid w:val="00492468"/>
    <w:rsid w:val="004924B6"/>
    <w:rsid w:val="00492507"/>
    <w:rsid w:val="00492513"/>
    <w:rsid w:val="0049261C"/>
    <w:rsid w:val="004926D0"/>
    <w:rsid w:val="004927E5"/>
    <w:rsid w:val="004927F5"/>
    <w:rsid w:val="00492809"/>
    <w:rsid w:val="0049289F"/>
    <w:rsid w:val="004929D9"/>
    <w:rsid w:val="00492AD8"/>
    <w:rsid w:val="00492BF1"/>
    <w:rsid w:val="00492C1A"/>
    <w:rsid w:val="00492C9D"/>
    <w:rsid w:val="00492CCC"/>
    <w:rsid w:val="00492D38"/>
    <w:rsid w:val="00492E1E"/>
    <w:rsid w:val="00492E88"/>
    <w:rsid w:val="00492ECB"/>
    <w:rsid w:val="00492F03"/>
    <w:rsid w:val="00492F3A"/>
    <w:rsid w:val="00492F52"/>
    <w:rsid w:val="00492FA0"/>
    <w:rsid w:val="00493056"/>
    <w:rsid w:val="00493402"/>
    <w:rsid w:val="0049342E"/>
    <w:rsid w:val="0049347D"/>
    <w:rsid w:val="004936FD"/>
    <w:rsid w:val="00493732"/>
    <w:rsid w:val="00493847"/>
    <w:rsid w:val="00493947"/>
    <w:rsid w:val="0049399F"/>
    <w:rsid w:val="00493B49"/>
    <w:rsid w:val="00493B7A"/>
    <w:rsid w:val="00493BB7"/>
    <w:rsid w:val="00493C1D"/>
    <w:rsid w:val="00493E23"/>
    <w:rsid w:val="00493F6D"/>
    <w:rsid w:val="004940BA"/>
    <w:rsid w:val="004941A8"/>
    <w:rsid w:val="004941A9"/>
    <w:rsid w:val="004943AC"/>
    <w:rsid w:val="004944B5"/>
    <w:rsid w:val="00494514"/>
    <w:rsid w:val="00494584"/>
    <w:rsid w:val="004945B1"/>
    <w:rsid w:val="0049464B"/>
    <w:rsid w:val="0049471E"/>
    <w:rsid w:val="004949E1"/>
    <w:rsid w:val="00494A33"/>
    <w:rsid w:val="00494B46"/>
    <w:rsid w:val="00494BB9"/>
    <w:rsid w:val="00494C05"/>
    <w:rsid w:val="00494C69"/>
    <w:rsid w:val="00494F10"/>
    <w:rsid w:val="004950A6"/>
    <w:rsid w:val="00495333"/>
    <w:rsid w:val="00495448"/>
    <w:rsid w:val="004954EE"/>
    <w:rsid w:val="00495510"/>
    <w:rsid w:val="00495699"/>
    <w:rsid w:val="004956B4"/>
    <w:rsid w:val="004958F2"/>
    <w:rsid w:val="00495980"/>
    <w:rsid w:val="00495AE9"/>
    <w:rsid w:val="00495B82"/>
    <w:rsid w:val="00495BD8"/>
    <w:rsid w:val="00495C57"/>
    <w:rsid w:val="00495CD4"/>
    <w:rsid w:val="00495D8A"/>
    <w:rsid w:val="00496131"/>
    <w:rsid w:val="00496135"/>
    <w:rsid w:val="00496168"/>
    <w:rsid w:val="00496182"/>
    <w:rsid w:val="004961E4"/>
    <w:rsid w:val="004962A5"/>
    <w:rsid w:val="004962C9"/>
    <w:rsid w:val="0049630A"/>
    <w:rsid w:val="004963B4"/>
    <w:rsid w:val="004963EE"/>
    <w:rsid w:val="00496458"/>
    <w:rsid w:val="00496523"/>
    <w:rsid w:val="004968B9"/>
    <w:rsid w:val="00496D69"/>
    <w:rsid w:val="00496EED"/>
    <w:rsid w:val="00497007"/>
    <w:rsid w:val="00497138"/>
    <w:rsid w:val="00497159"/>
    <w:rsid w:val="0049716D"/>
    <w:rsid w:val="004971B9"/>
    <w:rsid w:val="00497241"/>
    <w:rsid w:val="00497389"/>
    <w:rsid w:val="0049744C"/>
    <w:rsid w:val="00497517"/>
    <w:rsid w:val="0049752D"/>
    <w:rsid w:val="004975EE"/>
    <w:rsid w:val="0049766C"/>
    <w:rsid w:val="00497938"/>
    <w:rsid w:val="00497B20"/>
    <w:rsid w:val="00497B9B"/>
    <w:rsid w:val="00497DF2"/>
    <w:rsid w:val="00497E61"/>
    <w:rsid w:val="00497E79"/>
    <w:rsid w:val="00497F99"/>
    <w:rsid w:val="004A0095"/>
    <w:rsid w:val="004A058D"/>
    <w:rsid w:val="004A059B"/>
    <w:rsid w:val="004A072F"/>
    <w:rsid w:val="004A0733"/>
    <w:rsid w:val="004A077E"/>
    <w:rsid w:val="004A0818"/>
    <w:rsid w:val="004A086F"/>
    <w:rsid w:val="004A0AAE"/>
    <w:rsid w:val="004A0BB9"/>
    <w:rsid w:val="004A0D37"/>
    <w:rsid w:val="004A0DFF"/>
    <w:rsid w:val="004A0F29"/>
    <w:rsid w:val="004A1013"/>
    <w:rsid w:val="004A1019"/>
    <w:rsid w:val="004A1029"/>
    <w:rsid w:val="004A1054"/>
    <w:rsid w:val="004A11F3"/>
    <w:rsid w:val="004A12D6"/>
    <w:rsid w:val="004A1328"/>
    <w:rsid w:val="004A136F"/>
    <w:rsid w:val="004A14D0"/>
    <w:rsid w:val="004A1541"/>
    <w:rsid w:val="004A1730"/>
    <w:rsid w:val="004A17AD"/>
    <w:rsid w:val="004A1838"/>
    <w:rsid w:val="004A1952"/>
    <w:rsid w:val="004A1A5C"/>
    <w:rsid w:val="004A1BE7"/>
    <w:rsid w:val="004A1D48"/>
    <w:rsid w:val="004A1E75"/>
    <w:rsid w:val="004A1FA5"/>
    <w:rsid w:val="004A2468"/>
    <w:rsid w:val="004A284B"/>
    <w:rsid w:val="004A296C"/>
    <w:rsid w:val="004A2AB2"/>
    <w:rsid w:val="004A2B34"/>
    <w:rsid w:val="004A2C72"/>
    <w:rsid w:val="004A2CD0"/>
    <w:rsid w:val="004A2DAF"/>
    <w:rsid w:val="004A2F2E"/>
    <w:rsid w:val="004A3207"/>
    <w:rsid w:val="004A3334"/>
    <w:rsid w:val="004A3350"/>
    <w:rsid w:val="004A36D7"/>
    <w:rsid w:val="004A38CD"/>
    <w:rsid w:val="004A3936"/>
    <w:rsid w:val="004A3944"/>
    <w:rsid w:val="004A3A41"/>
    <w:rsid w:val="004A3A87"/>
    <w:rsid w:val="004A3AEF"/>
    <w:rsid w:val="004A3B8B"/>
    <w:rsid w:val="004A3C5A"/>
    <w:rsid w:val="004A3DAA"/>
    <w:rsid w:val="004A3E24"/>
    <w:rsid w:val="004A3E2A"/>
    <w:rsid w:val="004A3F09"/>
    <w:rsid w:val="004A3F19"/>
    <w:rsid w:val="004A404F"/>
    <w:rsid w:val="004A405B"/>
    <w:rsid w:val="004A40B4"/>
    <w:rsid w:val="004A415B"/>
    <w:rsid w:val="004A416D"/>
    <w:rsid w:val="004A41AE"/>
    <w:rsid w:val="004A4513"/>
    <w:rsid w:val="004A4680"/>
    <w:rsid w:val="004A4697"/>
    <w:rsid w:val="004A4701"/>
    <w:rsid w:val="004A47A4"/>
    <w:rsid w:val="004A49E6"/>
    <w:rsid w:val="004A4B08"/>
    <w:rsid w:val="004A4D4D"/>
    <w:rsid w:val="004A4F8B"/>
    <w:rsid w:val="004A50BD"/>
    <w:rsid w:val="004A531F"/>
    <w:rsid w:val="004A53B6"/>
    <w:rsid w:val="004A5451"/>
    <w:rsid w:val="004A557B"/>
    <w:rsid w:val="004A57A4"/>
    <w:rsid w:val="004A57F9"/>
    <w:rsid w:val="004A57FF"/>
    <w:rsid w:val="004A5811"/>
    <w:rsid w:val="004A586B"/>
    <w:rsid w:val="004A5909"/>
    <w:rsid w:val="004A59C6"/>
    <w:rsid w:val="004A59D8"/>
    <w:rsid w:val="004A5A65"/>
    <w:rsid w:val="004A5A7D"/>
    <w:rsid w:val="004A5ADC"/>
    <w:rsid w:val="004A5B51"/>
    <w:rsid w:val="004A5D54"/>
    <w:rsid w:val="004A6023"/>
    <w:rsid w:val="004A6223"/>
    <w:rsid w:val="004A62A7"/>
    <w:rsid w:val="004A6370"/>
    <w:rsid w:val="004A63E3"/>
    <w:rsid w:val="004A64BB"/>
    <w:rsid w:val="004A6561"/>
    <w:rsid w:val="004A65D8"/>
    <w:rsid w:val="004A6732"/>
    <w:rsid w:val="004A689B"/>
    <w:rsid w:val="004A6946"/>
    <w:rsid w:val="004A69F4"/>
    <w:rsid w:val="004A6A7D"/>
    <w:rsid w:val="004A6B18"/>
    <w:rsid w:val="004A6B34"/>
    <w:rsid w:val="004A6BBD"/>
    <w:rsid w:val="004A6BC4"/>
    <w:rsid w:val="004A6C1F"/>
    <w:rsid w:val="004A6D28"/>
    <w:rsid w:val="004A6DF0"/>
    <w:rsid w:val="004A6E03"/>
    <w:rsid w:val="004A6E62"/>
    <w:rsid w:val="004A6EA6"/>
    <w:rsid w:val="004A6F52"/>
    <w:rsid w:val="004A6FB6"/>
    <w:rsid w:val="004A717B"/>
    <w:rsid w:val="004A71C9"/>
    <w:rsid w:val="004A73E5"/>
    <w:rsid w:val="004A7560"/>
    <w:rsid w:val="004A7727"/>
    <w:rsid w:val="004A77BF"/>
    <w:rsid w:val="004A7B2D"/>
    <w:rsid w:val="004A7BA4"/>
    <w:rsid w:val="004A7DA8"/>
    <w:rsid w:val="004A7E2E"/>
    <w:rsid w:val="004A7E43"/>
    <w:rsid w:val="004A7F85"/>
    <w:rsid w:val="004B003B"/>
    <w:rsid w:val="004B014B"/>
    <w:rsid w:val="004B01DB"/>
    <w:rsid w:val="004B0358"/>
    <w:rsid w:val="004B04DA"/>
    <w:rsid w:val="004B0596"/>
    <w:rsid w:val="004B05B8"/>
    <w:rsid w:val="004B06F3"/>
    <w:rsid w:val="004B0724"/>
    <w:rsid w:val="004B0827"/>
    <w:rsid w:val="004B0863"/>
    <w:rsid w:val="004B0C30"/>
    <w:rsid w:val="004B0C4F"/>
    <w:rsid w:val="004B0CD8"/>
    <w:rsid w:val="004B12E0"/>
    <w:rsid w:val="004B1527"/>
    <w:rsid w:val="004B1611"/>
    <w:rsid w:val="004B17B1"/>
    <w:rsid w:val="004B17F6"/>
    <w:rsid w:val="004B1818"/>
    <w:rsid w:val="004B18DF"/>
    <w:rsid w:val="004B199B"/>
    <w:rsid w:val="004B1BB4"/>
    <w:rsid w:val="004B1C39"/>
    <w:rsid w:val="004B1C70"/>
    <w:rsid w:val="004B1C9C"/>
    <w:rsid w:val="004B1D02"/>
    <w:rsid w:val="004B1D92"/>
    <w:rsid w:val="004B1DD1"/>
    <w:rsid w:val="004B1E95"/>
    <w:rsid w:val="004B1EBF"/>
    <w:rsid w:val="004B1ED5"/>
    <w:rsid w:val="004B209E"/>
    <w:rsid w:val="004B2594"/>
    <w:rsid w:val="004B26E9"/>
    <w:rsid w:val="004B2790"/>
    <w:rsid w:val="004B281C"/>
    <w:rsid w:val="004B29E1"/>
    <w:rsid w:val="004B2B8B"/>
    <w:rsid w:val="004B2C6A"/>
    <w:rsid w:val="004B2C96"/>
    <w:rsid w:val="004B2CCA"/>
    <w:rsid w:val="004B2D0E"/>
    <w:rsid w:val="004B2ED3"/>
    <w:rsid w:val="004B3018"/>
    <w:rsid w:val="004B3118"/>
    <w:rsid w:val="004B321F"/>
    <w:rsid w:val="004B326D"/>
    <w:rsid w:val="004B33C9"/>
    <w:rsid w:val="004B34C3"/>
    <w:rsid w:val="004B35E3"/>
    <w:rsid w:val="004B36B4"/>
    <w:rsid w:val="004B3749"/>
    <w:rsid w:val="004B38AA"/>
    <w:rsid w:val="004B3914"/>
    <w:rsid w:val="004B39D7"/>
    <w:rsid w:val="004B3A35"/>
    <w:rsid w:val="004B3DDA"/>
    <w:rsid w:val="004B3DE7"/>
    <w:rsid w:val="004B3EE5"/>
    <w:rsid w:val="004B3F7C"/>
    <w:rsid w:val="004B4070"/>
    <w:rsid w:val="004B40D6"/>
    <w:rsid w:val="004B415C"/>
    <w:rsid w:val="004B4267"/>
    <w:rsid w:val="004B42EB"/>
    <w:rsid w:val="004B42EE"/>
    <w:rsid w:val="004B439F"/>
    <w:rsid w:val="004B4477"/>
    <w:rsid w:val="004B454A"/>
    <w:rsid w:val="004B459D"/>
    <w:rsid w:val="004B45AD"/>
    <w:rsid w:val="004B463D"/>
    <w:rsid w:val="004B465F"/>
    <w:rsid w:val="004B4679"/>
    <w:rsid w:val="004B47B4"/>
    <w:rsid w:val="004B482B"/>
    <w:rsid w:val="004B4F90"/>
    <w:rsid w:val="004B4FA7"/>
    <w:rsid w:val="004B5114"/>
    <w:rsid w:val="004B52A0"/>
    <w:rsid w:val="004B52A9"/>
    <w:rsid w:val="004B52BB"/>
    <w:rsid w:val="004B53C8"/>
    <w:rsid w:val="004B53D8"/>
    <w:rsid w:val="004B548C"/>
    <w:rsid w:val="004B55B9"/>
    <w:rsid w:val="004B55F3"/>
    <w:rsid w:val="004B5643"/>
    <w:rsid w:val="004B591B"/>
    <w:rsid w:val="004B5BA8"/>
    <w:rsid w:val="004B5DC4"/>
    <w:rsid w:val="004B5F32"/>
    <w:rsid w:val="004B6177"/>
    <w:rsid w:val="004B6184"/>
    <w:rsid w:val="004B6278"/>
    <w:rsid w:val="004B62C8"/>
    <w:rsid w:val="004B631A"/>
    <w:rsid w:val="004B63F9"/>
    <w:rsid w:val="004B6449"/>
    <w:rsid w:val="004B66D4"/>
    <w:rsid w:val="004B690C"/>
    <w:rsid w:val="004B6922"/>
    <w:rsid w:val="004B6974"/>
    <w:rsid w:val="004B69D5"/>
    <w:rsid w:val="004B6A74"/>
    <w:rsid w:val="004B6B89"/>
    <w:rsid w:val="004B6C28"/>
    <w:rsid w:val="004B6CC3"/>
    <w:rsid w:val="004B6CD5"/>
    <w:rsid w:val="004B6CF0"/>
    <w:rsid w:val="004B6E10"/>
    <w:rsid w:val="004B6EC8"/>
    <w:rsid w:val="004B6F19"/>
    <w:rsid w:val="004B6FA1"/>
    <w:rsid w:val="004B706F"/>
    <w:rsid w:val="004B70B5"/>
    <w:rsid w:val="004B70D2"/>
    <w:rsid w:val="004B716D"/>
    <w:rsid w:val="004B7232"/>
    <w:rsid w:val="004B73AD"/>
    <w:rsid w:val="004B754A"/>
    <w:rsid w:val="004B7610"/>
    <w:rsid w:val="004B77AD"/>
    <w:rsid w:val="004B78B9"/>
    <w:rsid w:val="004B78F4"/>
    <w:rsid w:val="004B79F9"/>
    <w:rsid w:val="004B7A2A"/>
    <w:rsid w:val="004B7B08"/>
    <w:rsid w:val="004B7C4C"/>
    <w:rsid w:val="004B7D70"/>
    <w:rsid w:val="004B7F72"/>
    <w:rsid w:val="004B7FC5"/>
    <w:rsid w:val="004B7FF8"/>
    <w:rsid w:val="004C00D4"/>
    <w:rsid w:val="004C0213"/>
    <w:rsid w:val="004C0281"/>
    <w:rsid w:val="004C0454"/>
    <w:rsid w:val="004C0503"/>
    <w:rsid w:val="004C05CB"/>
    <w:rsid w:val="004C0989"/>
    <w:rsid w:val="004C0991"/>
    <w:rsid w:val="004C099F"/>
    <w:rsid w:val="004C0B5B"/>
    <w:rsid w:val="004C0BCE"/>
    <w:rsid w:val="004C0DA3"/>
    <w:rsid w:val="004C0DD5"/>
    <w:rsid w:val="004C0E94"/>
    <w:rsid w:val="004C0FF5"/>
    <w:rsid w:val="004C1004"/>
    <w:rsid w:val="004C1019"/>
    <w:rsid w:val="004C118A"/>
    <w:rsid w:val="004C11E4"/>
    <w:rsid w:val="004C130A"/>
    <w:rsid w:val="004C142A"/>
    <w:rsid w:val="004C14DC"/>
    <w:rsid w:val="004C14EF"/>
    <w:rsid w:val="004C16E4"/>
    <w:rsid w:val="004C18D4"/>
    <w:rsid w:val="004C191C"/>
    <w:rsid w:val="004C1AB3"/>
    <w:rsid w:val="004C1AFD"/>
    <w:rsid w:val="004C1B3E"/>
    <w:rsid w:val="004C1B4B"/>
    <w:rsid w:val="004C1BF9"/>
    <w:rsid w:val="004C1E0C"/>
    <w:rsid w:val="004C1F3F"/>
    <w:rsid w:val="004C1FA9"/>
    <w:rsid w:val="004C210B"/>
    <w:rsid w:val="004C2145"/>
    <w:rsid w:val="004C227F"/>
    <w:rsid w:val="004C22F7"/>
    <w:rsid w:val="004C2377"/>
    <w:rsid w:val="004C26A7"/>
    <w:rsid w:val="004C2755"/>
    <w:rsid w:val="004C27D3"/>
    <w:rsid w:val="004C295C"/>
    <w:rsid w:val="004C297C"/>
    <w:rsid w:val="004C2A1D"/>
    <w:rsid w:val="004C2AEE"/>
    <w:rsid w:val="004C2C66"/>
    <w:rsid w:val="004C2C6C"/>
    <w:rsid w:val="004C2FEE"/>
    <w:rsid w:val="004C3141"/>
    <w:rsid w:val="004C3221"/>
    <w:rsid w:val="004C3236"/>
    <w:rsid w:val="004C3328"/>
    <w:rsid w:val="004C33FD"/>
    <w:rsid w:val="004C3500"/>
    <w:rsid w:val="004C3578"/>
    <w:rsid w:val="004C35BC"/>
    <w:rsid w:val="004C365A"/>
    <w:rsid w:val="004C3764"/>
    <w:rsid w:val="004C3950"/>
    <w:rsid w:val="004C398D"/>
    <w:rsid w:val="004C39F1"/>
    <w:rsid w:val="004C3B2A"/>
    <w:rsid w:val="004C3B79"/>
    <w:rsid w:val="004C3D70"/>
    <w:rsid w:val="004C3DF0"/>
    <w:rsid w:val="004C3E1F"/>
    <w:rsid w:val="004C3E7E"/>
    <w:rsid w:val="004C3E8A"/>
    <w:rsid w:val="004C3E94"/>
    <w:rsid w:val="004C3E9F"/>
    <w:rsid w:val="004C3EB1"/>
    <w:rsid w:val="004C3EE2"/>
    <w:rsid w:val="004C3F65"/>
    <w:rsid w:val="004C3F7F"/>
    <w:rsid w:val="004C3FE6"/>
    <w:rsid w:val="004C411A"/>
    <w:rsid w:val="004C41E5"/>
    <w:rsid w:val="004C42E0"/>
    <w:rsid w:val="004C4474"/>
    <w:rsid w:val="004C4563"/>
    <w:rsid w:val="004C45A6"/>
    <w:rsid w:val="004C46D0"/>
    <w:rsid w:val="004C46EA"/>
    <w:rsid w:val="004C484D"/>
    <w:rsid w:val="004C4949"/>
    <w:rsid w:val="004C4973"/>
    <w:rsid w:val="004C49E0"/>
    <w:rsid w:val="004C4A3E"/>
    <w:rsid w:val="004C4AC9"/>
    <w:rsid w:val="004C4BB1"/>
    <w:rsid w:val="004C4BEE"/>
    <w:rsid w:val="004C4C22"/>
    <w:rsid w:val="004C4C27"/>
    <w:rsid w:val="004C4CEA"/>
    <w:rsid w:val="004C4D1C"/>
    <w:rsid w:val="004C4D54"/>
    <w:rsid w:val="004C4D57"/>
    <w:rsid w:val="004C4D67"/>
    <w:rsid w:val="004C4E33"/>
    <w:rsid w:val="004C4F8E"/>
    <w:rsid w:val="004C5041"/>
    <w:rsid w:val="004C507E"/>
    <w:rsid w:val="004C509E"/>
    <w:rsid w:val="004C510A"/>
    <w:rsid w:val="004C523E"/>
    <w:rsid w:val="004C529F"/>
    <w:rsid w:val="004C533F"/>
    <w:rsid w:val="004C5579"/>
    <w:rsid w:val="004C56B1"/>
    <w:rsid w:val="004C56F1"/>
    <w:rsid w:val="004C579B"/>
    <w:rsid w:val="004C579E"/>
    <w:rsid w:val="004C57C0"/>
    <w:rsid w:val="004C58BA"/>
    <w:rsid w:val="004C5A6D"/>
    <w:rsid w:val="004C5D36"/>
    <w:rsid w:val="004C5EC2"/>
    <w:rsid w:val="004C606D"/>
    <w:rsid w:val="004C613C"/>
    <w:rsid w:val="004C6240"/>
    <w:rsid w:val="004C636D"/>
    <w:rsid w:val="004C64CB"/>
    <w:rsid w:val="004C64E5"/>
    <w:rsid w:val="004C6655"/>
    <w:rsid w:val="004C6757"/>
    <w:rsid w:val="004C6855"/>
    <w:rsid w:val="004C68B3"/>
    <w:rsid w:val="004C6A02"/>
    <w:rsid w:val="004C6A2B"/>
    <w:rsid w:val="004C6BD3"/>
    <w:rsid w:val="004C6D1A"/>
    <w:rsid w:val="004C6FFF"/>
    <w:rsid w:val="004C72EB"/>
    <w:rsid w:val="004C738C"/>
    <w:rsid w:val="004C745D"/>
    <w:rsid w:val="004C747E"/>
    <w:rsid w:val="004C7653"/>
    <w:rsid w:val="004C7672"/>
    <w:rsid w:val="004C77EB"/>
    <w:rsid w:val="004C7881"/>
    <w:rsid w:val="004C78C2"/>
    <w:rsid w:val="004C7945"/>
    <w:rsid w:val="004C798E"/>
    <w:rsid w:val="004C7BFB"/>
    <w:rsid w:val="004C7C94"/>
    <w:rsid w:val="004C7DBC"/>
    <w:rsid w:val="004C7EB6"/>
    <w:rsid w:val="004C7FEC"/>
    <w:rsid w:val="004D0021"/>
    <w:rsid w:val="004D00A8"/>
    <w:rsid w:val="004D00CE"/>
    <w:rsid w:val="004D020B"/>
    <w:rsid w:val="004D0245"/>
    <w:rsid w:val="004D0294"/>
    <w:rsid w:val="004D034A"/>
    <w:rsid w:val="004D0394"/>
    <w:rsid w:val="004D04AF"/>
    <w:rsid w:val="004D0526"/>
    <w:rsid w:val="004D05A0"/>
    <w:rsid w:val="004D05A9"/>
    <w:rsid w:val="004D067A"/>
    <w:rsid w:val="004D07D1"/>
    <w:rsid w:val="004D0869"/>
    <w:rsid w:val="004D08E5"/>
    <w:rsid w:val="004D095C"/>
    <w:rsid w:val="004D0980"/>
    <w:rsid w:val="004D0A83"/>
    <w:rsid w:val="004D0A9C"/>
    <w:rsid w:val="004D0C7B"/>
    <w:rsid w:val="004D0D16"/>
    <w:rsid w:val="004D0FDA"/>
    <w:rsid w:val="004D117A"/>
    <w:rsid w:val="004D117E"/>
    <w:rsid w:val="004D11E9"/>
    <w:rsid w:val="004D11F0"/>
    <w:rsid w:val="004D1206"/>
    <w:rsid w:val="004D12DB"/>
    <w:rsid w:val="004D13B7"/>
    <w:rsid w:val="004D1491"/>
    <w:rsid w:val="004D14E4"/>
    <w:rsid w:val="004D15AE"/>
    <w:rsid w:val="004D1693"/>
    <w:rsid w:val="004D16BD"/>
    <w:rsid w:val="004D1765"/>
    <w:rsid w:val="004D19CC"/>
    <w:rsid w:val="004D1A57"/>
    <w:rsid w:val="004D1B8F"/>
    <w:rsid w:val="004D1BEE"/>
    <w:rsid w:val="004D1D7A"/>
    <w:rsid w:val="004D1DE5"/>
    <w:rsid w:val="004D1ECF"/>
    <w:rsid w:val="004D1F4E"/>
    <w:rsid w:val="004D1FD9"/>
    <w:rsid w:val="004D2405"/>
    <w:rsid w:val="004D2644"/>
    <w:rsid w:val="004D266C"/>
    <w:rsid w:val="004D26D9"/>
    <w:rsid w:val="004D283D"/>
    <w:rsid w:val="004D29D8"/>
    <w:rsid w:val="004D2A20"/>
    <w:rsid w:val="004D2BE3"/>
    <w:rsid w:val="004D2D44"/>
    <w:rsid w:val="004D2E62"/>
    <w:rsid w:val="004D2EB4"/>
    <w:rsid w:val="004D2F54"/>
    <w:rsid w:val="004D2FA4"/>
    <w:rsid w:val="004D30E3"/>
    <w:rsid w:val="004D30E9"/>
    <w:rsid w:val="004D3114"/>
    <w:rsid w:val="004D3175"/>
    <w:rsid w:val="004D31E8"/>
    <w:rsid w:val="004D3231"/>
    <w:rsid w:val="004D34A2"/>
    <w:rsid w:val="004D34B5"/>
    <w:rsid w:val="004D3501"/>
    <w:rsid w:val="004D3527"/>
    <w:rsid w:val="004D3531"/>
    <w:rsid w:val="004D389C"/>
    <w:rsid w:val="004D3955"/>
    <w:rsid w:val="004D39B7"/>
    <w:rsid w:val="004D3A61"/>
    <w:rsid w:val="004D3B30"/>
    <w:rsid w:val="004D3EB5"/>
    <w:rsid w:val="004D4145"/>
    <w:rsid w:val="004D4293"/>
    <w:rsid w:val="004D4433"/>
    <w:rsid w:val="004D45D4"/>
    <w:rsid w:val="004D496E"/>
    <w:rsid w:val="004D4AD6"/>
    <w:rsid w:val="004D4BAA"/>
    <w:rsid w:val="004D4C4A"/>
    <w:rsid w:val="004D4CAA"/>
    <w:rsid w:val="004D4F25"/>
    <w:rsid w:val="004D5062"/>
    <w:rsid w:val="004D515D"/>
    <w:rsid w:val="004D5169"/>
    <w:rsid w:val="004D52F3"/>
    <w:rsid w:val="004D5314"/>
    <w:rsid w:val="004D5315"/>
    <w:rsid w:val="004D550A"/>
    <w:rsid w:val="004D5525"/>
    <w:rsid w:val="004D552C"/>
    <w:rsid w:val="004D5588"/>
    <w:rsid w:val="004D58B6"/>
    <w:rsid w:val="004D591B"/>
    <w:rsid w:val="004D5AD0"/>
    <w:rsid w:val="004D5AF4"/>
    <w:rsid w:val="004D5B56"/>
    <w:rsid w:val="004D5C46"/>
    <w:rsid w:val="004D5D04"/>
    <w:rsid w:val="004D5EA5"/>
    <w:rsid w:val="004D5EBE"/>
    <w:rsid w:val="004D5ECA"/>
    <w:rsid w:val="004D5F36"/>
    <w:rsid w:val="004D5FD8"/>
    <w:rsid w:val="004D60B3"/>
    <w:rsid w:val="004D612C"/>
    <w:rsid w:val="004D62FF"/>
    <w:rsid w:val="004D6313"/>
    <w:rsid w:val="004D6355"/>
    <w:rsid w:val="004D6386"/>
    <w:rsid w:val="004D6388"/>
    <w:rsid w:val="004D6614"/>
    <w:rsid w:val="004D661B"/>
    <w:rsid w:val="004D66AE"/>
    <w:rsid w:val="004D67E6"/>
    <w:rsid w:val="004D6832"/>
    <w:rsid w:val="004D6893"/>
    <w:rsid w:val="004D69CF"/>
    <w:rsid w:val="004D6B96"/>
    <w:rsid w:val="004D6BC7"/>
    <w:rsid w:val="004D6C41"/>
    <w:rsid w:val="004D6CA2"/>
    <w:rsid w:val="004D6E5D"/>
    <w:rsid w:val="004D6EC0"/>
    <w:rsid w:val="004D6EE4"/>
    <w:rsid w:val="004D6F5E"/>
    <w:rsid w:val="004D6F95"/>
    <w:rsid w:val="004D7114"/>
    <w:rsid w:val="004D71DC"/>
    <w:rsid w:val="004D726F"/>
    <w:rsid w:val="004D7332"/>
    <w:rsid w:val="004D7380"/>
    <w:rsid w:val="004D7415"/>
    <w:rsid w:val="004D7425"/>
    <w:rsid w:val="004D7472"/>
    <w:rsid w:val="004D7615"/>
    <w:rsid w:val="004D7618"/>
    <w:rsid w:val="004D77F7"/>
    <w:rsid w:val="004D7B49"/>
    <w:rsid w:val="004D7C15"/>
    <w:rsid w:val="004D7C24"/>
    <w:rsid w:val="004D7D38"/>
    <w:rsid w:val="004D7DB4"/>
    <w:rsid w:val="004D7EDD"/>
    <w:rsid w:val="004E0028"/>
    <w:rsid w:val="004E01F6"/>
    <w:rsid w:val="004E0203"/>
    <w:rsid w:val="004E03CB"/>
    <w:rsid w:val="004E03DC"/>
    <w:rsid w:val="004E050D"/>
    <w:rsid w:val="004E052D"/>
    <w:rsid w:val="004E0609"/>
    <w:rsid w:val="004E07C6"/>
    <w:rsid w:val="004E098E"/>
    <w:rsid w:val="004E09A9"/>
    <w:rsid w:val="004E0A2E"/>
    <w:rsid w:val="004E0B43"/>
    <w:rsid w:val="004E0B69"/>
    <w:rsid w:val="004E0BAD"/>
    <w:rsid w:val="004E0DD0"/>
    <w:rsid w:val="004E0FFA"/>
    <w:rsid w:val="004E111F"/>
    <w:rsid w:val="004E11B5"/>
    <w:rsid w:val="004E1316"/>
    <w:rsid w:val="004E13E2"/>
    <w:rsid w:val="004E1420"/>
    <w:rsid w:val="004E15E7"/>
    <w:rsid w:val="004E1605"/>
    <w:rsid w:val="004E1657"/>
    <w:rsid w:val="004E16B7"/>
    <w:rsid w:val="004E1862"/>
    <w:rsid w:val="004E1A24"/>
    <w:rsid w:val="004E1B0D"/>
    <w:rsid w:val="004E1BB6"/>
    <w:rsid w:val="004E1BD1"/>
    <w:rsid w:val="004E1D55"/>
    <w:rsid w:val="004E1DB7"/>
    <w:rsid w:val="004E1DF6"/>
    <w:rsid w:val="004E1EE7"/>
    <w:rsid w:val="004E206D"/>
    <w:rsid w:val="004E20D4"/>
    <w:rsid w:val="004E2159"/>
    <w:rsid w:val="004E221E"/>
    <w:rsid w:val="004E23A7"/>
    <w:rsid w:val="004E24B8"/>
    <w:rsid w:val="004E251F"/>
    <w:rsid w:val="004E279F"/>
    <w:rsid w:val="004E27FA"/>
    <w:rsid w:val="004E2A7E"/>
    <w:rsid w:val="004E2B23"/>
    <w:rsid w:val="004E2B4A"/>
    <w:rsid w:val="004E2CB3"/>
    <w:rsid w:val="004E2DFA"/>
    <w:rsid w:val="004E2F28"/>
    <w:rsid w:val="004E2F45"/>
    <w:rsid w:val="004E2FDE"/>
    <w:rsid w:val="004E323E"/>
    <w:rsid w:val="004E35A9"/>
    <w:rsid w:val="004E35BE"/>
    <w:rsid w:val="004E35EF"/>
    <w:rsid w:val="004E35FA"/>
    <w:rsid w:val="004E3605"/>
    <w:rsid w:val="004E365D"/>
    <w:rsid w:val="004E37EC"/>
    <w:rsid w:val="004E3905"/>
    <w:rsid w:val="004E3925"/>
    <w:rsid w:val="004E3988"/>
    <w:rsid w:val="004E3A14"/>
    <w:rsid w:val="004E3A1B"/>
    <w:rsid w:val="004E3A73"/>
    <w:rsid w:val="004E3B13"/>
    <w:rsid w:val="004E3BB3"/>
    <w:rsid w:val="004E3BCB"/>
    <w:rsid w:val="004E3C16"/>
    <w:rsid w:val="004E3C26"/>
    <w:rsid w:val="004E3D14"/>
    <w:rsid w:val="004E3D6A"/>
    <w:rsid w:val="004E3D8A"/>
    <w:rsid w:val="004E3E9A"/>
    <w:rsid w:val="004E402A"/>
    <w:rsid w:val="004E40A3"/>
    <w:rsid w:val="004E40FF"/>
    <w:rsid w:val="004E4101"/>
    <w:rsid w:val="004E424B"/>
    <w:rsid w:val="004E4266"/>
    <w:rsid w:val="004E4427"/>
    <w:rsid w:val="004E44D7"/>
    <w:rsid w:val="004E4523"/>
    <w:rsid w:val="004E4596"/>
    <w:rsid w:val="004E468A"/>
    <w:rsid w:val="004E46CC"/>
    <w:rsid w:val="004E478B"/>
    <w:rsid w:val="004E4AE8"/>
    <w:rsid w:val="004E4BDF"/>
    <w:rsid w:val="004E4DE7"/>
    <w:rsid w:val="004E4F37"/>
    <w:rsid w:val="004E52DC"/>
    <w:rsid w:val="004E5359"/>
    <w:rsid w:val="004E553E"/>
    <w:rsid w:val="004E5566"/>
    <w:rsid w:val="004E562B"/>
    <w:rsid w:val="004E5893"/>
    <w:rsid w:val="004E58F4"/>
    <w:rsid w:val="004E5950"/>
    <w:rsid w:val="004E5AC0"/>
    <w:rsid w:val="004E60E7"/>
    <w:rsid w:val="004E6112"/>
    <w:rsid w:val="004E631D"/>
    <w:rsid w:val="004E643B"/>
    <w:rsid w:val="004E6447"/>
    <w:rsid w:val="004E644A"/>
    <w:rsid w:val="004E649A"/>
    <w:rsid w:val="004E657E"/>
    <w:rsid w:val="004E668D"/>
    <w:rsid w:val="004E66E4"/>
    <w:rsid w:val="004E6740"/>
    <w:rsid w:val="004E674B"/>
    <w:rsid w:val="004E681D"/>
    <w:rsid w:val="004E6866"/>
    <w:rsid w:val="004E6888"/>
    <w:rsid w:val="004E6935"/>
    <w:rsid w:val="004E6971"/>
    <w:rsid w:val="004E698C"/>
    <w:rsid w:val="004E6B20"/>
    <w:rsid w:val="004E6B4B"/>
    <w:rsid w:val="004E6C25"/>
    <w:rsid w:val="004E6D6D"/>
    <w:rsid w:val="004E6E9B"/>
    <w:rsid w:val="004E6EF6"/>
    <w:rsid w:val="004E6FF8"/>
    <w:rsid w:val="004E7007"/>
    <w:rsid w:val="004E7134"/>
    <w:rsid w:val="004E764E"/>
    <w:rsid w:val="004E788B"/>
    <w:rsid w:val="004E78F8"/>
    <w:rsid w:val="004E7983"/>
    <w:rsid w:val="004E79C2"/>
    <w:rsid w:val="004E79E7"/>
    <w:rsid w:val="004E7A48"/>
    <w:rsid w:val="004E7C00"/>
    <w:rsid w:val="004E7C1E"/>
    <w:rsid w:val="004E7C76"/>
    <w:rsid w:val="004E7E01"/>
    <w:rsid w:val="004E7F9C"/>
    <w:rsid w:val="004E7FBD"/>
    <w:rsid w:val="004F00ED"/>
    <w:rsid w:val="004F0137"/>
    <w:rsid w:val="004F0189"/>
    <w:rsid w:val="004F0444"/>
    <w:rsid w:val="004F0645"/>
    <w:rsid w:val="004F0707"/>
    <w:rsid w:val="004F0722"/>
    <w:rsid w:val="004F0837"/>
    <w:rsid w:val="004F0945"/>
    <w:rsid w:val="004F0B8B"/>
    <w:rsid w:val="004F0C16"/>
    <w:rsid w:val="004F0C27"/>
    <w:rsid w:val="004F0C8B"/>
    <w:rsid w:val="004F0E58"/>
    <w:rsid w:val="004F0EF6"/>
    <w:rsid w:val="004F0FC7"/>
    <w:rsid w:val="004F104F"/>
    <w:rsid w:val="004F140F"/>
    <w:rsid w:val="004F142D"/>
    <w:rsid w:val="004F151F"/>
    <w:rsid w:val="004F1580"/>
    <w:rsid w:val="004F15B6"/>
    <w:rsid w:val="004F16EA"/>
    <w:rsid w:val="004F1805"/>
    <w:rsid w:val="004F18B9"/>
    <w:rsid w:val="004F1AEE"/>
    <w:rsid w:val="004F1AEF"/>
    <w:rsid w:val="004F1B3D"/>
    <w:rsid w:val="004F1EC5"/>
    <w:rsid w:val="004F2215"/>
    <w:rsid w:val="004F23CE"/>
    <w:rsid w:val="004F254C"/>
    <w:rsid w:val="004F257E"/>
    <w:rsid w:val="004F26F9"/>
    <w:rsid w:val="004F2A83"/>
    <w:rsid w:val="004F2AB2"/>
    <w:rsid w:val="004F2AF1"/>
    <w:rsid w:val="004F2B0A"/>
    <w:rsid w:val="004F2B4D"/>
    <w:rsid w:val="004F2BED"/>
    <w:rsid w:val="004F2BF6"/>
    <w:rsid w:val="004F2C46"/>
    <w:rsid w:val="004F2D77"/>
    <w:rsid w:val="004F2F17"/>
    <w:rsid w:val="004F2F33"/>
    <w:rsid w:val="004F2FA6"/>
    <w:rsid w:val="004F3046"/>
    <w:rsid w:val="004F3108"/>
    <w:rsid w:val="004F310C"/>
    <w:rsid w:val="004F3119"/>
    <w:rsid w:val="004F3160"/>
    <w:rsid w:val="004F325D"/>
    <w:rsid w:val="004F3385"/>
    <w:rsid w:val="004F33F6"/>
    <w:rsid w:val="004F34CC"/>
    <w:rsid w:val="004F34DB"/>
    <w:rsid w:val="004F350C"/>
    <w:rsid w:val="004F37DE"/>
    <w:rsid w:val="004F39DB"/>
    <w:rsid w:val="004F3A98"/>
    <w:rsid w:val="004F3BE8"/>
    <w:rsid w:val="004F3C78"/>
    <w:rsid w:val="004F3C91"/>
    <w:rsid w:val="004F3EAD"/>
    <w:rsid w:val="004F3F8B"/>
    <w:rsid w:val="004F3FD0"/>
    <w:rsid w:val="004F4021"/>
    <w:rsid w:val="004F430E"/>
    <w:rsid w:val="004F432C"/>
    <w:rsid w:val="004F436E"/>
    <w:rsid w:val="004F445B"/>
    <w:rsid w:val="004F44F2"/>
    <w:rsid w:val="004F4505"/>
    <w:rsid w:val="004F4656"/>
    <w:rsid w:val="004F4670"/>
    <w:rsid w:val="004F468A"/>
    <w:rsid w:val="004F4700"/>
    <w:rsid w:val="004F4797"/>
    <w:rsid w:val="004F484D"/>
    <w:rsid w:val="004F48C2"/>
    <w:rsid w:val="004F48F1"/>
    <w:rsid w:val="004F493F"/>
    <w:rsid w:val="004F49D8"/>
    <w:rsid w:val="004F4A68"/>
    <w:rsid w:val="004F4B4F"/>
    <w:rsid w:val="004F5246"/>
    <w:rsid w:val="004F524F"/>
    <w:rsid w:val="004F5337"/>
    <w:rsid w:val="004F55F3"/>
    <w:rsid w:val="004F56E0"/>
    <w:rsid w:val="004F56EB"/>
    <w:rsid w:val="004F5772"/>
    <w:rsid w:val="004F5777"/>
    <w:rsid w:val="004F5A71"/>
    <w:rsid w:val="004F5A94"/>
    <w:rsid w:val="004F5AA7"/>
    <w:rsid w:val="004F5C0B"/>
    <w:rsid w:val="004F5C69"/>
    <w:rsid w:val="004F5D5F"/>
    <w:rsid w:val="004F5E36"/>
    <w:rsid w:val="004F5E8C"/>
    <w:rsid w:val="004F6031"/>
    <w:rsid w:val="004F6096"/>
    <w:rsid w:val="004F61DD"/>
    <w:rsid w:val="004F651D"/>
    <w:rsid w:val="004F658B"/>
    <w:rsid w:val="004F6707"/>
    <w:rsid w:val="004F670D"/>
    <w:rsid w:val="004F6793"/>
    <w:rsid w:val="004F6874"/>
    <w:rsid w:val="004F6990"/>
    <w:rsid w:val="004F69DF"/>
    <w:rsid w:val="004F6B8A"/>
    <w:rsid w:val="004F6BFB"/>
    <w:rsid w:val="004F6CA6"/>
    <w:rsid w:val="004F6D00"/>
    <w:rsid w:val="004F6EAB"/>
    <w:rsid w:val="004F6FA7"/>
    <w:rsid w:val="004F7014"/>
    <w:rsid w:val="004F702C"/>
    <w:rsid w:val="004F7128"/>
    <w:rsid w:val="004F7154"/>
    <w:rsid w:val="004F71D6"/>
    <w:rsid w:val="004F74A4"/>
    <w:rsid w:val="004F7515"/>
    <w:rsid w:val="004F7532"/>
    <w:rsid w:val="004F763D"/>
    <w:rsid w:val="004F78CB"/>
    <w:rsid w:val="004F78E4"/>
    <w:rsid w:val="004F7A42"/>
    <w:rsid w:val="004F7C34"/>
    <w:rsid w:val="004F7CA6"/>
    <w:rsid w:val="004F7CAE"/>
    <w:rsid w:val="004F7CEF"/>
    <w:rsid w:val="004F7CF1"/>
    <w:rsid w:val="004F7D42"/>
    <w:rsid w:val="004F7D67"/>
    <w:rsid w:val="004F7DA7"/>
    <w:rsid w:val="004F7E70"/>
    <w:rsid w:val="004F7E81"/>
    <w:rsid w:val="004F7EA2"/>
    <w:rsid w:val="00500159"/>
    <w:rsid w:val="00500161"/>
    <w:rsid w:val="0050017F"/>
    <w:rsid w:val="00500185"/>
    <w:rsid w:val="005001B7"/>
    <w:rsid w:val="00500210"/>
    <w:rsid w:val="0050029C"/>
    <w:rsid w:val="00500537"/>
    <w:rsid w:val="0050056A"/>
    <w:rsid w:val="0050060E"/>
    <w:rsid w:val="005007B8"/>
    <w:rsid w:val="00500886"/>
    <w:rsid w:val="00500A48"/>
    <w:rsid w:val="00500A7F"/>
    <w:rsid w:val="00500B50"/>
    <w:rsid w:val="00500D14"/>
    <w:rsid w:val="00500DB2"/>
    <w:rsid w:val="00500DE1"/>
    <w:rsid w:val="00500EBD"/>
    <w:rsid w:val="00500F46"/>
    <w:rsid w:val="005010B3"/>
    <w:rsid w:val="00501230"/>
    <w:rsid w:val="005012C3"/>
    <w:rsid w:val="005015C7"/>
    <w:rsid w:val="00501781"/>
    <w:rsid w:val="0050178F"/>
    <w:rsid w:val="00501ABD"/>
    <w:rsid w:val="00501BAC"/>
    <w:rsid w:val="00501BCC"/>
    <w:rsid w:val="00501C7E"/>
    <w:rsid w:val="00501D58"/>
    <w:rsid w:val="00501ED2"/>
    <w:rsid w:val="00501F5D"/>
    <w:rsid w:val="00501F81"/>
    <w:rsid w:val="00502026"/>
    <w:rsid w:val="00502091"/>
    <w:rsid w:val="005020FD"/>
    <w:rsid w:val="00502479"/>
    <w:rsid w:val="00502605"/>
    <w:rsid w:val="00502663"/>
    <w:rsid w:val="00502796"/>
    <w:rsid w:val="0050279F"/>
    <w:rsid w:val="005028FE"/>
    <w:rsid w:val="00502A10"/>
    <w:rsid w:val="00502A2A"/>
    <w:rsid w:val="00502B6E"/>
    <w:rsid w:val="00502BD8"/>
    <w:rsid w:val="00502D45"/>
    <w:rsid w:val="00502E71"/>
    <w:rsid w:val="00502E85"/>
    <w:rsid w:val="00502EC1"/>
    <w:rsid w:val="00502EC6"/>
    <w:rsid w:val="00502F26"/>
    <w:rsid w:val="00502F3D"/>
    <w:rsid w:val="00503018"/>
    <w:rsid w:val="005030AC"/>
    <w:rsid w:val="005030DE"/>
    <w:rsid w:val="0050313C"/>
    <w:rsid w:val="0050319E"/>
    <w:rsid w:val="00503225"/>
    <w:rsid w:val="0050323A"/>
    <w:rsid w:val="00503389"/>
    <w:rsid w:val="005034C4"/>
    <w:rsid w:val="00503679"/>
    <w:rsid w:val="005038FD"/>
    <w:rsid w:val="00503B18"/>
    <w:rsid w:val="00503B1D"/>
    <w:rsid w:val="00503C44"/>
    <w:rsid w:val="00503C4D"/>
    <w:rsid w:val="00503C5A"/>
    <w:rsid w:val="00503CAC"/>
    <w:rsid w:val="00503D6B"/>
    <w:rsid w:val="00503E8F"/>
    <w:rsid w:val="00503EB3"/>
    <w:rsid w:val="00503EC4"/>
    <w:rsid w:val="00503F81"/>
    <w:rsid w:val="005041A2"/>
    <w:rsid w:val="005041D6"/>
    <w:rsid w:val="005042D7"/>
    <w:rsid w:val="00504375"/>
    <w:rsid w:val="00504384"/>
    <w:rsid w:val="0050442A"/>
    <w:rsid w:val="00504505"/>
    <w:rsid w:val="00504595"/>
    <w:rsid w:val="005045AE"/>
    <w:rsid w:val="00504759"/>
    <w:rsid w:val="005047AF"/>
    <w:rsid w:val="005047C0"/>
    <w:rsid w:val="00504C2C"/>
    <w:rsid w:val="00504CB4"/>
    <w:rsid w:val="00504D51"/>
    <w:rsid w:val="00504DFC"/>
    <w:rsid w:val="00504F4B"/>
    <w:rsid w:val="00505035"/>
    <w:rsid w:val="00505135"/>
    <w:rsid w:val="00505184"/>
    <w:rsid w:val="00505240"/>
    <w:rsid w:val="00505398"/>
    <w:rsid w:val="005054EC"/>
    <w:rsid w:val="00505540"/>
    <w:rsid w:val="00505547"/>
    <w:rsid w:val="005057A3"/>
    <w:rsid w:val="0050582D"/>
    <w:rsid w:val="0050595F"/>
    <w:rsid w:val="00505A0A"/>
    <w:rsid w:val="00505AA4"/>
    <w:rsid w:val="00505B50"/>
    <w:rsid w:val="00505D57"/>
    <w:rsid w:val="00505DE1"/>
    <w:rsid w:val="00505F5A"/>
    <w:rsid w:val="00506014"/>
    <w:rsid w:val="0050604D"/>
    <w:rsid w:val="0050624B"/>
    <w:rsid w:val="00506269"/>
    <w:rsid w:val="005062B9"/>
    <w:rsid w:val="00506448"/>
    <w:rsid w:val="00506471"/>
    <w:rsid w:val="00506509"/>
    <w:rsid w:val="0050654D"/>
    <w:rsid w:val="005068B1"/>
    <w:rsid w:val="00506AD2"/>
    <w:rsid w:val="00506AF2"/>
    <w:rsid w:val="00506B2D"/>
    <w:rsid w:val="00506B67"/>
    <w:rsid w:val="00506B90"/>
    <w:rsid w:val="00506CCF"/>
    <w:rsid w:val="00506D15"/>
    <w:rsid w:val="00506DDB"/>
    <w:rsid w:val="00506E7A"/>
    <w:rsid w:val="00506F28"/>
    <w:rsid w:val="00507017"/>
    <w:rsid w:val="00507231"/>
    <w:rsid w:val="00507237"/>
    <w:rsid w:val="0050731D"/>
    <w:rsid w:val="0050743D"/>
    <w:rsid w:val="00507677"/>
    <w:rsid w:val="005076F1"/>
    <w:rsid w:val="005078F0"/>
    <w:rsid w:val="00507BF8"/>
    <w:rsid w:val="00507DF2"/>
    <w:rsid w:val="00507EF2"/>
    <w:rsid w:val="00507EF7"/>
    <w:rsid w:val="00507F0A"/>
    <w:rsid w:val="00510059"/>
    <w:rsid w:val="0051037C"/>
    <w:rsid w:val="0051041C"/>
    <w:rsid w:val="0051070B"/>
    <w:rsid w:val="005107B1"/>
    <w:rsid w:val="00510C04"/>
    <w:rsid w:val="00510C41"/>
    <w:rsid w:val="00510C79"/>
    <w:rsid w:val="00510DB1"/>
    <w:rsid w:val="005110E2"/>
    <w:rsid w:val="00511165"/>
    <w:rsid w:val="005111F0"/>
    <w:rsid w:val="005113F1"/>
    <w:rsid w:val="0051146E"/>
    <w:rsid w:val="005114EA"/>
    <w:rsid w:val="0051156A"/>
    <w:rsid w:val="00511624"/>
    <w:rsid w:val="005116F8"/>
    <w:rsid w:val="0051170E"/>
    <w:rsid w:val="005118D4"/>
    <w:rsid w:val="00511AC6"/>
    <w:rsid w:val="00511B1A"/>
    <w:rsid w:val="00511C83"/>
    <w:rsid w:val="00511CA5"/>
    <w:rsid w:val="00511CBF"/>
    <w:rsid w:val="00511EDE"/>
    <w:rsid w:val="00511F19"/>
    <w:rsid w:val="00511F28"/>
    <w:rsid w:val="0051203C"/>
    <w:rsid w:val="0051211C"/>
    <w:rsid w:val="005121D8"/>
    <w:rsid w:val="005122FA"/>
    <w:rsid w:val="0051235D"/>
    <w:rsid w:val="0051238E"/>
    <w:rsid w:val="00512546"/>
    <w:rsid w:val="005125A2"/>
    <w:rsid w:val="0051264F"/>
    <w:rsid w:val="005127C7"/>
    <w:rsid w:val="0051293D"/>
    <w:rsid w:val="0051298F"/>
    <w:rsid w:val="00512995"/>
    <w:rsid w:val="00512A39"/>
    <w:rsid w:val="00512B0F"/>
    <w:rsid w:val="00512C89"/>
    <w:rsid w:val="00512DF0"/>
    <w:rsid w:val="00512EA4"/>
    <w:rsid w:val="00512FE4"/>
    <w:rsid w:val="00513002"/>
    <w:rsid w:val="005130A7"/>
    <w:rsid w:val="005130E3"/>
    <w:rsid w:val="00513102"/>
    <w:rsid w:val="005132A1"/>
    <w:rsid w:val="005132CD"/>
    <w:rsid w:val="005135E6"/>
    <w:rsid w:val="00513663"/>
    <w:rsid w:val="00513689"/>
    <w:rsid w:val="00513704"/>
    <w:rsid w:val="005137B2"/>
    <w:rsid w:val="00513909"/>
    <w:rsid w:val="005139E4"/>
    <w:rsid w:val="00513B14"/>
    <w:rsid w:val="00513BB1"/>
    <w:rsid w:val="00513D43"/>
    <w:rsid w:val="00513D8A"/>
    <w:rsid w:val="00513EE9"/>
    <w:rsid w:val="00513FBE"/>
    <w:rsid w:val="00514156"/>
    <w:rsid w:val="005141C1"/>
    <w:rsid w:val="00514276"/>
    <w:rsid w:val="00514315"/>
    <w:rsid w:val="00514595"/>
    <w:rsid w:val="00514776"/>
    <w:rsid w:val="00514874"/>
    <w:rsid w:val="00514949"/>
    <w:rsid w:val="00514965"/>
    <w:rsid w:val="00514AF2"/>
    <w:rsid w:val="00514B22"/>
    <w:rsid w:val="00514C3D"/>
    <w:rsid w:val="00514ED2"/>
    <w:rsid w:val="00514EEA"/>
    <w:rsid w:val="00514F5C"/>
    <w:rsid w:val="00515000"/>
    <w:rsid w:val="005150D1"/>
    <w:rsid w:val="005151C7"/>
    <w:rsid w:val="005154D1"/>
    <w:rsid w:val="0051564B"/>
    <w:rsid w:val="005156AB"/>
    <w:rsid w:val="0051570E"/>
    <w:rsid w:val="00515784"/>
    <w:rsid w:val="005158B2"/>
    <w:rsid w:val="005158EB"/>
    <w:rsid w:val="00515A98"/>
    <w:rsid w:val="00515BCF"/>
    <w:rsid w:val="00515BD4"/>
    <w:rsid w:val="00515D95"/>
    <w:rsid w:val="00515DA4"/>
    <w:rsid w:val="00515E4B"/>
    <w:rsid w:val="00516226"/>
    <w:rsid w:val="0051632D"/>
    <w:rsid w:val="0051642F"/>
    <w:rsid w:val="00516506"/>
    <w:rsid w:val="005165D9"/>
    <w:rsid w:val="005166B4"/>
    <w:rsid w:val="005166E3"/>
    <w:rsid w:val="005167A9"/>
    <w:rsid w:val="005167FD"/>
    <w:rsid w:val="00516931"/>
    <w:rsid w:val="00516986"/>
    <w:rsid w:val="005169AE"/>
    <w:rsid w:val="00516A7B"/>
    <w:rsid w:val="00516A9C"/>
    <w:rsid w:val="00516ACE"/>
    <w:rsid w:val="00516BD8"/>
    <w:rsid w:val="00516C34"/>
    <w:rsid w:val="00516C4F"/>
    <w:rsid w:val="00516E78"/>
    <w:rsid w:val="00516EC0"/>
    <w:rsid w:val="00517067"/>
    <w:rsid w:val="00517382"/>
    <w:rsid w:val="00517417"/>
    <w:rsid w:val="00517493"/>
    <w:rsid w:val="005174FC"/>
    <w:rsid w:val="0051759C"/>
    <w:rsid w:val="00517713"/>
    <w:rsid w:val="00517901"/>
    <w:rsid w:val="00517974"/>
    <w:rsid w:val="00517AAA"/>
    <w:rsid w:val="00517B9F"/>
    <w:rsid w:val="00517D60"/>
    <w:rsid w:val="00517DAA"/>
    <w:rsid w:val="00517DBB"/>
    <w:rsid w:val="00517DE6"/>
    <w:rsid w:val="0052003C"/>
    <w:rsid w:val="00520045"/>
    <w:rsid w:val="005200BB"/>
    <w:rsid w:val="005200CD"/>
    <w:rsid w:val="00520106"/>
    <w:rsid w:val="00520360"/>
    <w:rsid w:val="005203EF"/>
    <w:rsid w:val="0052042E"/>
    <w:rsid w:val="00520459"/>
    <w:rsid w:val="00520466"/>
    <w:rsid w:val="005204B9"/>
    <w:rsid w:val="00520500"/>
    <w:rsid w:val="005205FC"/>
    <w:rsid w:val="0052073F"/>
    <w:rsid w:val="00520743"/>
    <w:rsid w:val="0052096F"/>
    <w:rsid w:val="00520B1F"/>
    <w:rsid w:val="00520C0D"/>
    <w:rsid w:val="00520C48"/>
    <w:rsid w:val="00520CA9"/>
    <w:rsid w:val="00520E07"/>
    <w:rsid w:val="00520E21"/>
    <w:rsid w:val="00520EEF"/>
    <w:rsid w:val="00520F2C"/>
    <w:rsid w:val="00520F2F"/>
    <w:rsid w:val="00520F9A"/>
    <w:rsid w:val="00520FAC"/>
    <w:rsid w:val="00521125"/>
    <w:rsid w:val="00521179"/>
    <w:rsid w:val="005214B0"/>
    <w:rsid w:val="0052155C"/>
    <w:rsid w:val="00521698"/>
    <w:rsid w:val="005216F2"/>
    <w:rsid w:val="005219D2"/>
    <w:rsid w:val="005219FB"/>
    <w:rsid w:val="00521A37"/>
    <w:rsid w:val="00521B6B"/>
    <w:rsid w:val="00521C31"/>
    <w:rsid w:val="00521DA6"/>
    <w:rsid w:val="00521F56"/>
    <w:rsid w:val="00521FF2"/>
    <w:rsid w:val="0052204C"/>
    <w:rsid w:val="0052216B"/>
    <w:rsid w:val="005221FC"/>
    <w:rsid w:val="005222C7"/>
    <w:rsid w:val="005222D8"/>
    <w:rsid w:val="005224D1"/>
    <w:rsid w:val="005225E9"/>
    <w:rsid w:val="0052277A"/>
    <w:rsid w:val="005227E2"/>
    <w:rsid w:val="005228A3"/>
    <w:rsid w:val="005229A6"/>
    <w:rsid w:val="005229FA"/>
    <w:rsid w:val="00522E6B"/>
    <w:rsid w:val="00522FA9"/>
    <w:rsid w:val="005236D6"/>
    <w:rsid w:val="00523755"/>
    <w:rsid w:val="005237C0"/>
    <w:rsid w:val="0052383E"/>
    <w:rsid w:val="00523A62"/>
    <w:rsid w:val="00523B22"/>
    <w:rsid w:val="00523C58"/>
    <w:rsid w:val="00523D01"/>
    <w:rsid w:val="00523FA6"/>
    <w:rsid w:val="00523FD5"/>
    <w:rsid w:val="005240BF"/>
    <w:rsid w:val="00524263"/>
    <w:rsid w:val="00524483"/>
    <w:rsid w:val="005244BB"/>
    <w:rsid w:val="0052451B"/>
    <w:rsid w:val="00524542"/>
    <w:rsid w:val="0052465D"/>
    <w:rsid w:val="0052467C"/>
    <w:rsid w:val="005246DB"/>
    <w:rsid w:val="00524710"/>
    <w:rsid w:val="0052491C"/>
    <w:rsid w:val="005249A5"/>
    <w:rsid w:val="00524A60"/>
    <w:rsid w:val="00524C7D"/>
    <w:rsid w:val="00524D40"/>
    <w:rsid w:val="00524DAE"/>
    <w:rsid w:val="00524E04"/>
    <w:rsid w:val="00524F45"/>
    <w:rsid w:val="00525096"/>
    <w:rsid w:val="005253C5"/>
    <w:rsid w:val="00525474"/>
    <w:rsid w:val="005254AD"/>
    <w:rsid w:val="00525551"/>
    <w:rsid w:val="00525570"/>
    <w:rsid w:val="005255D3"/>
    <w:rsid w:val="005256B0"/>
    <w:rsid w:val="00525760"/>
    <w:rsid w:val="0052584A"/>
    <w:rsid w:val="00525867"/>
    <w:rsid w:val="005258C7"/>
    <w:rsid w:val="005259CB"/>
    <w:rsid w:val="00525A1B"/>
    <w:rsid w:val="00525ACA"/>
    <w:rsid w:val="00525B16"/>
    <w:rsid w:val="00525B2B"/>
    <w:rsid w:val="00525BD1"/>
    <w:rsid w:val="00525C08"/>
    <w:rsid w:val="00525CDB"/>
    <w:rsid w:val="00525E80"/>
    <w:rsid w:val="00525F68"/>
    <w:rsid w:val="00526056"/>
    <w:rsid w:val="0052605B"/>
    <w:rsid w:val="00526126"/>
    <w:rsid w:val="0052638D"/>
    <w:rsid w:val="005263B7"/>
    <w:rsid w:val="0052641D"/>
    <w:rsid w:val="0052666D"/>
    <w:rsid w:val="00526856"/>
    <w:rsid w:val="00526895"/>
    <w:rsid w:val="0052696B"/>
    <w:rsid w:val="0052699A"/>
    <w:rsid w:val="005269A2"/>
    <w:rsid w:val="00526A72"/>
    <w:rsid w:val="00526B49"/>
    <w:rsid w:val="00526BC5"/>
    <w:rsid w:val="00526D17"/>
    <w:rsid w:val="00526D23"/>
    <w:rsid w:val="00526DF1"/>
    <w:rsid w:val="005270B5"/>
    <w:rsid w:val="00527116"/>
    <w:rsid w:val="005271C3"/>
    <w:rsid w:val="005271F4"/>
    <w:rsid w:val="00527236"/>
    <w:rsid w:val="00527375"/>
    <w:rsid w:val="005273AB"/>
    <w:rsid w:val="00527445"/>
    <w:rsid w:val="00527476"/>
    <w:rsid w:val="005275E4"/>
    <w:rsid w:val="0052763C"/>
    <w:rsid w:val="005276D4"/>
    <w:rsid w:val="0052782E"/>
    <w:rsid w:val="00527945"/>
    <w:rsid w:val="0052799D"/>
    <w:rsid w:val="005279A7"/>
    <w:rsid w:val="005279D6"/>
    <w:rsid w:val="00527BEF"/>
    <w:rsid w:val="00527D12"/>
    <w:rsid w:val="0053000D"/>
    <w:rsid w:val="0053000E"/>
    <w:rsid w:val="005300DE"/>
    <w:rsid w:val="00530120"/>
    <w:rsid w:val="005301E4"/>
    <w:rsid w:val="00530228"/>
    <w:rsid w:val="0053022F"/>
    <w:rsid w:val="005304B3"/>
    <w:rsid w:val="005304D5"/>
    <w:rsid w:val="0053050D"/>
    <w:rsid w:val="0053056C"/>
    <w:rsid w:val="0053059A"/>
    <w:rsid w:val="0053064F"/>
    <w:rsid w:val="005308A7"/>
    <w:rsid w:val="005308DD"/>
    <w:rsid w:val="005309D3"/>
    <w:rsid w:val="00530ADB"/>
    <w:rsid w:val="00530B54"/>
    <w:rsid w:val="00530B98"/>
    <w:rsid w:val="00530BF1"/>
    <w:rsid w:val="00530D13"/>
    <w:rsid w:val="00530D32"/>
    <w:rsid w:val="00530F2B"/>
    <w:rsid w:val="00531023"/>
    <w:rsid w:val="005310BF"/>
    <w:rsid w:val="00531108"/>
    <w:rsid w:val="005311AC"/>
    <w:rsid w:val="005311BB"/>
    <w:rsid w:val="005311EA"/>
    <w:rsid w:val="00531383"/>
    <w:rsid w:val="005313B6"/>
    <w:rsid w:val="00531559"/>
    <w:rsid w:val="00531806"/>
    <w:rsid w:val="005318B3"/>
    <w:rsid w:val="005319E3"/>
    <w:rsid w:val="00531A25"/>
    <w:rsid w:val="00531C3F"/>
    <w:rsid w:val="00531E56"/>
    <w:rsid w:val="00531EDD"/>
    <w:rsid w:val="00531F49"/>
    <w:rsid w:val="005320AD"/>
    <w:rsid w:val="0053213B"/>
    <w:rsid w:val="00532203"/>
    <w:rsid w:val="0053227F"/>
    <w:rsid w:val="0053228C"/>
    <w:rsid w:val="005322B8"/>
    <w:rsid w:val="00532303"/>
    <w:rsid w:val="00532320"/>
    <w:rsid w:val="00532333"/>
    <w:rsid w:val="005323C2"/>
    <w:rsid w:val="005323C4"/>
    <w:rsid w:val="005323F9"/>
    <w:rsid w:val="00532729"/>
    <w:rsid w:val="00532907"/>
    <w:rsid w:val="005329C5"/>
    <w:rsid w:val="005329F5"/>
    <w:rsid w:val="00532AA6"/>
    <w:rsid w:val="00532CB3"/>
    <w:rsid w:val="00532ECE"/>
    <w:rsid w:val="00532FA6"/>
    <w:rsid w:val="00533105"/>
    <w:rsid w:val="005333AC"/>
    <w:rsid w:val="00533465"/>
    <w:rsid w:val="0053368A"/>
    <w:rsid w:val="00533750"/>
    <w:rsid w:val="00533792"/>
    <w:rsid w:val="0053388F"/>
    <w:rsid w:val="0053394B"/>
    <w:rsid w:val="005339CD"/>
    <w:rsid w:val="005339DF"/>
    <w:rsid w:val="00533A13"/>
    <w:rsid w:val="00533AA6"/>
    <w:rsid w:val="00533B07"/>
    <w:rsid w:val="00533D1A"/>
    <w:rsid w:val="00533D74"/>
    <w:rsid w:val="00533E8C"/>
    <w:rsid w:val="00533FEE"/>
    <w:rsid w:val="0053400B"/>
    <w:rsid w:val="0053411A"/>
    <w:rsid w:val="00534208"/>
    <w:rsid w:val="00534241"/>
    <w:rsid w:val="00534250"/>
    <w:rsid w:val="0053449C"/>
    <w:rsid w:val="005346C1"/>
    <w:rsid w:val="005346FF"/>
    <w:rsid w:val="0053483A"/>
    <w:rsid w:val="00534CA6"/>
    <w:rsid w:val="00534CAC"/>
    <w:rsid w:val="00534CD4"/>
    <w:rsid w:val="00534E10"/>
    <w:rsid w:val="00534EF1"/>
    <w:rsid w:val="00534F18"/>
    <w:rsid w:val="00535069"/>
    <w:rsid w:val="005350BA"/>
    <w:rsid w:val="005350C6"/>
    <w:rsid w:val="00535107"/>
    <w:rsid w:val="00535288"/>
    <w:rsid w:val="005352CE"/>
    <w:rsid w:val="00535498"/>
    <w:rsid w:val="00535561"/>
    <w:rsid w:val="0053558E"/>
    <w:rsid w:val="005355B2"/>
    <w:rsid w:val="005355CB"/>
    <w:rsid w:val="00535630"/>
    <w:rsid w:val="005356FD"/>
    <w:rsid w:val="0053572A"/>
    <w:rsid w:val="00535816"/>
    <w:rsid w:val="005358CE"/>
    <w:rsid w:val="00535983"/>
    <w:rsid w:val="00535A86"/>
    <w:rsid w:val="00535B6A"/>
    <w:rsid w:val="00535BCB"/>
    <w:rsid w:val="00535CCE"/>
    <w:rsid w:val="00535FBF"/>
    <w:rsid w:val="0053600F"/>
    <w:rsid w:val="00536027"/>
    <w:rsid w:val="005360CF"/>
    <w:rsid w:val="005360D2"/>
    <w:rsid w:val="00536205"/>
    <w:rsid w:val="005362D9"/>
    <w:rsid w:val="00536301"/>
    <w:rsid w:val="0053640B"/>
    <w:rsid w:val="005365E7"/>
    <w:rsid w:val="0053668C"/>
    <w:rsid w:val="00536775"/>
    <w:rsid w:val="005367B9"/>
    <w:rsid w:val="005367F1"/>
    <w:rsid w:val="0053691F"/>
    <w:rsid w:val="00536A5C"/>
    <w:rsid w:val="00536BC3"/>
    <w:rsid w:val="00536C54"/>
    <w:rsid w:val="00536DD0"/>
    <w:rsid w:val="00537073"/>
    <w:rsid w:val="00537170"/>
    <w:rsid w:val="005371AF"/>
    <w:rsid w:val="005373E4"/>
    <w:rsid w:val="005375F1"/>
    <w:rsid w:val="00537662"/>
    <w:rsid w:val="00537720"/>
    <w:rsid w:val="0053778C"/>
    <w:rsid w:val="00537C38"/>
    <w:rsid w:val="00537DAF"/>
    <w:rsid w:val="00537EF8"/>
    <w:rsid w:val="00537F5F"/>
    <w:rsid w:val="005400E8"/>
    <w:rsid w:val="0054039B"/>
    <w:rsid w:val="0054047D"/>
    <w:rsid w:val="005406DD"/>
    <w:rsid w:val="005406EA"/>
    <w:rsid w:val="005407D8"/>
    <w:rsid w:val="005407F6"/>
    <w:rsid w:val="00540BEC"/>
    <w:rsid w:val="00540C33"/>
    <w:rsid w:val="00540D47"/>
    <w:rsid w:val="00540DD3"/>
    <w:rsid w:val="00541141"/>
    <w:rsid w:val="005413F5"/>
    <w:rsid w:val="0054143F"/>
    <w:rsid w:val="00541742"/>
    <w:rsid w:val="005418F9"/>
    <w:rsid w:val="0054194B"/>
    <w:rsid w:val="00541BE1"/>
    <w:rsid w:val="00541C6D"/>
    <w:rsid w:val="00541C6E"/>
    <w:rsid w:val="00541E4D"/>
    <w:rsid w:val="00541F9A"/>
    <w:rsid w:val="00541FA4"/>
    <w:rsid w:val="00542167"/>
    <w:rsid w:val="00542198"/>
    <w:rsid w:val="005422EE"/>
    <w:rsid w:val="0054241C"/>
    <w:rsid w:val="00542573"/>
    <w:rsid w:val="005425F9"/>
    <w:rsid w:val="0054266D"/>
    <w:rsid w:val="00542707"/>
    <w:rsid w:val="00542885"/>
    <w:rsid w:val="00542926"/>
    <w:rsid w:val="00542931"/>
    <w:rsid w:val="0054296E"/>
    <w:rsid w:val="00542C4D"/>
    <w:rsid w:val="00542D32"/>
    <w:rsid w:val="00542F5B"/>
    <w:rsid w:val="005430B5"/>
    <w:rsid w:val="0054312F"/>
    <w:rsid w:val="00543288"/>
    <w:rsid w:val="00543495"/>
    <w:rsid w:val="005434AB"/>
    <w:rsid w:val="00543708"/>
    <w:rsid w:val="0054382E"/>
    <w:rsid w:val="00543948"/>
    <w:rsid w:val="00543A9E"/>
    <w:rsid w:val="00543D65"/>
    <w:rsid w:val="00543D81"/>
    <w:rsid w:val="00543E11"/>
    <w:rsid w:val="00543FC6"/>
    <w:rsid w:val="005442B9"/>
    <w:rsid w:val="00544373"/>
    <w:rsid w:val="0054441A"/>
    <w:rsid w:val="005444DE"/>
    <w:rsid w:val="0054458C"/>
    <w:rsid w:val="0054464E"/>
    <w:rsid w:val="0054467D"/>
    <w:rsid w:val="005446E8"/>
    <w:rsid w:val="005446EC"/>
    <w:rsid w:val="005447FD"/>
    <w:rsid w:val="00544AA9"/>
    <w:rsid w:val="00544D4E"/>
    <w:rsid w:val="00544D51"/>
    <w:rsid w:val="00544DC9"/>
    <w:rsid w:val="00544E6B"/>
    <w:rsid w:val="00544EEE"/>
    <w:rsid w:val="00544FEE"/>
    <w:rsid w:val="0054503B"/>
    <w:rsid w:val="00545077"/>
    <w:rsid w:val="00545141"/>
    <w:rsid w:val="00545147"/>
    <w:rsid w:val="005453DD"/>
    <w:rsid w:val="00545513"/>
    <w:rsid w:val="00545530"/>
    <w:rsid w:val="0054555F"/>
    <w:rsid w:val="00545618"/>
    <w:rsid w:val="0054576E"/>
    <w:rsid w:val="005457DD"/>
    <w:rsid w:val="00545A21"/>
    <w:rsid w:val="00545AEE"/>
    <w:rsid w:val="00545B07"/>
    <w:rsid w:val="00545B12"/>
    <w:rsid w:val="00545B90"/>
    <w:rsid w:val="00545BF2"/>
    <w:rsid w:val="00545C4E"/>
    <w:rsid w:val="00545C5F"/>
    <w:rsid w:val="00545D97"/>
    <w:rsid w:val="00545E36"/>
    <w:rsid w:val="00545FC9"/>
    <w:rsid w:val="005460FB"/>
    <w:rsid w:val="005461D5"/>
    <w:rsid w:val="00546283"/>
    <w:rsid w:val="00546313"/>
    <w:rsid w:val="00546321"/>
    <w:rsid w:val="0054647E"/>
    <w:rsid w:val="00546514"/>
    <w:rsid w:val="00546620"/>
    <w:rsid w:val="00546A88"/>
    <w:rsid w:val="00546B9A"/>
    <w:rsid w:val="00546BAC"/>
    <w:rsid w:val="00546DA2"/>
    <w:rsid w:val="00546F00"/>
    <w:rsid w:val="00546F31"/>
    <w:rsid w:val="00546F7C"/>
    <w:rsid w:val="00546FA4"/>
    <w:rsid w:val="00547007"/>
    <w:rsid w:val="005472B8"/>
    <w:rsid w:val="00547432"/>
    <w:rsid w:val="00547558"/>
    <w:rsid w:val="005475AC"/>
    <w:rsid w:val="0054772A"/>
    <w:rsid w:val="00547D72"/>
    <w:rsid w:val="00547D93"/>
    <w:rsid w:val="00547DC2"/>
    <w:rsid w:val="00547DFA"/>
    <w:rsid w:val="00547EA0"/>
    <w:rsid w:val="005500D6"/>
    <w:rsid w:val="00550160"/>
    <w:rsid w:val="00550249"/>
    <w:rsid w:val="0055026E"/>
    <w:rsid w:val="0055030A"/>
    <w:rsid w:val="005503B2"/>
    <w:rsid w:val="005503FC"/>
    <w:rsid w:val="00550463"/>
    <w:rsid w:val="00550532"/>
    <w:rsid w:val="0055054B"/>
    <w:rsid w:val="005505B9"/>
    <w:rsid w:val="005505D8"/>
    <w:rsid w:val="005506D0"/>
    <w:rsid w:val="005506D3"/>
    <w:rsid w:val="0055074B"/>
    <w:rsid w:val="00550822"/>
    <w:rsid w:val="0055088B"/>
    <w:rsid w:val="005508FB"/>
    <w:rsid w:val="005509C8"/>
    <w:rsid w:val="00550A69"/>
    <w:rsid w:val="00550AF1"/>
    <w:rsid w:val="00550C4B"/>
    <w:rsid w:val="00550C9B"/>
    <w:rsid w:val="00550E0D"/>
    <w:rsid w:val="00550E2D"/>
    <w:rsid w:val="00550F74"/>
    <w:rsid w:val="005510D0"/>
    <w:rsid w:val="00551153"/>
    <w:rsid w:val="00551193"/>
    <w:rsid w:val="0055130C"/>
    <w:rsid w:val="005513C3"/>
    <w:rsid w:val="005515E3"/>
    <w:rsid w:val="00551656"/>
    <w:rsid w:val="0055167C"/>
    <w:rsid w:val="005516E2"/>
    <w:rsid w:val="005517B2"/>
    <w:rsid w:val="00551A08"/>
    <w:rsid w:val="00551AEC"/>
    <w:rsid w:val="00551BD1"/>
    <w:rsid w:val="00551CC2"/>
    <w:rsid w:val="00551D11"/>
    <w:rsid w:val="00551D69"/>
    <w:rsid w:val="00551ECE"/>
    <w:rsid w:val="00551F08"/>
    <w:rsid w:val="00551F16"/>
    <w:rsid w:val="00551F5B"/>
    <w:rsid w:val="00551FD4"/>
    <w:rsid w:val="0055208A"/>
    <w:rsid w:val="00552099"/>
    <w:rsid w:val="00552139"/>
    <w:rsid w:val="005521A7"/>
    <w:rsid w:val="0055226B"/>
    <w:rsid w:val="005522EA"/>
    <w:rsid w:val="0055238D"/>
    <w:rsid w:val="00552403"/>
    <w:rsid w:val="0055272B"/>
    <w:rsid w:val="00552770"/>
    <w:rsid w:val="0055278D"/>
    <w:rsid w:val="005527D6"/>
    <w:rsid w:val="00552890"/>
    <w:rsid w:val="005529E7"/>
    <w:rsid w:val="00552C3D"/>
    <w:rsid w:val="00552CCA"/>
    <w:rsid w:val="00552D29"/>
    <w:rsid w:val="00552D79"/>
    <w:rsid w:val="00552F10"/>
    <w:rsid w:val="00552FD4"/>
    <w:rsid w:val="00553025"/>
    <w:rsid w:val="0055302C"/>
    <w:rsid w:val="00553263"/>
    <w:rsid w:val="00553366"/>
    <w:rsid w:val="005534A6"/>
    <w:rsid w:val="005535AE"/>
    <w:rsid w:val="005536EF"/>
    <w:rsid w:val="005537C9"/>
    <w:rsid w:val="00553ACC"/>
    <w:rsid w:val="00553B68"/>
    <w:rsid w:val="00553BED"/>
    <w:rsid w:val="00553BF0"/>
    <w:rsid w:val="00553C6F"/>
    <w:rsid w:val="00553D0B"/>
    <w:rsid w:val="00553D54"/>
    <w:rsid w:val="00553DF0"/>
    <w:rsid w:val="00553E1C"/>
    <w:rsid w:val="00554057"/>
    <w:rsid w:val="00554078"/>
    <w:rsid w:val="005542EA"/>
    <w:rsid w:val="005544A9"/>
    <w:rsid w:val="00554531"/>
    <w:rsid w:val="005546F4"/>
    <w:rsid w:val="00554AAE"/>
    <w:rsid w:val="00554B58"/>
    <w:rsid w:val="00554B84"/>
    <w:rsid w:val="00554CBF"/>
    <w:rsid w:val="00554E05"/>
    <w:rsid w:val="00554E3A"/>
    <w:rsid w:val="005550CF"/>
    <w:rsid w:val="005550DD"/>
    <w:rsid w:val="00555139"/>
    <w:rsid w:val="005553A8"/>
    <w:rsid w:val="005553BA"/>
    <w:rsid w:val="005554A0"/>
    <w:rsid w:val="005556B3"/>
    <w:rsid w:val="00555843"/>
    <w:rsid w:val="00555847"/>
    <w:rsid w:val="00555A1E"/>
    <w:rsid w:val="00555A43"/>
    <w:rsid w:val="00555CC2"/>
    <w:rsid w:val="00555D67"/>
    <w:rsid w:val="00555DD6"/>
    <w:rsid w:val="00555DE9"/>
    <w:rsid w:val="00555F7B"/>
    <w:rsid w:val="00556098"/>
    <w:rsid w:val="005561C5"/>
    <w:rsid w:val="005561D7"/>
    <w:rsid w:val="00556334"/>
    <w:rsid w:val="00556481"/>
    <w:rsid w:val="00556483"/>
    <w:rsid w:val="0055651A"/>
    <w:rsid w:val="00556753"/>
    <w:rsid w:val="005567BD"/>
    <w:rsid w:val="00556870"/>
    <w:rsid w:val="005568A2"/>
    <w:rsid w:val="005568AB"/>
    <w:rsid w:val="005569F9"/>
    <w:rsid w:val="00556BF3"/>
    <w:rsid w:val="00556DBA"/>
    <w:rsid w:val="00556E08"/>
    <w:rsid w:val="00556F5C"/>
    <w:rsid w:val="00556F71"/>
    <w:rsid w:val="00556F9E"/>
    <w:rsid w:val="00557038"/>
    <w:rsid w:val="00557086"/>
    <w:rsid w:val="005571D4"/>
    <w:rsid w:val="0055721F"/>
    <w:rsid w:val="00557452"/>
    <w:rsid w:val="005574F5"/>
    <w:rsid w:val="00557548"/>
    <w:rsid w:val="0055760F"/>
    <w:rsid w:val="0055774E"/>
    <w:rsid w:val="0055774F"/>
    <w:rsid w:val="0055787D"/>
    <w:rsid w:val="0055787E"/>
    <w:rsid w:val="00557959"/>
    <w:rsid w:val="00557A42"/>
    <w:rsid w:val="00557A75"/>
    <w:rsid w:val="00557AB0"/>
    <w:rsid w:val="00557BC2"/>
    <w:rsid w:val="00557C1B"/>
    <w:rsid w:val="00557D60"/>
    <w:rsid w:val="00557DF2"/>
    <w:rsid w:val="00557E3F"/>
    <w:rsid w:val="00557EDA"/>
    <w:rsid w:val="00557EF3"/>
    <w:rsid w:val="00557F68"/>
    <w:rsid w:val="0056017D"/>
    <w:rsid w:val="005601B8"/>
    <w:rsid w:val="00560408"/>
    <w:rsid w:val="0056042B"/>
    <w:rsid w:val="0056046E"/>
    <w:rsid w:val="00560478"/>
    <w:rsid w:val="00560493"/>
    <w:rsid w:val="0056049D"/>
    <w:rsid w:val="00560649"/>
    <w:rsid w:val="0056067D"/>
    <w:rsid w:val="005606DF"/>
    <w:rsid w:val="0056079E"/>
    <w:rsid w:val="005607AC"/>
    <w:rsid w:val="0056091E"/>
    <w:rsid w:val="00560A8B"/>
    <w:rsid w:val="00560ACA"/>
    <w:rsid w:val="00560B47"/>
    <w:rsid w:val="00560D2F"/>
    <w:rsid w:val="00560D54"/>
    <w:rsid w:val="00560D83"/>
    <w:rsid w:val="00560E38"/>
    <w:rsid w:val="00560E62"/>
    <w:rsid w:val="00560ECE"/>
    <w:rsid w:val="00560F35"/>
    <w:rsid w:val="00560F97"/>
    <w:rsid w:val="00561015"/>
    <w:rsid w:val="0056104D"/>
    <w:rsid w:val="0056123E"/>
    <w:rsid w:val="00561350"/>
    <w:rsid w:val="005614CB"/>
    <w:rsid w:val="00561607"/>
    <w:rsid w:val="00561664"/>
    <w:rsid w:val="00561832"/>
    <w:rsid w:val="005618BD"/>
    <w:rsid w:val="00561B05"/>
    <w:rsid w:val="00561B54"/>
    <w:rsid w:val="00561C9B"/>
    <w:rsid w:val="00561E92"/>
    <w:rsid w:val="00561F2A"/>
    <w:rsid w:val="00561F51"/>
    <w:rsid w:val="0056206E"/>
    <w:rsid w:val="00562126"/>
    <w:rsid w:val="0056217A"/>
    <w:rsid w:val="0056219D"/>
    <w:rsid w:val="00562238"/>
    <w:rsid w:val="005622A6"/>
    <w:rsid w:val="0056241B"/>
    <w:rsid w:val="005624FF"/>
    <w:rsid w:val="00562506"/>
    <w:rsid w:val="00562569"/>
    <w:rsid w:val="005625E2"/>
    <w:rsid w:val="0056264A"/>
    <w:rsid w:val="0056272C"/>
    <w:rsid w:val="005627CF"/>
    <w:rsid w:val="00562878"/>
    <w:rsid w:val="005628E3"/>
    <w:rsid w:val="00562B2F"/>
    <w:rsid w:val="00562D0A"/>
    <w:rsid w:val="00562E53"/>
    <w:rsid w:val="00563280"/>
    <w:rsid w:val="005632CA"/>
    <w:rsid w:val="00563311"/>
    <w:rsid w:val="005636DD"/>
    <w:rsid w:val="005636DF"/>
    <w:rsid w:val="005637E4"/>
    <w:rsid w:val="00563849"/>
    <w:rsid w:val="0056392D"/>
    <w:rsid w:val="00563971"/>
    <w:rsid w:val="0056399E"/>
    <w:rsid w:val="00563A03"/>
    <w:rsid w:val="00563A5B"/>
    <w:rsid w:val="00563AD9"/>
    <w:rsid w:val="00563BBE"/>
    <w:rsid w:val="00563BC3"/>
    <w:rsid w:val="00563BE7"/>
    <w:rsid w:val="00563CFD"/>
    <w:rsid w:val="00563D01"/>
    <w:rsid w:val="00563E1F"/>
    <w:rsid w:val="00563E27"/>
    <w:rsid w:val="00563F51"/>
    <w:rsid w:val="00563F52"/>
    <w:rsid w:val="0056412E"/>
    <w:rsid w:val="005641BB"/>
    <w:rsid w:val="005642AD"/>
    <w:rsid w:val="00564312"/>
    <w:rsid w:val="00564347"/>
    <w:rsid w:val="0056434B"/>
    <w:rsid w:val="005646B7"/>
    <w:rsid w:val="005646ED"/>
    <w:rsid w:val="0056479A"/>
    <w:rsid w:val="005647E4"/>
    <w:rsid w:val="00564AF8"/>
    <w:rsid w:val="00564B77"/>
    <w:rsid w:val="00564C50"/>
    <w:rsid w:val="00564C7C"/>
    <w:rsid w:val="00564CA5"/>
    <w:rsid w:val="00564CB1"/>
    <w:rsid w:val="00564CC4"/>
    <w:rsid w:val="00564E7D"/>
    <w:rsid w:val="00564EAE"/>
    <w:rsid w:val="00564F57"/>
    <w:rsid w:val="00564FEF"/>
    <w:rsid w:val="00564FF6"/>
    <w:rsid w:val="0056508E"/>
    <w:rsid w:val="00565272"/>
    <w:rsid w:val="00565397"/>
    <w:rsid w:val="005653CF"/>
    <w:rsid w:val="005653F6"/>
    <w:rsid w:val="00565535"/>
    <w:rsid w:val="00565663"/>
    <w:rsid w:val="00565670"/>
    <w:rsid w:val="005656CD"/>
    <w:rsid w:val="00565714"/>
    <w:rsid w:val="0056584B"/>
    <w:rsid w:val="00565919"/>
    <w:rsid w:val="0056595D"/>
    <w:rsid w:val="005659EC"/>
    <w:rsid w:val="00565B47"/>
    <w:rsid w:val="00565B78"/>
    <w:rsid w:val="00565B8B"/>
    <w:rsid w:val="00565C21"/>
    <w:rsid w:val="00565C36"/>
    <w:rsid w:val="00565CE1"/>
    <w:rsid w:val="00565D84"/>
    <w:rsid w:val="00565F3D"/>
    <w:rsid w:val="00565FAE"/>
    <w:rsid w:val="0056600D"/>
    <w:rsid w:val="00566106"/>
    <w:rsid w:val="0056614F"/>
    <w:rsid w:val="00566392"/>
    <w:rsid w:val="005664D7"/>
    <w:rsid w:val="005666C2"/>
    <w:rsid w:val="0056687B"/>
    <w:rsid w:val="005668B4"/>
    <w:rsid w:val="005669CC"/>
    <w:rsid w:val="005669DC"/>
    <w:rsid w:val="00566A31"/>
    <w:rsid w:val="00566AB1"/>
    <w:rsid w:val="00566AF0"/>
    <w:rsid w:val="00566B46"/>
    <w:rsid w:val="00566BC8"/>
    <w:rsid w:val="00566C20"/>
    <w:rsid w:val="00566C25"/>
    <w:rsid w:val="00566C52"/>
    <w:rsid w:val="00566C7F"/>
    <w:rsid w:val="00566C86"/>
    <w:rsid w:val="00566D77"/>
    <w:rsid w:val="00566DC6"/>
    <w:rsid w:val="00566E9E"/>
    <w:rsid w:val="0056700F"/>
    <w:rsid w:val="00567016"/>
    <w:rsid w:val="00567038"/>
    <w:rsid w:val="0056709A"/>
    <w:rsid w:val="005670D7"/>
    <w:rsid w:val="00567108"/>
    <w:rsid w:val="00567197"/>
    <w:rsid w:val="005671C9"/>
    <w:rsid w:val="0056724E"/>
    <w:rsid w:val="005672BF"/>
    <w:rsid w:val="005672FF"/>
    <w:rsid w:val="0056739E"/>
    <w:rsid w:val="00567493"/>
    <w:rsid w:val="005674DC"/>
    <w:rsid w:val="0056752C"/>
    <w:rsid w:val="00567610"/>
    <w:rsid w:val="005676BB"/>
    <w:rsid w:val="005676D5"/>
    <w:rsid w:val="00567722"/>
    <w:rsid w:val="00567A01"/>
    <w:rsid w:val="00567BC0"/>
    <w:rsid w:val="00567C01"/>
    <w:rsid w:val="00567EE5"/>
    <w:rsid w:val="00567FE1"/>
    <w:rsid w:val="00570105"/>
    <w:rsid w:val="0057029F"/>
    <w:rsid w:val="00570351"/>
    <w:rsid w:val="005703C5"/>
    <w:rsid w:val="0057042C"/>
    <w:rsid w:val="005705F9"/>
    <w:rsid w:val="0057068E"/>
    <w:rsid w:val="00570701"/>
    <w:rsid w:val="00570741"/>
    <w:rsid w:val="00570789"/>
    <w:rsid w:val="00570880"/>
    <w:rsid w:val="005709F6"/>
    <w:rsid w:val="00570CA5"/>
    <w:rsid w:val="00570DEE"/>
    <w:rsid w:val="00570DF0"/>
    <w:rsid w:val="00570E0A"/>
    <w:rsid w:val="00570F94"/>
    <w:rsid w:val="00570FFD"/>
    <w:rsid w:val="0057100B"/>
    <w:rsid w:val="0057102C"/>
    <w:rsid w:val="0057105E"/>
    <w:rsid w:val="005710DE"/>
    <w:rsid w:val="005711A5"/>
    <w:rsid w:val="005711BF"/>
    <w:rsid w:val="005712BD"/>
    <w:rsid w:val="0057154B"/>
    <w:rsid w:val="005715F5"/>
    <w:rsid w:val="00571772"/>
    <w:rsid w:val="005717E4"/>
    <w:rsid w:val="00571834"/>
    <w:rsid w:val="00571940"/>
    <w:rsid w:val="00571959"/>
    <w:rsid w:val="00571B8D"/>
    <w:rsid w:val="00571BC6"/>
    <w:rsid w:val="00571C21"/>
    <w:rsid w:val="00571D2E"/>
    <w:rsid w:val="00571DB5"/>
    <w:rsid w:val="00571DC9"/>
    <w:rsid w:val="00571F22"/>
    <w:rsid w:val="00571FDF"/>
    <w:rsid w:val="0057203B"/>
    <w:rsid w:val="00572139"/>
    <w:rsid w:val="00572149"/>
    <w:rsid w:val="005722F8"/>
    <w:rsid w:val="0057242F"/>
    <w:rsid w:val="005724B1"/>
    <w:rsid w:val="005726EF"/>
    <w:rsid w:val="00572719"/>
    <w:rsid w:val="005727CC"/>
    <w:rsid w:val="00572A6E"/>
    <w:rsid w:val="00572AF7"/>
    <w:rsid w:val="00572AFE"/>
    <w:rsid w:val="00572BFD"/>
    <w:rsid w:val="00572C54"/>
    <w:rsid w:val="00572C72"/>
    <w:rsid w:val="00572C9A"/>
    <w:rsid w:val="00572DA9"/>
    <w:rsid w:val="00572E56"/>
    <w:rsid w:val="00572ED8"/>
    <w:rsid w:val="00572F54"/>
    <w:rsid w:val="00572F82"/>
    <w:rsid w:val="00572FF8"/>
    <w:rsid w:val="0057308A"/>
    <w:rsid w:val="00573096"/>
    <w:rsid w:val="005731D8"/>
    <w:rsid w:val="0057321B"/>
    <w:rsid w:val="005732AC"/>
    <w:rsid w:val="00573385"/>
    <w:rsid w:val="005733D4"/>
    <w:rsid w:val="00573488"/>
    <w:rsid w:val="00573493"/>
    <w:rsid w:val="00573505"/>
    <w:rsid w:val="00573579"/>
    <w:rsid w:val="00573641"/>
    <w:rsid w:val="00573723"/>
    <w:rsid w:val="005738A2"/>
    <w:rsid w:val="00573959"/>
    <w:rsid w:val="00573A55"/>
    <w:rsid w:val="00573C3F"/>
    <w:rsid w:val="00573C67"/>
    <w:rsid w:val="00573E91"/>
    <w:rsid w:val="00573F4E"/>
    <w:rsid w:val="00573F63"/>
    <w:rsid w:val="00573FCF"/>
    <w:rsid w:val="005740C6"/>
    <w:rsid w:val="00574278"/>
    <w:rsid w:val="0057428F"/>
    <w:rsid w:val="0057430C"/>
    <w:rsid w:val="005743E0"/>
    <w:rsid w:val="00574749"/>
    <w:rsid w:val="005747F4"/>
    <w:rsid w:val="0057481F"/>
    <w:rsid w:val="00574905"/>
    <w:rsid w:val="00574937"/>
    <w:rsid w:val="00574963"/>
    <w:rsid w:val="00574993"/>
    <w:rsid w:val="00574AD0"/>
    <w:rsid w:val="00574B2A"/>
    <w:rsid w:val="00574B7F"/>
    <w:rsid w:val="00574BA5"/>
    <w:rsid w:val="00574C8A"/>
    <w:rsid w:val="00574DEF"/>
    <w:rsid w:val="00574DFB"/>
    <w:rsid w:val="00575021"/>
    <w:rsid w:val="00575119"/>
    <w:rsid w:val="00575134"/>
    <w:rsid w:val="0057520A"/>
    <w:rsid w:val="0057534B"/>
    <w:rsid w:val="00575355"/>
    <w:rsid w:val="005753C6"/>
    <w:rsid w:val="005754D2"/>
    <w:rsid w:val="005756C9"/>
    <w:rsid w:val="005758A7"/>
    <w:rsid w:val="0057597F"/>
    <w:rsid w:val="005759E6"/>
    <w:rsid w:val="00575B7E"/>
    <w:rsid w:val="00575BC4"/>
    <w:rsid w:val="00575C2D"/>
    <w:rsid w:val="00575E73"/>
    <w:rsid w:val="00576152"/>
    <w:rsid w:val="005761A9"/>
    <w:rsid w:val="005764AA"/>
    <w:rsid w:val="005764BE"/>
    <w:rsid w:val="00576517"/>
    <w:rsid w:val="005765AC"/>
    <w:rsid w:val="005765F3"/>
    <w:rsid w:val="00576684"/>
    <w:rsid w:val="005766C9"/>
    <w:rsid w:val="005767DA"/>
    <w:rsid w:val="00576C0D"/>
    <w:rsid w:val="00576C56"/>
    <w:rsid w:val="00576D73"/>
    <w:rsid w:val="00576E20"/>
    <w:rsid w:val="00576F2D"/>
    <w:rsid w:val="00576F8E"/>
    <w:rsid w:val="00576FA1"/>
    <w:rsid w:val="00576FB4"/>
    <w:rsid w:val="00577017"/>
    <w:rsid w:val="0057707A"/>
    <w:rsid w:val="00577464"/>
    <w:rsid w:val="005774DE"/>
    <w:rsid w:val="0057750D"/>
    <w:rsid w:val="005775B6"/>
    <w:rsid w:val="0057761C"/>
    <w:rsid w:val="00577683"/>
    <w:rsid w:val="0057769F"/>
    <w:rsid w:val="005777F1"/>
    <w:rsid w:val="005778BF"/>
    <w:rsid w:val="0057790C"/>
    <w:rsid w:val="005779BE"/>
    <w:rsid w:val="00577B8B"/>
    <w:rsid w:val="00577F20"/>
    <w:rsid w:val="0058000D"/>
    <w:rsid w:val="00580104"/>
    <w:rsid w:val="005805C3"/>
    <w:rsid w:val="005805D8"/>
    <w:rsid w:val="005807D7"/>
    <w:rsid w:val="005807D8"/>
    <w:rsid w:val="0058092E"/>
    <w:rsid w:val="005809B1"/>
    <w:rsid w:val="005809E0"/>
    <w:rsid w:val="00580A0D"/>
    <w:rsid w:val="00580A53"/>
    <w:rsid w:val="00580A8C"/>
    <w:rsid w:val="00580A8D"/>
    <w:rsid w:val="00580BA5"/>
    <w:rsid w:val="00580BB4"/>
    <w:rsid w:val="00580BF1"/>
    <w:rsid w:val="00580E14"/>
    <w:rsid w:val="00580F65"/>
    <w:rsid w:val="0058105C"/>
    <w:rsid w:val="00581253"/>
    <w:rsid w:val="0058129B"/>
    <w:rsid w:val="005812BB"/>
    <w:rsid w:val="00581543"/>
    <w:rsid w:val="00581564"/>
    <w:rsid w:val="005816B3"/>
    <w:rsid w:val="005816E2"/>
    <w:rsid w:val="00581821"/>
    <w:rsid w:val="0058186C"/>
    <w:rsid w:val="00581936"/>
    <w:rsid w:val="00581B05"/>
    <w:rsid w:val="00581B8B"/>
    <w:rsid w:val="00581C75"/>
    <w:rsid w:val="00581C7D"/>
    <w:rsid w:val="00581DE6"/>
    <w:rsid w:val="00581E0B"/>
    <w:rsid w:val="00581E1E"/>
    <w:rsid w:val="00581E2F"/>
    <w:rsid w:val="00581FED"/>
    <w:rsid w:val="0058205A"/>
    <w:rsid w:val="00582069"/>
    <w:rsid w:val="00582097"/>
    <w:rsid w:val="0058217F"/>
    <w:rsid w:val="005821C2"/>
    <w:rsid w:val="005821D6"/>
    <w:rsid w:val="0058220B"/>
    <w:rsid w:val="0058220C"/>
    <w:rsid w:val="00582221"/>
    <w:rsid w:val="0058227F"/>
    <w:rsid w:val="0058233B"/>
    <w:rsid w:val="005823B4"/>
    <w:rsid w:val="00582632"/>
    <w:rsid w:val="00582639"/>
    <w:rsid w:val="00582667"/>
    <w:rsid w:val="00582806"/>
    <w:rsid w:val="005829A8"/>
    <w:rsid w:val="005829FC"/>
    <w:rsid w:val="00582A30"/>
    <w:rsid w:val="00582B86"/>
    <w:rsid w:val="00582C93"/>
    <w:rsid w:val="00582D4D"/>
    <w:rsid w:val="00582DEA"/>
    <w:rsid w:val="00582E0B"/>
    <w:rsid w:val="00582E46"/>
    <w:rsid w:val="00582FF4"/>
    <w:rsid w:val="0058311F"/>
    <w:rsid w:val="00583184"/>
    <w:rsid w:val="005831CC"/>
    <w:rsid w:val="005831E8"/>
    <w:rsid w:val="00583360"/>
    <w:rsid w:val="005833D7"/>
    <w:rsid w:val="005833E4"/>
    <w:rsid w:val="005835A5"/>
    <w:rsid w:val="00583646"/>
    <w:rsid w:val="00583765"/>
    <w:rsid w:val="00583774"/>
    <w:rsid w:val="005837B8"/>
    <w:rsid w:val="005837EA"/>
    <w:rsid w:val="00583975"/>
    <w:rsid w:val="00583B45"/>
    <w:rsid w:val="00583C63"/>
    <w:rsid w:val="00583D41"/>
    <w:rsid w:val="00583D94"/>
    <w:rsid w:val="00583DA3"/>
    <w:rsid w:val="00583DA4"/>
    <w:rsid w:val="00583FD9"/>
    <w:rsid w:val="005840D6"/>
    <w:rsid w:val="00584235"/>
    <w:rsid w:val="00584296"/>
    <w:rsid w:val="0058442C"/>
    <w:rsid w:val="00584554"/>
    <w:rsid w:val="00584697"/>
    <w:rsid w:val="00584746"/>
    <w:rsid w:val="00584758"/>
    <w:rsid w:val="00584759"/>
    <w:rsid w:val="0058484D"/>
    <w:rsid w:val="0058492E"/>
    <w:rsid w:val="0058497F"/>
    <w:rsid w:val="00584B13"/>
    <w:rsid w:val="00584B9A"/>
    <w:rsid w:val="00584C34"/>
    <w:rsid w:val="00584C5A"/>
    <w:rsid w:val="00584CE1"/>
    <w:rsid w:val="00584DCA"/>
    <w:rsid w:val="005850AA"/>
    <w:rsid w:val="00585150"/>
    <w:rsid w:val="00585203"/>
    <w:rsid w:val="00585209"/>
    <w:rsid w:val="005852B4"/>
    <w:rsid w:val="005852CA"/>
    <w:rsid w:val="005852FA"/>
    <w:rsid w:val="00585604"/>
    <w:rsid w:val="005856A0"/>
    <w:rsid w:val="005856F3"/>
    <w:rsid w:val="0058573E"/>
    <w:rsid w:val="00585840"/>
    <w:rsid w:val="00585854"/>
    <w:rsid w:val="00585998"/>
    <w:rsid w:val="00585A0F"/>
    <w:rsid w:val="00585A8A"/>
    <w:rsid w:val="00585B14"/>
    <w:rsid w:val="00585B63"/>
    <w:rsid w:val="00585B65"/>
    <w:rsid w:val="00585BF7"/>
    <w:rsid w:val="00585D02"/>
    <w:rsid w:val="00585DF2"/>
    <w:rsid w:val="00585FFB"/>
    <w:rsid w:val="0058606D"/>
    <w:rsid w:val="005860E0"/>
    <w:rsid w:val="00586278"/>
    <w:rsid w:val="0058637B"/>
    <w:rsid w:val="005863BB"/>
    <w:rsid w:val="005864A9"/>
    <w:rsid w:val="005864CB"/>
    <w:rsid w:val="00586505"/>
    <w:rsid w:val="00586591"/>
    <w:rsid w:val="00586654"/>
    <w:rsid w:val="005866B3"/>
    <w:rsid w:val="0058676A"/>
    <w:rsid w:val="0058676F"/>
    <w:rsid w:val="00586853"/>
    <w:rsid w:val="0058686C"/>
    <w:rsid w:val="005868BB"/>
    <w:rsid w:val="0058697B"/>
    <w:rsid w:val="00586A55"/>
    <w:rsid w:val="00586B1E"/>
    <w:rsid w:val="00586B7B"/>
    <w:rsid w:val="00586C02"/>
    <w:rsid w:val="00586D2A"/>
    <w:rsid w:val="00586EC7"/>
    <w:rsid w:val="00586FED"/>
    <w:rsid w:val="005870D8"/>
    <w:rsid w:val="00587563"/>
    <w:rsid w:val="00587564"/>
    <w:rsid w:val="00587625"/>
    <w:rsid w:val="0058763A"/>
    <w:rsid w:val="00587646"/>
    <w:rsid w:val="00587760"/>
    <w:rsid w:val="0058784F"/>
    <w:rsid w:val="00587B5C"/>
    <w:rsid w:val="00587BCE"/>
    <w:rsid w:val="00587CA5"/>
    <w:rsid w:val="00587D11"/>
    <w:rsid w:val="00587D3A"/>
    <w:rsid w:val="005903E3"/>
    <w:rsid w:val="00590410"/>
    <w:rsid w:val="00590793"/>
    <w:rsid w:val="00590796"/>
    <w:rsid w:val="005908D9"/>
    <w:rsid w:val="005909D6"/>
    <w:rsid w:val="00590B7A"/>
    <w:rsid w:val="00590B91"/>
    <w:rsid w:val="00590D37"/>
    <w:rsid w:val="00590DAF"/>
    <w:rsid w:val="00590E8A"/>
    <w:rsid w:val="00590ED3"/>
    <w:rsid w:val="0059116B"/>
    <w:rsid w:val="0059127A"/>
    <w:rsid w:val="00591359"/>
    <w:rsid w:val="005914A0"/>
    <w:rsid w:val="005914D2"/>
    <w:rsid w:val="005917AE"/>
    <w:rsid w:val="00591ACD"/>
    <w:rsid w:val="00591AFA"/>
    <w:rsid w:val="00591B55"/>
    <w:rsid w:val="00591CAA"/>
    <w:rsid w:val="00591E90"/>
    <w:rsid w:val="005920CD"/>
    <w:rsid w:val="0059211A"/>
    <w:rsid w:val="00592207"/>
    <w:rsid w:val="00592211"/>
    <w:rsid w:val="00592283"/>
    <w:rsid w:val="0059238C"/>
    <w:rsid w:val="005923AE"/>
    <w:rsid w:val="00592521"/>
    <w:rsid w:val="00592585"/>
    <w:rsid w:val="005925D2"/>
    <w:rsid w:val="005925D9"/>
    <w:rsid w:val="0059267B"/>
    <w:rsid w:val="005926B4"/>
    <w:rsid w:val="00592730"/>
    <w:rsid w:val="00592791"/>
    <w:rsid w:val="00592948"/>
    <w:rsid w:val="00592BAC"/>
    <w:rsid w:val="00592CB1"/>
    <w:rsid w:val="00592E20"/>
    <w:rsid w:val="00592EC8"/>
    <w:rsid w:val="00592F65"/>
    <w:rsid w:val="005931D8"/>
    <w:rsid w:val="00593299"/>
    <w:rsid w:val="00593344"/>
    <w:rsid w:val="005933E3"/>
    <w:rsid w:val="005933EF"/>
    <w:rsid w:val="00593533"/>
    <w:rsid w:val="00593566"/>
    <w:rsid w:val="00593788"/>
    <w:rsid w:val="00593A91"/>
    <w:rsid w:val="00593AED"/>
    <w:rsid w:val="00593B76"/>
    <w:rsid w:val="00593D00"/>
    <w:rsid w:val="00593D1E"/>
    <w:rsid w:val="00593DE5"/>
    <w:rsid w:val="00593EA7"/>
    <w:rsid w:val="00593F25"/>
    <w:rsid w:val="00593FB7"/>
    <w:rsid w:val="00593FED"/>
    <w:rsid w:val="00594062"/>
    <w:rsid w:val="00594124"/>
    <w:rsid w:val="00594166"/>
    <w:rsid w:val="005941B4"/>
    <w:rsid w:val="00594379"/>
    <w:rsid w:val="00594387"/>
    <w:rsid w:val="00594419"/>
    <w:rsid w:val="0059449E"/>
    <w:rsid w:val="005946A6"/>
    <w:rsid w:val="005949DE"/>
    <w:rsid w:val="00594A3C"/>
    <w:rsid w:val="00594A77"/>
    <w:rsid w:val="00594B61"/>
    <w:rsid w:val="00594BB6"/>
    <w:rsid w:val="00594F48"/>
    <w:rsid w:val="00595068"/>
    <w:rsid w:val="0059513E"/>
    <w:rsid w:val="0059540D"/>
    <w:rsid w:val="005955FF"/>
    <w:rsid w:val="00595640"/>
    <w:rsid w:val="00595689"/>
    <w:rsid w:val="005956A5"/>
    <w:rsid w:val="005956CB"/>
    <w:rsid w:val="0059571B"/>
    <w:rsid w:val="005957B9"/>
    <w:rsid w:val="00595822"/>
    <w:rsid w:val="00595873"/>
    <w:rsid w:val="00595A5D"/>
    <w:rsid w:val="00595B21"/>
    <w:rsid w:val="00595D3A"/>
    <w:rsid w:val="00595D62"/>
    <w:rsid w:val="00595D91"/>
    <w:rsid w:val="00595DD6"/>
    <w:rsid w:val="00595DEE"/>
    <w:rsid w:val="00595F31"/>
    <w:rsid w:val="0059606C"/>
    <w:rsid w:val="0059617B"/>
    <w:rsid w:val="00596217"/>
    <w:rsid w:val="0059635B"/>
    <w:rsid w:val="005963A6"/>
    <w:rsid w:val="0059656D"/>
    <w:rsid w:val="005965AA"/>
    <w:rsid w:val="005965FB"/>
    <w:rsid w:val="005968A2"/>
    <w:rsid w:val="00596AEB"/>
    <w:rsid w:val="00596DF5"/>
    <w:rsid w:val="00596DFF"/>
    <w:rsid w:val="00597018"/>
    <w:rsid w:val="005970DC"/>
    <w:rsid w:val="005970ED"/>
    <w:rsid w:val="0059710B"/>
    <w:rsid w:val="005971B7"/>
    <w:rsid w:val="005975C1"/>
    <w:rsid w:val="005979F9"/>
    <w:rsid w:val="00597A50"/>
    <w:rsid w:val="00597B6B"/>
    <w:rsid w:val="00597BF7"/>
    <w:rsid w:val="00597D4A"/>
    <w:rsid w:val="00597F4F"/>
    <w:rsid w:val="00597FCB"/>
    <w:rsid w:val="005A00C3"/>
    <w:rsid w:val="005A00E0"/>
    <w:rsid w:val="005A011E"/>
    <w:rsid w:val="005A0246"/>
    <w:rsid w:val="005A025A"/>
    <w:rsid w:val="005A025F"/>
    <w:rsid w:val="005A0375"/>
    <w:rsid w:val="005A049F"/>
    <w:rsid w:val="005A0513"/>
    <w:rsid w:val="005A057F"/>
    <w:rsid w:val="005A05E1"/>
    <w:rsid w:val="005A0613"/>
    <w:rsid w:val="005A068D"/>
    <w:rsid w:val="005A083A"/>
    <w:rsid w:val="005A088E"/>
    <w:rsid w:val="005A08E8"/>
    <w:rsid w:val="005A0999"/>
    <w:rsid w:val="005A09B7"/>
    <w:rsid w:val="005A0AFB"/>
    <w:rsid w:val="005A0B3B"/>
    <w:rsid w:val="005A0B9A"/>
    <w:rsid w:val="005A0BBA"/>
    <w:rsid w:val="005A0CE1"/>
    <w:rsid w:val="005A0D55"/>
    <w:rsid w:val="005A0E14"/>
    <w:rsid w:val="005A0FCC"/>
    <w:rsid w:val="005A1163"/>
    <w:rsid w:val="005A129B"/>
    <w:rsid w:val="005A12D2"/>
    <w:rsid w:val="005A135E"/>
    <w:rsid w:val="005A13EA"/>
    <w:rsid w:val="005A1600"/>
    <w:rsid w:val="005A1660"/>
    <w:rsid w:val="005A1674"/>
    <w:rsid w:val="005A186D"/>
    <w:rsid w:val="005A19EE"/>
    <w:rsid w:val="005A1CDE"/>
    <w:rsid w:val="005A1D1F"/>
    <w:rsid w:val="005A1FD1"/>
    <w:rsid w:val="005A1FDB"/>
    <w:rsid w:val="005A1FFA"/>
    <w:rsid w:val="005A2037"/>
    <w:rsid w:val="005A2092"/>
    <w:rsid w:val="005A20B7"/>
    <w:rsid w:val="005A20D2"/>
    <w:rsid w:val="005A21E8"/>
    <w:rsid w:val="005A2274"/>
    <w:rsid w:val="005A23AD"/>
    <w:rsid w:val="005A247E"/>
    <w:rsid w:val="005A2557"/>
    <w:rsid w:val="005A25C8"/>
    <w:rsid w:val="005A25D4"/>
    <w:rsid w:val="005A26F5"/>
    <w:rsid w:val="005A2867"/>
    <w:rsid w:val="005A2B81"/>
    <w:rsid w:val="005A2ED8"/>
    <w:rsid w:val="005A3074"/>
    <w:rsid w:val="005A324A"/>
    <w:rsid w:val="005A327B"/>
    <w:rsid w:val="005A330A"/>
    <w:rsid w:val="005A337F"/>
    <w:rsid w:val="005A3459"/>
    <w:rsid w:val="005A34BF"/>
    <w:rsid w:val="005A354E"/>
    <w:rsid w:val="005A35C5"/>
    <w:rsid w:val="005A373B"/>
    <w:rsid w:val="005A39D5"/>
    <w:rsid w:val="005A3A79"/>
    <w:rsid w:val="005A3CAC"/>
    <w:rsid w:val="005A3D29"/>
    <w:rsid w:val="005A3D98"/>
    <w:rsid w:val="005A3EDF"/>
    <w:rsid w:val="005A3F2C"/>
    <w:rsid w:val="005A3F64"/>
    <w:rsid w:val="005A3FE0"/>
    <w:rsid w:val="005A40D3"/>
    <w:rsid w:val="005A416D"/>
    <w:rsid w:val="005A4219"/>
    <w:rsid w:val="005A426D"/>
    <w:rsid w:val="005A428D"/>
    <w:rsid w:val="005A447D"/>
    <w:rsid w:val="005A4486"/>
    <w:rsid w:val="005A459D"/>
    <w:rsid w:val="005A4780"/>
    <w:rsid w:val="005A483A"/>
    <w:rsid w:val="005A485D"/>
    <w:rsid w:val="005A48A8"/>
    <w:rsid w:val="005A4B5E"/>
    <w:rsid w:val="005A4B6D"/>
    <w:rsid w:val="005A4CB0"/>
    <w:rsid w:val="005A4D82"/>
    <w:rsid w:val="005A4F08"/>
    <w:rsid w:val="005A4F63"/>
    <w:rsid w:val="005A5055"/>
    <w:rsid w:val="005A50CB"/>
    <w:rsid w:val="005A50FF"/>
    <w:rsid w:val="005A5267"/>
    <w:rsid w:val="005A535E"/>
    <w:rsid w:val="005A5371"/>
    <w:rsid w:val="005A538B"/>
    <w:rsid w:val="005A5492"/>
    <w:rsid w:val="005A5495"/>
    <w:rsid w:val="005A55D0"/>
    <w:rsid w:val="005A5690"/>
    <w:rsid w:val="005A569F"/>
    <w:rsid w:val="005A56F2"/>
    <w:rsid w:val="005A5730"/>
    <w:rsid w:val="005A5891"/>
    <w:rsid w:val="005A5988"/>
    <w:rsid w:val="005A5A75"/>
    <w:rsid w:val="005A5E89"/>
    <w:rsid w:val="005A5ED7"/>
    <w:rsid w:val="005A5F4F"/>
    <w:rsid w:val="005A5FBB"/>
    <w:rsid w:val="005A5FD2"/>
    <w:rsid w:val="005A6026"/>
    <w:rsid w:val="005A617F"/>
    <w:rsid w:val="005A619F"/>
    <w:rsid w:val="005A6372"/>
    <w:rsid w:val="005A6568"/>
    <w:rsid w:val="005A6734"/>
    <w:rsid w:val="005A67C6"/>
    <w:rsid w:val="005A68A5"/>
    <w:rsid w:val="005A68AF"/>
    <w:rsid w:val="005A69AB"/>
    <w:rsid w:val="005A6AF6"/>
    <w:rsid w:val="005A6AF8"/>
    <w:rsid w:val="005A6CE9"/>
    <w:rsid w:val="005A6E55"/>
    <w:rsid w:val="005A6E7E"/>
    <w:rsid w:val="005A70FA"/>
    <w:rsid w:val="005A71B5"/>
    <w:rsid w:val="005A71CC"/>
    <w:rsid w:val="005A71E0"/>
    <w:rsid w:val="005A71EE"/>
    <w:rsid w:val="005A720A"/>
    <w:rsid w:val="005A7364"/>
    <w:rsid w:val="005A74A6"/>
    <w:rsid w:val="005A7517"/>
    <w:rsid w:val="005A7528"/>
    <w:rsid w:val="005A7533"/>
    <w:rsid w:val="005A7723"/>
    <w:rsid w:val="005A77B7"/>
    <w:rsid w:val="005A7867"/>
    <w:rsid w:val="005A7A14"/>
    <w:rsid w:val="005A7B17"/>
    <w:rsid w:val="005A7CE6"/>
    <w:rsid w:val="005A7D58"/>
    <w:rsid w:val="005A7DE6"/>
    <w:rsid w:val="005A7E44"/>
    <w:rsid w:val="005B01E5"/>
    <w:rsid w:val="005B029C"/>
    <w:rsid w:val="005B047E"/>
    <w:rsid w:val="005B0526"/>
    <w:rsid w:val="005B068D"/>
    <w:rsid w:val="005B08A4"/>
    <w:rsid w:val="005B0A75"/>
    <w:rsid w:val="005B0AB2"/>
    <w:rsid w:val="005B0AE2"/>
    <w:rsid w:val="005B0AFB"/>
    <w:rsid w:val="005B0B6F"/>
    <w:rsid w:val="005B0C73"/>
    <w:rsid w:val="005B0C99"/>
    <w:rsid w:val="005B0D10"/>
    <w:rsid w:val="005B0E69"/>
    <w:rsid w:val="005B1176"/>
    <w:rsid w:val="005B1503"/>
    <w:rsid w:val="005B168D"/>
    <w:rsid w:val="005B16EA"/>
    <w:rsid w:val="005B174F"/>
    <w:rsid w:val="005B17B8"/>
    <w:rsid w:val="005B17E1"/>
    <w:rsid w:val="005B1867"/>
    <w:rsid w:val="005B18EA"/>
    <w:rsid w:val="005B19B3"/>
    <w:rsid w:val="005B1BB0"/>
    <w:rsid w:val="005B1EA1"/>
    <w:rsid w:val="005B1EBC"/>
    <w:rsid w:val="005B1ED5"/>
    <w:rsid w:val="005B235F"/>
    <w:rsid w:val="005B246C"/>
    <w:rsid w:val="005B2488"/>
    <w:rsid w:val="005B256D"/>
    <w:rsid w:val="005B2610"/>
    <w:rsid w:val="005B2ADB"/>
    <w:rsid w:val="005B2C1F"/>
    <w:rsid w:val="005B2C59"/>
    <w:rsid w:val="005B2C5E"/>
    <w:rsid w:val="005B2E1A"/>
    <w:rsid w:val="005B2EF6"/>
    <w:rsid w:val="005B2EFE"/>
    <w:rsid w:val="005B3086"/>
    <w:rsid w:val="005B3308"/>
    <w:rsid w:val="005B336F"/>
    <w:rsid w:val="005B33AA"/>
    <w:rsid w:val="005B3497"/>
    <w:rsid w:val="005B353C"/>
    <w:rsid w:val="005B35F3"/>
    <w:rsid w:val="005B373B"/>
    <w:rsid w:val="005B37D5"/>
    <w:rsid w:val="005B3944"/>
    <w:rsid w:val="005B394E"/>
    <w:rsid w:val="005B3A56"/>
    <w:rsid w:val="005B3B86"/>
    <w:rsid w:val="005B3B87"/>
    <w:rsid w:val="005B3C10"/>
    <w:rsid w:val="005B3C8D"/>
    <w:rsid w:val="005B3CD4"/>
    <w:rsid w:val="005B3F01"/>
    <w:rsid w:val="005B4198"/>
    <w:rsid w:val="005B4199"/>
    <w:rsid w:val="005B4201"/>
    <w:rsid w:val="005B426F"/>
    <w:rsid w:val="005B4520"/>
    <w:rsid w:val="005B4521"/>
    <w:rsid w:val="005B4571"/>
    <w:rsid w:val="005B4766"/>
    <w:rsid w:val="005B47DF"/>
    <w:rsid w:val="005B49F8"/>
    <w:rsid w:val="005B4A22"/>
    <w:rsid w:val="005B4DA4"/>
    <w:rsid w:val="005B4E99"/>
    <w:rsid w:val="005B4EAA"/>
    <w:rsid w:val="005B4EAC"/>
    <w:rsid w:val="005B5374"/>
    <w:rsid w:val="005B5480"/>
    <w:rsid w:val="005B5573"/>
    <w:rsid w:val="005B55FE"/>
    <w:rsid w:val="005B59B4"/>
    <w:rsid w:val="005B59E7"/>
    <w:rsid w:val="005B5ABD"/>
    <w:rsid w:val="005B5B6B"/>
    <w:rsid w:val="005B5C3A"/>
    <w:rsid w:val="005B5C79"/>
    <w:rsid w:val="005B6040"/>
    <w:rsid w:val="005B625C"/>
    <w:rsid w:val="005B63B7"/>
    <w:rsid w:val="005B63DB"/>
    <w:rsid w:val="005B64EE"/>
    <w:rsid w:val="005B654F"/>
    <w:rsid w:val="005B6729"/>
    <w:rsid w:val="005B6830"/>
    <w:rsid w:val="005B68D3"/>
    <w:rsid w:val="005B6A28"/>
    <w:rsid w:val="005B6AA2"/>
    <w:rsid w:val="005B6AD3"/>
    <w:rsid w:val="005B6CC1"/>
    <w:rsid w:val="005B6E2F"/>
    <w:rsid w:val="005B6E85"/>
    <w:rsid w:val="005B6EB8"/>
    <w:rsid w:val="005B6F31"/>
    <w:rsid w:val="005B70F4"/>
    <w:rsid w:val="005B7108"/>
    <w:rsid w:val="005B7145"/>
    <w:rsid w:val="005B71E2"/>
    <w:rsid w:val="005B7312"/>
    <w:rsid w:val="005B73EF"/>
    <w:rsid w:val="005B7412"/>
    <w:rsid w:val="005B7442"/>
    <w:rsid w:val="005B74FA"/>
    <w:rsid w:val="005B750E"/>
    <w:rsid w:val="005B76A7"/>
    <w:rsid w:val="005B76DB"/>
    <w:rsid w:val="005B7BBA"/>
    <w:rsid w:val="005B7DF0"/>
    <w:rsid w:val="005B7FAA"/>
    <w:rsid w:val="005C02E3"/>
    <w:rsid w:val="005C041D"/>
    <w:rsid w:val="005C05F7"/>
    <w:rsid w:val="005C09CE"/>
    <w:rsid w:val="005C0A64"/>
    <w:rsid w:val="005C0A91"/>
    <w:rsid w:val="005C0A9C"/>
    <w:rsid w:val="005C0B02"/>
    <w:rsid w:val="005C0B95"/>
    <w:rsid w:val="005C0B97"/>
    <w:rsid w:val="005C0BBC"/>
    <w:rsid w:val="005C0CF7"/>
    <w:rsid w:val="005C0D58"/>
    <w:rsid w:val="005C0DA8"/>
    <w:rsid w:val="005C0FB7"/>
    <w:rsid w:val="005C117B"/>
    <w:rsid w:val="005C11E7"/>
    <w:rsid w:val="005C1309"/>
    <w:rsid w:val="005C141E"/>
    <w:rsid w:val="005C14B5"/>
    <w:rsid w:val="005C1661"/>
    <w:rsid w:val="005C1869"/>
    <w:rsid w:val="005C19BA"/>
    <w:rsid w:val="005C19E7"/>
    <w:rsid w:val="005C1B34"/>
    <w:rsid w:val="005C1B37"/>
    <w:rsid w:val="005C1B50"/>
    <w:rsid w:val="005C1CA7"/>
    <w:rsid w:val="005C1CE0"/>
    <w:rsid w:val="005C1D6B"/>
    <w:rsid w:val="005C1DCA"/>
    <w:rsid w:val="005C1DE5"/>
    <w:rsid w:val="005C1EC9"/>
    <w:rsid w:val="005C2043"/>
    <w:rsid w:val="005C2118"/>
    <w:rsid w:val="005C215A"/>
    <w:rsid w:val="005C21AE"/>
    <w:rsid w:val="005C227E"/>
    <w:rsid w:val="005C2324"/>
    <w:rsid w:val="005C24D1"/>
    <w:rsid w:val="005C2551"/>
    <w:rsid w:val="005C2574"/>
    <w:rsid w:val="005C25F3"/>
    <w:rsid w:val="005C269C"/>
    <w:rsid w:val="005C26AB"/>
    <w:rsid w:val="005C26D1"/>
    <w:rsid w:val="005C2929"/>
    <w:rsid w:val="005C2969"/>
    <w:rsid w:val="005C29AD"/>
    <w:rsid w:val="005C2A8E"/>
    <w:rsid w:val="005C2C02"/>
    <w:rsid w:val="005C2C37"/>
    <w:rsid w:val="005C2E92"/>
    <w:rsid w:val="005C2F4A"/>
    <w:rsid w:val="005C2F5B"/>
    <w:rsid w:val="005C31B6"/>
    <w:rsid w:val="005C3201"/>
    <w:rsid w:val="005C326B"/>
    <w:rsid w:val="005C362C"/>
    <w:rsid w:val="005C3708"/>
    <w:rsid w:val="005C3787"/>
    <w:rsid w:val="005C37FF"/>
    <w:rsid w:val="005C3836"/>
    <w:rsid w:val="005C38C7"/>
    <w:rsid w:val="005C392A"/>
    <w:rsid w:val="005C394D"/>
    <w:rsid w:val="005C39EB"/>
    <w:rsid w:val="005C3A70"/>
    <w:rsid w:val="005C3BB3"/>
    <w:rsid w:val="005C3C20"/>
    <w:rsid w:val="005C3CD7"/>
    <w:rsid w:val="005C3DAA"/>
    <w:rsid w:val="005C3E96"/>
    <w:rsid w:val="005C3F72"/>
    <w:rsid w:val="005C3FB2"/>
    <w:rsid w:val="005C4001"/>
    <w:rsid w:val="005C404F"/>
    <w:rsid w:val="005C40E5"/>
    <w:rsid w:val="005C41D8"/>
    <w:rsid w:val="005C41D9"/>
    <w:rsid w:val="005C42A7"/>
    <w:rsid w:val="005C42B5"/>
    <w:rsid w:val="005C44AA"/>
    <w:rsid w:val="005C4570"/>
    <w:rsid w:val="005C471F"/>
    <w:rsid w:val="005C473A"/>
    <w:rsid w:val="005C480D"/>
    <w:rsid w:val="005C4835"/>
    <w:rsid w:val="005C4844"/>
    <w:rsid w:val="005C4873"/>
    <w:rsid w:val="005C487E"/>
    <w:rsid w:val="005C48AC"/>
    <w:rsid w:val="005C49B5"/>
    <w:rsid w:val="005C4A8E"/>
    <w:rsid w:val="005C4BE2"/>
    <w:rsid w:val="005C4DFE"/>
    <w:rsid w:val="005C4EAC"/>
    <w:rsid w:val="005C4ED8"/>
    <w:rsid w:val="005C5099"/>
    <w:rsid w:val="005C523B"/>
    <w:rsid w:val="005C526F"/>
    <w:rsid w:val="005C55F9"/>
    <w:rsid w:val="005C5611"/>
    <w:rsid w:val="005C59D8"/>
    <w:rsid w:val="005C5B2F"/>
    <w:rsid w:val="005C5BF2"/>
    <w:rsid w:val="005C5BFE"/>
    <w:rsid w:val="005C5C81"/>
    <w:rsid w:val="005C5E17"/>
    <w:rsid w:val="005C5E1F"/>
    <w:rsid w:val="005C5EC7"/>
    <w:rsid w:val="005C5F1B"/>
    <w:rsid w:val="005C5F38"/>
    <w:rsid w:val="005C602D"/>
    <w:rsid w:val="005C609A"/>
    <w:rsid w:val="005C6286"/>
    <w:rsid w:val="005C633A"/>
    <w:rsid w:val="005C6341"/>
    <w:rsid w:val="005C63A4"/>
    <w:rsid w:val="005C6505"/>
    <w:rsid w:val="005C6655"/>
    <w:rsid w:val="005C66D3"/>
    <w:rsid w:val="005C6731"/>
    <w:rsid w:val="005C6914"/>
    <w:rsid w:val="005C694D"/>
    <w:rsid w:val="005C6A7A"/>
    <w:rsid w:val="005C6C4B"/>
    <w:rsid w:val="005C6CAB"/>
    <w:rsid w:val="005C6CF7"/>
    <w:rsid w:val="005C6DE8"/>
    <w:rsid w:val="005C6E5D"/>
    <w:rsid w:val="005C712C"/>
    <w:rsid w:val="005C717D"/>
    <w:rsid w:val="005C7321"/>
    <w:rsid w:val="005C735C"/>
    <w:rsid w:val="005C7433"/>
    <w:rsid w:val="005C7555"/>
    <w:rsid w:val="005C7672"/>
    <w:rsid w:val="005C769A"/>
    <w:rsid w:val="005C7762"/>
    <w:rsid w:val="005C77BD"/>
    <w:rsid w:val="005C7882"/>
    <w:rsid w:val="005C79E3"/>
    <w:rsid w:val="005C7A53"/>
    <w:rsid w:val="005C7C54"/>
    <w:rsid w:val="005C7D60"/>
    <w:rsid w:val="005C7E37"/>
    <w:rsid w:val="005C7F36"/>
    <w:rsid w:val="005C7F4A"/>
    <w:rsid w:val="005C7FD1"/>
    <w:rsid w:val="005D005B"/>
    <w:rsid w:val="005D0163"/>
    <w:rsid w:val="005D016F"/>
    <w:rsid w:val="005D0207"/>
    <w:rsid w:val="005D0328"/>
    <w:rsid w:val="005D03DA"/>
    <w:rsid w:val="005D0550"/>
    <w:rsid w:val="005D06C9"/>
    <w:rsid w:val="005D0734"/>
    <w:rsid w:val="005D081A"/>
    <w:rsid w:val="005D0895"/>
    <w:rsid w:val="005D08DE"/>
    <w:rsid w:val="005D09B3"/>
    <w:rsid w:val="005D0AF2"/>
    <w:rsid w:val="005D0D18"/>
    <w:rsid w:val="005D0DBF"/>
    <w:rsid w:val="005D0E39"/>
    <w:rsid w:val="005D0F30"/>
    <w:rsid w:val="005D0F6B"/>
    <w:rsid w:val="005D1095"/>
    <w:rsid w:val="005D10B4"/>
    <w:rsid w:val="005D10F3"/>
    <w:rsid w:val="005D10FD"/>
    <w:rsid w:val="005D1189"/>
    <w:rsid w:val="005D11AC"/>
    <w:rsid w:val="005D11DA"/>
    <w:rsid w:val="005D11E3"/>
    <w:rsid w:val="005D1380"/>
    <w:rsid w:val="005D1384"/>
    <w:rsid w:val="005D13D2"/>
    <w:rsid w:val="005D1792"/>
    <w:rsid w:val="005D196B"/>
    <w:rsid w:val="005D1997"/>
    <w:rsid w:val="005D1A47"/>
    <w:rsid w:val="005D1A5B"/>
    <w:rsid w:val="005D1A7A"/>
    <w:rsid w:val="005D1BFA"/>
    <w:rsid w:val="005D1C0B"/>
    <w:rsid w:val="005D1C26"/>
    <w:rsid w:val="005D1C73"/>
    <w:rsid w:val="005D1E5C"/>
    <w:rsid w:val="005D204E"/>
    <w:rsid w:val="005D219D"/>
    <w:rsid w:val="005D22DD"/>
    <w:rsid w:val="005D22FC"/>
    <w:rsid w:val="005D2571"/>
    <w:rsid w:val="005D26B4"/>
    <w:rsid w:val="005D275F"/>
    <w:rsid w:val="005D27A0"/>
    <w:rsid w:val="005D27DF"/>
    <w:rsid w:val="005D2850"/>
    <w:rsid w:val="005D295C"/>
    <w:rsid w:val="005D2A2E"/>
    <w:rsid w:val="005D2B26"/>
    <w:rsid w:val="005D2D25"/>
    <w:rsid w:val="005D2D4F"/>
    <w:rsid w:val="005D2DE0"/>
    <w:rsid w:val="005D2E4E"/>
    <w:rsid w:val="005D2F4A"/>
    <w:rsid w:val="005D2F6A"/>
    <w:rsid w:val="005D307B"/>
    <w:rsid w:val="005D317E"/>
    <w:rsid w:val="005D31FF"/>
    <w:rsid w:val="005D331B"/>
    <w:rsid w:val="005D336A"/>
    <w:rsid w:val="005D33AB"/>
    <w:rsid w:val="005D342D"/>
    <w:rsid w:val="005D3689"/>
    <w:rsid w:val="005D3697"/>
    <w:rsid w:val="005D369A"/>
    <w:rsid w:val="005D36C9"/>
    <w:rsid w:val="005D36F5"/>
    <w:rsid w:val="005D383A"/>
    <w:rsid w:val="005D388C"/>
    <w:rsid w:val="005D38C1"/>
    <w:rsid w:val="005D399E"/>
    <w:rsid w:val="005D3BAA"/>
    <w:rsid w:val="005D3C1F"/>
    <w:rsid w:val="005D3D84"/>
    <w:rsid w:val="005D3FAD"/>
    <w:rsid w:val="005D3FC0"/>
    <w:rsid w:val="005D3FEB"/>
    <w:rsid w:val="005D4040"/>
    <w:rsid w:val="005D41F8"/>
    <w:rsid w:val="005D432F"/>
    <w:rsid w:val="005D436C"/>
    <w:rsid w:val="005D43B7"/>
    <w:rsid w:val="005D44A5"/>
    <w:rsid w:val="005D44B8"/>
    <w:rsid w:val="005D4598"/>
    <w:rsid w:val="005D4629"/>
    <w:rsid w:val="005D4630"/>
    <w:rsid w:val="005D4644"/>
    <w:rsid w:val="005D473B"/>
    <w:rsid w:val="005D47E2"/>
    <w:rsid w:val="005D4936"/>
    <w:rsid w:val="005D4A6B"/>
    <w:rsid w:val="005D4A7D"/>
    <w:rsid w:val="005D4D6F"/>
    <w:rsid w:val="005D4D73"/>
    <w:rsid w:val="005D4EA5"/>
    <w:rsid w:val="005D5032"/>
    <w:rsid w:val="005D50CE"/>
    <w:rsid w:val="005D50E4"/>
    <w:rsid w:val="005D5504"/>
    <w:rsid w:val="005D5536"/>
    <w:rsid w:val="005D55EC"/>
    <w:rsid w:val="005D56C0"/>
    <w:rsid w:val="005D577E"/>
    <w:rsid w:val="005D57E2"/>
    <w:rsid w:val="005D5B25"/>
    <w:rsid w:val="005D5BFF"/>
    <w:rsid w:val="005D5D70"/>
    <w:rsid w:val="005D616C"/>
    <w:rsid w:val="005D620E"/>
    <w:rsid w:val="005D629D"/>
    <w:rsid w:val="005D6383"/>
    <w:rsid w:val="005D63C5"/>
    <w:rsid w:val="005D644D"/>
    <w:rsid w:val="005D64A8"/>
    <w:rsid w:val="005D64B8"/>
    <w:rsid w:val="005D64BC"/>
    <w:rsid w:val="005D6534"/>
    <w:rsid w:val="005D65A8"/>
    <w:rsid w:val="005D65D6"/>
    <w:rsid w:val="005D665A"/>
    <w:rsid w:val="005D6682"/>
    <w:rsid w:val="005D6696"/>
    <w:rsid w:val="005D66F3"/>
    <w:rsid w:val="005D6748"/>
    <w:rsid w:val="005D68F7"/>
    <w:rsid w:val="005D6952"/>
    <w:rsid w:val="005D6B7F"/>
    <w:rsid w:val="005D6BA4"/>
    <w:rsid w:val="005D6BD6"/>
    <w:rsid w:val="005D6CA1"/>
    <w:rsid w:val="005D6D4F"/>
    <w:rsid w:val="005D6E69"/>
    <w:rsid w:val="005D6F1B"/>
    <w:rsid w:val="005D6FE2"/>
    <w:rsid w:val="005D7117"/>
    <w:rsid w:val="005D7201"/>
    <w:rsid w:val="005D7228"/>
    <w:rsid w:val="005D72DB"/>
    <w:rsid w:val="005D7333"/>
    <w:rsid w:val="005D73B9"/>
    <w:rsid w:val="005D7464"/>
    <w:rsid w:val="005D7832"/>
    <w:rsid w:val="005D7972"/>
    <w:rsid w:val="005D7AAC"/>
    <w:rsid w:val="005D7AFD"/>
    <w:rsid w:val="005D7C8D"/>
    <w:rsid w:val="005D7CEE"/>
    <w:rsid w:val="005D7DFE"/>
    <w:rsid w:val="005D7EFE"/>
    <w:rsid w:val="005D7F1D"/>
    <w:rsid w:val="005D7FCC"/>
    <w:rsid w:val="005E006D"/>
    <w:rsid w:val="005E0224"/>
    <w:rsid w:val="005E0424"/>
    <w:rsid w:val="005E04BC"/>
    <w:rsid w:val="005E04C6"/>
    <w:rsid w:val="005E04C8"/>
    <w:rsid w:val="005E06EF"/>
    <w:rsid w:val="005E06FE"/>
    <w:rsid w:val="005E08B2"/>
    <w:rsid w:val="005E0906"/>
    <w:rsid w:val="005E0E02"/>
    <w:rsid w:val="005E0E1D"/>
    <w:rsid w:val="005E1032"/>
    <w:rsid w:val="005E105A"/>
    <w:rsid w:val="005E115A"/>
    <w:rsid w:val="005E1270"/>
    <w:rsid w:val="005E12A7"/>
    <w:rsid w:val="005E12BE"/>
    <w:rsid w:val="005E1447"/>
    <w:rsid w:val="005E14F0"/>
    <w:rsid w:val="005E15A1"/>
    <w:rsid w:val="005E15F9"/>
    <w:rsid w:val="005E1620"/>
    <w:rsid w:val="005E16CA"/>
    <w:rsid w:val="005E1734"/>
    <w:rsid w:val="005E18F8"/>
    <w:rsid w:val="005E1942"/>
    <w:rsid w:val="005E1F6D"/>
    <w:rsid w:val="005E1F98"/>
    <w:rsid w:val="005E1F9E"/>
    <w:rsid w:val="005E2272"/>
    <w:rsid w:val="005E29B6"/>
    <w:rsid w:val="005E2A1D"/>
    <w:rsid w:val="005E2AFC"/>
    <w:rsid w:val="005E2C06"/>
    <w:rsid w:val="005E2D4D"/>
    <w:rsid w:val="005E2F87"/>
    <w:rsid w:val="005E2FA2"/>
    <w:rsid w:val="005E3213"/>
    <w:rsid w:val="005E3247"/>
    <w:rsid w:val="005E3302"/>
    <w:rsid w:val="005E3584"/>
    <w:rsid w:val="005E3599"/>
    <w:rsid w:val="005E35A7"/>
    <w:rsid w:val="005E36F0"/>
    <w:rsid w:val="005E3750"/>
    <w:rsid w:val="005E378D"/>
    <w:rsid w:val="005E37BF"/>
    <w:rsid w:val="005E3A37"/>
    <w:rsid w:val="005E3B5D"/>
    <w:rsid w:val="005E3C13"/>
    <w:rsid w:val="005E3CB1"/>
    <w:rsid w:val="005E3E99"/>
    <w:rsid w:val="005E3EA9"/>
    <w:rsid w:val="005E3F4E"/>
    <w:rsid w:val="005E426B"/>
    <w:rsid w:val="005E4384"/>
    <w:rsid w:val="005E43C2"/>
    <w:rsid w:val="005E4455"/>
    <w:rsid w:val="005E44A7"/>
    <w:rsid w:val="005E44E1"/>
    <w:rsid w:val="005E45B8"/>
    <w:rsid w:val="005E45EF"/>
    <w:rsid w:val="005E48FC"/>
    <w:rsid w:val="005E4984"/>
    <w:rsid w:val="005E4A77"/>
    <w:rsid w:val="005E4ADB"/>
    <w:rsid w:val="005E4B75"/>
    <w:rsid w:val="005E4C44"/>
    <w:rsid w:val="005E4C78"/>
    <w:rsid w:val="005E4DAA"/>
    <w:rsid w:val="005E4DD0"/>
    <w:rsid w:val="005E4E11"/>
    <w:rsid w:val="005E4E2D"/>
    <w:rsid w:val="005E4F50"/>
    <w:rsid w:val="005E5021"/>
    <w:rsid w:val="005E5047"/>
    <w:rsid w:val="005E51A6"/>
    <w:rsid w:val="005E5474"/>
    <w:rsid w:val="005E55CE"/>
    <w:rsid w:val="005E5741"/>
    <w:rsid w:val="005E5756"/>
    <w:rsid w:val="005E5792"/>
    <w:rsid w:val="005E58FC"/>
    <w:rsid w:val="005E595E"/>
    <w:rsid w:val="005E5989"/>
    <w:rsid w:val="005E5B88"/>
    <w:rsid w:val="005E5BA2"/>
    <w:rsid w:val="005E5C03"/>
    <w:rsid w:val="005E5C5C"/>
    <w:rsid w:val="005E5C6F"/>
    <w:rsid w:val="005E5D0C"/>
    <w:rsid w:val="005E5D0F"/>
    <w:rsid w:val="005E5EE2"/>
    <w:rsid w:val="005E5F74"/>
    <w:rsid w:val="005E5F90"/>
    <w:rsid w:val="005E60F9"/>
    <w:rsid w:val="005E611D"/>
    <w:rsid w:val="005E6151"/>
    <w:rsid w:val="005E6167"/>
    <w:rsid w:val="005E61C4"/>
    <w:rsid w:val="005E633A"/>
    <w:rsid w:val="005E637B"/>
    <w:rsid w:val="005E6384"/>
    <w:rsid w:val="005E64A7"/>
    <w:rsid w:val="005E64AD"/>
    <w:rsid w:val="005E64F3"/>
    <w:rsid w:val="005E65E6"/>
    <w:rsid w:val="005E6775"/>
    <w:rsid w:val="005E683D"/>
    <w:rsid w:val="005E6A12"/>
    <w:rsid w:val="005E6ACA"/>
    <w:rsid w:val="005E6B8C"/>
    <w:rsid w:val="005E6BB4"/>
    <w:rsid w:val="005E6BFB"/>
    <w:rsid w:val="005E6DE8"/>
    <w:rsid w:val="005E6EAE"/>
    <w:rsid w:val="005E6EB0"/>
    <w:rsid w:val="005E6F68"/>
    <w:rsid w:val="005E7035"/>
    <w:rsid w:val="005E747E"/>
    <w:rsid w:val="005E74C7"/>
    <w:rsid w:val="005E75DD"/>
    <w:rsid w:val="005E7646"/>
    <w:rsid w:val="005E79D5"/>
    <w:rsid w:val="005E7A78"/>
    <w:rsid w:val="005E7AA3"/>
    <w:rsid w:val="005E7AFE"/>
    <w:rsid w:val="005E7BB0"/>
    <w:rsid w:val="005E7BB1"/>
    <w:rsid w:val="005E7C1D"/>
    <w:rsid w:val="005E7C6A"/>
    <w:rsid w:val="005E7D41"/>
    <w:rsid w:val="005E7D63"/>
    <w:rsid w:val="005E7E6B"/>
    <w:rsid w:val="005E7F56"/>
    <w:rsid w:val="005E7FA6"/>
    <w:rsid w:val="005F00A1"/>
    <w:rsid w:val="005F00FE"/>
    <w:rsid w:val="005F0193"/>
    <w:rsid w:val="005F01AD"/>
    <w:rsid w:val="005F0231"/>
    <w:rsid w:val="005F025E"/>
    <w:rsid w:val="005F029C"/>
    <w:rsid w:val="005F053D"/>
    <w:rsid w:val="005F0595"/>
    <w:rsid w:val="005F081F"/>
    <w:rsid w:val="005F0883"/>
    <w:rsid w:val="005F08C8"/>
    <w:rsid w:val="005F090E"/>
    <w:rsid w:val="005F09DA"/>
    <w:rsid w:val="005F0BBA"/>
    <w:rsid w:val="005F0D70"/>
    <w:rsid w:val="005F0EBD"/>
    <w:rsid w:val="005F0FF4"/>
    <w:rsid w:val="005F0FFA"/>
    <w:rsid w:val="005F1005"/>
    <w:rsid w:val="005F1120"/>
    <w:rsid w:val="005F123E"/>
    <w:rsid w:val="005F16B2"/>
    <w:rsid w:val="005F1840"/>
    <w:rsid w:val="005F188B"/>
    <w:rsid w:val="005F1896"/>
    <w:rsid w:val="005F1B09"/>
    <w:rsid w:val="005F1BAB"/>
    <w:rsid w:val="005F1BEC"/>
    <w:rsid w:val="005F1C55"/>
    <w:rsid w:val="005F1CA0"/>
    <w:rsid w:val="005F1DA9"/>
    <w:rsid w:val="005F1E36"/>
    <w:rsid w:val="005F1EDD"/>
    <w:rsid w:val="005F2001"/>
    <w:rsid w:val="005F20FE"/>
    <w:rsid w:val="005F2137"/>
    <w:rsid w:val="005F2142"/>
    <w:rsid w:val="005F22B2"/>
    <w:rsid w:val="005F22EE"/>
    <w:rsid w:val="005F264B"/>
    <w:rsid w:val="005F2904"/>
    <w:rsid w:val="005F2944"/>
    <w:rsid w:val="005F2999"/>
    <w:rsid w:val="005F29FB"/>
    <w:rsid w:val="005F2A55"/>
    <w:rsid w:val="005F2A99"/>
    <w:rsid w:val="005F2AE4"/>
    <w:rsid w:val="005F2B1B"/>
    <w:rsid w:val="005F2B95"/>
    <w:rsid w:val="005F2C33"/>
    <w:rsid w:val="005F2D82"/>
    <w:rsid w:val="005F2DD2"/>
    <w:rsid w:val="005F2E40"/>
    <w:rsid w:val="005F2ED1"/>
    <w:rsid w:val="005F300C"/>
    <w:rsid w:val="005F300E"/>
    <w:rsid w:val="005F30E8"/>
    <w:rsid w:val="005F310F"/>
    <w:rsid w:val="005F32BC"/>
    <w:rsid w:val="005F34A6"/>
    <w:rsid w:val="005F3551"/>
    <w:rsid w:val="005F3607"/>
    <w:rsid w:val="005F3610"/>
    <w:rsid w:val="005F3922"/>
    <w:rsid w:val="005F394C"/>
    <w:rsid w:val="005F39FA"/>
    <w:rsid w:val="005F3A60"/>
    <w:rsid w:val="005F3AFE"/>
    <w:rsid w:val="005F3CBF"/>
    <w:rsid w:val="005F3D11"/>
    <w:rsid w:val="005F3DE8"/>
    <w:rsid w:val="005F40AD"/>
    <w:rsid w:val="005F40B7"/>
    <w:rsid w:val="005F41A0"/>
    <w:rsid w:val="005F4311"/>
    <w:rsid w:val="005F442C"/>
    <w:rsid w:val="005F44E4"/>
    <w:rsid w:val="005F47FE"/>
    <w:rsid w:val="005F4800"/>
    <w:rsid w:val="005F4817"/>
    <w:rsid w:val="005F48FA"/>
    <w:rsid w:val="005F490A"/>
    <w:rsid w:val="005F4B1E"/>
    <w:rsid w:val="005F4B3B"/>
    <w:rsid w:val="005F4D5C"/>
    <w:rsid w:val="005F4D72"/>
    <w:rsid w:val="005F4D83"/>
    <w:rsid w:val="005F4E78"/>
    <w:rsid w:val="005F4E8B"/>
    <w:rsid w:val="005F4EFA"/>
    <w:rsid w:val="005F50EB"/>
    <w:rsid w:val="005F524A"/>
    <w:rsid w:val="005F53A5"/>
    <w:rsid w:val="005F53FC"/>
    <w:rsid w:val="005F5493"/>
    <w:rsid w:val="005F550D"/>
    <w:rsid w:val="005F55CF"/>
    <w:rsid w:val="005F5657"/>
    <w:rsid w:val="005F5739"/>
    <w:rsid w:val="005F578B"/>
    <w:rsid w:val="005F57C0"/>
    <w:rsid w:val="005F5AAA"/>
    <w:rsid w:val="005F5BA4"/>
    <w:rsid w:val="005F5BDB"/>
    <w:rsid w:val="005F5E2F"/>
    <w:rsid w:val="005F5E7F"/>
    <w:rsid w:val="005F5F53"/>
    <w:rsid w:val="005F5FE1"/>
    <w:rsid w:val="005F600A"/>
    <w:rsid w:val="005F6060"/>
    <w:rsid w:val="005F60AB"/>
    <w:rsid w:val="005F610D"/>
    <w:rsid w:val="005F62F6"/>
    <w:rsid w:val="005F6387"/>
    <w:rsid w:val="005F63FB"/>
    <w:rsid w:val="005F6445"/>
    <w:rsid w:val="005F6472"/>
    <w:rsid w:val="005F64E9"/>
    <w:rsid w:val="005F6554"/>
    <w:rsid w:val="005F65AE"/>
    <w:rsid w:val="005F68AE"/>
    <w:rsid w:val="005F6A95"/>
    <w:rsid w:val="005F6BD5"/>
    <w:rsid w:val="005F6C24"/>
    <w:rsid w:val="005F6C55"/>
    <w:rsid w:val="005F6CD7"/>
    <w:rsid w:val="005F6D2F"/>
    <w:rsid w:val="005F6E80"/>
    <w:rsid w:val="005F6F9F"/>
    <w:rsid w:val="005F7008"/>
    <w:rsid w:val="005F702A"/>
    <w:rsid w:val="005F71B0"/>
    <w:rsid w:val="005F72BE"/>
    <w:rsid w:val="005F731D"/>
    <w:rsid w:val="005F73C7"/>
    <w:rsid w:val="005F74B2"/>
    <w:rsid w:val="005F7670"/>
    <w:rsid w:val="005F76FC"/>
    <w:rsid w:val="005F7877"/>
    <w:rsid w:val="005F793A"/>
    <w:rsid w:val="005F7A4D"/>
    <w:rsid w:val="005F7A9A"/>
    <w:rsid w:val="005F7B86"/>
    <w:rsid w:val="005F7BAB"/>
    <w:rsid w:val="005F7C2B"/>
    <w:rsid w:val="005F7EBF"/>
    <w:rsid w:val="005F7F82"/>
    <w:rsid w:val="006000C8"/>
    <w:rsid w:val="00600225"/>
    <w:rsid w:val="0060025C"/>
    <w:rsid w:val="00600413"/>
    <w:rsid w:val="00600507"/>
    <w:rsid w:val="0060057F"/>
    <w:rsid w:val="0060059C"/>
    <w:rsid w:val="006006B4"/>
    <w:rsid w:val="0060079F"/>
    <w:rsid w:val="006007B5"/>
    <w:rsid w:val="006009E3"/>
    <w:rsid w:val="006009EB"/>
    <w:rsid w:val="00600A4A"/>
    <w:rsid w:val="00600AE1"/>
    <w:rsid w:val="00600BC6"/>
    <w:rsid w:val="00600C39"/>
    <w:rsid w:val="00600C54"/>
    <w:rsid w:val="00600DB8"/>
    <w:rsid w:val="00600E67"/>
    <w:rsid w:val="00600E94"/>
    <w:rsid w:val="00600F07"/>
    <w:rsid w:val="00600FCE"/>
    <w:rsid w:val="00600FF4"/>
    <w:rsid w:val="00601072"/>
    <w:rsid w:val="00601232"/>
    <w:rsid w:val="006014A5"/>
    <w:rsid w:val="00601619"/>
    <w:rsid w:val="00601661"/>
    <w:rsid w:val="0060179D"/>
    <w:rsid w:val="00601882"/>
    <w:rsid w:val="006019DD"/>
    <w:rsid w:val="00601A4F"/>
    <w:rsid w:val="00601A5A"/>
    <w:rsid w:val="00601C73"/>
    <w:rsid w:val="00601C86"/>
    <w:rsid w:val="00601D14"/>
    <w:rsid w:val="00601D42"/>
    <w:rsid w:val="00601EE9"/>
    <w:rsid w:val="00601F73"/>
    <w:rsid w:val="00601F92"/>
    <w:rsid w:val="00601FA1"/>
    <w:rsid w:val="00601FD4"/>
    <w:rsid w:val="006020E0"/>
    <w:rsid w:val="00602121"/>
    <w:rsid w:val="006023DE"/>
    <w:rsid w:val="0060251C"/>
    <w:rsid w:val="006026B3"/>
    <w:rsid w:val="00602862"/>
    <w:rsid w:val="006029D9"/>
    <w:rsid w:val="00602A5E"/>
    <w:rsid w:val="00602AC3"/>
    <w:rsid w:val="00602AE5"/>
    <w:rsid w:val="00602B05"/>
    <w:rsid w:val="00602C0A"/>
    <w:rsid w:val="00602D6B"/>
    <w:rsid w:val="00602D92"/>
    <w:rsid w:val="00602DF6"/>
    <w:rsid w:val="00602F3D"/>
    <w:rsid w:val="00603046"/>
    <w:rsid w:val="006030D0"/>
    <w:rsid w:val="006030E3"/>
    <w:rsid w:val="00603145"/>
    <w:rsid w:val="00603322"/>
    <w:rsid w:val="00603391"/>
    <w:rsid w:val="006033AF"/>
    <w:rsid w:val="006033B3"/>
    <w:rsid w:val="00603401"/>
    <w:rsid w:val="006034A9"/>
    <w:rsid w:val="00603644"/>
    <w:rsid w:val="006037F2"/>
    <w:rsid w:val="0060381F"/>
    <w:rsid w:val="006039A7"/>
    <w:rsid w:val="00603A14"/>
    <w:rsid w:val="00603B80"/>
    <w:rsid w:val="00603C1E"/>
    <w:rsid w:val="00603CE1"/>
    <w:rsid w:val="00603FF3"/>
    <w:rsid w:val="00604090"/>
    <w:rsid w:val="00604175"/>
    <w:rsid w:val="006041E5"/>
    <w:rsid w:val="00604252"/>
    <w:rsid w:val="006042A3"/>
    <w:rsid w:val="00604323"/>
    <w:rsid w:val="00604403"/>
    <w:rsid w:val="0060446B"/>
    <w:rsid w:val="00604746"/>
    <w:rsid w:val="006047E1"/>
    <w:rsid w:val="0060485F"/>
    <w:rsid w:val="0060488D"/>
    <w:rsid w:val="00604B0E"/>
    <w:rsid w:val="00604B33"/>
    <w:rsid w:val="00604BA0"/>
    <w:rsid w:val="00604BDA"/>
    <w:rsid w:val="00604C00"/>
    <w:rsid w:val="00604CAA"/>
    <w:rsid w:val="00604DB1"/>
    <w:rsid w:val="00604EE1"/>
    <w:rsid w:val="00605121"/>
    <w:rsid w:val="006051FB"/>
    <w:rsid w:val="00605206"/>
    <w:rsid w:val="006052D8"/>
    <w:rsid w:val="00605431"/>
    <w:rsid w:val="0060553C"/>
    <w:rsid w:val="00605611"/>
    <w:rsid w:val="006056A4"/>
    <w:rsid w:val="00605732"/>
    <w:rsid w:val="006058EE"/>
    <w:rsid w:val="006058FC"/>
    <w:rsid w:val="00605934"/>
    <w:rsid w:val="00605B76"/>
    <w:rsid w:val="00605B94"/>
    <w:rsid w:val="00605B96"/>
    <w:rsid w:val="00605C85"/>
    <w:rsid w:val="00605CE5"/>
    <w:rsid w:val="00605F06"/>
    <w:rsid w:val="00605F71"/>
    <w:rsid w:val="00605FD1"/>
    <w:rsid w:val="00606105"/>
    <w:rsid w:val="006061D0"/>
    <w:rsid w:val="00606435"/>
    <w:rsid w:val="00606582"/>
    <w:rsid w:val="00606604"/>
    <w:rsid w:val="00606608"/>
    <w:rsid w:val="00606684"/>
    <w:rsid w:val="006067B6"/>
    <w:rsid w:val="0060683D"/>
    <w:rsid w:val="00606A80"/>
    <w:rsid w:val="00606B8E"/>
    <w:rsid w:val="00606D12"/>
    <w:rsid w:val="00607093"/>
    <w:rsid w:val="0060709B"/>
    <w:rsid w:val="00607238"/>
    <w:rsid w:val="00607325"/>
    <w:rsid w:val="006073AB"/>
    <w:rsid w:val="006074CC"/>
    <w:rsid w:val="00607578"/>
    <w:rsid w:val="00607597"/>
    <w:rsid w:val="006075DF"/>
    <w:rsid w:val="006075EC"/>
    <w:rsid w:val="0060763B"/>
    <w:rsid w:val="0060765F"/>
    <w:rsid w:val="0060770F"/>
    <w:rsid w:val="00607745"/>
    <w:rsid w:val="0060774F"/>
    <w:rsid w:val="00607872"/>
    <w:rsid w:val="0060795A"/>
    <w:rsid w:val="00607B17"/>
    <w:rsid w:val="00607B73"/>
    <w:rsid w:val="00607B96"/>
    <w:rsid w:val="00607BE4"/>
    <w:rsid w:val="00607C59"/>
    <w:rsid w:val="00607D31"/>
    <w:rsid w:val="00607D66"/>
    <w:rsid w:val="006100F0"/>
    <w:rsid w:val="006101AB"/>
    <w:rsid w:val="006101F2"/>
    <w:rsid w:val="00610202"/>
    <w:rsid w:val="006104D6"/>
    <w:rsid w:val="0061061E"/>
    <w:rsid w:val="00610B8B"/>
    <w:rsid w:val="00610BA6"/>
    <w:rsid w:val="00610D93"/>
    <w:rsid w:val="00610ED3"/>
    <w:rsid w:val="00610FEB"/>
    <w:rsid w:val="00611003"/>
    <w:rsid w:val="0061109E"/>
    <w:rsid w:val="006110ED"/>
    <w:rsid w:val="00611203"/>
    <w:rsid w:val="00611248"/>
    <w:rsid w:val="0061132D"/>
    <w:rsid w:val="00611423"/>
    <w:rsid w:val="006116EE"/>
    <w:rsid w:val="006117C6"/>
    <w:rsid w:val="00611829"/>
    <w:rsid w:val="00611841"/>
    <w:rsid w:val="006118D0"/>
    <w:rsid w:val="00611B06"/>
    <w:rsid w:val="00611BA2"/>
    <w:rsid w:val="00611C1D"/>
    <w:rsid w:val="00611C6A"/>
    <w:rsid w:val="00611C81"/>
    <w:rsid w:val="00611D0B"/>
    <w:rsid w:val="00611FE9"/>
    <w:rsid w:val="006120AF"/>
    <w:rsid w:val="0061216E"/>
    <w:rsid w:val="0061217E"/>
    <w:rsid w:val="00612186"/>
    <w:rsid w:val="006123FD"/>
    <w:rsid w:val="0061243F"/>
    <w:rsid w:val="006124E0"/>
    <w:rsid w:val="0061252A"/>
    <w:rsid w:val="00612769"/>
    <w:rsid w:val="00612840"/>
    <w:rsid w:val="00612881"/>
    <w:rsid w:val="00612939"/>
    <w:rsid w:val="00612990"/>
    <w:rsid w:val="00612B3C"/>
    <w:rsid w:val="00612BBC"/>
    <w:rsid w:val="00612C8D"/>
    <w:rsid w:val="00612DDB"/>
    <w:rsid w:val="00612DFE"/>
    <w:rsid w:val="00612EAC"/>
    <w:rsid w:val="0061311C"/>
    <w:rsid w:val="00613236"/>
    <w:rsid w:val="00613644"/>
    <w:rsid w:val="00613663"/>
    <w:rsid w:val="0061368B"/>
    <w:rsid w:val="006136DF"/>
    <w:rsid w:val="0061376E"/>
    <w:rsid w:val="006138CD"/>
    <w:rsid w:val="006139F7"/>
    <w:rsid w:val="00613B12"/>
    <w:rsid w:val="00613ECA"/>
    <w:rsid w:val="00614245"/>
    <w:rsid w:val="00614302"/>
    <w:rsid w:val="0061433B"/>
    <w:rsid w:val="00614361"/>
    <w:rsid w:val="006144CB"/>
    <w:rsid w:val="006144F6"/>
    <w:rsid w:val="006145AE"/>
    <w:rsid w:val="006146C2"/>
    <w:rsid w:val="006147D4"/>
    <w:rsid w:val="00614802"/>
    <w:rsid w:val="0061480F"/>
    <w:rsid w:val="00614845"/>
    <w:rsid w:val="0061486F"/>
    <w:rsid w:val="0061490C"/>
    <w:rsid w:val="006149F4"/>
    <w:rsid w:val="00614A9C"/>
    <w:rsid w:val="00614B00"/>
    <w:rsid w:val="00614B22"/>
    <w:rsid w:val="00614CA3"/>
    <w:rsid w:val="00614D93"/>
    <w:rsid w:val="00614D94"/>
    <w:rsid w:val="00614F38"/>
    <w:rsid w:val="00614F3C"/>
    <w:rsid w:val="00614F45"/>
    <w:rsid w:val="00614F55"/>
    <w:rsid w:val="00614F61"/>
    <w:rsid w:val="00614F92"/>
    <w:rsid w:val="00615065"/>
    <w:rsid w:val="006152D8"/>
    <w:rsid w:val="0061533B"/>
    <w:rsid w:val="006153AA"/>
    <w:rsid w:val="00615414"/>
    <w:rsid w:val="006154EC"/>
    <w:rsid w:val="0061551D"/>
    <w:rsid w:val="0061559C"/>
    <w:rsid w:val="006155E4"/>
    <w:rsid w:val="006156D2"/>
    <w:rsid w:val="006156EA"/>
    <w:rsid w:val="006158F7"/>
    <w:rsid w:val="006159D9"/>
    <w:rsid w:val="00615B4A"/>
    <w:rsid w:val="00615CFE"/>
    <w:rsid w:val="00615D1E"/>
    <w:rsid w:val="00615D44"/>
    <w:rsid w:val="00615E1B"/>
    <w:rsid w:val="00615FDD"/>
    <w:rsid w:val="00615FE0"/>
    <w:rsid w:val="00616083"/>
    <w:rsid w:val="006160A3"/>
    <w:rsid w:val="00616452"/>
    <w:rsid w:val="00616566"/>
    <w:rsid w:val="00616568"/>
    <w:rsid w:val="0061662F"/>
    <w:rsid w:val="00616649"/>
    <w:rsid w:val="006166A2"/>
    <w:rsid w:val="0061689C"/>
    <w:rsid w:val="00616998"/>
    <w:rsid w:val="00616B18"/>
    <w:rsid w:val="00616D2C"/>
    <w:rsid w:val="00616DE9"/>
    <w:rsid w:val="00616F27"/>
    <w:rsid w:val="00616FBB"/>
    <w:rsid w:val="00616FFD"/>
    <w:rsid w:val="006170B2"/>
    <w:rsid w:val="00617147"/>
    <w:rsid w:val="00617181"/>
    <w:rsid w:val="00617361"/>
    <w:rsid w:val="0061752E"/>
    <w:rsid w:val="00617750"/>
    <w:rsid w:val="00617754"/>
    <w:rsid w:val="00617847"/>
    <w:rsid w:val="006178B6"/>
    <w:rsid w:val="006178D8"/>
    <w:rsid w:val="00617923"/>
    <w:rsid w:val="0061792E"/>
    <w:rsid w:val="00617AA4"/>
    <w:rsid w:val="00617C50"/>
    <w:rsid w:val="00617C69"/>
    <w:rsid w:val="00617CEA"/>
    <w:rsid w:val="00617D14"/>
    <w:rsid w:val="00617E2C"/>
    <w:rsid w:val="00617FCC"/>
    <w:rsid w:val="0062002C"/>
    <w:rsid w:val="00620067"/>
    <w:rsid w:val="006200FA"/>
    <w:rsid w:val="00620195"/>
    <w:rsid w:val="00620293"/>
    <w:rsid w:val="006203D2"/>
    <w:rsid w:val="006204FB"/>
    <w:rsid w:val="0062067D"/>
    <w:rsid w:val="006207F6"/>
    <w:rsid w:val="00620896"/>
    <w:rsid w:val="0062092F"/>
    <w:rsid w:val="006209A2"/>
    <w:rsid w:val="00620C13"/>
    <w:rsid w:val="00620DD1"/>
    <w:rsid w:val="00620F72"/>
    <w:rsid w:val="00620FF2"/>
    <w:rsid w:val="00621030"/>
    <w:rsid w:val="006210C3"/>
    <w:rsid w:val="00621174"/>
    <w:rsid w:val="006212D2"/>
    <w:rsid w:val="0062130B"/>
    <w:rsid w:val="0062159D"/>
    <w:rsid w:val="0062159F"/>
    <w:rsid w:val="0062186F"/>
    <w:rsid w:val="00621939"/>
    <w:rsid w:val="0062197B"/>
    <w:rsid w:val="00621B8B"/>
    <w:rsid w:val="00621D03"/>
    <w:rsid w:val="00621D85"/>
    <w:rsid w:val="00621E18"/>
    <w:rsid w:val="00621EC3"/>
    <w:rsid w:val="00621F47"/>
    <w:rsid w:val="00622006"/>
    <w:rsid w:val="00622024"/>
    <w:rsid w:val="00622069"/>
    <w:rsid w:val="006220F3"/>
    <w:rsid w:val="00622410"/>
    <w:rsid w:val="00622414"/>
    <w:rsid w:val="0062244C"/>
    <w:rsid w:val="006224EE"/>
    <w:rsid w:val="006225C0"/>
    <w:rsid w:val="0062278F"/>
    <w:rsid w:val="006227BB"/>
    <w:rsid w:val="00622A07"/>
    <w:rsid w:val="00622AF9"/>
    <w:rsid w:val="00622B2A"/>
    <w:rsid w:val="00622BAD"/>
    <w:rsid w:val="00622D40"/>
    <w:rsid w:val="00622DD7"/>
    <w:rsid w:val="00622F6A"/>
    <w:rsid w:val="00622FAC"/>
    <w:rsid w:val="00622FE1"/>
    <w:rsid w:val="00622FFB"/>
    <w:rsid w:val="00623067"/>
    <w:rsid w:val="006230BB"/>
    <w:rsid w:val="00623217"/>
    <w:rsid w:val="0062323B"/>
    <w:rsid w:val="00623281"/>
    <w:rsid w:val="006234A4"/>
    <w:rsid w:val="00623603"/>
    <w:rsid w:val="00623605"/>
    <w:rsid w:val="00623625"/>
    <w:rsid w:val="00623678"/>
    <w:rsid w:val="0062370A"/>
    <w:rsid w:val="00623717"/>
    <w:rsid w:val="0062381D"/>
    <w:rsid w:val="00623A3B"/>
    <w:rsid w:val="00623B2B"/>
    <w:rsid w:val="00623CA6"/>
    <w:rsid w:val="00623DCA"/>
    <w:rsid w:val="00623F22"/>
    <w:rsid w:val="00624026"/>
    <w:rsid w:val="00624091"/>
    <w:rsid w:val="00624143"/>
    <w:rsid w:val="00624314"/>
    <w:rsid w:val="0062442A"/>
    <w:rsid w:val="006244DB"/>
    <w:rsid w:val="006246E8"/>
    <w:rsid w:val="006248B9"/>
    <w:rsid w:val="006249AD"/>
    <w:rsid w:val="00624A64"/>
    <w:rsid w:val="00624B84"/>
    <w:rsid w:val="00624C63"/>
    <w:rsid w:val="00624C9E"/>
    <w:rsid w:val="00624EA0"/>
    <w:rsid w:val="00624F33"/>
    <w:rsid w:val="006251E5"/>
    <w:rsid w:val="00625259"/>
    <w:rsid w:val="006252F2"/>
    <w:rsid w:val="0062535F"/>
    <w:rsid w:val="0062539A"/>
    <w:rsid w:val="006254F5"/>
    <w:rsid w:val="00625517"/>
    <w:rsid w:val="00625733"/>
    <w:rsid w:val="00625860"/>
    <w:rsid w:val="00625889"/>
    <w:rsid w:val="0062595A"/>
    <w:rsid w:val="00625960"/>
    <w:rsid w:val="0062596B"/>
    <w:rsid w:val="006259AA"/>
    <w:rsid w:val="00625A63"/>
    <w:rsid w:val="00625B48"/>
    <w:rsid w:val="00625C97"/>
    <w:rsid w:val="00625C9A"/>
    <w:rsid w:val="00625D7F"/>
    <w:rsid w:val="00626125"/>
    <w:rsid w:val="0062613A"/>
    <w:rsid w:val="006262A5"/>
    <w:rsid w:val="006262CA"/>
    <w:rsid w:val="00626320"/>
    <w:rsid w:val="00626356"/>
    <w:rsid w:val="00626545"/>
    <w:rsid w:val="0062678A"/>
    <w:rsid w:val="006267ED"/>
    <w:rsid w:val="006267EE"/>
    <w:rsid w:val="006268AB"/>
    <w:rsid w:val="00626AA5"/>
    <w:rsid w:val="00626B64"/>
    <w:rsid w:val="00626B8F"/>
    <w:rsid w:val="00626B95"/>
    <w:rsid w:val="00626C91"/>
    <w:rsid w:val="00626CE5"/>
    <w:rsid w:val="00626CF9"/>
    <w:rsid w:val="00626E63"/>
    <w:rsid w:val="0062705E"/>
    <w:rsid w:val="006270F5"/>
    <w:rsid w:val="006272E6"/>
    <w:rsid w:val="006272FF"/>
    <w:rsid w:val="00627303"/>
    <w:rsid w:val="0062734D"/>
    <w:rsid w:val="006273C9"/>
    <w:rsid w:val="0062756C"/>
    <w:rsid w:val="006275E4"/>
    <w:rsid w:val="00627647"/>
    <w:rsid w:val="00627960"/>
    <w:rsid w:val="006279B9"/>
    <w:rsid w:val="00627AA0"/>
    <w:rsid w:val="00627BDB"/>
    <w:rsid w:val="00627C88"/>
    <w:rsid w:val="00627D1F"/>
    <w:rsid w:val="0063012D"/>
    <w:rsid w:val="006301CA"/>
    <w:rsid w:val="00630214"/>
    <w:rsid w:val="0063023E"/>
    <w:rsid w:val="006302D7"/>
    <w:rsid w:val="00630446"/>
    <w:rsid w:val="006305E7"/>
    <w:rsid w:val="00630635"/>
    <w:rsid w:val="0063065F"/>
    <w:rsid w:val="0063068D"/>
    <w:rsid w:val="0063080E"/>
    <w:rsid w:val="00630855"/>
    <w:rsid w:val="0063091C"/>
    <w:rsid w:val="00630950"/>
    <w:rsid w:val="00630990"/>
    <w:rsid w:val="006309AA"/>
    <w:rsid w:val="006309DE"/>
    <w:rsid w:val="00630A25"/>
    <w:rsid w:val="00630A7E"/>
    <w:rsid w:val="00630C87"/>
    <w:rsid w:val="00630CE6"/>
    <w:rsid w:val="00630E88"/>
    <w:rsid w:val="00630F11"/>
    <w:rsid w:val="00630F2A"/>
    <w:rsid w:val="00630FAD"/>
    <w:rsid w:val="00630FF8"/>
    <w:rsid w:val="0063113A"/>
    <w:rsid w:val="0063117A"/>
    <w:rsid w:val="00631203"/>
    <w:rsid w:val="00631216"/>
    <w:rsid w:val="0063124D"/>
    <w:rsid w:val="006312F3"/>
    <w:rsid w:val="00631372"/>
    <w:rsid w:val="006314E1"/>
    <w:rsid w:val="006316B3"/>
    <w:rsid w:val="006317EE"/>
    <w:rsid w:val="00631BA0"/>
    <w:rsid w:val="00631C1B"/>
    <w:rsid w:val="00631CF3"/>
    <w:rsid w:val="00631D0A"/>
    <w:rsid w:val="00631E14"/>
    <w:rsid w:val="00631EE4"/>
    <w:rsid w:val="00632040"/>
    <w:rsid w:val="006320E0"/>
    <w:rsid w:val="00632193"/>
    <w:rsid w:val="00632213"/>
    <w:rsid w:val="006322B0"/>
    <w:rsid w:val="006322E7"/>
    <w:rsid w:val="0063232F"/>
    <w:rsid w:val="006324B6"/>
    <w:rsid w:val="00632548"/>
    <w:rsid w:val="006325E1"/>
    <w:rsid w:val="006327CE"/>
    <w:rsid w:val="00632800"/>
    <w:rsid w:val="00632992"/>
    <w:rsid w:val="00632A31"/>
    <w:rsid w:val="00632B37"/>
    <w:rsid w:val="00632CB5"/>
    <w:rsid w:val="00632D38"/>
    <w:rsid w:val="00632E15"/>
    <w:rsid w:val="00632E69"/>
    <w:rsid w:val="00632EBC"/>
    <w:rsid w:val="00632F2E"/>
    <w:rsid w:val="00632FD7"/>
    <w:rsid w:val="006331F4"/>
    <w:rsid w:val="00633273"/>
    <w:rsid w:val="006333E3"/>
    <w:rsid w:val="00633416"/>
    <w:rsid w:val="006334A3"/>
    <w:rsid w:val="006334DF"/>
    <w:rsid w:val="006335B5"/>
    <w:rsid w:val="0063391A"/>
    <w:rsid w:val="006339FF"/>
    <w:rsid w:val="00633A85"/>
    <w:rsid w:val="00633B39"/>
    <w:rsid w:val="00633CC5"/>
    <w:rsid w:val="00633CDA"/>
    <w:rsid w:val="00633E01"/>
    <w:rsid w:val="00633E7E"/>
    <w:rsid w:val="00633FB0"/>
    <w:rsid w:val="00634125"/>
    <w:rsid w:val="00634133"/>
    <w:rsid w:val="00634199"/>
    <w:rsid w:val="0063429F"/>
    <w:rsid w:val="006342D4"/>
    <w:rsid w:val="006343C2"/>
    <w:rsid w:val="006343CC"/>
    <w:rsid w:val="00634429"/>
    <w:rsid w:val="0063443F"/>
    <w:rsid w:val="00634489"/>
    <w:rsid w:val="006344A1"/>
    <w:rsid w:val="0063454B"/>
    <w:rsid w:val="00634560"/>
    <w:rsid w:val="006345C1"/>
    <w:rsid w:val="00634723"/>
    <w:rsid w:val="00634785"/>
    <w:rsid w:val="00634862"/>
    <w:rsid w:val="006348EA"/>
    <w:rsid w:val="00634AEF"/>
    <w:rsid w:val="00634CB8"/>
    <w:rsid w:val="00634CCB"/>
    <w:rsid w:val="00634DAC"/>
    <w:rsid w:val="00634FE6"/>
    <w:rsid w:val="0063512C"/>
    <w:rsid w:val="00635153"/>
    <w:rsid w:val="00635167"/>
    <w:rsid w:val="00635170"/>
    <w:rsid w:val="00635283"/>
    <w:rsid w:val="006352EC"/>
    <w:rsid w:val="00635534"/>
    <w:rsid w:val="00635606"/>
    <w:rsid w:val="0063568A"/>
    <w:rsid w:val="00635765"/>
    <w:rsid w:val="00635826"/>
    <w:rsid w:val="006358DB"/>
    <w:rsid w:val="00635947"/>
    <w:rsid w:val="00635ACB"/>
    <w:rsid w:val="00635BFF"/>
    <w:rsid w:val="00635D3B"/>
    <w:rsid w:val="00635DF7"/>
    <w:rsid w:val="00635E01"/>
    <w:rsid w:val="00635E7E"/>
    <w:rsid w:val="00635EA4"/>
    <w:rsid w:val="00635EAD"/>
    <w:rsid w:val="00635EEB"/>
    <w:rsid w:val="00635F68"/>
    <w:rsid w:val="00635F6D"/>
    <w:rsid w:val="0063600B"/>
    <w:rsid w:val="00636158"/>
    <w:rsid w:val="00636192"/>
    <w:rsid w:val="006361BC"/>
    <w:rsid w:val="006362C2"/>
    <w:rsid w:val="006362CF"/>
    <w:rsid w:val="0063630E"/>
    <w:rsid w:val="006363FE"/>
    <w:rsid w:val="006366AB"/>
    <w:rsid w:val="00636782"/>
    <w:rsid w:val="0063684F"/>
    <w:rsid w:val="006368A9"/>
    <w:rsid w:val="006368EA"/>
    <w:rsid w:val="00636988"/>
    <w:rsid w:val="006369C2"/>
    <w:rsid w:val="00636B7F"/>
    <w:rsid w:val="00636C81"/>
    <w:rsid w:val="00636D35"/>
    <w:rsid w:val="00636E08"/>
    <w:rsid w:val="00636E77"/>
    <w:rsid w:val="00636E7F"/>
    <w:rsid w:val="006371B6"/>
    <w:rsid w:val="0063723F"/>
    <w:rsid w:val="006372FB"/>
    <w:rsid w:val="006374AD"/>
    <w:rsid w:val="00637504"/>
    <w:rsid w:val="00637686"/>
    <w:rsid w:val="006376BC"/>
    <w:rsid w:val="00637884"/>
    <w:rsid w:val="0063796C"/>
    <w:rsid w:val="00637A32"/>
    <w:rsid w:val="00637AE4"/>
    <w:rsid w:val="00637D1C"/>
    <w:rsid w:val="00637F32"/>
    <w:rsid w:val="00637FC3"/>
    <w:rsid w:val="006401FA"/>
    <w:rsid w:val="0064040D"/>
    <w:rsid w:val="00640421"/>
    <w:rsid w:val="006404BB"/>
    <w:rsid w:val="00640623"/>
    <w:rsid w:val="00640794"/>
    <w:rsid w:val="00640A0A"/>
    <w:rsid w:val="00640B63"/>
    <w:rsid w:val="00640B98"/>
    <w:rsid w:val="00640DAF"/>
    <w:rsid w:val="00640E7C"/>
    <w:rsid w:val="00640EC4"/>
    <w:rsid w:val="00640F0F"/>
    <w:rsid w:val="00640F1A"/>
    <w:rsid w:val="0064106E"/>
    <w:rsid w:val="00641092"/>
    <w:rsid w:val="0064109B"/>
    <w:rsid w:val="00641314"/>
    <w:rsid w:val="00641325"/>
    <w:rsid w:val="0064147A"/>
    <w:rsid w:val="006414FF"/>
    <w:rsid w:val="006415D1"/>
    <w:rsid w:val="00641721"/>
    <w:rsid w:val="006417E0"/>
    <w:rsid w:val="00641820"/>
    <w:rsid w:val="00641956"/>
    <w:rsid w:val="006419CE"/>
    <w:rsid w:val="00641A64"/>
    <w:rsid w:val="00641BBE"/>
    <w:rsid w:val="00641C0F"/>
    <w:rsid w:val="00641C20"/>
    <w:rsid w:val="00641C84"/>
    <w:rsid w:val="00641CDF"/>
    <w:rsid w:val="00641D33"/>
    <w:rsid w:val="00641E12"/>
    <w:rsid w:val="006420A4"/>
    <w:rsid w:val="0064228E"/>
    <w:rsid w:val="00642334"/>
    <w:rsid w:val="0064237C"/>
    <w:rsid w:val="006424B2"/>
    <w:rsid w:val="00642574"/>
    <w:rsid w:val="006425CC"/>
    <w:rsid w:val="006429E4"/>
    <w:rsid w:val="006429FD"/>
    <w:rsid w:val="00642BBA"/>
    <w:rsid w:val="00642DD8"/>
    <w:rsid w:val="00642E2E"/>
    <w:rsid w:val="00642E8A"/>
    <w:rsid w:val="00643031"/>
    <w:rsid w:val="0064304C"/>
    <w:rsid w:val="00643219"/>
    <w:rsid w:val="00643272"/>
    <w:rsid w:val="006432DE"/>
    <w:rsid w:val="006433A1"/>
    <w:rsid w:val="006433DE"/>
    <w:rsid w:val="00643449"/>
    <w:rsid w:val="00643582"/>
    <w:rsid w:val="0064365A"/>
    <w:rsid w:val="006436C6"/>
    <w:rsid w:val="00643745"/>
    <w:rsid w:val="006437EC"/>
    <w:rsid w:val="006439F7"/>
    <w:rsid w:val="00643A67"/>
    <w:rsid w:val="00643C09"/>
    <w:rsid w:val="00643EC4"/>
    <w:rsid w:val="00643F49"/>
    <w:rsid w:val="00643F8F"/>
    <w:rsid w:val="0064410E"/>
    <w:rsid w:val="0064413A"/>
    <w:rsid w:val="006442B4"/>
    <w:rsid w:val="006443E3"/>
    <w:rsid w:val="0064456D"/>
    <w:rsid w:val="006445D8"/>
    <w:rsid w:val="00644651"/>
    <w:rsid w:val="0064469C"/>
    <w:rsid w:val="00644B4E"/>
    <w:rsid w:val="00644BBE"/>
    <w:rsid w:val="00644BC6"/>
    <w:rsid w:val="00644CB5"/>
    <w:rsid w:val="00644CF3"/>
    <w:rsid w:val="00644D6F"/>
    <w:rsid w:val="00644E91"/>
    <w:rsid w:val="0064508A"/>
    <w:rsid w:val="006450D2"/>
    <w:rsid w:val="0064533D"/>
    <w:rsid w:val="0064535F"/>
    <w:rsid w:val="006453CD"/>
    <w:rsid w:val="0064542C"/>
    <w:rsid w:val="0064544D"/>
    <w:rsid w:val="006455B2"/>
    <w:rsid w:val="0064589C"/>
    <w:rsid w:val="00645B2E"/>
    <w:rsid w:val="00645B73"/>
    <w:rsid w:val="00645B88"/>
    <w:rsid w:val="00645B9E"/>
    <w:rsid w:val="00645C8B"/>
    <w:rsid w:val="00645CC3"/>
    <w:rsid w:val="00645D02"/>
    <w:rsid w:val="00645DC4"/>
    <w:rsid w:val="00645E72"/>
    <w:rsid w:val="00645E8F"/>
    <w:rsid w:val="00645F3F"/>
    <w:rsid w:val="00645F69"/>
    <w:rsid w:val="0064625B"/>
    <w:rsid w:val="0064628B"/>
    <w:rsid w:val="00646296"/>
    <w:rsid w:val="006462C6"/>
    <w:rsid w:val="00646324"/>
    <w:rsid w:val="006465BC"/>
    <w:rsid w:val="006465F7"/>
    <w:rsid w:val="006467ED"/>
    <w:rsid w:val="00646812"/>
    <w:rsid w:val="00646819"/>
    <w:rsid w:val="00646835"/>
    <w:rsid w:val="00646848"/>
    <w:rsid w:val="006468B7"/>
    <w:rsid w:val="00646931"/>
    <w:rsid w:val="00646981"/>
    <w:rsid w:val="006469EC"/>
    <w:rsid w:val="00646A4C"/>
    <w:rsid w:val="00646B91"/>
    <w:rsid w:val="00646CCE"/>
    <w:rsid w:val="00646DC4"/>
    <w:rsid w:val="00646DE2"/>
    <w:rsid w:val="00647028"/>
    <w:rsid w:val="006473A5"/>
    <w:rsid w:val="00647462"/>
    <w:rsid w:val="00647468"/>
    <w:rsid w:val="00647500"/>
    <w:rsid w:val="0064765C"/>
    <w:rsid w:val="006476DC"/>
    <w:rsid w:val="006478D3"/>
    <w:rsid w:val="00647981"/>
    <w:rsid w:val="00647B53"/>
    <w:rsid w:val="00647C32"/>
    <w:rsid w:val="00647DB1"/>
    <w:rsid w:val="006500AC"/>
    <w:rsid w:val="00650142"/>
    <w:rsid w:val="0065040D"/>
    <w:rsid w:val="0065076F"/>
    <w:rsid w:val="00650998"/>
    <w:rsid w:val="00650A30"/>
    <w:rsid w:val="00650A76"/>
    <w:rsid w:val="00650CA4"/>
    <w:rsid w:val="00650FB3"/>
    <w:rsid w:val="006511C5"/>
    <w:rsid w:val="006511D1"/>
    <w:rsid w:val="006513BC"/>
    <w:rsid w:val="00651493"/>
    <w:rsid w:val="0065177B"/>
    <w:rsid w:val="006517DC"/>
    <w:rsid w:val="00651980"/>
    <w:rsid w:val="00651A51"/>
    <w:rsid w:val="00651A87"/>
    <w:rsid w:val="00651AEC"/>
    <w:rsid w:val="00651BD4"/>
    <w:rsid w:val="00651DB7"/>
    <w:rsid w:val="00652029"/>
    <w:rsid w:val="0065215C"/>
    <w:rsid w:val="006521BE"/>
    <w:rsid w:val="00652201"/>
    <w:rsid w:val="0065239E"/>
    <w:rsid w:val="006523BB"/>
    <w:rsid w:val="0065247B"/>
    <w:rsid w:val="006525C9"/>
    <w:rsid w:val="00652607"/>
    <w:rsid w:val="0065269B"/>
    <w:rsid w:val="006526D2"/>
    <w:rsid w:val="006528FD"/>
    <w:rsid w:val="00652910"/>
    <w:rsid w:val="0065293A"/>
    <w:rsid w:val="00652CD9"/>
    <w:rsid w:val="00652DC5"/>
    <w:rsid w:val="00652DD2"/>
    <w:rsid w:val="00652E3E"/>
    <w:rsid w:val="00653314"/>
    <w:rsid w:val="006534FA"/>
    <w:rsid w:val="00653592"/>
    <w:rsid w:val="006535A3"/>
    <w:rsid w:val="006535C5"/>
    <w:rsid w:val="006537C5"/>
    <w:rsid w:val="00653A9E"/>
    <w:rsid w:val="00653B2A"/>
    <w:rsid w:val="00653C0D"/>
    <w:rsid w:val="00653C93"/>
    <w:rsid w:val="00653D00"/>
    <w:rsid w:val="00653D4D"/>
    <w:rsid w:val="00653E9C"/>
    <w:rsid w:val="00654047"/>
    <w:rsid w:val="0065408E"/>
    <w:rsid w:val="00654198"/>
    <w:rsid w:val="0065419E"/>
    <w:rsid w:val="006541A6"/>
    <w:rsid w:val="00654598"/>
    <w:rsid w:val="0065463A"/>
    <w:rsid w:val="00654743"/>
    <w:rsid w:val="00654762"/>
    <w:rsid w:val="0065485F"/>
    <w:rsid w:val="006548A9"/>
    <w:rsid w:val="006549C2"/>
    <w:rsid w:val="00654A1C"/>
    <w:rsid w:val="00654BBF"/>
    <w:rsid w:val="00654CBE"/>
    <w:rsid w:val="00654EAB"/>
    <w:rsid w:val="006550A7"/>
    <w:rsid w:val="006552AA"/>
    <w:rsid w:val="006552CA"/>
    <w:rsid w:val="00655304"/>
    <w:rsid w:val="00655375"/>
    <w:rsid w:val="006553D2"/>
    <w:rsid w:val="00655569"/>
    <w:rsid w:val="006555A8"/>
    <w:rsid w:val="006556BF"/>
    <w:rsid w:val="00655741"/>
    <w:rsid w:val="00655B0E"/>
    <w:rsid w:val="00655B22"/>
    <w:rsid w:val="00655B26"/>
    <w:rsid w:val="00655BFB"/>
    <w:rsid w:val="00655D4B"/>
    <w:rsid w:val="00655DC0"/>
    <w:rsid w:val="00655E17"/>
    <w:rsid w:val="00655E7B"/>
    <w:rsid w:val="00655ED8"/>
    <w:rsid w:val="00655F93"/>
    <w:rsid w:val="006560F9"/>
    <w:rsid w:val="00656170"/>
    <w:rsid w:val="006561A5"/>
    <w:rsid w:val="00656264"/>
    <w:rsid w:val="00656279"/>
    <w:rsid w:val="006562AD"/>
    <w:rsid w:val="006562D4"/>
    <w:rsid w:val="006563CE"/>
    <w:rsid w:val="006563FD"/>
    <w:rsid w:val="0065653B"/>
    <w:rsid w:val="00656595"/>
    <w:rsid w:val="00656597"/>
    <w:rsid w:val="00656614"/>
    <w:rsid w:val="00656736"/>
    <w:rsid w:val="006567CB"/>
    <w:rsid w:val="0065682D"/>
    <w:rsid w:val="006568B8"/>
    <w:rsid w:val="00656944"/>
    <w:rsid w:val="006569AA"/>
    <w:rsid w:val="00656A67"/>
    <w:rsid w:val="00656AD3"/>
    <w:rsid w:val="00656AF7"/>
    <w:rsid w:val="00656B14"/>
    <w:rsid w:val="00656B6E"/>
    <w:rsid w:val="00656E77"/>
    <w:rsid w:val="00656F16"/>
    <w:rsid w:val="006576E2"/>
    <w:rsid w:val="00657780"/>
    <w:rsid w:val="00657808"/>
    <w:rsid w:val="00657830"/>
    <w:rsid w:val="0065788D"/>
    <w:rsid w:val="0065792E"/>
    <w:rsid w:val="00657982"/>
    <w:rsid w:val="00657A6B"/>
    <w:rsid w:val="00657A72"/>
    <w:rsid w:val="00657AD9"/>
    <w:rsid w:val="00657B5F"/>
    <w:rsid w:val="00657BC9"/>
    <w:rsid w:val="00657BE3"/>
    <w:rsid w:val="00657C3D"/>
    <w:rsid w:val="00657CCA"/>
    <w:rsid w:val="00657D33"/>
    <w:rsid w:val="00657D64"/>
    <w:rsid w:val="00657D73"/>
    <w:rsid w:val="00657DB9"/>
    <w:rsid w:val="00657F60"/>
    <w:rsid w:val="006600F7"/>
    <w:rsid w:val="0066019C"/>
    <w:rsid w:val="006601D2"/>
    <w:rsid w:val="00660248"/>
    <w:rsid w:val="006603C2"/>
    <w:rsid w:val="00660446"/>
    <w:rsid w:val="0066067A"/>
    <w:rsid w:val="00660723"/>
    <w:rsid w:val="006607E0"/>
    <w:rsid w:val="0066095A"/>
    <w:rsid w:val="00660B0E"/>
    <w:rsid w:val="00660B35"/>
    <w:rsid w:val="00660D43"/>
    <w:rsid w:val="00660D7B"/>
    <w:rsid w:val="00660FE5"/>
    <w:rsid w:val="00661029"/>
    <w:rsid w:val="006611AE"/>
    <w:rsid w:val="006611D1"/>
    <w:rsid w:val="00661237"/>
    <w:rsid w:val="00661440"/>
    <w:rsid w:val="0066158A"/>
    <w:rsid w:val="00661640"/>
    <w:rsid w:val="00661741"/>
    <w:rsid w:val="00661C9E"/>
    <w:rsid w:val="00661D76"/>
    <w:rsid w:val="00661E66"/>
    <w:rsid w:val="00661E9A"/>
    <w:rsid w:val="00661F56"/>
    <w:rsid w:val="00661FC3"/>
    <w:rsid w:val="006620C0"/>
    <w:rsid w:val="00662170"/>
    <w:rsid w:val="0066224D"/>
    <w:rsid w:val="00662564"/>
    <w:rsid w:val="00662660"/>
    <w:rsid w:val="00662665"/>
    <w:rsid w:val="0066273C"/>
    <w:rsid w:val="0066295D"/>
    <w:rsid w:val="006629C3"/>
    <w:rsid w:val="00662B8D"/>
    <w:rsid w:val="00662BA2"/>
    <w:rsid w:val="00662C6B"/>
    <w:rsid w:val="00662D8A"/>
    <w:rsid w:val="00662F0A"/>
    <w:rsid w:val="00662F29"/>
    <w:rsid w:val="00663041"/>
    <w:rsid w:val="0066305F"/>
    <w:rsid w:val="00663170"/>
    <w:rsid w:val="006631CB"/>
    <w:rsid w:val="006631D6"/>
    <w:rsid w:val="006633AE"/>
    <w:rsid w:val="006633C2"/>
    <w:rsid w:val="006634E2"/>
    <w:rsid w:val="00663646"/>
    <w:rsid w:val="006636E7"/>
    <w:rsid w:val="00663781"/>
    <w:rsid w:val="006637EE"/>
    <w:rsid w:val="00663945"/>
    <w:rsid w:val="00663974"/>
    <w:rsid w:val="00663AD9"/>
    <w:rsid w:val="00663B68"/>
    <w:rsid w:val="00663B88"/>
    <w:rsid w:val="00663BE4"/>
    <w:rsid w:val="00663DF5"/>
    <w:rsid w:val="00663F2A"/>
    <w:rsid w:val="00663F93"/>
    <w:rsid w:val="006640EF"/>
    <w:rsid w:val="0066414B"/>
    <w:rsid w:val="00664214"/>
    <w:rsid w:val="006644FD"/>
    <w:rsid w:val="006645F2"/>
    <w:rsid w:val="006647AC"/>
    <w:rsid w:val="00664999"/>
    <w:rsid w:val="00664A27"/>
    <w:rsid w:val="00664AA7"/>
    <w:rsid w:val="00664AB3"/>
    <w:rsid w:val="00664AEB"/>
    <w:rsid w:val="00664AFA"/>
    <w:rsid w:val="00664B60"/>
    <w:rsid w:val="00664BC0"/>
    <w:rsid w:val="00664C8D"/>
    <w:rsid w:val="00664CC1"/>
    <w:rsid w:val="00664E82"/>
    <w:rsid w:val="00664EED"/>
    <w:rsid w:val="00665139"/>
    <w:rsid w:val="006652CE"/>
    <w:rsid w:val="0066533F"/>
    <w:rsid w:val="006653EC"/>
    <w:rsid w:val="0066542F"/>
    <w:rsid w:val="0066555E"/>
    <w:rsid w:val="006655B9"/>
    <w:rsid w:val="00665620"/>
    <w:rsid w:val="0066574E"/>
    <w:rsid w:val="0066587B"/>
    <w:rsid w:val="00665C7F"/>
    <w:rsid w:val="00665DC0"/>
    <w:rsid w:val="00665E05"/>
    <w:rsid w:val="00665E07"/>
    <w:rsid w:val="00665ED2"/>
    <w:rsid w:val="00665F52"/>
    <w:rsid w:val="00666036"/>
    <w:rsid w:val="00666043"/>
    <w:rsid w:val="006662E1"/>
    <w:rsid w:val="00666500"/>
    <w:rsid w:val="006666CA"/>
    <w:rsid w:val="0066675B"/>
    <w:rsid w:val="00666786"/>
    <w:rsid w:val="00666848"/>
    <w:rsid w:val="006668CC"/>
    <w:rsid w:val="00666A54"/>
    <w:rsid w:val="00666C49"/>
    <w:rsid w:val="00666C50"/>
    <w:rsid w:val="00666D1D"/>
    <w:rsid w:val="00666D6B"/>
    <w:rsid w:val="00666DA4"/>
    <w:rsid w:val="00666DD2"/>
    <w:rsid w:val="00666DF4"/>
    <w:rsid w:val="00666EEF"/>
    <w:rsid w:val="00666F04"/>
    <w:rsid w:val="00666F24"/>
    <w:rsid w:val="00666FD3"/>
    <w:rsid w:val="00666FE3"/>
    <w:rsid w:val="00667026"/>
    <w:rsid w:val="006670B3"/>
    <w:rsid w:val="006670FC"/>
    <w:rsid w:val="00667108"/>
    <w:rsid w:val="00667170"/>
    <w:rsid w:val="00667206"/>
    <w:rsid w:val="0066737C"/>
    <w:rsid w:val="00667383"/>
    <w:rsid w:val="006673AA"/>
    <w:rsid w:val="00667588"/>
    <w:rsid w:val="006675B2"/>
    <w:rsid w:val="0066769B"/>
    <w:rsid w:val="0066770A"/>
    <w:rsid w:val="00667795"/>
    <w:rsid w:val="0066789F"/>
    <w:rsid w:val="00667900"/>
    <w:rsid w:val="00667905"/>
    <w:rsid w:val="00667BC8"/>
    <w:rsid w:val="00667FD1"/>
    <w:rsid w:val="00670033"/>
    <w:rsid w:val="006701CC"/>
    <w:rsid w:val="006701F1"/>
    <w:rsid w:val="00670306"/>
    <w:rsid w:val="006704E3"/>
    <w:rsid w:val="006705AB"/>
    <w:rsid w:val="0067075B"/>
    <w:rsid w:val="00670865"/>
    <w:rsid w:val="00670949"/>
    <w:rsid w:val="006709B4"/>
    <w:rsid w:val="00670DD2"/>
    <w:rsid w:val="00670F6C"/>
    <w:rsid w:val="00671019"/>
    <w:rsid w:val="00671066"/>
    <w:rsid w:val="00671274"/>
    <w:rsid w:val="006713F0"/>
    <w:rsid w:val="0067164D"/>
    <w:rsid w:val="006716B8"/>
    <w:rsid w:val="006716D5"/>
    <w:rsid w:val="00671876"/>
    <w:rsid w:val="0067188A"/>
    <w:rsid w:val="00671928"/>
    <w:rsid w:val="00671A16"/>
    <w:rsid w:val="00671A63"/>
    <w:rsid w:val="00671BA9"/>
    <w:rsid w:val="00671BD4"/>
    <w:rsid w:val="00671BFD"/>
    <w:rsid w:val="00671C0E"/>
    <w:rsid w:val="00671D1A"/>
    <w:rsid w:val="00671DC6"/>
    <w:rsid w:val="00671E70"/>
    <w:rsid w:val="00671F0B"/>
    <w:rsid w:val="00672039"/>
    <w:rsid w:val="0067211C"/>
    <w:rsid w:val="00672226"/>
    <w:rsid w:val="00672414"/>
    <w:rsid w:val="0067261A"/>
    <w:rsid w:val="00672645"/>
    <w:rsid w:val="00672745"/>
    <w:rsid w:val="006727FA"/>
    <w:rsid w:val="0067289D"/>
    <w:rsid w:val="0067292B"/>
    <w:rsid w:val="00672A34"/>
    <w:rsid w:val="00672B4E"/>
    <w:rsid w:val="00672BBB"/>
    <w:rsid w:val="00672C44"/>
    <w:rsid w:val="00672CD4"/>
    <w:rsid w:val="00672CD9"/>
    <w:rsid w:val="00672EDE"/>
    <w:rsid w:val="00672FFF"/>
    <w:rsid w:val="00673050"/>
    <w:rsid w:val="00673093"/>
    <w:rsid w:val="0067312F"/>
    <w:rsid w:val="006731B0"/>
    <w:rsid w:val="006731BF"/>
    <w:rsid w:val="006731ED"/>
    <w:rsid w:val="0067323F"/>
    <w:rsid w:val="006732AC"/>
    <w:rsid w:val="00673302"/>
    <w:rsid w:val="0067335E"/>
    <w:rsid w:val="006734D9"/>
    <w:rsid w:val="0067354B"/>
    <w:rsid w:val="00673587"/>
    <w:rsid w:val="006736AC"/>
    <w:rsid w:val="0067375B"/>
    <w:rsid w:val="0067387A"/>
    <w:rsid w:val="0067396E"/>
    <w:rsid w:val="00673B60"/>
    <w:rsid w:val="00673C5C"/>
    <w:rsid w:val="00673C65"/>
    <w:rsid w:val="00673D9D"/>
    <w:rsid w:val="00673E3C"/>
    <w:rsid w:val="00673FB8"/>
    <w:rsid w:val="00674183"/>
    <w:rsid w:val="0067425D"/>
    <w:rsid w:val="006743C0"/>
    <w:rsid w:val="00674736"/>
    <w:rsid w:val="006748B2"/>
    <w:rsid w:val="00674919"/>
    <w:rsid w:val="0067492D"/>
    <w:rsid w:val="00674932"/>
    <w:rsid w:val="006749C6"/>
    <w:rsid w:val="006749FC"/>
    <w:rsid w:val="00674AEB"/>
    <w:rsid w:val="00674B0B"/>
    <w:rsid w:val="00674CF6"/>
    <w:rsid w:val="00674CF8"/>
    <w:rsid w:val="00674D26"/>
    <w:rsid w:val="00674E92"/>
    <w:rsid w:val="00675079"/>
    <w:rsid w:val="0067513C"/>
    <w:rsid w:val="0067515E"/>
    <w:rsid w:val="00675231"/>
    <w:rsid w:val="00675268"/>
    <w:rsid w:val="00675329"/>
    <w:rsid w:val="00675386"/>
    <w:rsid w:val="006753A2"/>
    <w:rsid w:val="006753D5"/>
    <w:rsid w:val="006754CB"/>
    <w:rsid w:val="00675525"/>
    <w:rsid w:val="0067552C"/>
    <w:rsid w:val="00675710"/>
    <w:rsid w:val="006758A0"/>
    <w:rsid w:val="006758BD"/>
    <w:rsid w:val="0067596B"/>
    <w:rsid w:val="00675BCC"/>
    <w:rsid w:val="00675DF3"/>
    <w:rsid w:val="00675E45"/>
    <w:rsid w:val="00675E93"/>
    <w:rsid w:val="00676064"/>
    <w:rsid w:val="006760F4"/>
    <w:rsid w:val="0067617C"/>
    <w:rsid w:val="00676522"/>
    <w:rsid w:val="006765A3"/>
    <w:rsid w:val="00676648"/>
    <w:rsid w:val="00676842"/>
    <w:rsid w:val="006768AF"/>
    <w:rsid w:val="006769B5"/>
    <w:rsid w:val="00676A61"/>
    <w:rsid w:val="00676B1B"/>
    <w:rsid w:val="00676B9F"/>
    <w:rsid w:val="00676BAB"/>
    <w:rsid w:val="00676D5C"/>
    <w:rsid w:val="00676D9D"/>
    <w:rsid w:val="00676DF3"/>
    <w:rsid w:val="00676EE5"/>
    <w:rsid w:val="00676F69"/>
    <w:rsid w:val="006771F8"/>
    <w:rsid w:val="0067725B"/>
    <w:rsid w:val="00677284"/>
    <w:rsid w:val="006772C4"/>
    <w:rsid w:val="006773F8"/>
    <w:rsid w:val="00677840"/>
    <w:rsid w:val="006778C1"/>
    <w:rsid w:val="0067791F"/>
    <w:rsid w:val="006779AC"/>
    <w:rsid w:val="00677DA4"/>
    <w:rsid w:val="00677E36"/>
    <w:rsid w:val="00677FF6"/>
    <w:rsid w:val="00680020"/>
    <w:rsid w:val="00680143"/>
    <w:rsid w:val="006801BD"/>
    <w:rsid w:val="0068038F"/>
    <w:rsid w:val="0068044D"/>
    <w:rsid w:val="006807B5"/>
    <w:rsid w:val="006808E2"/>
    <w:rsid w:val="006808F0"/>
    <w:rsid w:val="00680911"/>
    <w:rsid w:val="0068095F"/>
    <w:rsid w:val="006809A7"/>
    <w:rsid w:val="00680A4B"/>
    <w:rsid w:val="00680A71"/>
    <w:rsid w:val="00680AB5"/>
    <w:rsid w:val="00680AFE"/>
    <w:rsid w:val="00680B9B"/>
    <w:rsid w:val="00680BD2"/>
    <w:rsid w:val="00680C7E"/>
    <w:rsid w:val="00680E2D"/>
    <w:rsid w:val="00680F2A"/>
    <w:rsid w:val="00680F2B"/>
    <w:rsid w:val="00681049"/>
    <w:rsid w:val="006812E0"/>
    <w:rsid w:val="00681350"/>
    <w:rsid w:val="006814E6"/>
    <w:rsid w:val="00681500"/>
    <w:rsid w:val="00681640"/>
    <w:rsid w:val="00681753"/>
    <w:rsid w:val="006817A7"/>
    <w:rsid w:val="006817C0"/>
    <w:rsid w:val="006818E5"/>
    <w:rsid w:val="006818EE"/>
    <w:rsid w:val="00681917"/>
    <w:rsid w:val="00681A4F"/>
    <w:rsid w:val="00681A91"/>
    <w:rsid w:val="00681B18"/>
    <w:rsid w:val="00681B77"/>
    <w:rsid w:val="00681EC8"/>
    <w:rsid w:val="00681F0F"/>
    <w:rsid w:val="00682053"/>
    <w:rsid w:val="00682281"/>
    <w:rsid w:val="006822CD"/>
    <w:rsid w:val="00682576"/>
    <w:rsid w:val="0068264F"/>
    <w:rsid w:val="00682742"/>
    <w:rsid w:val="0068286D"/>
    <w:rsid w:val="00682AA9"/>
    <w:rsid w:val="00682CDF"/>
    <w:rsid w:val="00682CE9"/>
    <w:rsid w:val="00682EB7"/>
    <w:rsid w:val="00682F73"/>
    <w:rsid w:val="00682FB4"/>
    <w:rsid w:val="00682FC9"/>
    <w:rsid w:val="00683000"/>
    <w:rsid w:val="0068305F"/>
    <w:rsid w:val="006830CD"/>
    <w:rsid w:val="00683348"/>
    <w:rsid w:val="0068348E"/>
    <w:rsid w:val="006836C3"/>
    <w:rsid w:val="006836CC"/>
    <w:rsid w:val="006836CF"/>
    <w:rsid w:val="0068376E"/>
    <w:rsid w:val="00683803"/>
    <w:rsid w:val="006838E0"/>
    <w:rsid w:val="006839DE"/>
    <w:rsid w:val="00683A34"/>
    <w:rsid w:val="00683A6D"/>
    <w:rsid w:val="00683BBF"/>
    <w:rsid w:val="00683BFF"/>
    <w:rsid w:val="00683C74"/>
    <w:rsid w:val="00683CD5"/>
    <w:rsid w:val="00683D62"/>
    <w:rsid w:val="00683F12"/>
    <w:rsid w:val="00683FAD"/>
    <w:rsid w:val="0068405F"/>
    <w:rsid w:val="006840CD"/>
    <w:rsid w:val="00684123"/>
    <w:rsid w:val="006841B8"/>
    <w:rsid w:val="006842DE"/>
    <w:rsid w:val="00684324"/>
    <w:rsid w:val="00684474"/>
    <w:rsid w:val="006844EC"/>
    <w:rsid w:val="00684519"/>
    <w:rsid w:val="00684525"/>
    <w:rsid w:val="00684561"/>
    <w:rsid w:val="00684610"/>
    <w:rsid w:val="00684657"/>
    <w:rsid w:val="00684822"/>
    <w:rsid w:val="00684ABB"/>
    <w:rsid w:val="00684C8B"/>
    <w:rsid w:val="00684C95"/>
    <w:rsid w:val="00684DD7"/>
    <w:rsid w:val="00684F59"/>
    <w:rsid w:val="00684F5A"/>
    <w:rsid w:val="00685052"/>
    <w:rsid w:val="0068526B"/>
    <w:rsid w:val="006853EC"/>
    <w:rsid w:val="00685444"/>
    <w:rsid w:val="00685591"/>
    <w:rsid w:val="006857B3"/>
    <w:rsid w:val="006857E7"/>
    <w:rsid w:val="006858EF"/>
    <w:rsid w:val="006858F9"/>
    <w:rsid w:val="006858FA"/>
    <w:rsid w:val="00685986"/>
    <w:rsid w:val="00685A2F"/>
    <w:rsid w:val="00685A5F"/>
    <w:rsid w:val="00685A98"/>
    <w:rsid w:val="00685B36"/>
    <w:rsid w:val="00685C19"/>
    <w:rsid w:val="00685DD3"/>
    <w:rsid w:val="00685EA9"/>
    <w:rsid w:val="00685EC9"/>
    <w:rsid w:val="00685FDC"/>
    <w:rsid w:val="00686054"/>
    <w:rsid w:val="00686200"/>
    <w:rsid w:val="006862C4"/>
    <w:rsid w:val="00686419"/>
    <w:rsid w:val="00686558"/>
    <w:rsid w:val="006866C9"/>
    <w:rsid w:val="00686718"/>
    <w:rsid w:val="00686815"/>
    <w:rsid w:val="0068683D"/>
    <w:rsid w:val="00686875"/>
    <w:rsid w:val="00686989"/>
    <w:rsid w:val="0068699F"/>
    <w:rsid w:val="00686ACB"/>
    <w:rsid w:val="00686C9D"/>
    <w:rsid w:val="00686DAA"/>
    <w:rsid w:val="00686F09"/>
    <w:rsid w:val="00687174"/>
    <w:rsid w:val="006873DD"/>
    <w:rsid w:val="006874AE"/>
    <w:rsid w:val="00687526"/>
    <w:rsid w:val="006877B6"/>
    <w:rsid w:val="006878AC"/>
    <w:rsid w:val="00687967"/>
    <w:rsid w:val="00687A84"/>
    <w:rsid w:val="00687C9A"/>
    <w:rsid w:val="00687D02"/>
    <w:rsid w:val="00687D23"/>
    <w:rsid w:val="00687DD5"/>
    <w:rsid w:val="00687F81"/>
    <w:rsid w:val="00687FA3"/>
    <w:rsid w:val="0069008C"/>
    <w:rsid w:val="00690191"/>
    <w:rsid w:val="006901E1"/>
    <w:rsid w:val="006901F0"/>
    <w:rsid w:val="006902FE"/>
    <w:rsid w:val="0069046E"/>
    <w:rsid w:val="00690479"/>
    <w:rsid w:val="006906B9"/>
    <w:rsid w:val="006906CD"/>
    <w:rsid w:val="0069073A"/>
    <w:rsid w:val="0069082E"/>
    <w:rsid w:val="006908B0"/>
    <w:rsid w:val="006908E0"/>
    <w:rsid w:val="00690A6E"/>
    <w:rsid w:val="00690B13"/>
    <w:rsid w:val="00690C5D"/>
    <w:rsid w:val="00690D57"/>
    <w:rsid w:val="00690E2C"/>
    <w:rsid w:val="00690EB5"/>
    <w:rsid w:val="00690F5A"/>
    <w:rsid w:val="00690FF1"/>
    <w:rsid w:val="00691038"/>
    <w:rsid w:val="006911E4"/>
    <w:rsid w:val="00691338"/>
    <w:rsid w:val="006914C3"/>
    <w:rsid w:val="00691537"/>
    <w:rsid w:val="00691610"/>
    <w:rsid w:val="00691614"/>
    <w:rsid w:val="006916CC"/>
    <w:rsid w:val="0069171D"/>
    <w:rsid w:val="00691738"/>
    <w:rsid w:val="00691794"/>
    <w:rsid w:val="0069188E"/>
    <w:rsid w:val="006918FA"/>
    <w:rsid w:val="00691A71"/>
    <w:rsid w:val="00691B97"/>
    <w:rsid w:val="00691BC8"/>
    <w:rsid w:val="00691BF1"/>
    <w:rsid w:val="00691C20"/>
    <w:rsid w:val="00691CB3"/>
    <w:rsid w:val="00691E06"/>
    <w:rsid w:val="00691E71"/>
    <w:rsid w:val="00691FFD"/>
    <w:rsid w:val="006923A9"/>
    <w:rsid w:val="00692408"/>
    <w:rsid w:val="00692489"/>
    <w:rsid w:val="006924C1"/>
    <w:rsid w:val="00692614"/>
    <w:rsid w:val="006926DC"/>
    <w:rsid w:val="0069275A"/>
    <w:rsid w:val="00692A14"/>
    <w:rsid w:val="00692A38"/>
    <w:rsid w:val="00692C42"/>
    <w:rsid w:val="00692C70"/>
    <w:rsid w:val="00692CC3"/>
    <w:rsid w:val="00692D72"/>
    <w:rsid w:val="00692E63"/>
    <w:rsid w:val="00692EEF"/>
    <w:rsid w:val="00693072"/>
    <w:rsid w:val="006930A2"/>
    <w:rsid w:val="00693264"/>
    <w:rsid w:val="00693299"/>
    <w:rsid w:val="00693403"/>
    <w:rsid w:val="006935AB"/>
    <w:rsid w:val="006937D9"/>
    <w:rsid w:val="0069396A"/>
    <w:rsid w:val="00693A03"/>
    <w:rsid w:val="00693CE2"/>
    <w:rsid w:val="00693D8D"/>
    <w:rsid w:val="00693FB7"/>
    <w:rsid w:val="0069411F"/>
    <w:rsid w:val="006941BC"/>
    <w:rsid w:val="006941E3"/>
    <w:rsid w:val="00694372"/>
    <w:rsid w:val="00694383"/>
    <w:rsid w:val="006943C4"/>
    <w:rsid w:val="006944AE"/>
    <w:rsid w:val="00694596"/>
    <w:rsid w:val="00694615"/>
    <w:rsid w:val="00694880"/>
    <w:rsid w:val="00694890"/>
    <w:rsid w:val="00694941"/>
    <w:rsid w:val="00694994"/>
    <w:rsid w:val="00694AC8"/>
    <w:rsid w:val="00694AEA"/>
    <w:rsid w:val="00694B28"/>
    <w:rsid w:val="00694B68"/>
    <w:rsid w:val="00694CFD"/>
    <w:rsid w:val="00694DA4"/>
    <w:rsid w:val="00694EC2"/>
    <w:rsid w:val="00694EC9"/>
    <w:rsid w:val="00694EFF"/>
    <w:rsid w:val="00694F45"/>
    <w:rsid w:val="00694F76"/>
    <w:rsid w:val="00694FD4"/>
    <w:rsid w:val="00695044"/>
    <w:rsid w:val="006950C4"/>
    <w:rsid w:val="00695112"/>
    <w:rsid w:val="0069521E"/>
    <w:rsid w:val="00695388"/>
    <w:rsid w:val="006953CA"/>
    <w:rsid w:val="006953F7"/>
    <w:rsid w:val="00695591"/>
    <w:rsid w:val="006955AE"/>
    <w:rsid w:val="006955FE"/>
    <w:rsid w:val="00695666"/>
    <w:rsid w:val="006957F1"/>
    <w:rsid w:val="00695853"/>
    <w:rsid w:val="0069585A"/>
    <w:rsid w:val="00695874"/>
    <w:rsid w:val="00695BBC"/>
    <w:rsid w:val="00695CB8"/>
    <w:rsid w:val="00695DA3"/>
    <w:rsid w:val="00695E6A"/>
    <w:rsid w:val="00695F3F"/>
    <w:rsid w:val="006961BB"/>
    <w:rsid w:val="00696219"/>
    <w:rsid w:val="00696250"/>
    <w:rsid w:val="0069626A"/>
    <w:rsid w:val="0069633C"/>
    <w:rsid w:val="00696432"/>
    <w:rsid w:val="006964D1"/>
    <w:rsid w:val="00696583"/>
    <w:rsid w:val="0069658D"/>
    <w:rsid w:val="0069663C"/>
    <w:rsid w:val="00696777"/>
    <w:rsid w:val="00696852"/>
    <w:rsid w:val="0069689A"/>
    <w:rsid w:val="006968F8"/>
    <w:rsid w:val="006968FF"/>
    <w:rsid w:val="00696B54"/>
    <w:rsid w:val="00696CF9"/>
    <w:rsid w:val="00696E1A"/>
    <w:rsid w:val="00696F40"/>
    <w:rsid w:val="0069717B"/>
    <w:rsid w:val="0069727D"/>
    <w:rsid w:val="006973A5"/>
    <w:rsid w:val="006974EB"/>
    <w:rsid w:val="00697527"/>
    <w:rsid w:val="00697578"/>
    <w:rsid w:val="006975E0"/>
    <w:rsid w:val="006976EB"/>
    <w:rsid w:val="00697808"/>
    <w:rsid w:val="00697931"/>
    <w:rsid w:val="00697942"/>
    <w:rsid w:val="00697A81"/>
    <w:rsid w:val="00697CD6"/>
    <w:rsid w:val="00697D14"/>
    <w:rsid w:val="00697D46"/>
    <w:rsid w:val="00697DA1"/>
    <w:rsid w:val="00697DA9"/>
    <w:rsid w:val="00697E91"/>
    <w:rsid w:val="00697EB2"/>
    <w:rsid w:val="006A002E"/>
    <w:rsid w:val="006A022C"/>
    <w:rsid w:val="006A02B8"/>
    <w:rsid w:val="006A0330"/>
    <w:rsid w:val="006A03B7"/>
    <w:rsid w:val="006A0409"/>
    <w:rsid w:val="006A046A"/>
    <w:rsid w:val="006A064C"/>
    <w:rsid w:val="006A06AB"/>
    <w:rsid w:val="006A0829"/>
    <w:rsid w:val="006A08AA"/>
    <w:rsid w:val="006A091F"/>
    <w:rsid w:val="006A0B62"/>
    <w:rsid w:val="006A0C33"/>
    <w:rsid w:val="006A0E5A"/>
    <w:rsid w:val="006A0F56"/>
    <w:rsid w:val="006A1155"/>
    <w:rsid w:val="006A117A"/>
    <w:rsid w:val="006A129C"/>
    <w:rsid w:val="006A12A6"/>
    <w:rsid w:val="006A12AD"/>
    <w:rsid w:val="006A12B4"/>
    <w:rsid w:val="006A1340"/>
    <w:rsid w:val="006A1364"/>
    <w:rsid w:val="006A1369"/>
    <w:rsid w:val="006A14E4"/>
    <w:rsid w:val="006A1712"/>
    <w:rsid w:val="006A17D3"/>
    <w:rsid w:val="006A1832"/>
    <w:rsid w:val="006A1839"/>
    <w:rsid w:val="006A1B89"/>
    <w:rsid w:val="006A1C2F"/>
    <w:rsid w:val="006A1C31"/>
    <w:rsid w:val="006A1CA0"/>
    <w:rsid w:val="006A1EDF"/>
    <w:rsid w:val="006A1F5C"/>
    <w:rsid w:val="006A20F8"/>
    <w:rsid w:val="006A2249"/>
    <w:rsid w:val="006A279E"/>
    <w:rsid w:val="006A30DF"/>
    <w:rsid w:val="006A30E7"/>
    <w:rsid w:val="006A30FA"/>
    <w:rsid w:val="006A317D"/>
    <w:rsid w:val="006A3180"/>
    <w:rsid w:val="006A31F5"/>
    <w:rsid w:val="006A3267"/>
    <w:rsid w:val="006A3288"/>
    <w:rsid w:val="006A32F5"/>
    <w:rsid w:val="006A3320"/>
    <w:rsid w:val="006A33CA"/>
    <w:rsid w:val="006A33D1"/>
    <w:rsid w:val="006A35BE"/>
    <w:rsid w:val="006A3920"/>
    <w:rsid w:val="006A3A30"/>
    <w:rsid w:val="006A3A52"/>
    <w:rsid w:val="006A3AF9"/>
    <w:rsid w:val="006A3B53"/>
    <w:rsid w:val="006A3D51"/>
    <w:rsid w:val="006A3E4F"/>
    <w:rsid w:val="006A3EE4"/>
    <w:rsid w:val="006A3F77"/>
    <w:rsid w:val="006A4331"/>
    <w:rsid w:val="006A43A5"/>
    <w:rsid w:val="006A43DB"/>
    <w:rsid w:val="006A4411"/>
    <w:rsid w:val="006A45A5"/>
    <w:rsid w:val="006A467A"/>
    <w:rsid w:val="006A470A"/>
    <w:rsid w:val="006A4794"/>
    <w:rsid w:val="006A4A35"/>
    <w:rsid w:val="006A4B16"/>
    <w:rsid w:val="006A4B3A"/>
    <w:rsid w:val="006A4C1C"/>
    <w:rsid w:val="006A4C83"/>
    <w:rsid w:val="006A4FF2"/>
    <w:rsid w:val="006A501D"/>
    <w:rsid w:val="006A5023"/>
    <w:rsid w:val="006A5070"/>
    <w:rsid w:val="006A509A"/>
    <w:rsid w:val="006A509B"/>
    <w:rsid w:val="006A51AE"/>
    <w:rsid w:val="006A51B2"/>
    <w:rsid w:val="006A52B1"/>
    <w:rsid w:val="006A52D7"/>
    <w:rsid w:val="006A54AC"/>
    <w:rsid w:val="006A54C1"/>
    <w:rsid w:val="006A55BC"/>
    <w:rsid w:val="006A565A"/>
    <w:rsid w:val="006A56D4"/>
    <w:rsid w:val="006A5895"/>
    <w:rsid w:val="006A5ABC"/>
    <w:rsid w:val="006A5C47"/>
    <w:rsid w:val="006A5C85"/>
    <w:rsid w:val="006A5D54"/>
    <w:rsid w:val="006A5EA9"/>
    <w:rsid w:val="006A5F15"/>
    <w:rsid w:val="006A5F41"/>
    <w:rsid w:val="006A6000"/>
    <w:rsid w:val="006A6189"/>
    <w:rsid w:val="006A61D2"/>
    <w:rsid w:val="006A6276"/>
    <w:rsid w:val="006A62A0"/>
    <w:rsid w:val="006A6318"/>
    <w:rsid w:val="006A631D"/>
    <w:rsid w:val="006A6351"/>
    <w:rsid w:val="006A66B6"/>
    <w:rsid w:val="006A673B"/>
    <w:rsid w:val="006A68A2"/>
    <w:rsid w:val="006A68B0"/>
    <w:rsid w:val="006A6927"/>
    <w:rsid w:val="006A6AEE"/>
    <w:rsid w:val="006A6C49"/>
    <w:rsid w:val="006A6CA0"/>
    <w:rsid w:val="006A700D"/>
    <w:rsid w:val="006A709F"/>
    <w:rsid w:val="006A710C"/>
    <w:rsid w:val="006A7186"/>
    <w:rsid w:val="006A7249"/>
    <w:rsid w:val="006A724F"/>
    <w:rsid w:val="006A7263"/>
    <w:rsid w:val="006A7280"/>
    <w:rsid w:val="006A72C0"/>
    <w:rsid w:val="006A733B"/>
    <w:rsid w:val="006A739F"/>
    <w:rsid w:val="006A7482"/>
    <w:rsid w:val="006A7503"/>
    <w:rsid w:val="006A7626"/>
    <w:rsid w:val="006A7666"/>
    <w:rsid w:val="006A76D9"/>
    <w:rsid w:val="006A783D"/>
    <w:rsid w:val="006A7AF6"/>
    <w:rsid w:val="006A7BC9"/>
    <w:rsid w:val="006A7BD6"/>
    <w:rsid w:val="006A7C82"/>
    <w:rsid w:val="006A7F7D"/>
    <w:rsid w:val="006B02A0"/>
    <w:rsid w:val="006B02BD"/>
    <w:rsid w:val="006B05D6"/>
    <w:rsid w:val="006B06AB"/>
    <w:rsid w:val="006B06D2"/>
    <w:rsid w:val="006B07EB"/>
    <w:rsid w:val="006B08CD"/>
    <w:rsid w:val="006B0977"/>
    <w:rsid w:val="006B0991"/>
    <w:rsid w:val="006B0B98"/>
    <w:rsid w:val="006B0C55"/>
    <w:rsid w:val="006B0D0E"/>
    <w:rsid w:val="006B0D32"/>
    <w:rsid w:val="006B1069"/>
    <w:rsid w:val="006B1077"/>
    <w:rsid w:val="006B10D2"/>
    <w:rsid w:val="006B11A1"/>
    <w:rsid w:val="006B15B5"/>
    <w:rsid w:val="006B160B"/>
    <w:rsid w:val="006B1641"/>
    <w:rsid w:val="006B1891"/>
    <w:rsid w:val="006B191B"/>
    <w:rsid w:val="006B195E"/>
    <w:rsid w:val="006B1BAB"/>
    <w:rsid w:val="006B1C10"/>
    <w:rsid w:val="006B1CD0"/>
    <w:rsid w:val="006B1D22"/>
    <w:rsid w:val="006B1D5C"/>
    <w:rsid w:val="006B1DE6"/>
    <w:rsid w:val="006B2043"/>
    <w:rsid w:val="006B20CE"/>
    <w:rsid w:val="006B20D9"/>
    <w:rsid w:val="006B2155"/>
    <w:rsid w:val="006B2181"/>
    <w:rsid w:val="006B2186"/>
    <w:rsid w:val="006B21DA"/>
    <w:rsid w:val="006B23AC"/>
    <w:rsid w:val="006B2670"/>
    <w:rsid w:val="006B27CE"/>
    <w:rsid w:val="006B29E7"/>
    <w:rsid w:val="006B2AA5"/>
    <w:rsid w:val="006B2ABA"/>
    <w:rsid w:val="006B2B5E"/>
    <w:rsid w:val="006B2B83"/>
    <w:rsid w:val="006B2C57"/>
    <w:rsid w:val="006B3057"/>
    <w:rsid w:val="006B3466"/>
    <w:rsid w:val="006B3487"/>
    <w:rsid w:val="006B34DC"/>
    <w:rsid w:val="006B3573"/>
    <w:rsid w:val="006B35F0"/>
    <w:rsid w:val="006B36F1"/>
    <w:rsid w:val="006B37A9"/>
    <w:rsid w:val="006B385E"/>
    <w:rsid w:val="006B386B"/>
    <w:rsid w:val="006B38CF"/>
    <w:rsid w:val="006B39DD"/>
    <w:rsid w:val="006B3ADA"/>
    <w:rsid w:val="006B3B07"/>
    <w:rsid w:val="006B3BD1"/>
    <w:rsid w:val="006B3C1C"/>
    <w:rsid w:val="006B3C40"/>
    <w:rsid w:val="006B3CBC"/>
    <w:rsid w:val="006B3CF7"/>
    <w:rsid w:val="006B3D83"/>
    <w:rsid w:val="006B3D8B"/>
    <w:rsid w:val="006B3D99"/>
    <w:rsid w:val="006B3F45"/>
    <w:rsid w:val="006B409B"/>
    <w:rsid w:val="006B414E"/>
    <w:rsid w:val="006B422D"/>
    <w:rsid w:val="006B424F"/>
    <w:rsid w:val="006B4321"/>
    <w:rsid w:val="006B440F"/>
    <w:rsid w:val="006B44EE"/>
    <w:rsid w:val="006B4506"/>
    <w:rsid w:val="006B460B"/>
    <w:rsid w:val="006B4716"/>
    <w:rsid w:val="006B4767"/>
    <w:rsid w:val="006B47B2"/>
    <w:rsid w:val="006B47E0"/>
    <w:rsid w:val="006B48FE"/>
    <w:rsid w:val="006B498E"/>
    <w:rsid w:val="006B49F9"/>
    <w:rsid w:val="006B4A65"/>
    <w:rsid w:val="006B4ACA"/>
    <w:rsid w:val="006B4B35"/>
    <w:rsid w:val="006B4B79"/>
    <w:rsid w:val="006B4C0F"/>
    <w:rsid w:val="006B4C2D"/>
    <w:rsid w:val="006B4C83"/>
    <w:rsid w:val="006B4D3E"/>
    <w:rsid w:val="006B4FF5"/>
    <w:rsid w:val="006B5115"/>
    <w:rsid w:val="006B5120"/>
    <w:rsid w:val="006B51EB"/>
    <w:rsid w:val="006B521B"/>
    <w:rsid w:val="006B5279"/>
    <w:rsid w:val="006B528C"/>
    <w:rsid w:val="006B536D"/>
    <w:rsid w:val="006B53A6"/>
    <w:rsid w:val="006B553B"/>
    <w:rsid w:val="006B5541"/>
    <w:rsid w:val="006B5638"/>
    <w:rsid w:val="006B56A7"/>
    <w:rsid w:val="006B5896"/>
    <w:rsid w:val="006B58B9"/>
    <w:rsid w:val="006B594C"/>
    <w:rsid w:val="006B598C"/>
    <w:rsid w:val="006B59F1"/>
    <w:rsid w:val="006B5A85"/>
    <w:rsid w:val="006B5AEB"/>
    <w:rsid w:val="006B5B13"/>
    <w:rsid w:val="006B5B1C"/>
    <w:rsid w:val="006B5BF3"/>
    <w:rsid w:val="006B5C36"/>
    <w:rsid w:val="006B5C9C"/>
    <w:rsid w:val="006B5CCE"/>
    <w:rsid w:val="006B5D78"/>
    <w:rsid w:val="006B5DC3"/>
    <w:rsid w:val="006B5DF1"/>
    <w:rsid w:val="006B5F87"/>
    <w:rsid w:val="006B6064"/>
    <w:rsid w:val="006B6140"/>
    <w:rsid w:val="006B626A"/>
    <w:rsid w:val="006B633F"/>
    <w:rsid w:val="006B63EB"/>
    <w:rsid w:val="006B6482"/>
    <w:rsid w:val="006B64FA"/>
    <w:rsid w:val="006B6542"/>
    <w:rsid w:val="006B6559"/>
    <w:rsid w:val="006B65B1"/>
    <w:rsid w:val="006B6632"/>
    <w:rsid w:val="006B66BA"/>
    <w:rsid w:val="006B66DB"/>
    <w:rsid w:val="006B68C6"/>
    <w:rsid w:val="006B68D1"/>
    <w:rsid w:val="006B6A55"/>
    <w:rsid w:val="006B6B28"/>
    <w:rsid w:val="006B6B6E"/>
    <w:rsid w:val="006B6BD3"/>
    <w:rsid w:val="006B6C7E"/>
    <w:rsid w:val="006B6DCE"/>
    <w:rsid w:val="006B6ED6"/>
    <w:rsid w:val="006B6F57"/>
    <w:rsid w:val="006B6FFB"/>
    <w:rsid w:val="006B70D6"/>
    <w:rsid w:val="006B7180"/>
    <w:rsid w:val="006B71DF"/>
    <w:rsid w:val="006B7261"/>
    <w:rsid w:val="006B72BF"/>
    <w:rsid w:val="006B74AD"/>
    <w:rsid w:val="006B74BF"/>
    <w:rsid w:val="006B7562"/>
    <w:rsid w:val="006B762F"/>
    <w:rsid w:val="006B76A3"/>
    <w:rsid w:val="006B7711"/>
    <w:rsid w:val="006B7717"/>
    <w:rsid w:val="006B78ED"/>
    <w:rsid w:val="006B7933"/>
    <w:rsid w:val="006B79F5"/>
    <w:rsid w:val="006B7A31"/>
    <w:rsid w:val="006B7A90"/>
    <w:rsid w:val="006B7CE5"/>
    <w:rsid w:val="006B7D5F"/>
    <w:rsid w:val="006B7E6F"/>
    <w:rsid w:val="006B7F24"/>
    <w:rsid w:val="006C0270"/>
    <w:rsid w:val="006C02FF"/>
    <w:rsid w:val="006C0316"/>
    <w:rsid w:val="006C0507"/>
    <w:rsid w:val="006C06EF"/>
    <w:rsid w:val="006C080F"/>
    <w:rsid w:val="006C0887"/>
    <w:rsid w:val="006C08EE"/>
    <w:rsid w:val="006C0B4F"/>
    <w:rsid w:val="006C0C8E"/>
    <w:rsid w:val="006C0D48"/>
    <w:rsid w:val="006C0DAE"/>
    <w:rsid w:val="006C0F40"/>
    <w:rsid w:val="006C0F50"/>
    <w:rsid w:val="006C0F73"/>
    <w:rsid w:val="006C0F9A"/>
    <w:rsid w:val="006C0FDD"/>
    <w:rsid w:val="006C0FE3"/>
    <w:rsid w:val="006C15A9"/>
    <w:rsid w:val="006C16C1"/>
    <w:rsid w:val="006C16D5"/>
    <w:rsid w:val="006C183D"/>
    <w:rsid w:val="006C184E"/>
    <w:rsid w:val="006C1859"/>
    <w:rsid w:val="006C1909"/>
    <w:rsid w:val="006C1947"/>
    <w:rsid w:val="006C19D0"/>
    <w:rsid w:val="006C1A82"/>
    <w:rsid w:val="006C1C0E"/>
    <w:rsid w:val="006C1F31"/>
    <w:rsid w:val="006C211F"/>
    <w:rsid w:val="006C2184"/>
    <w:rsid w:val="006C2223"/>
    <w:rsid w:val="006C228D"/>
    <w:rsid w:val="006C22B7"/>
    <w:rsid w:val="006C2300"/>
    <w:rsid w:val="006C23F3"/>
    <w:rsid w:val="006C2437"/>
    <w:rsid w:val="006C24C9"/>
    <w:rsid w:val="006C24D9"/>
    <w:rsid w:val="006C24E4"/>
    <w:rsid w:val="006C2628"/>
    <w:rsid w:val="006C275E"/>
    <w:rsid w:val="006C27CA"/>
    <w:rsid w:val="006C27EF"/>
    <w:rsid w:val="006C2825"/>
    <w:rsid w:val="006C29DF"/>
    <w:rsid w:val="006C2A8B"/>
    <w:rsid w:val="006C2AED"/>
    <w:rsid w:val="006C2B69"/>
    <w:rsid w:val="006C2B78"/>
    <w:rsid w:val="006C2BCD"/>
    <w:rsid w:val="006C2BD0"/>
    <w:rsid w:val="006C2C3E"/>
    <w:rsid w:val="006C2C4A"/>
    <w:rsid w:val="006C2C96"/>
    <w:rsid w:val="006C2E6A"/>
    <w:rsid w:val="006C2EA5"/>
    <w:rsid w:val="006C2F2E"/>
    <w:rsid w:val="006C2F56"/>
    <w:rsid w:val="006C3070"/>
    <w:rsid w:val="006C307F"/>
    <w:rsid w:val="006C313A"/>
    <w:rsid w:val="006C3202"/>
    <w:rsid w:val="006C3402"/>
    <w:rsid w:val="006C352C"/>
    <w:rsid w:val="006C36A4"/>
    <w:rsid w:val="006C37C5"/>
    <w:rsid w:val="006C3B2C"/>
    <w:rsid w:val="006C3C5C"/>
    <w:rsid w:val="006C3C6F"/>
    <w:rsid w:val="006C3CFB"/>
    <w:rsid w:val="006C3D76"/>
    <w:rsid w:val="006C3E24"/>
    <w:rsid w:val="006C3E51"/>
    <w:rsid w:val="006C3FC8"/>
    <w:rsid w:val="006C4388"/>
    <w:rsid w:val="006C45A9"/>
    <w:rsid w:val="006C45DD"/>
    <w:rsid w:val="006C48D5"/>
    <w:rsid w:val="006C4A74"/>
    <w:rsid w:val="006C4B82"/>
    <w:rsid w:val="006C4CD4"/>
    <w:rsid w:val="006C4CE6"/>
    <w:rsid w:val="006C4CF8"/>
    <w:rsid w:val="006C4EBC"/>
    <w:rsid w:val="006C4FA2"/>
    <w:rsid w:val="006C4FA9"/>
    <w:rsid w:val="006C4FCD"/>
    <w:rsid w:val="006C52A4"/>
    <w:rsid w:val="006C53D9"/>
    <w:rsid w:val="006C5514"/>
    <w:rsid w:val="006C555C"/>
    <w:rsid w:val="006C557D"/>
    <w:rsid w:val="006C5672"/>
    <w:rsid w:val="006C5809"/>
    <w:rsid w:val="006C5834"/>
    <w:rsid w:val="006C5851"/>
    <w:rsid w:val="006C5854"/>
    <w:rsid w:val="006C58E4"/>
    <w:rsid w:val="006C5A62"/>
    <w:rsid w:val="006C5A70"/>
    <w:rsid w:val="006C5AA7"/>
    <w:rsid w:val="006C5B17"/>
    <w:rsid w:val="006C5B4F"/>
    <w:rsid w:val="006C5B94"/>
    <w:rsid w:val="006C5CC1"/>
    <w:rsid w:val="006C5CC2"/>
    <w:rsid w:val="006C5D1E"/>
    <w:rsid w:val="006C5D28"/>
    <w:rsid w:val="006C5E08"/>
    <w:rsid w:val="006C5E4F"/>
    <w:rsid w:val="006C5ED0"/>
    <w:rsid w:val="006C5F1A"/>
    <w:rsid w:val="006C605E"/>
    <w:rsid w:val="006C6377"/>
    <w:rsid w:val="006C6409"/>
    <w:rsid w:val="006C65B4"/>
    <w:rsid w:val="006C6640"/>
    <w:rsid w:val="006C669B"/>
    <w:rsid w:val="006C66A4"/>
    <w:rsid w:val="006C66B2"/>
    <w:rsid w:val="006C675C"/>
    <w:rsid w:val="006C67DA"/>
    <w:rsid w:val="006C6834"/>
    <w:rsid w:val="006C68D4"/>
    <w:rsid w:val="006C6942"/>
    <w:rsid w:val="006C6A04"/>
    <w:rsid w:val="006C6ABC"/>
    <w:rsid w:val="006C6B0F"/>
    <w:rsid w:val="006C6BFC"/>
    <w:rsid w:val="006C6E55"/>
    <w:rsid w:val="006C6ED3"/>
    <w:rsid w:val="006C6F3B"/>
    <w:rsid w:val="006C6F65"/>
    <w:rsid w:val="006C6FA8"/>
    <w:rsid w:val="006C7093"/>
    <w:rsid w:val="006C72E9"/>
    <w:rsid w:val="006C735B"/>
    <w:rsid w:val="006C761C"/>
    <w:rsid w:val="006C763E"/>
    <w:rsid w:val="006C7659"/>
    <w:rsid w:val="006C7767"/>
    <w:rsid w:val="006C77DD"/>
    <w:rsid w:val="006C7876"/>
    <w:rsid w:val="006C7916"/>
    <w:rsid w:val="006C7926"/>
    <w:rsid w:val="006C7971"/>
    <w:rsid w:val="006C798F"/>
    <w:rsid w:val="006C799E"/>
    <w:rsid w:val="006C7B14"/>
    <w:rsid w:val="006C7BC1"/>
    <w:rsid w:val="006C7C45"/>
    <w:rsid w:val="006C7D3E"/>
    <w:rsid w:val="006C7FDB"/>
    <w:rsid w:val="006D0017"/>
    <w:rsid w:val="006D0081"/>
    <w:rsid w:val="006D022E"/>
    <w:rsid w:val="006D024B"/>
    <w:rsid w:val="006D032B"/>
    <w:rsid w:val="006D04AD"/>
    <w:rsid w:val="006D054A"/>
    <w:rsid w:val="006D0658"/>
    <w:rsid w:val="006D0667"/>
    <w:rsid w:val="006D06CA"/>
    <w:rsid w:val="006D06CF"/>
    <w:rsid w:val="006D0733"/>
    <w:rsid w:val="006D08E9"/>
    <w:rsid w:val="006D0AA0"/>
    <w:rsid w:val="006D0ACD"/>
    <w:rsid w:val="006D0C9D"/>
    <w:rsid w:val="006D0CC3"/>
    <w:rsid w:val="006D0CFE"/>
    <w:rsid w:val="006D0D3F"/>
    <w:rsid w:val="006D0D65"/>
    <w:rsid w:val="006D0DC4"/>
    <w:rsid w:val="006D0E52"/>
    <w:rsid w:val="006D10CE"/>
    <w:rsid w:val="006D114E"/>
    <w:rsid w:val="006D1257"/>
    <w:rsid w:val="006D1266"/>
    <w:rsid w:val="006D1355"/>
    <w:rsid w:val="006D1423"/>
    <w:rsid w:val="006D1597"/>
    <w:rsid w:val="006D165B"/>
    <w:rsid w:val="006D169D"/>
    <w:rsid w:val="006D1748"/>
    <w:rsid w:val="006D1826"/>
    <w:rsid w:val="006D1ADE"/>
    <w:rsid w:val="006D1B98"/>
    <w:rsid w:val="006D1C0D"/>
    <w:rsid w:val="006D1C44"/>
    <w:rsid w:val="006D1C5B"/>
    <w:rsid w:val="006D1CB6"/>
    <w:rsid w:val="006D1D05"/>
    <w:rsid w:val="006D1DAC"/>
    <w:rsid w:val="006D1DB2"/>
    <w:rsid w:val="006D1E0B"/>
    <w:rsid w:val="006D1E69"/>
    <w:rsid w:val="006D204A"/>
    <w:rsid w:val="006D204B"/>
    <w:rsid w:val="006D2165"/>
    <w:rsid w:val="006D222F"/>
    <w:rsid w:val="006D2381"/>
    <w:rsid w:val="006D2518"/>
    <w:rsid w:val="006D2668"/>
    <w:rsid w:val="006D272E"/>
    <w:rsid w:val="006D27A0"/>
    <w:rsid w:val="006D2842"/>
    <w:rsid w:val="006D2844"/>
    <w:rsid w:val="006D28A1"/>
    <w:rsid w:val="006D2AFF"/>
    <w:rsid w:val="006D2CF9"/>
    <w:rsid w:val="006D2D5A"/>
    <w:rsid w:val="006D2D76"/>
    <w:rsid w:val="006D2E17"/>
    <w:rsid w:val="006D309A"/>
    <w:rsid w:val="006D325E"/>
    <w:rsid w:val="006D32A6"/>
    <w:rsid w:val="006D32F4"/>
    <w:rsid w:val="006D333E"/>
    <w:rsid w:val="006D33BF"/>
    <w:rsid w:val="006D3653"/>
    <w:rsid w:val="006D3888"/>
    <w:rsid w:val="006D3911"/>
    <w:rsid w:val="006D3AFE"/>
    <w:rsid w:val="006D3B4E"/>
    <w:rsid w:val="006D3CDF"/>
    <w:rsid w:val="006D3E57"/>
    <w:rsid w:val="006D3E65"/>
    <w:rsid w:val="006D3F44"/>
    <w:rsid w:val="006D40CF"/>
    <w:rsid w:val="006D40EE"/>
    <w:rsid w:val="006D4128"/>
    <w:rsid w:val="006D4137"/>
    <w:rsid w:val="006D4159"/>
    <w:rsid w:val="006D44C6"/>
    <w:rsid w:val="006D45F6"/>
    <w:rsid w:val="006D461B"/>
    <w:rsid w:val="006D461C"/>
    <w:rsid w:val="006D46A3"/>
    <w:rsid w:val="006D4832"/>
    <w:rsid w:val="006D489F"/>
    <w:rsid w:val="006D4921"/>
    <w:rsid w:val="006D4930"/>
    <w:rsid w:val="006D496F"/>
    <w:rsid w:val="006D4B11"/>
    <w:rsid w:val="006D4BC1"/>
    <w:rsid w:val="006D4C9C"/>
    <w:rsid w:val="006D4CB7"/>
    <w:rsid w:val="006D4E94"/>
    <w:rsid w:val="006D4F0A"/>
    <w:rsid w:val="006D511F"/>
    <w:rsid w:val="006D5137"/>
    <w:rsid w:val="006D527F"/>
    <w:rsid w:val="006D55B4"/>
    <w:rsid w:val="006D55C7"/>
    <w:rsid w:val="006D55D3"/>
    <w:rsid w:val="006D55DF"/>
    <w:rsid w:val="006D58B1"/>
    <w:rsid w:val="006D5934"/>
    <w:rsid w:val="006D5BCC"/>
    <w:rsid w:val="006D5C60"/>
    <w:rsid w:val="006D5C77"/>
    <w:rsid w:val="006D5D22"/>
    <w:rsid w:val="006D5E96"/>
    <w:rsid w:val="006D5F73"/>
    <w:rsid w:val="006D5FA7"/>
    <w:rsid w:val="006D6100"/>
    <w:rsid w:val="006D6130"/>
    <w:rsid w:val="006D6172"/>
    <w:rsid w:val="006D619F"/>
    <w:rsid w:val="006D62A1"/>
    <w:rsid w:val="006D63CB"/>
    <w:rsid w:val="006D64D4"/>
    <w:rsid w:val="006D6543"/>
    <w:rsid w:val="006D6548"/>
    <w:rsid w:val="006D687F"/>
    <w:rsid w:val="006D68A0"/>
    <w:rsid w:val="006D6A27"/>
    <w:rsid w:val="006D6C87"/>
    <w:rsid w:val="006D6CD3"/>
    <w:rsid w:val="006D6EC2"/>
    <w:rsid w:val="006D6F9C"/>
    <w:rsid w:val="006D702C"/>
    <w:rsid w:val="006D7113"/>
    <w:rsid w:val="006D7262"/>
    <w:rsid w:val="006D7296"/>
    <w:rsid w:val="006D75F1"/>
    <w:rsid w:val="006D7618"/>
    <w:rsid w:val="006D7671"/>
    <w:rsid w:val="006D7698"/>
    <w:rsid w:val="006D773F"/>
    <w:rsid w:val="006D7777"/>
    <w:rsid w:val="006D778C"/>
    <w:rsid w:val="006D782B"/>
    <w:rsid w:val="006D7849"/>
    <w:rsid w:val="006D78E8"/>
    <w:rsid w:val="006D795C"/>
    <w:rsid w:val="006D79A2"/>
    <w:rsid w:val="006D7B7E"/>
    <w:rsid w:val="006D7CDC"/>
    <w:rsid w:val="006D7D51"/>
    <w:rsid w:val="006D7EDB"/>
    <w:rsid w:val="006D7F3D"/>
    <w:rsid w:val="006D7F4C"/>
    <w:rsid w:val="006D7FC7"/>
    <w:rsid w:val="006E01B3"/>
    <w:rsid w:val="006E01C5"/>
    <w:rsid w:val="006E022B"/>
    <w:rsid w:val="006E05E7"/>
    <w:rsid w:val="006E07ED"/>
    <w:rsid w:val="006E0862"/>
    <w:rsid w:val="006E0966"/>
    <w:rsid w:val="006E0A4C"/>
    <w:rsid w:val="006E0BCD"/>
    <w:rsid w:val="006E0D2F"/>
    <w:rsid w:val="006E0D87"/>
    <w:rsid w:val="006E0DF5"/>
    <w:rsid w:val="006E0E10"/>
    <w:rsid w:val="006E0F5A"/>
    <w:rsid w:val="006E0FA5"/>
    <w:rsid w:val="006E1222"/>
    <w:rsid w:val="006E1244"/>
    <w:rsid w:val="006E129B"/>
    <w:rsid w:val="006E12E3"/>
    <w:rsid w:val="006E14DF"/>
    <w:rsid w:val="006E1566"/>
    <w:rsid w:val="006E1579"/>
    <w:rsid w:val="006E16BE"/>
    <w:rsid w:val="006E16FA"/>
    <w:rsid w:val="006E17FF"/>
    <w:rsid w:val="006E198D"/>
    <w:rsid w:val="006E1A62"/>
    <w:rsid w:val="006E1CA4"/>
    <w:rsid w:val="006E1D13"/>
    <w:rsid w:val="006E1D2B"/>
    <w:rsid w:val="006E1E98"/>
    <w:rsid w:val="006E2105"/>
    <w:rsid w:val="006E210F"/>
    <w:rsid w:val="006E21CF"/>
    <w:rsid w:val="006E222B"/>
    <w:rsid w:val="006E25A4"/>
    <w:rsid w:val="006E260A"/>
    <w:rsid w:val="006E27E0"/>
    <w:rsid w:val="006E2882"/>
    <w:rsid w:val="006E2A37"/>
    <w:rsid w:val="006E2A6A"/>
    <w:rsid w:val="006E2CA5"/>
    <w:rsid w:val="006E2D70"/>
    <w:rsid w:val="006E2DC3"/>
    <w:rsid w:val="006E2E74"/>
    <w:rsid w:val="006E3079"/>
    <w:rsid w:val="006E3177"/>
    <w:rsid w:val="006E3471"/>
    <w:rsid w:val="006E3861"/>
    <w:rsid w:val="006E3B0D"/>
    <w:rsid w:val="006E3C2A"/>
    <w:rsid w:val="006E3D56"/>
    <w:rsid w:val="006E3DE2"/>
    <w:rsid w:val="006E3E07"/>
    <w:rsid w:val="006E3EAC"/>
    <w:rsid w:val="006E3F68"/>
    <w:rsid w:val="006E3FB3"/>
    <w:rsid w:val="006E3FFC"/>
    <w:rsid w:val="006E42A1"/>
    <w:rsid w:val="006E43CC"/>
    <w:rsid w:val="006E4679"/>
    <w:rsid w:val="006E47AC"/>
    <w:rsid w:val="006E4841"/>
    <w:rsid w:val="006E498B"/>
    <w:rsid w:val="006E4A45"/>
    <w:rsid w:val="006E4C6C"/>
    <w:rsid w:val="006E4C9C"/>
    <w:rsid w:val="006E4CD6"/>
    <w:rsid w:val="006E4D2B"/>
    <w:rsid w:val="006E4E2E"/>
    <w:rsid w:val="006E4F24"/>
    <w:rsid w:val="006E50EA"/>
    <w:rsid w:val="006E529E"/>
    <w:rsid w:val="006E52A1"/>
    <w:rsid w:val="006E5374"/>
    <w:rsid w:val="006E53DA"/>
    <w:rsid w:val="006E55B2"/>
    <w:rsid w:val="006E56B8"/>
    <w:rsid w:val="006E5724"/>
    <w:rsid w:val="006E5822"/>
    <w:rsid w:val="006E5949"/>
    <w:rsid w:val="006E59AC"/>
    <w:rsid w:val="006E5A81"/>
    <w:rsid w:val="006E5A9B"/>
    <w:rsid w:val="006E5AE4"/>
    <w:rsid w:val="006E5B05"/>
    <w:rsid w:val="006E5D97"/>
    <w:rsid w:val="006E5D9B"/>
    <w:rsid w:val="006E5EC0"/>
    <w:rsid w:val="006E60F4"/>
    <w:rsid w:val="006E612F"/>
    <w:rsid w:val="006E6151"/>
    <w:rsid w:val="006E62FC"/>
    <w:rsid w:val="006E653A"/>
    <w:rsid w:val="006E659A"/>
    <w:rsid w:val="006E65DD"/>
    <w:rsid w:val="006E65F6"/>
    <w:rsid w:val="006E68B6"/>
    <w:rsid w:val="006E68FE"/>
    <w:rsid w:val="006E6935"/>
    <w:rsid w:val="006E6996"/>
    <w:rsid w:val="006E6B85"/>
    <w:rsid w:val="006E6C10"/>
    <w:rsid w:val="006E6C38"/>
    <w:rsid w:val="006E6F8A"/>
    <w:rsid w:val="006E6FBC"/>
    <w:rsid w:val="006E7253"/>
    <w:rsid w:val="006E72B1"/>
    <w:rsid w:val="006E73F1"/>
    <w:rsid w:val="006E74DD"/>
    <w:rsid w:val="006E75C6"/>
    <w:rsid w:val="006E791C"/>
    <w:rsid w:val="006E7945"/>
    <w:rsid w:val="006E7A6D"/>
    <w:rsid w:val="006E7AA5"/>
    <w:rsid w:val="006E7C21"/>
    <w:rsid w:val="006E7D01"/>
    <w:rsid w:val="006E7EF9"/>
    <w:rsid w:val="006E7F98"/>
    <w:rsid w:val="006F003B"/>
    <w:rsid w:val="006F02CD"/>
    <w:rsid w:val="006F04E3"/>
    <w:rsid w:val="006F06B5"/>
    <w:rsid w:val="006F0B0F"/>
    <w:rsid w:val="006F0CAD"/>
    <w:rsid w:val="006F0D52"/>
    <w:rsid w:val="006F0DE2"/>
    <w:rsid w:val="006F0E7D"/>
    <w:rsid w:val="006F0EE8"/>
    <w:rsid w:val="006F0FE9"/>
    <w:rsid w:val="006F105E"/>
    <w:rsid w:val="006F11E4"/>
    <w:rsid w:val="006F1243"/>
    <w:rsid w:val="006F140C"/>
    <w:rsid w:val="006F14D1"/>
    <w:rsid w:val="006F1591"/>
    <w:rsid w:val="006F18FE"/>
    <w:rsid w:val="006F1925"/>
    <w:rsid w:val="006F1958"/>
    <w:rsid w:val="006F19DB"/>
    <w:rsid w:val="006F19ED"/>
    <w:rsid w:val="006F1A09"/>
    <w:rsid w:val="006F1B56"/>
    <w:rsid w:val="006F1B5F"/>
    <w:rsid w:val="006F1E9F"/>
    <w:rsid w:val="006F1FB9"/>
    <w:rsid w:val="006F20E3"/>
    <w:rsid w:val="006F21D5"/>
    <w:rsid w:val="006F2314"/>
    <w:rsid w:val="006F2371"/>
    <w:rsid w:val="006F2483"/>
    <w:rsid w:val="006F2748"/>
    <w:rsid w:val="006F29A8"/>
    <w:rsid w:val="006F2B54"/>
    <w:rsid w:val="006F2B68"/>
    <w:rsid w:val="006F2CBE"/>
    <w:rsid w:val="006F2E4F"/>
    <w:rsid w:val="006F2F72"/>
    <w:rsid w:val="006F2FE9"/>
    <w:rsid w:val="006F3057"/>
    <w:rsid w:val="006F316E"/>
    <w:rsid w:val="006F31AE"/>
    <w:rsid w:val="006F323C"/>
    <w:rsid w:val="006F326D"/>
    <w:rsid w:val="006F338F"/>
    <w:rsid w:val="006F345F"/>
    <w:rsid w:val="006F3517"/>
    <w:rsid w:val="006F358F"/>
    <w:rsid w:val="006F35FC"/>
    <w:rsid w:val="006F3642"/>
    <w:rsid w:val="006F3762"/>
    <w:rsid w:val="006F3839"/>
    <w:rsid w:val="006F3887"/>
    <w:rsid w:val="006F3B2A"/>
    <w:rsid w:val="006F3B86"/>
    <w:rsid w:val="006F3BE1"/>
    <w:rsid w:val="006F3C3A"/>
    <w:rsid w:val="006F3CEB"/>
    <w:rsid w:val="006F3E9C"/>
    <w:rsid w:val="006F406E"/>
    <w:rsid w:val="006F40FF"/>
    <w:rsid w:val="006F4100"/>
    <w:rsid w:val="006F410F"/>
    <w:rsid w:val="006F4189"/>
    <w:rsid w:val="006F419E"/>
    <w:rsid w:val="006F4204"/>
    <w:rsid w:val="006F425E"/>
    <w:rsid w:val="006F425F"/>
    <w:rsid w:val="006F432F"/>
    <w:rsid w:val="006F43DD"/>
    <w:rsid w:val="006F4550"/>
    <w:rsid w:val="006F456A"/>
    <w:rsid w:val="006F456C"/>
    <w:rsid w:val="006F472D"/>
    <w:rsid w:val="006F48E5"/>
    <w:rsid w:val="006F4A54"/>
    <w:rsid w:val="006F4A9F"/>
    <w:rsid w:val="006F4B7E"/>
    <w:rsid w:val="006F4C1D"/>
    <w:rsid w:val="006F4D3F"/>
    <w:rsid w:val="006F4D9B"/>
    <w:rsid w:val="006F4DEC"/>
    <w:rsid w:val="006F4E31"/>
    <w:rsid w:val="006F517C"/>
    <w:rsid w:val="006F5434"/>
    <w:rsid w:val="006F544D"/>
    <w:rsid w:val="006F5458"/>
    <w:rsid w:val="006F5493"/>
    <w:rsid w:val="006F54F1"/>
    <w:rsid w:val="006F5608"/>
    <w:rsid w:val="006F5667"/>
    <w:rsid w:val="006F576A"/>
    <w:rsid w:val="006F57A5"/>
    <w:rsid w:val="006F5814"/>
    <w:rsid w:val="006F5838"/>
    <w:rsid w:val="006F597C"/>
    <w:rsid w:val="006F5A2C"/>
    <w:rsid w:val="006F5AC8"/>
    <w:rsid w:val="006F5B06"/>
    <w:rsid w:val="006F5CB1"/>
    <w:rsid w:val="006F5CE3"/>
    <w:rsid w:val="006F5CFC"/>
    <w:rsid w:val="006F5CFF"/>
    <w:rsid w:val="006F5E0B"/>
    <w:rsid w:val="006F5E36"/>
    <w:rsid w:val="006F5EA2"/>
    <w:rsid w:val="006F5F29"/>
    <w:rsid w:val="006F5F4D"/>
    <w:rsid w:val="006F610A"/>
    <w:rsid w:val="006F6127"/>
    <w:rsid w:val="006F613C"/>
    <w:rsid w:val="006F61C3"/>
    <w:rsid w:val="006F6253"/>
    <w:rsid w:val="006F63C8"/>
    <w:rsid w:val="006F6492"/>
    <w:rsid w:val="006F64D0"/>
    <w:rsid w:val="006F654D"/>
    <w:rsid w:val="006F662A"/>
    <w:rsid w:val="006F674E"/>
    <w:rsid w:val="006F6885"/>
    <w:rsid w:val="006F68E3"/>
    <w:rsid w:val="006F68EC"/>
    <w:rsid w:val="006F693B"/>
    <w:rsid w:val="006F69D3"/>
    <w:rsid w:val="006F6A44"/>
    <w:rsid w:val="006F6A8D"/>
    <w:rsid w:val="006F6AA8"/>
    <w:rsid w:val="006F6BA8"/>
    <w:rsid w:val="006F6CBD"/>
    <w:rsid w:val="006F6D1B"/>
    <w:rsid w:val="006F6D23"/>
    <w:rsid w:val="006F6D35"/>
    <w:rsid w:val="006F6DB2"/>
    <w:rsid w:val="006F6E3D"/>
    <w:rsid w:val="006F6E6B"/>
    <w:rsid w:val="006F6EB5"/>
    <w:rsid w:val="006F6F02"/>
    <w:rsid w:val="006F6FBA"/>
    <w:rsid w:val="006F7029"/>
    <w:rsid w:val="006F723F"/>
    <w:rsid w:val="006F72E1"/>
    <w:rsid w:val="006F7394"/>
    <w:rsid w:val="006F73A7"/>
    <w:rsid w:val="006F73EE"/>
    <w:rsid w:val="006F740B"/>
    <w:rsid w:val="006F747A"/>
    <w:rsid w:val="006F74EC"/>
    <w:rsid w:val="006F753E"/>
    <w:rsid w:val="006F75DF"/>
    <w:rsid w:val="006F7619"/>
    <w:rsid w:val="006F7733"/>
    <w:rsid w:val="006F77C3"/>
    <w:rsid w:val="006F7848"/>
    <w:rsid w:val="006F7876"/>
    <w:rsid w:val="006F789C"/>
    <w:rsid w:val="006F796C"/>
    <w:rsid w:val="006F7B62"/>
    <w:rsid w:val="006F7CEC"/>
    <w:rsid w:val="006F7FCC"/>
    <w:rsid w:val="006F7FF9"/>
    <w:rsid w:val="00700044"/>
    <w:rsid w:val="0070005D"/>
    <w:rsid w:val="0070013C"/>
    <w:rsid w:val="0070021D"/>
    <w:rsid w:val="0070025C"/>
    <w:rsid w:val="0070025D"/>
    <w:rsid w:val="007003FC"/>
    <w:rsid w:val="00700427"/>
    <w:rsid w:val="0070079F"/>
    <w:rsid w:val="00700842"/>
    <w:rsid w:val="00700931"/>
    <w:rsid w:val="0070094C"/>
    <w:rsid w:val="0070099C"/>
    <w:rsid w:val="00700AB0"/>
    <w:rsid w:val="00700B05"/>
    <w:rsid w:val="00700B48"/>
    <w:rsid w:val="00700B64"/>
    <w:rsid w:val="00700CD3"/>
    <w:rsid w:val="00700CF4"/>
    <w:rsid w:val="0070126C"/>
    <w:rsid w:val="007012A7"/>
    <w:rsid w:val="007012A9"/>
    <w:rsid w:val="007012C0"/>
    <w:rsid w:val="00701302"/>
    <w:rsid w:val="0070135E"/>
    <w:rsid w:val="007014B4"/>
    <w:rsid w:val="0070158D"/>
    <w:rsid w:val="007015D1"/>
    <w:rsid w:val="0070162D"/>
    <w:rsid w:val="00701687"/>
    <w:rsid w:val="00701688"/>
    <w:rsid w:val="007016A9"/>
    <w:rsid w:val="007017AB"/>
    <w:rsid w:val="00701838"/>
    <w:rsid w:val="007018A8"/>
    <w:rsid w:val="00701933"/>
    <w:rsid w:val="0070195F"/>
    <w:rsid w:val="00701984"/>
    <w:rsid w:val="007019C7"/>
    <w:rsid w:val="00701AB5"/>
    <w:rsid w:val="00701ABD"/>
    <w:rsid w:val="00701B3F"/>
    <w:rsid w:val="00701FDC"/>
    <w:rsid w:val="0070225C"/>
    <w:rsid w:val="00702288"/>
    <w:rsid w:val="007023DE"/>
    <w:rsid w:val="007023F0"/>
    <w:rsid w:val="007024E1"/>
    <w:rsid w:val="007026B6"/>
    <w:rsid w:val="00702705"/>
    <w:rsid w:val="007027C2"/>
    <w:rsid w:val="00702808"/>
    <w:rsid w:val="0070286A"/>
    <w:rsid w:val="00702885"/>
    <w:rsid w:val="007029D7"/>
    <w:rsid w:val="00702A20"/>
    <w:rsid w:val="00702ACB"/>
    <w:rsid w:val="00702B45"/>
    <w:rsid w:val="00702DB5"/>
    <w:rsid w:val="00702F69"/>
    <w:rsid w:val="00702FD8"/>
    <w:rsid w:val="00702FF0"/>
    <w:rsid w:val="00703185"/>
    <w:rsid w:val="0070328B"/>
    <w:rsid w:val="0070341E"/>
    <w:rsid w:val="0070346E"/>
    <w:rsid w:val="00703490"/>
    <w:rsid w:val="007035EC"/>
    <w:rsid w:val="007035F8"/>
    <w:rsid w:val="00703679"/>
    <w:rsid w:val="007036F2"/>
    <w:rsid w:val="00703777"/>
    <w:rsid w:val="00703B88"/>
    <w:rsid w:val="00703CEC"/>
    <w:rsid w:val="00703D76"/>
    <w:rsid w:val="00703D87"/>
    <w:rsid w:val="00703ECF"/>
    <w:rsid w:val="00703ED8"/>
    <w:rsid w:val="00703EDB"/>
    <w:rsid w:val="00703FA6"/>
    <w:rsid w:val="00703FEA"/>
    <w:rsid w:val="0070404D"/>
    <w:rsid w:val="007040B5"/>
    <w:rsid w:val="00704161"/>
    <w:rsid w:val="0070436F"/>
    <w:rsid w:val="007043AD"/>
    <w:rsid w:val="0070446D"/>
    <w:rsid w:val="007045F3"/>
    <w:rsid w:val="00704666"/>
    <w:rsid w:val="007046B5"/>
    <w:rsid w:val="0070488C"/>
    <w:rsid w:val="007048B2"/>
    <w:rsid w:val="007049F0"/>
    <w:rsid w:val="00704A14"/>
    <w:rsid w:val="00704A92"/>
    <w:rsid w:val="00704B34"/>
    <w:rsid w:val="00704BCF"/>
    <w:rsid w:val="00704C96"/>
    <w:rsid w:val="00704CF0"/>
    <w:rsid w:val="00704D1E"/>
    <w:rsid w:val="00704F9B"/>
    <w:rsid w:val="0070501B"/>
    <w:rsid w:val="00705028"/>
    <w:rsid w:val="007051FA"/>
    <w:rsid w:val="0070521E"/>
    <w:rsid w:val="00705437"/>
    <w:rsid w:val="0070549A"/>
    <w:rsid w:val="007055D1"/>
    <w:rsid w:val="0070560F"/>
    <w:rsid w:val="0070564B"/>
    <w:rsid w:val="007058B8"/>
    <w:rsid w:val="0070595D"/>
    <w:rsid w:val="007059C1"/>
    <w:rsid w:val="007059DD"/>
    <w:rsid w:val="00705A81"/>
    <w:rsid w:val="00705CC1"/>
    <w:rsid w:val="00705EDA"/>
    <w:rsid w:val="00705F7B"/>
    <w:rsid w:val="0070608C"/>
    <w:rsid w:val="0070609F"/>
    <w:rsid w:val="007060DD"/>
    <w:rsid w:val="00706111"/>
    <w:rsid w:val="0070638B"/>
    <w:rsid w:val="007063D4"/>
    <w:rsid w:val="00706554"/>
    <w:rsid w:val="00706569"/>
    <w:rsid w:val="00706572"/>
    <w:rsid w:val="007065C9"/>
    <w:rsid w:val="00706629"/>
    <w:rsid w:val="00706695"/>
    <w:rsid w:val="007066B9"/>
    <w:rsid w:val="00706B97"/>
    <w:rsid w:val="00706BBF"/>
    <w:rsid w:val="00706BD8"/>
    <w:rsid w:val="00706BF2"/>
    <w:rsid w:val="00706DDB"/>
    <w:rsid w:val="00706E2D"/>
    <w:rsid w:val="00706F19"/>
    <w:rsid w:val="00706F6B"/>
    <w:rsid w:val="00706FAD"/>
    <w:rsid w:val="00706FCE"/>
    <w:rsid w:val="007070ED"/>
    <w:rsid w:val="0070710A"/>
    <w:rsid w:val="00707185"/>
    <w:rsid w:val="007071D5"/>
    <w:rsid w:val="0070739E"/>
    <w:rsid w:val="007074AB"/>
    <w:rsid w:val="007078FE"/>
    <w:rsid w:val="00707919"/>
    <w:rsid w:val="00707989"/>
    <w:rsid w:val="00707D87"/>
    <w:rsid w:val="00707DD3"/>
    <w:rsid w:val="00707ECA"/>
    <w:rsid w:val="00707ED5"/>
    <w:rsid w:val="00707EE0"/>
    <w:rsid w:val="00710078"/>
    <w:rsid w:val="007101DE"/>
    <w:rsid w:val="00710225"/>
    <w:rsid w:val="0071024E"/>
    <w:rsid w:val="007102AD"/>
    <w:rsid w:val="007102D4"/>
    <w:rsid w:val="00710467"/>
    <w:rsid w:val="0071058C"/>
    <w:rsid w:val="00710878"/>
    <w:rsid w:val="00710955"/>
    <w:rsid w:val="00710AC0"/>
    <w:rsid w:val="00710BA7"/>
    <w:rsid w:val="00710C8B"/>
    <w:rsid w:val="00710D63"/>
    <w:rsid w:val="00710D90"/>
    <w:rsid w:val="00710DC1"/>
    <w:rsid w:val="00710E94"/>
    <w:rsid w:val="00710EAC"/>
    <w:rsid w:val="0071107F"/>
    <w:rsid w:val="00711204"/>
    <w:rsid w:val="0071127C"/>
    <w:rsid w:val="00711495"/>
    <w:rsid w:val="0071151B"/>
    <w:rsid w:val="00711576"/>
    <w:rsid w:val="007115B2"/>
    <w:rsid w:val="007117A2"/>
    <w:rsid w:val="0071183B"/>
    <w:rsid w:val="00711A8B"/>
    <w:rsid w:val="00711E8D"/>
    <w:rsid w:val="00711EB0"/>
    <w:rsid w:val="00712008"/>
    <w:rsid w:val="00712125"/>
    <w:rsid w:val="0071214E"/>
    <w:rsid w:val="00712191"/>
    <w:rsid w:val="007122AA"/>
    <w:rsid w:val="007122ED"/>
    <w:rsid w:val="007123A7"/>
    <w:rsid w:val="007123C0"/>
    <w:rsid w:val="007123D4"/>
    <w:rsid w:val="0071252E"/>
    <w:rsid w:val="007127C3"/>
    <w:rsid w:val="007127D5"/>
    <w:rsid w:val="00712861"/>
    <w:rsid w:val="00712898"/>
    <w:rsid w:val="007128EF"/>
    <w:rsid w:val="00712A46"/>
    <w:rsid w:val="00712AC7"/>
    <w:rsid w:val="00712AF7"/>
    <w:rsid w:val="00712BA7"/>
    <w:rsid w:val="00712BB3"/>
    <w:rsid w:val="00712BD9"/>
    <w:rsid w:val="00712D55"/>
    <w:rsid w:val="00712D67"/>
    <w:rsid w:val="00712E2C"/>
    <w:rsid w:val="00712EDD"/>
    <w:rsid w:val="0071302E"/>
    <w:rsid w:val="007130D4"/>
    <w:rsid w:val="007130EA"/>
    <w:rsid w:val="00713132"/>
    <w:rsid w:val="00713320"/>
    <w:rsid w:val="00713360"/>
    <w:rsid w:val="0071337B"/>
    <w:rsid w:val="00713397"/>
    <w:rsid w:val="007133EA"/>
    <w:rsid w:val="00713437"/>
    <w:rsid w:val="007134F4"/>
    <w:rsid w:val="00713643"/>
    <w:rsid w:val="00713684"/>
    <w:rsid w:val="0071370A"/>
    <w:rsid w:val="007138B9"/>
    <w:rsid w:val="0071394F"/>
    <w:rsid w:val="00713967"/>
    <w:rsid w:val="00713A0C"/>
    <w:rsid w:val="00713AAD"/>
    <w:rsid w:val="00713B32"/>
    <w:rsid w:val="00713B68"/>
    <w:rsid w:val="00713B7C"/>
    <w:rsid w:val="00713BFC"/>
    <w:rsid w:val="00713E77"/>
    <w:rsid w:val="00713E89"/>
    <w:rsid w:val="00713F9B"/>
    <w:rsid w:val="007140F7"/>
    <w:rsid w:val="007142C7"/>
    <w:rsid w:val="00714540"/>
    <w:rsid w:val="00714583"/>
    <w:rsid w:val="007145D9"/>
    <w:rsid w:val="007145FB"/>
    <w:rsid w:val="00714643"/>
    <w:rsid w:val="007146B8"/>
    <w:rsid w:val="00714709"/>
    <w:rsid w:val="00714729"/>
    <w:rsid w:val="007147B7"/>
    <w:rsid w:val="007148FF"/>
    <w:rsid w:val="00714A0C"/>
    <w:rsid w:val="00714C2A"/>
    <w:rsid w:val="00714D78"/>
    <w:rsid w:val="007151F1"/>
    <w:rsid w:val="00715682"/>
    <w:rsid w:val="007156C5"/>
    <w:rsid w:val="00715714"/>
    <w:rsid w:val="0071572A"/>
    <w:rsid w:val="00715744"/>
    <w:rsid w:val="00715765"/>
    <w:rsid w:val="00715BF8"/>
    <w:rsid w:val="00715D6A"/>
    <w:rsid w:val="00715E7E"/>
    <w:rsid w:val="00715E9A"/>
    <w:rsid w:val="007160F8"/>
    <w:rsid w:val="00716122"/>
    <w:rsid w:val="00716130"/>
    <w:rsid w:val="0071622F"/>
    <w:rsid w:val="00716236"/>
    <w:rsid w:val="00716334"/>
    <w:rsid w:val="00716405"/>
    <w:rsid w:val="00716743"/>
    <w:rsid w:val="007167C7"/>
    <w:rsid w:val="00716979"/>
    <w:rsid w:val="007169BD"/>
    <w:rsid w:val="00716BA5"/>
    <w:rsid w:val="00716CBF"/>
    <w:rsid w:val="00716D00"/>
    <w:rsid w:val="00716DA4"/>
    <w:rsid w:val="00716E58"/>
    <w:rsid w:val="00716ED3"/>
    <w:rsid w:val="00716FF7"/>
    <w:rsid w:val="00717025"/>
    <w:rsid w:val="00717284"/>
    <w:rsid w:val="0071754D"/>
    <w:rsid w:val="007176A9"/>
    <w:rsid w:val="007176CE"/>
    <w:rsid w:val="00717878"/>
    <w:rsid w:val="0071792F"/>
    <w:rsid w:val="0071793A"/>
    <w:rsid w:val="007179A1"/>
    <w:rsid w:val="00717A44"/>
    <w:rsid w:val="00717D7E"/>
    <w:rsid w:val="00717DA0"/>
    <w:rsid w:val="00717ED0"/>
    <w:rsid w:val="0072000F"/>
    <w:rsid w:val="0072007B"/>
    <w:rsid w:val="0072015F"/>
    <w:rsid w:val="0072045D"/>
    <w:rsid w:val="00720467"/>
    <w:rsid w:val="0072047C"/>
    <w:rsid w:val="0072047D"/>
    <w:rsid w:val="0072055A"/>
    <w:rsid w:val="007205D0"/>
    <w:rsid w:val="007207C3"/>
    <w:rsid w:val="007208EB"/>
    <w:rsid w:val="00720983"/>
    <w:rsid w:val="0072099A"/>
    <w:rsid w:val="00720A62"/>
    <w:rsid w:val="00720AC0"/>
    <w:rsid w:val="00720B2D"/>
    <w:rsid w:val="00720E20"/>
    <w:rsid w:val="00720E75"/>
    <w:rsid w:val="00720ED0"/>
    <w:rsid w:val="00720F94"/>
    <w:rsid w:val="00721044"/>
    <w:rsid w:val="00721093"/>
    <w:rsid w:val="00721177"/>
    <w:rsid w:val="007211F3"/>
    <w:rsid w:val="0072129F"/>
    <w:rsid w:val="00721331"/>
    <w:rsid w:val="0072167F"/>
    <w:rsid w:val="00721928"/>
    <w:rsid w:val="0072193E"/>
    <w:rsid w:val="00721B0B"/>
    <w:rsid w:val="00721B3D"/>
    <w:rsid w:val="00721B51"/>
    <w:rsid w:val="00721B78"/>
    <w:rsid w:val="00721C65"/>
    <w:rsid w:val="00721CEC"/>
    <w:rsid w:val="00721D50"/>
    <w:rsid w:val="00721DDE"/>
    <w:rsid w:val="00721E22"/>
    <w:rsid w:val="00721E31"/>
    <w:rsid w:val="00721F51"/>
    <w:rsid w:val="0072204A"/>
    <w:rsid w:val="00722220"/>
    <w:rsid w:val="00722229"/>
    <w:rsid w:val="00722458"/>
    <w:rsid w:val="007224F5"/>
    <w:rsid w:val="00722519"/>
    <w:rsid w:val="0072298C"/>
    <w:rsid w:val="00722A45"/>
    <w:rsid w:val="00722A90"/>
    <w:rsid w:val="00722AD1"/>
    <w:rsid w:val="00722C2E"/>
    <w:rsid w:val="00722E1E"/>
    <w:rsid w:val="00723068"/>
    <w:rsid w:val="007230AF"/>
    <w:rsid w:val="007230D8"/>
    <w:rsid w:val="00723152"/>
    <w:rsid w:val="00723219"/>
    <w:rsid w:val="007234D5"/>
    <w:rsid w:val="007235AC"/>
    <w:rsid w:val="007236B2"/>
    <w:rsid w:val="007236D1"/>
    <w:rsid w:val="0072372B"/>
    <w:rsid w:val="0072373C"/>
    <w:rsid w:val="00723967"/>
    <w:rsid w:val="00723A38"/>
    <w:rsid w:val="00723AC5"/>
    <w:rsid w:val="00723B54"/>
    <w:rsid w:val="00723BB0"/>
    <w:rsid w:val="00723C3F"/>
    <w:rsid w:val="00723C76"/>
    <w:rsid w:val="00723D3F"/>
    <w:rsid w:val="00723E07"/>
    <w:rsid w:val="00723F74"/>
    <w:rsid w:val="00723F7B"/>
    <w:rsid w:val="0072405B"/>
    <w:rsid w:val="00724132"/>
    <w:rsid w:val="0072420D"/>
    <w:rsid w:val="007242B9"/>
    <w:rsid w:val="007243EB"/>
    <w:rsid w:val="0072446B"/>
    <w:rsid w:val="00724740"/>
    <w:rsid w:val="00724968"/>
    <w:rsid w:val="00724A02"/>
    <w:rsid w:val="00724A3E"/>
    <w:rsid w:val="00724B51"/>
    <w:rsid w:val="00724CB6"/>
    <w:rsid w:val="00724D49"/>
    <w:rsid w:val="00724DD7"/>
    <w:rsid w:val="00724DEE"/>
    <w:rsid w:val="00724E68"/>
    <w:rsid w:val="00724EB2"/>
    <w:rsid w:val="00724F46"/>
    <w:rsid w:val="00724F61"/>
    <w:rsid w:val="0072506A"/>
    <w:rsid w:val="00725086"/>
    <w:rsid w:val="007251DA"/>
    <w:rsid w:val="0072532D"/>
    <w:rsid w:val="00725350"/>
    <w:rsid w:val="007254A5"/>
    <w:rsid w:val="0072552F"/>
    <w:rsid w:val="007255E7"/>
    <w:rsid w:val="00725620"/>
    <w:rsid w:val="00725A79"/>
    <w:rsid w:val="00725B43"/>
    <w:rsid w:val="00725BC5"/>
    <w:rsid w:val="00725C08"/>
    <w:rsid w:val="00725DBA"/>
    <w:rsid w:val="00726034"/>
    <w:rsid w:val="007261B5"/>
    <w:rsid w:val="00726205"/>
    <w:rsid w:val="00726238"/>
    <w:rsid w:val="007263FE"/>
    <w:rsid w:val="007264E6"/>
    <w:rsid w:val="00726564"/>
    <w:rsid w:val="00726694"/>
    <w:rsid w:val="007266DA"/>
    <w:rsid w:val="00726728"/>
    <w:rsid w:val="0072673A"/>
    <w:rsid w:val="0072688F"/>
    <w:rsid w:val="007269D2"/>
    <w:rsid w:val="00726B01"/>
    <w:rsid w:val="00726C74"/>
    <w:rsid w:val="00726CC7"/>
    <w:rsid w:val="00726CD7"/>
    <w:rsid w:val="00726E1C"/>
    <w:rsid w:val="00726E1F"/>
    <w:rsid w:val="00726E91"/>
    <w:rsid w:val="00726EAA"/>
    <w:rsid w:val="00726EFF"/>
    <w:rsid w:val="00727104"/>
    <w:rsid w:val="00727181"/>
    <w:rsid w:val="00727244"/>
    <w:rsid w:val="00727266"/>
    <w:rsid w:val="00727298"/>
    <w:rsid w:val="007272DA"/>
    <w:rsid w:val="00727417"/>
    <w:rsid w:val="0072744D"/>
    <w:rsid w:val="0072746D"/>
    <w:rsid w:val="007274D8"/>
    <w:rsid w:val="0072751C"/>
    <w:rsid w:val="007275D6"/>
    <w:rsid w:val="00727639"/>
    <w:rsid w:val="0072777D"/>
    <w:rsid w:val="007277B4"/>
    <w:rsid w:val="007278B4"/>
    <w:rsid w:val="00727938"/>
    <w:rsid w:val="0072795D"/>
    <w:rsid w:val="00727B41"/>
    <w:rsid w:val="00727C79"/>
    <w:rsid w:val="00727CAD"/>
    <w:rsid w:val="00727D0A"/>
    <w:rsid w:val="00727DCC"/>
    <w:rsid w:val="00727DF3"/>
    <w:rsid w:val="00727DFE"/>
    <w:rsid w:val="00727FDB"/>
    <w:rsid w:val="00730179"/>
    <w:rsid w:val="00730192"/>
    <w:rsid w:val="00730244"/>
    <w:rsid w:val="007302EE"/>
    <w:rsid w:val="0073053C"/>
    <w:rsid w:val="00730696"/>
    <w:rsid w:val="007306F8"/>
    <w:rsid w:val="00730838"/>
    <w:rsid w:val="007308E6"/>
    <w:rsid w:val="007309FB"/>
    <w:rsid w:val="00730AF7"/>
    <w:rsid w:val="00730D06"/>
    <w:rsid w:val="00730D0E"/>
    <w:rsid w:val="00730D31"/>
    <w:rsid w:val="00730DA2"/>
    <w:rsid w:val="00730E5F"/>
    <w:rsid w:val="00730F0E"/>
    <w:rsid w:val="00730F2A"/>
    <w:rsid w:val="00730FB3"/>
    <w:rsid w:val="0073118C"/>
    <w:rsid w:val="007315A9"/>
    <w:rsid w:val="00731727"/>
    <w:rsid w:val="007317F5"/>
    <w:rsid w:val="0073189A"/>
    <w:rsid w:val="00731944"/>
    <w:rsid w:val="00731C66"/>
    <w:rsid w:val="00731D02"/>
    <w:rsid w:val="00731D17"/>
    <w:rsid w:val="00731D6C"/>
    <w:rsid w:val="00731E66"/>
    <w:rsid w:val="00731E8A"/>
    <w:rsid w:val="00731FD7"/>
    <w:rsid w:val="00731FE7"/>
    <w:rsid w:val="007320BE"/>
    <w:rsid w:val="007320E6"/>
    <w:rsid w:val="007322B3"/>
    <w:rsid w:val="007322DB"/>
    <w:rsid w:val="0073234A"/>
    <w:rsid w:val="0073239A"/>
    <w:rsid w:val="007323DC"/>
    <w:rsid w:val="007323EF"/>
    <w:rsid w:val="007324CF"/>
    <w:rsid w:val="0073258B"/>
    <w:rsid w:val="00732602"/>
    <w:rsid w:val="0073268A"/>
    <w:rsid w:val="007326BF"/>
    <w:rsid w:val="007327D9"/>
    <w:rsid w:val="007328AB"/>
    <w:rsid w:val="0073296D"/>
    <w:rsid w:val="00732A02"/>
    <w:rsid w:val="00732A88"/>
    <w:rsid w:val="00732D58"/>
    <w:rsid w:val="00732F75"/>
    <w:rsid w:val="00733060"/>
    <w:rsid w:val="00733095"/>
    <w:rsid w:val="00733147"/>
    <w:rsid w:val="00733151"/>
    <w:rsid w:val="00733246"/>
    <w:rsid w:val="007332D8"/>
    <w:rsid w:val="007333AC"/>
    <w:rsid w:val="0073346F"/>
    <w:rsid w:val="007334B9"/>
    <w:rsid w:val="0073354B"/>
    <w:rsid w:val="007336D6"/>
    <w:rsid w:val="0073382A"/>
    <w:rsid w:val="007338D7"/>
    <w:rsid w:val="00733926"/>
    <w:rsid w:val="00733988"/>
    <w:rsid w:val="00733A98"/>
    <w:rsid w:val="00733B13"/>
    <w:rsid w:val="00733B76"/>
    <w:rsid w:val="00733E63"/>
    <w:rsid w:val="00733FC2"/>
    <w:rsid w:val="00733FDF"/>
    <w:rsid w:val="00734079"/>
    <w:rsid w:val="007340D3"/>
    <w:rsid w:val="0073410A"/>
    <w:rsid w:val="0073421C"/>
    <w:rsid w:val="007342BD"/>
    <w:rsid w:val="00734670"/>
    <w:rsid w:val="00734739"/>
    <w:rsid w:val="00734785"/>
    <w:rsid w:val="00734C92"/>
    <w:rsid w:val="00734EE2"/>
    <w:rsid w:val="00734FED"/>
    <w:rsid w:val="00735001"/>
    <w:rsid w:val="0073505A"/>
    <w:rsid w:val="0073506D"/>
    <w:rsid w:val="00735128"/>
    <w:rsid w:val="007351CF"/>
    <w:rsid w:val="007352D5"/>
    <w:rsid w:val="0073532D"/>
    <w:rsid w:val="00735429"/>
    <w:rsid w:val="0073543C"/>
    <w:rsid w:val="007354CE"/>
    <w:rsid w:val="007354DE"/>
    <w:rsid w:val="007355AD"/>
    <w:rsid w:val="00735817"/>
    <w:rsid w:val="0073582A"/>
    <w:rsid w:val="00735875"/>
    <w:rsid w:val="007359AD"/>
    <w:rsid w:val="00735A7A"/>
    <w:rsid w:val="00735AE8"/>
    <w:rsid w:val="00735B4B"/>
    <w:rsid w:val="00735C37"/>
    <w:rsid w:val="00735C52"/>
    <w:rsid w:val="00735DAD"/>
    <w:rsid w:val="00735F1F"/>
    <w:rsid w:val="00736019"/>
    <w:rsid w:val="007360E0"/>
    <w:rsid w:val="0073617A"/>
    <w:rsid w:val="00736251"/>
    <w:rsid w:val="007362B2"/>
    <w:rsid w:val="007363CC"/>
    <w:rsid w:val="00736628"/>
    <w:rsid w:val="00736773"/>
    <w:rsid w:val="00736801"/>
    <w:rsid w:val="007369BB"/>
    <w:rsid w:val="00736B60"/>
    <w:rsid w:val="00736E70"/>
    <w:rsid w:val="00736F4F"/>
    <w:rsid w:val="00736F75"/>
    <w:rsid w:val="0073704A"/>
    <w:rsid w:val="007371A7"/>
    <w:rsid w:val="007371BB"/>
    <w:rsid w:val="0073729F"/>
    <w:rsid w:val="00737741"/>
    <w:rsid w:val="0073785A"/>
    <w:rsid w:val="00737AB1"/>
    <w:rsid w:val="00737B54"/>
    <w:rsid w:val="00737D23"/>
    <w:rsid w:val="00737E57"/>
    <w:rsid w:val="00740030"/>
    <w:rsid w:val="007401E3"/>
    <w:rsid w:val="00740296"/>
    <w:rsid w:val="00740320"/>
    <w:rsid w:val="00740391"/>
    <w:rsid w:val="00740473"/>
    <w:rsid w:val="007405A4"/>
    <w:rsid w:val="007408E9"/>
    <w:rsid w:val="00740940"/>
    <w:rsid w:val="007409AE"/>
    <w:rsid w:val="00740CBC"/>
    <w:rsid w:val="00740E4F"/>
    <w:rsid w:val="007411EB"/>
    <w:rsid w:val="0074121E"/>
    <w:rsid w:val="0074134E"/>
    <w:rsid w:val="0074136C"/>
    <w:rsid w:val="007413C0"/>
    <w:rsid w:val="007415C6"/>
    <w:rsid w:val="007415D5"/>
    <w:rsid w:val="0074176C"/>
    <w:rsid w:val="0074178B"/>
    <w:rsid w:val="007417DF"/>
    <w:rsid w:val="007418E3"/>
    <w:rsid w:val="0074197D"/>
    <w:rsid w:val="00741B88"/>
    <w:rsid w:val="00741DEC"/>
    <w:rsid w:val="00741E74"/>
    <w:rsid w:val="00741F02"/>
    <w:rsid w:val="00741F28"/>
    <w:rsid w:val="00741F57"/>
    <w:rsid w:val="00741F72"/>
    <w:rsid w:val="00741F82"/>
    <w:rsid w:val="00742102"/>
    <w:rsid w:val="007421AC"/>
    <w:rsid w:val="007421DA"/>
    <w:rsid w:val="007422FF"/>
    <w:rsid w:val="00742548"/>
    <w:rsid w:val="007425A8"/>
    <w:rsid w:val="007427B8"/>
    <w:rsid w:val="007427D0"/>
    <w:rsid w:val="00742D6A"/>
    <w:rsid w:val="00742E8B"/>
    <w:rsid w:val="00742EB0"/>
    <w:rsid w:val="00742FF7"/>
    <w:rsid w:val="0074305A"/>
    <w:rsid w:val="0074321B"/>
    <w:rsid w:val="007432AA"/>
    <w:rsid w:val="007433EC"/>
    <w:rsid w:val="0074349D"/>
    <w:rsid w:val="00743788"/>
    <w:rsid w:val="0074382C"/>
    <w:rsid w:val="007439FF"/>
    <w:rsid w:val="00743A58"/>
    <w:rsid w:val="00743AE2"/>
    <w:rsid w:val="00743DCB"/>
    <w:rsid w:val="00743E7F"/>
    <w:rsid w:val="00743EFA"/>
    <w:rsid w:val="00743F05"/>
    <w:rsid w:val="00743F70"/>
    <w:rsid w:val="00743FEA"/>
    <w:rsid w:val="0074401F"/>
    <w:rsid w:val="007440E4"/>
    <w:rsid w:val="007441E3"/>
    <w:rsid w:val="00744444"/>
    <w:rsid w:val="0074461C"/>
    <w:rsid w:val="00744644"/>
    <w:rsid w:val="007447A8"/>
    <w:rsid w:val="00744997"/>
    <w:rsid w:val="00744B2F"/>
    <w:rsid w:val="00744B49"/>
    <w:rsid w:val="00744C63"/>
    <w:rsid w:val="00744F5E"/>
    <w:rsid w:val="00745068"/>
    <w:rsid w:val="007451D4"/>
    <w:rsid w:val="0074529F"/>
    <w:rsid w:val="007453B9"/>
    <w:rsid w:val="007454B5"/>
    <w:rsid w:val="00745585"/>
    <w:rsid w:val="00745654"/>
    <w:rsid w:val="0074565E"/>
    <w:rsid w:val="007457C1"/>
    <w:rsid w:val="00745853"/>
    <w:rsid w:val="007459BA"/>
    <w:rsid w:val="00745A77"/>
    <w:rsid w:val="00745A81"/>
    <w:rsid w:val="00745A94"/>
    <w:rsid w:val="00745B4E"/>
    <w:rsid w:val="00745B76"/>
    <w:rsid w:val="00745C16"/>
    <w:rsid w:val="00745C78"/>
    <w:rsid w:val="00745D39"/>
    <w:rsid w:val="00745D71"/>
    <w:rsid w:val="00745D8D"/>
    <w:rsid w:val="00745D92"/>
    <w:rsid w:val="00745E20"/>
    <w:rsid w:val="00745FF4"/>
    <w:rsid w:val="007461EE"/>
    <w:rsid w:val="00746284"/>
    <w:rsid w:val="007463D9"/>
    <w:rsid w:val="00746491"/>
    <w:rsid w:val="00746492"/>
    <w:rsid w:val="007465EB"/>
    <w:rsid w:val="00746827"/>
    <w:rsid w:val="007468B5"/>
    <w:rsid w:val="007468D7"/>
    <w:rsid w:val="00746948"/>
    <w:rsid w:val="00746979"/>
    <w:rsid w:val="00746A6A"/>
    <w:rsid w:val="00746AB7"/>
    <w:rsid w:val="00746DF8"/>
    <w:rsid w:val="00747069"/>
    <w:rsid w:val="007471BD"/>
    <w:rsid w:val="00747287"/>
    <w:rsid w:val="00747382"/>
    <w:rsid w:val="00747511"/>
    <w:rsid w:val="007476D7"/>
    <w:rsid w:val="007477F7"/>
    <w:rsid w:val="00747B73"/>
    <w:rsid w:val="00747C59"/>
    <w:rsid w:val="00747E1D"/>
    <w:rsid w:val="00747E9E"/>
    <w:rsid w:val="00747EE9"/>
    <w:rsid w:val="00747EF6"/>
    <w:rsid w:val="00747FFD"/>
    <w:rsid w:val="007500CB"/>
    <w:rsid w:val="007500D1"/>
    <w:rsid w:val="00750162"/>
    <w:rsid w:val="007501CA"/>
    <w:rsid w:val="0075028F"/>
    <w:rsid w:val="007502C7"/>
    <w:rsid w:val="00750320"/>
    <w:rsid w:val="0075032E"/>
    <w:rsid w:val="007504B3"/>
    <w:rsid w:val="00750505"/>
    <w:rsid w:val="007505F4"/>
    <w:rsid w:val="007507FF"/>
    <w:rsid w:val="0075087F"/>
    <w:rsid w:val="007508AA"/>
    <w:rsid w:val="00750947"/>
    <w:rsid w:val="00750AF6"/>
    <w:rsid w:val="00750CDA"/>
    <w:rsid w:val="00750D70"/>
    <w:rsid w:val="00750DF1"/>
    <w:rsid w:val="00750F5A"/>
    <w:rsid w:val="0075101C"/>
    <w:rsid w:val="007510B1"/>
    <w:rsid w:val="0075114D"/>
    <w:rsid w:val="0075118A"/>
    <w:rsid w:val="007511C5"/>
    <w:rsid w:val="0075127A"/>
    <w:rsid w:val="007513CE"/>
    <w:rsid w:val="00751408"/>
    <w:rsid w:val="00751428"/>
    <w:rsid w:val="00751429"/>
    <w:rsid w:val="0075155F"/>
    <w:rsid w:val="007515DE"/>
    <w:rsid w:val="007515ED"/>
    <w:rsid w:val="0075188B"/>
    <w:rsid w:val="00751913"/>
    <w:rsid w:val="00751A66"/>
    <w:rsid w:val="00751B9E"/>
    <w:rsid w:val="00751CEC"/>
    <w:rsid w:val="0075200F"/>
    <w:rsid w:val="00752083"/>
    <w:rsid w:val="007520DA"/>
    <w:rsid w:val="0075216F"/>
    <w:rsid w:val="007521CC"/>
    <w:rsid w:val="007521F2"/>
    <w:rsid w:val="00752205"/>
    <w:rsid w:val="00752355"/>
    <w:rsid w:val="0075273F"/>
    <w:rsid w:val="00752830"/>
    <w:rsid w:val="00752847"/>
    <w:rsid w:val="00752876"/>
    <w:rsid w:val="007528B3"/>
    <w:rsid w:val="007529C9"/>
    <w:rsid w:val="00752B0A"/>
    <w:rsid w:val="00752BD0"/>
    <w:rsid w:val="00752BFC"/>
    <w:rsid w:val="00752C0D"/>
    <w:rsid w:val="00752EFE"/>
    <w:rsid w:val="00752F87"/>
    <w:rsid w:val="0075304C"/>
    <w:rsid w:val="00753143"/>
    <w:rsid w:val="007531C1"/>
    <w:rsid w:val="007531DC"/>
    <w:rsid w:val="007532E4"/>
    <w:rsid w:val="00753350"/>
    <w:rsid w:val="00753510"/>
    <w:rsid w:val="00753579"/>
    <w:rsid w:val="00753581"/>
    <w:rsid w:val="007535A9"/>
    <w:rsid w:val="00753655"/>
    <w:rsid w:val="00753756"/>
    <w:rsid w:val="00753760"/>
    <w:rsid w:val="00753793"/>
    <w:rsid w:val="00753817"/>
    <w:rsid w:val="0075390C"/>
    <w:rsid w:val="00753A04"/>
    <w:rsid w:val="00753BAC"/>
    <w:rsid w:val="00753C73"/>
    <w:rsid w:val="00753D8A"/>
    <w:rsid w:val="00753F4A"/>
    <w:rsid w:val="00753F5F"/>
    <w:rsid w:val="007540FB"/>
    <w:rsid w:val="00754184"/>
    <w:rsid w:val="007542A0"/>
    <w:rsid w:val="00754502"/>
    <w:rsid w:val="00754517"/>
    <w:rsid w:val="00754529"/>
    <w:rsid w:val="0075455F"/>
    <w:rsid w:val="0075471F"/>
    <w:rsid w:val="00754829"/>
    <w:rsid w:val="00754A77"/>
    <w:rsid w:val="00754B5E"/>
    <w:rsid w:val="00754D4D"/>
    <w:rsid w:val="00754DC6"/>
    <w:rsid w:val="00754E5C"/>
    <w:rsid w:val="00754E9E"/>
    <w:rsid w:val="00754EF1"/>
    <w:rsid w:val="00754F6D"/>
    <w:rsid w:val="0075506A"/>
    <w:rsid w:val="007552CE"/>
    <w:rsid w:val="007554A9"/>
    <w:rsid w:val="00755556"/>
    <w:rsid w:val="0075574A"/>
    <w:rsid w:val="00755812"/>
    <w:rsid w:val="00755846"/>
    <w:rsid w:val="00755892"/>
    <w:rsid w:val="00755B77"/>
    <w:rsid w:val="00755B93"/>
    <w:rsid w:val="00755BEF"/>
    <w:rsid w:val="00755CA0"/>
    <w:rsid w:val="00755CD8"/>
    <w:rsid w:val="00755D7E"/>
    <w:rsid w:val="00755DF2"/>
    <w:rsid w:val="00755DFE"/>
    <w:rsid w:val="00755E74"/>
    <w:rsid w:val="00755EA5"/>
    <w:rsid w:val="00755F1C"/>
    <w:rsid w:val="0075601F"/>
    <w:rsid w:val="00756032"/>
    <w:rsid w:val="00756071"/>
    <w:rsid w:val="007560EC"/>
    <w:rsid w:val="00756164"/>
    <w:rsid w:val="007561A6"/>
    <w:rsid w:val="007562BF"/>
    <w:rsid w:val="00756359"/>
    <w:rsid w:val="007564DC"/>
    <w:rsid w:val="007564EA"/>
    <w:rsid w:val="007565DE"/>
    <w:rsid w:val="00756614"/>
    <w:rsid w:val="00756652"/>
    <w:rsid w:val="0075673C"/>
    <w:rsid w:val="00756882"/>
    <w:rsid w:val="00756889"/>
    <w:rsid w:val="00756904"/>
    <w:rsid w:val="00756A1A"/>
    <w:rsid w:val="00756B3C"/>
    <w:rsid w:val="00756BF9"/>
    <w:rsid w:val="00756C5E"/>
    <w:rsid w:val="00756D0D"/>
    <w:rsid w:val="00756D47"/>
    <w:rsid w:val="00756EA7"/>
    <w:rsid w:val="0075711A"/>
    <w:rsid w:val="00757182"/>
    <w:rsid w:val="007571DF"/>
    <w:rsid w:val="00757225"/>
    <w:rsid w:val="0075725D"/>
    <w:rsid w:val="007572D8"/>
    <w:rsid w:val="00757397"/>
    <w:rsid w:val="007573D7"/>
    <w:rsid w:val="0075744E"/>
    <w:rsid w:val="0075751E"/>
    <w:rsid w:val="00757525"/>
    <w:rsid w:val="00757569"/>
    <w:rsid w:val="00757592"/>
    <w:rsid w:val="00757696"/>
    <w:rsid w:val="007576BF"/>
    <w:rsid w:val="007578ED"/>
    <w:rsid w:val="007578F4"/>
    <w:rsid w:val="00757980"/>
    <w:rsid w:val="00757A48"/>
    <w:rsid w:val="00757A55"/>
    <w:rsid w:val="00757A65"/>
    <w:rsid w:val="00757A7F"/>
    <w:rsid w:val="00757BF7"/>
    <w:rsid w:val="00757CD9"/>
    <w:rsid w:val="00757D9F"/>
    <w:rsid w:val="00757E55"/>
    <w:rsid w:val="00757FF3"/>
    <w:rsid w:val="00760003"/>
    <w:rsid w:val="007600B5"/>
    <w:rsid w:val="0076026F"/>
    <w:rsid w:val="007602EA"/>
    <w:rsid w:val="0076031B"/>
    <w:rsid w:val="00760350"/>
    <w:rsid w:val="0076048F"/>
    <w:rsid w:val="007605DF"/>
    <w:rsid w:val="00760812"/>
    <w:rsid w:val="007609A4"/>
    <w:rsid w:val="007609FD"/>
    <w:rsid w:val="00760C49"/>
    <w:rsid w:val="00760DF0"/>
    <w:rsid w:val="00760E44"/>
    <w:rsid w:val="00760F79"/>
    <w:rsid w:val="00761136"/>
    <w:rsid w:val="0076113B"/>
    <w:rsid w:val="007612D5"/>
    <w:rsid w:val="007612D6"/>
    <w:rsid w:val="007612DA"/>
    <w:rsid w:val="0076137B"/>
    <w:rsid w:val="0076140A"/>
    <w:rsid w:val="007614DD"/>
    <w:rsid w:val="0076150E"/>
    <w:rsid w:val="00761695"/>
    <w:rsid w:val="0076186B"/>
    <w:rsid w:val="007618E8"/>
    <w:rsid w:val="00761A40"/>
    <w:rsid w:val="00761AD3"/>
    <w:rsid w:val="00761B6A"/>
    <w:rsid w:val="00761C3C"/>
    <w:rsid w:val="00761C58"/>
    <w:rsid w:val="00761E66"/>
    <w:rsid w:val="00761F6A"/>
    <w:rsid w:val="00761FE9"/>
    <w:rsid w:val="00762165"/>
    <w:rsid w:val="0076216A"/>
    <w:rsid w:val="00762173"/>
    <w:rsid w:val="00762255"/>
    <w:rsid w:val="00762279"/>
    <w:rsid w:val="00762313"/>
    <w:rsid w:val="00762673"/>
    <w:rsid w:val="0076270C"/>
    <w:rsid w:val="00762710"/>
    <w:rsid w:val="0076284E"/>
    <w:rsid w:val="00762A04"/>
    <w:rsid w:val="00762ABF"/>
    <w:rsid w:val="00762BD7"/>
    <w:rsid w:val="00762C36"/>
    <w:rsid w:val="00762C7A"/>
    <w:rsid w:val="00762D56"/>
    <w:rsid w:val="00762D5C"/>
    <w:rsid w:val="00762E70"/>
    <w:rsid w:val="00762EF8"/>
    <w:rsid w:val="00762F3B"/>
    <w:rsid w:val="00762F41"/>
    <w:rsid w:val="0076307D"/>
    <w:rsid w:val="00763269"/>
    <w:rsid w:val="0076327E"/>
    <w:rsid w:val="00763291"/>
    <w:rsid w:val="007632CE"/>
    <w:rsid w:val="007632E8"/>
    <w:rsid w:val="00763328"/>
    <w:rsid w:val="00763382"/>
    <w:rsid w:val="00763405"/>
    <w:rsid w:val="00763480"/>
    <w:rsid w:val="007634EE"/>
    <w:rsid w:val="00763507"/>
    <w:rsid w:val="00763732"/>
    <w:rsid w:val="0076376E"/>
    <w:rsid w:val="00763787"/>
    <w:rsid w:val="007637CF"/>
    <w:rsid w:val="007637E7"/>
    <w:rsid w:val="00763935"/>
    <w:rsid w:val="007639D8"/>
    <w:rsid w:val="00763C4F"/>
    <w:rsid w:val="00763EB5"/>
    <w:rsid w:val="00763ECD"/>
    <w:rsid w:val="0076401B"/>
    <w:rsid w:val="0076406C"/>
    <w:rsid w:val="007642BE"/>
    <w:rsid w:val="007642FE"/>
    <w:rsid w:val="007643FD"/>
    <w:rsid w:val="0076457B"/>
    <w:rsid w:val="007645C4"/>
    <w:rsid w:val="007646E7"/>
    <w:rsid w:val="00764744"/>
    <w:rsid w:val="007647C4"/>
    <w:rsid w:val="00764821"/>
    <w:rsid w:val="00764856"/>
    <w:rsid w:val="007648F8"/>
    <w:rsid w:val="00764966"/>
    <w:rsid w:val="00764B69"/>
    <w:rsid w:val="00764B84"/>
    <w:rsid w:val="00764B8D"/>
    <w:rsid w:val="00764B90"/>
    <w:rsid w:val="00764E76"/>
    <w:rsid w:val="00764F71"/>
    <w:rsid w:val="007653C5"/>
    <w:rsid w:val="00765507"/>
    <w:rsid w:val="00765554"/>
    <w:rsid w:val="007655FA"/>
    <w:rsid w:val="007657AC"/>
    <w:rsid w:val="0076580A"/>
    <w:rsid w:val="00765869"/>
    <w:rsid w:val="007659C9"/>
    <w:rsid w:val="00765AEF"/>
    <w:rsid w:val="00765B34"/>
    <w:rsid w:val="00765C31"/>
    <w:rsid w:val="00765D5D"/>
    <w:rsid w:val="0076606A"/>
    <w:rsid w:val="0076623D"/>
    <w:rsid w:val="0076630C"/>
    <w:rsid w:val="00766356"/>
    <w:rsid w:val="00766532"/>
    <w:rsid w:val="007666F3"/>
    <w:rsid w:val="00766829"/>
    <w:rsid w:val="007668D3"/>
    <w:rsid w:val="00766B92"/>
    <w:rsid w:val="00766F6D"/>
    <w:rsid w:val="00766F9A"/>
    <w:rsid w:val="0076701A"/>
    <w:rsid w:val="00767099"/>
    <w:rsid w:val="00767123"/>
    <w:rsid w:val="0076717D"/>
    <w:rsid w:val="007671C0"/>
    <w:rsid w:val="00767734"/>
    <w:rsid w:val="00767807"/>
    <w:rsid w:val="00767888"/>
    <w:rsid w:val="00767A0A"/>
    <w:rsid w:val="00767B46"/>
    <w:rsid w:val="00767BD1"/>
    <w:rsid w:val="00767DA2"/>
    <w:rsid w:val="00767FA0"/>
    <w:rsid w:val="00770053"/>
    <w:rsid w:val="00770107"/>
    <w:rsid w:val="00770134"/>
    <w:rsid w:val="0077013E"/>
    <w:rsid w:val="007702A0"/>
    <w:rsid w:val="007702C8"/>
    <w:rsid w:val="00770386"/>
    <w:rsid w:val="007703AA"/>
    <w:rsid w:val="007703F0"/>
    <w:rsid w:val="00770404"/>
    <w:rsid w:val="00770422"/>
    <w:rsid w:val="00770461"/>
    <w:rsid w:val="007704E5"/>
    <w:rsid w:val="0077051E"/>
    <w:rsid w:val="007706F9"/>
    <w:rsid w:val="00770747"/>
    <w:rsid w:val="007707BF"/>
    <w:rsid w:val="00770893"/>
    <w:rsid w:val="00770A24"/>
    <w:rsid w:val="00770A72"/>
    <w:rsid w:val="00770A99"/>
    <w:rsid w:val="00770BD7"/>
    <w:rsid w:val="00770BEC"/>
    <w:rsid w:val="00770E86"/>
    <w:rsid w:val="00770F43"/>
    <w:rsid w:val="00771238"/>
    <w:rsid w:val="007712B5"/>
    <w:rsid w:val="007712FC"/>
    <w:rsid w:val="007713B9"/>
    <w:rsid w:val="00771555"/>
    <w:rsid w:val="007716F8"/>
    <w:rsid w:val="00771714"/>
    <w:rsid w:val="00771A8F"/>
    <w:rsid w:val="00771AA4"/>
    <w:rsid w:val="00771B0D"/>
    <w:rsid w:val="00771D75"/>
    <w:rsid w:val="00771EF3"/>
    <w:rsid w:val="00771EF7"/>
    <w:rsid w:val="00771F9C"/>
    <w:rsid w:val="00771FD8"/>
    <w:rsid w:val="00772294"/>
    <w:rsid w:val="00772468"/>
    <w:rsid w:val="0077253F"/>
    <w:rsid w:val="00772642"/>
    <w:rsid w:val="007726CE"/>
    <w:rsid w:val="007726DC"/>
    <w:rsid w:val="007727A3"/>
    <w:rsid w:val="00772828"/>
    <w:rsid w:val="0077285C"/>
    <w:rsid w:val="007728EE"/>
    <w:rsid w:val="00772920"/>
    <w:rsid w:val="00772925"/>
    <w:rsid w:val="00772B5A"/>
    <w:rsid w:val="00772BB6"/>
    <w:rsid w:val="00772C01"/>
    <w:rsid w:val="00772DB4"/>
    <w:rsid w:val="00772F13"/>
    <w:rsid w:val="00772F7B"/>
    <w:rsid w:val="00773032"/>
    <w:rsid w:val="007731EC"/>
    <w:rsid w:val="00773264"/>
    <w:rsid w:val="00773274"/>
    <w:rsid w:val="007734CA"/>
    <w:rsid w:val="007734DB"/>
    <w:rsid w:val="0077361A"/>
    <w:rsid w:val="007737FB"/>
    <w:rsid w:val="007738B8"/>
    <w:rsid w:val="007739A5"/>
    <w:rsid w:val="00773AAF"/>
    <w:rsid w:val="00773AFD"/>
    <w:rsid w:val="00773B51"/>
    <w:rsid w:val="00773C43"/>
    <w:rsid w:val="00773DAA"/>
    <w:rsid w:val="00773DC4"/>
    <w:rsid w:val="00773DDC"/>
    <w:rsid w:val="00773E34"/>
    <w:rsid w:val="00774023"/>
    <w:rsid w:val="00774082"/>
    <w:rsid w:val="007740A5"/>
    <w:rsid w:val="0077426C"/>
    <w:rsid w:val="00774395"/>
    <w:rsid w:val="0077446D"/>
    <w:rsid w:val="00774494"/>
    <w:rsid w:val="007746F5"/>
    <w:rsid w:val="00774766"/>
    <w:rsid w:val="00774822"/>
    <w:rsid w:val="00774CAE"/>
    <w:rsid w:val="00774D47"/>
    <w:rsid w:val="00774DAA"/>
    <w:rsid w:val="00774E5B"/>
    <w:rsid w:val="00774FF0"/>
    <w:rsid w:val="007751CB"/>
    <w:rsid w:val="007752E9"/>
    <w:rsid w:val="00775395"/>
    <w:rsid w:val="007753C8"/>
    <w:rsid w:val="00775648"/>
    <w:rsid w:val="0077570A"/>
    <w:rsid w:val="007757C0"/>
    <w:rsid w:val="007757E0"/>
    <w:rsid w:val="00775817"/>
    <w:rsid w:val="00775844"/>
    <w:rsid w:val="007758BF"/>
    <w:rsid w:val="007759F0"/>
    <w:rsid w:val="00775BA3"/>
    <w:rsid w:val="00775BF3"/>
    <w:rsid w:val="00775C67"/>
    <w:rsid w:val="00775D69"/>
    <w:rsid w:val="00775DF6"/>
    <w:rsid w:val="00775E7A"/>
    <w:rsid w:val="00775EF7"/>
    <w:rsid w:val="00776097"/>
    <w:rsid w:val="0077609D"/>
    <w:rsid w:val="007760C5"/>
    <w:rsid w:val="007760F2"/>
    <w:rsid w:val="0077611C"/>
    <w:rsid w:val="007767F0"/>
    <w:rsid w:val="00776858"/>
    <w:rsid w:val="00776999"/>
    <w:rsid w:val="007769EC"/>
    <w:rsid w:val="007769EE"/>
    <w:rsid w:val="00776A58"/>
    <w:rsid w:val="00776BAB"/>
    <w:rsid w:val="00776C15"/>
    <w:rsid w:val="00776C6B"/>
    <w:rsid w:val="00776C91"/>
    <w:rsid w:val="00776D2E"/>
    <w:rsid w:val="00776D59"/>
    <w:rsid w:val="00776DC0"/>
    <w:rsid w:val="00776DCB"/>
    <w:rsid w:val="00776E01"/>
    <w:rsid w:val="00776EB3"/>
    <w:rsid w:val="00776FB4"/>
    <w:rsid w:val="00776FE4"/>
    <w:rsid w:val="007770AA"/>
    <w:rsid w:val="0077715B"/>
    <w:rsid w:val="007772D4"/>
    <w:rsid w:val="0077731B"/>
    <w:rsid w:val="00777604"/>
    <w:rsid w:val="00777693"/>
    <w:rsid w:val="00777751"/>
    <w:rsid w:val="007778DD"/>
    <w:rsid w:val="00777AFA"/>
    <w:rsid w:val="00777B95"/>
    <w:rsid w:val="00777C34"/>
    <w:rsid w:val="00777C44"/>
    <w:rsid w:val="00777C78"/>
    <w:rsid w:val="00777CA5"/>
    <w:rsid w:val="00777E8E"/>
    <w:rsid w:val="00777F2F"/>
    <w:rsid w:val="00777FE2"/>
    <w:rsid w:val="0078004F"/>
    <w:rsid w:val="007803CD"/>
    <w:rsid w:val="007803DB"/>
    <w:rsid w:val="0078043A"/>
    <w:rsid w:val="0078059D"/>
    <w:rsid w:val="007805B0"/>
    <w:rsid w:val="0078062D"/>
    <w:rsid w:val="00780643"/>
    <w:rsid w:val="007807BA"/>
    <w:rsid w:val="00780930"/>
    <w:rsid w:val="0078095F"/>
    <w:rsid w:val="00780A73"/>
    <w:rsid w:val="00780AC6"/>
    <w:rsid w:val="00780D75"/>
    <w:rsid w:val="00780E39"/>
    <w:rsid w:val="00780E8F"/>
    <w:rsid w:val="00780F23"/>
    <w:rsid w:val="00780F2A"/>
    <w:rsid w:val="00781018"/>
    <w:rsid w:val="00781131"/>
    <w:rsid w:val="0078121A"/>
    <w:rsid w:val="00781376"/>
    <w:rsid w:val="00781407"/>
    <w:rsid w:val="007816DC"/>
    <w:rsid w:val="007816E1"/>
    <w:rsid w:val="00781866"/>
    <w:rsid w:val="0078191C"/>
    <w:rsid w:val="00781A2B"/>
    <w:rsid w:val="00781A67"/>
    <w:rsid w:val="00781AC4"/>
    <w:rsid w:val="00781B68"/>
    <w:rsid w:val="00781BF5"/>
    <w:rsid w:val="00781DED"/>
    <w:rsid w:val="00781E6E"/>
    <w:rsid w:val="00781F04"/>
    <w:rsid w:val="00781FCE"/>
    <w:rsid w:val="00782170"/>
    <w:rsid w:val="00782388"/>
    <w:rsid w:val="00782409"/>
    <w:rsid w:val="00782465"/>
    <w:rsid w:val="007824A1"/>
    <w:rsid w:val="007824A7"/>
    <w:rsid w:val="007826CA"/>
    <w:rsid w:val="007827EC"/>
    <w:rsid w:val="00782C2E"/>
    <w:rsid w:val="00782C56"/>
    <w:rsid w:val="00782CA3"/>
    <w:rsid w:val="00782EAC"/>
    <w:rsid w:val="00782F9D"/>
    <w:rsid w:val="00783100"/>
    <w:rsid w:val="00783299"/>
    <w:rsid w:val="0078334D"/>
    <w:rsid w:val="00783402"/>
    <w:rsid w:val="00783571"/>
    <w:rsid w:val="007835A4"/>
    <w:rsid w:val="007835EB"/>
    <w:rsid w:val="0078365E"/>
    <w:rsid w:val="00783747"/>
    <w:rsid w:val="00783765"/>
    <w:rsid w:val="00783807"/>
    <w:rsid w:val="007838F1"/>
    <w:rsid w:val="007838F9"/>
    <w:rsid w:val="00783C75"/>
    <w:rsid w:val="00783C9A"/>
    <w:rsid w:val="00783CBB"/>
    <w:rsid w:val="00783E47"/>
    <w:rsid w:val="00783F6E"/>
    <w:rsid w:val="00783F6F"/>
    <w:rsid w:val="00783FFD"/>
    <w:rsid w:val="0078400A"/>
    <w:rsid w:val="007840C0"/>
    <w:rsid w:val="007841D5"/>
    <w:rsid w:val="0078422F"/>
    <w:rsid w:val="00784298"/>
    <w:rsid w:val="007844C1"/>
    <w:rsid w:val="007845F5"/>
    <w:rsid w:val="00784754"/>
    <w:rsid w:val="007847A7"/>
    <w:rsid w:val="007847D2"/>
    <w:rsid w:val="00784822"/>
    <w:rsid w:val="00784B2E"/>
    <w:rsid w:val="00784B34"/>
    <w:rsid w:val="00784BD2"/>
    <w:rsid w:val="00784CA0"/>
    <w:rsid w:val="00784D62"/>
    <w:rsid w:val="00784E76"/>
    <w:rsid w:val="00784E83"/>
    <w:rsid w:val="00784FF9"/>
    <w:rsid w:val="00785238"/>
    <w:rsid w:val="0078541A"/>
    <w:rsid w:val="007854A6"/>
    <w:rsid w:val="0078551D"/>
    <w:rsid w:val="00785593"/>
    <w:rsid w:val="00785680"/>
    <w:rsid w:val="0078570B"/>
    <w:rsid w:val="0078572E"/>
    <w:rsid w:val="00785767"/>
    <w:rsid w:val="0078584E"/>
    <w:rsid w:val="007858B4"/>
    <w:rsid w:val="007858B7"/>
    <w:rsid w:val="00785949"/>
    <w:rsid w:val="00785962"/>
    <w:rsid w:val="00785B26"/>
    <w:rsid w:val="00785B2C"/>
    <w:rsid w:val="00785C20"/>
    <w:rsid w:val="00785C35"/>
    <w:rsid w:val="00785DA2"/>
    <w:rsid w:val="00785DC7"/>
    <w:rsid w:val="00785F13"/>
    <w:rsid w:val="00785FBE"/>
    <w:rsid w:val="007864F1"/>
    <w:rsid w:val="00786529"/>
    <w:rsid w:val="00786572"/>
    <w:rsid w:val="00786661"/>
    <w:rsid w:val="007866E1"/>
    <w:rsid w:val="007867E5"/>
    <w:rsid w:val="007867E6"/>
    <w:rsid w:val="007868ED"/>
    <w:rsid w:val="0078693B"/>
    <w:rsid w:val="007869DB"/>
    <w:rsid w:val="00786AEA"/>
    <w:rsid w:val="00786B3A"/>
    <w:rsid w:val="00786C3F"/>
    <w:rsid w:val="00786E0A"/>
    <w:rsid w:val="00786EA5"/>
    <w:rsid w:val="00786EFC"/>
    <w:rsid w:val="00786F6E"/>
    <w:rsid w:val="00787080"/>
    <w:rsid w:val="007871F7"/>
    <w:rsid w:val="00787278"/>
    <w:rsid w:val="0078733A"/>
    <w:rsid w:val="00787617"/>
    <w:rsid w:val="0078767B"/>
    <w:rsid w:val="00787697"/>
    <w:rsid w:val="007876F9"/>
    <w:rsid w:val="00787A7D"/>
    <w:rsid w:val="00787B46"/>
    <w:rsid w:val="00787B47"/>
    <w:rsid w:val="00787B83"/>
    <w:rsid w:val="00787BB4"/>
    <w:rsid w:val="00787D55"/>
    <w:rsid w:val="00787DEA"/>
    <w:rsid w:val="00787FDC"/>
    <w:rsid w:val="00790051"/>
    <w:rsid w:val="007900E1"/>
    <w:rsid w:val="00790161"/>
    <w:rsid w:val="007901FC"/>
    <w:rsid w:val="00790329"/>
    <w:rsid w:val="0079041D"/>
    <w:rsid w:val="007904CD"/>
    <w:rsid w:val="007904DF"/>
    <w:rsid w:val="00790545"/>
    <w:rsid w:val="007906D2"/>
    <w:rsid w:val="007907AF"/>
    <w:rsid w:val="007907DB"/>
    <w:rsid w:val="007908E5"/>
    <w:rsid w:val="0079093D"/>
    <w:rsid w:val="00790A18"/>
    <w:rsid w:val="00790A91"/>
    <w:rsid w:val="00790B18"/>
    <w:rsid w:val="00790DA3"/>
    <w:rsid w:val="00790DBF"/>
    <w:rsid w:val="0079107F"/>
    <w:rsid w:val="007911EF"/>
    <w:rsid w:val="0079148A"/>
    <w:rsid w:val="007915C9"/>
    <w:rsid w:val="007916BB"/>
    <w:rsid w:val="007916BE"/>
    <w:rsid w:val="007916F6"/>
    <w:rsid w:val="007917BF"/>
    <w:rsid w:val="00791821"/>
    <w:rsid w:val="00791B11"/>
    <w:rsid w:val="00791B33"/>
    <w:rsid w:val="00791B58"/>
    <w:rsid w:val="00791BE7"/>
    <w:rsid w:val="00791C5C"/>
    <w:rsid w:val="00791C8A"/>
    <w:rsid w:val="00791CCF"/>
    <w:rsid w:val="00791F3B"/>
    <w:rsid w:val="0079223F"/>
    <w:rsid w:val="0079224F"/>
    <w:rsid w:val="00792333"/>
    <w:rsid w:val="00792464"/>
    <w:rsid w:val="00792576"/>
    <w:rsid w:val="007925B9"/>
    <w:rsid w:val="007925BA"/>
    <w:rsid w:val="00792699"/>
    <w:rsid w:val="0079278D"/>
    <w:rsid w:val="00792931"/>
    <w:rsid w:val="00792BB0"/>
    <w:rsid w:val="00792E42"/>
    <w:rsid w:val="00792E68"/>
    <w:rsid w:val="00792E9A"/>
    <w:rsid w:val="0079307B"/>
    <w:rsid w:val="007930BA"/>
    <w:rsid w:val="007930D5"/>
    <w:rsid w:val="007932CF"/>
    <w:rsid w:val="0079332D"/>
    <w:rsid w:val="0079334E"/>
    <w:rsid w:val="007933C2"/>
    <w:rsid w:val="007933C3"/>
    <w:rsid w:val="007933FA"/>
    <w:rsid w:val="00793517"/>
    <w:rsid w:val="0079360E"/>
    <w:rsid w:val="00793783"/>
    <w:rsid w:val="007938BF"/>
    <w:rsid w:val="0079390A"/>
    <w:rsid w:val="00793967"/>
    <w:rsid w:val="0079396B"/>
    <w:rsid w:val="007939D4"/>
    <w:rsid w:val="00793A1E"/>
    <w:rsid w:val="00793FA7"/>
    <w:rsid w:val="00794147"/>
    <w:rsid w:val="00794151"/>
    <w:rsid w:val="0079415A"/>
    <w:rsid w:val="0079429F"/>
    <w:rsid w:val="00794646"/>
    <w:rsid w:val="0079466F"/>
    <w:rsid w:val="007947F3"/>
    <w:rsid w:val="00794810"/>
    <w:rsid w:val="0079488D"/>
    <w:rsid w:val="007949EF"/>
    <w:rsid w:val="00794A58"/>
    <w:rsid w:val="00794C17"/>
    <w:rsid w:val="00794C2E"/>
    <w:rsid w:val="00794C4B"/>
    <w:rsid w:val="00794C55"/>
    <w:rsid w:val="00794D03"/>
    <w:rsid w:val="00794D6D"/>
    <w:rsid w:val="00794D8F"/>
    <w:rsid w:val="00794F89"/>
    <w:rsid w:val="00794FEF"/>
    <w:rsid w:val="0079506A"/>
    <w:rsid w:val="007950A8"/>
    <w:rsid w:val="007950BD"/>
    <w:rsid w:val="007950CC"/>
    <w:rsid w:val="007950D2"/>
    <w:rsid w:val="007950DA"/>
    <w:rsid w:val="007950DC"/>
    <w:rsid w:val="00795111"/>
    <w:rsid w:val="00795154"/>
    <w:rsid w:val="007951C4"/>
    <w:rsid w:val="007951E4"/>
    <w:rsid w:val="007951F0"/>
    <w:rsid w:val="0079529C"/>
    <w:rsid w:val="0079533E"/>
    <w:rsid w:val="00795382"/>
    <w:rsid w:val="00795456"/>
    <w:rsid w:val="00795486"/>
    <w:rsid w:val="0079555D"/>
    <w:rsid w:val="007955F5"/>
    <w:rsid w:val="0079573C"/>
    <w:rsid w:val="00795856"/>
    <w:rsid w:val="007958F6"/>
    <w:rsid w:val="00795B3E"/>
    <w:rsid w:val="00795B40"/>
    <w:rsid w:val="00795BE7"/>
    <w:rsid w:val="00795C7B"/>
    <w:rsid w:val="00795D85"/>
    <w:rsid w:val="00795E25"/>
    <w:rsid w:val="00795FA8"/>
    <w:rsid w:val="00796019"/>
    <w:rsid w:val="007960B6"/>
    <w:rsid w:val="007960D4"/>
    <w:rsid w:val="00796179"/>
    <w:rsid w:val="007963F5"/>
    <w:rsid w:val="0079658F"/>
    <w:rsid w:val="00796596"/>
    <w:rsid w:val="0079659D"/>
    <w:rsid w:val="00796695"/>
    <w:rsid w:val="00796783"/>
    <w:rsid w:val="007967C0"/>
    <w:rsid w:val="0079682C"/>
    <w:rsid w:val="007968C6"/>
    <w:rsid w:val="007969A2"/>
    <w:rsid w:val="007969CB"/>
    <w:rsid w:val="007969DE"/>
    <w:rsid w:val="007969E1"/>
    <w:rsid w:val="00796A4C"/>
    <w:rsid w:val="00796A74"/>
    <w:rsid w:val="00796AE7"/>
    <w:rsid w:val="00796B5E"/>
    <w:rsid w:val="00796BA4"/>
    <w:rsid w:val="00796C11"/>
    <w:rsid w:val="00796EA2"/>
    <w:rsid w:val="00796EF9"/>
    <w:rsid w:val="00796F18"/>
    <w:rsid w:val="00796F3D"/>
    <w:rsid w:val="00796FA5"/>
    <w:rsid w:val="00796FC2"/>
    <w:rsid w:val="00797146"/>
    <w:rsid w:val="007971D6"/>
    <w:rsid w:val="0079729E"/>
    <w:rsid w:val="007973A7"/>
    <w:rsid w:val="00797531"/>
    <w:rsid w:val="00797564"/>
    <w:rsid w:val="00797894"/>
    <w:rsid w:val="007979F8"/>
    <w:rsid w:val="00797AD6"/>
    <w:rsid w:val="00797B39"/>
    <w:rsid w:val="00797B7B"/>
    <w:rsid w:val="00797B9A"/>
    <w:rsid w:val="00797BE6"/>
    <w:rsid w:val="00797BE9"/>
    <w:rsid w:val="00797D96"/>
    <w:rsid w:val="00797DA3"/>
    <w:rsid w:val="00797DF8"/>
    <w:rsid w:val="00797F44"/>
    <w:rsid w:val="00797F91"/>
    <w:rsid w:val="007A0194"/>
    <w:rsid w:val="007A0487"/>
    <w:rsid w:val="007A04C6"/>
    <w:rsid w:val="007A06CC"/>
    <w:rsid w:val="007A0806"/>
    <w:rsid w:val="007A0812"/>
    <w:rsid w:val="007A08B7"/>
    <w:rsid w:val="007A08DE"/>
    <w:rsid w:val="007A094A"/>
    <w:rsid w:val="007A0953"/>
    <w:rsid w:val="007A09F6"/>
    <w:rsid w:val="007A0A16"/>
    <w:rsid w:val="007A0A1D"/>
    <w:rsid w:val="007A0ACB"/>
    <w:rsid w:val="007A0B0B"/>
    <w:rsid w:val="007A0D05"/>
    <w:rsid w:val="007A0DAD"/>
    <w:rsid w:val="007A0DAE"/>
    <w:rsid w:val="007A0E00"/>
    <w:rsid w:val="007A0EFC"/>
    <w:rsid w:val="007A0F1D"/>
    <w:rsid w:val="007A0FEB"/>
    <w:rsid w:val="007A120D"/>
    <w:rsid w:val="007A1350"/>
    <w:rsid w:val="007A1464"/>
    <w:rsid w:val="007A16E0"/>
    <w:rsid w:val="007A186C"/>
    <w:rsid w:val="007A188B"/>
    <w:rsid w:val="007A192A"/>
    <w:rsid w:val="007A1A09"/>
    <w:rsid w:val="007A1A18"/>
    <w:rsid w:val="007A1B9C"/>
    <w:rsid w:val="007A1DB8"/>
    <w:rsid w:val="007A1F2D"/>
    <w:rsid w:val="007A2113"/>
    <w:rsid w:val="007A223B"/>
    <w:rsid w:val="007A242B"/>
    <w:rsid w:val="007A26CE"/>
    <w:rsid w:val="007A2766"/>
    <w:rsid w:val="007A2779"/>
    <w:rsid w:val="007A2C8C"/>
    <w:rsid w:val="007A2D97"/>
    <w:rsid w:val="007A2F77"/>
    <w:rsid w:val="007A312E"/>
    <w:rsid w:val="007A3341"/>
    <w:rsid w:val="007A335A"/>
    <w:rsid w:val="007A3385"/>
    <w:rsid w:val="007A359D"/>
    <w:rsid w:val="007A3676"/>
    <w:rsid w:val="007A3689"/>
    <w:rsid w:val="007A39D4"/>
    <w:rsid w:val="007A3A72"/>
    <w:rsid w:val="007A3B4B"/>
    <w:rsid w:val="007A3BA9"/>
    <w:rsid w:val="007A3C3E"/>
    <w:rsid w:val="007A3C81"/>
    <w:rsid w:val="007A3C8E"/>
    <w:rsid w:val="007A3D5C"/>
    <w:rsid w:val="007A3D89"/>
    <w:rsid w:val="007A3E13"/>
    <w:rsid w:val="007A3E88"/>
    <w:rsid w:val="007A3EB2"/>
    <w:rsid w:val="007A3FAB"/>
    <w:rsid w:val="007A3FFC"/>
    <w:rsid w:val="007A400D"/>
    <w:rsid w:val="007A4034"/>
    <w:rsid w:val="007A4152"/>
    <w:rsid w:val="007A418D"/>
    <w:rsid w:val="007A448C"/>
    <w:rsid w:val="007A44CC"/>
    <w:rsid w:val="007A44E5"/>
    <w:rsid w:val="007A4660"/>
    <w:rsid w:val="007A4759"/>
    <w:rsid w:val="007A4781"/>
    <w:rsid w:val="007A47FC"/>
    <w:rsid w:val="007A4ADD"/>
    <w:rsid w:val="007A4B6F"/>
    <w:rsid w:val="007A4B77"/>
    <w:rsid w:val="007A4BE4"/>
    <w:rsid w:val="007A4E7F"/>
    <w:rsid w:val="007A4E81"/>
    <w:rsid w:val="007A4FAF"/>
    <w:rsid w:val="007A501F"/>
    <w:rsid w:val="007A503A"/>
    <w:rsid w:val="007A5305"/>
    <w:rsid w:val="007A567B"/>
    <w:rsid w:val="007A570F"/>
    <w:rsid w:val="007A577A"/>
    <w:rsid w:val="007A57CB"/>
    <w:rsid w:val="007A5815"/>
    <w:rsid w:val="007A5A4B"/>
    <w:rsid w:val="007A5C16"/>
    <w:rsid w:val="007A5D5E"/>
    <w:rsid w:val="007A603F"/>
    <w:rsid w:val="007A6104"/>
    <w:rsid w:val="007A6212"/>
    <w:rsid w:val="007A62DC"/>
    <w:rsid w:val="007A62F1"/>
    <w:rsid w:val="007A63B1"/>
    <w:rsid w:val="007A6451"/>
    <w:rsid w:val="007A6465"/>
    <w:rsid w:val="007A658A"/>
    <w:rsid w:val="007A65AF"/>
    <w:rsid w:val="007A6704"/>
    <w:rsid w:val="007A679A"/>
    <w:rsid w:val="007A67B7"/>
    <w:rsid w:val="007A682F"/>
    <w:rsid w:val="007A6839"/>
    <w:rsid w:val="007A6AE3"/>
    <w:rsid w:val="007A6B90"/>
    <w:rsid w:val="007A6BFA"/>
    <w:rsid w:val="007A6C18"/>
    <w:rsid w:val="007A6FCC"/>
    <w:rsid w:val="007A709F"/>
    <w:rsid w:val="007A719C"/>
    <w:rsid w:val="007A738C"/>
    <w:rsid w:val="007A73E5"/>
    <w:rsid w:val="007A7452"/>
    <w:rsid w:val="007A7480"/>
    <w:rsid w:val="007A763E"/>
    <w:rsid w:val="007A78FD"/>
    <w:rsid w:val="007A7980"/>
    <w:rsid w:val="007A7A93"/>
    <w:rsid w:val="007A7B4E"/>
    <w:rsid w:val="007A7BAB"/>
    <w:rsid w:val="007A7CA8"/>
    <w:rsid w:val="007A7CBE"/>
    <w:rsid w:val="007A7D2D"/>
    <w:rsid w:val="007A7E6B"/>
    <w:rsid w:val="007A7E8C"/>
    <w:rsid w:val="007A7EB0"/>
    <w:rsid w:val="007B001B"/>
    <w:rsid w:val="007B002F"/>
    <w:rsid w:val="007B00C0"/>
    <w:rsid w:val="007B01DF"/>
    <w:rsid w:val="007B026C"/>
    <w:rsid w:val="007B02D5"/>
    <w:rsid w:val="007B0308"/>
    <w:rsid w:val="007B030B"/>
    <w:rsid w:val="007B040C"/>
    <w:rsid w:val="007B0452"/>
    <w:rsid w:val="007B057D"/>
    <w:rsid w:val="007B05C4"/>
    <w:rsid w:val="007B0763"/>
    <w:rsid w:val="007B07AC"/>
    <w:rsid w:val="007B095F"/>
    <w:rsid w:val="007B0961"/>
    <w:rsid w:val="007B09EE"/>
    <w:rsid w:val="007B0A4C"/>
    <w:rsid w:val="007B0B3D"/>
    <w:rsid w:val="007B0D4E"/>
    <w:rsid w:val="007B0D93"/>
    <w:rsid w:val="007B0DA3"/>
    <w:rsid w:val="007B0DDA"/>
    <w:rsid w:val="007B106A"/>
    <w:rsid w:val="007B109D"/>
    <w:rsid w:val="007B10B2"/>
    <w:rsid w:val="007B1155"/>
    <w:rsid w:val="007B121C"/>
    <w:rsid w:val="007B13C5"/>
    <w:rsid w:val="007B13E5"/>
    <w:rsid w:val="007B1585"/>
    <w:rsid w:val="007B1637"/>
    <w:rsid w:val="007B1692"/>
    <w:rsid w:val="007B1693"/>
    <w:rsid w:val="007B16AB"/>
    <w:rsid w:val="007B17AC"/>
    <w:rsid w:val="007B1893"/>
    <w:rsid w:val="007B1B9F"/>
    <w:rsid w:val="007B1CB9"/>
    <w:rsid w:val="007B1FB8"/>
    <w:rsid w:val="007B20AC"/>
    <w:rsid w:val="007B2134"/>
    <w:rsid w:val="007B2290"/>
    <w:rsid w:val="007B2423"/>
    <w:rsid w:val="007B2454"/>
    <w:rsid w:val="007B24D2"/>
    <w:rsid w:val="007B24F9"/>
    <w:rsid w:val="007B2552"/>
    <w:rsid w:val="007B261A"/>
    <w:rsid w:val="007B2755"/>
    <w:rsid w:val="007B27A3"/>
    <w:rsid w:val="007B28EB"/>
    <w:rsid w:val="007B29A4"/>
    <w:rsid w:val="007B2A7D"/>
    <w:rsid w:val="007B2ADD"/>
    <w:rsid w:val="007B2C5A"/>
    <w:rsid w:val="007B2CBB"/>
    <w:rsid w:val="007B2F42"/>
    <w:rsid w:val="007B2F88"/>
    <w:rsid w:val="007B3074"/>
    <w:rsid w:val="007B30F8"/>
    <w:rsid w:val="007B3167"/>
    <w:rsid w:val="007B3233"/>
    <w:rsid w:val="007B3238"/>
    <w:rsid w:val="007B3266"/>
    <w:rsid w:val="007B326F"/>
    <w:rsid w:val="007B32BB"/>
    <w:rsid w:val="007B3387"/>
    <w:rsid w:val="007B349A"/>
    <w:rsid w:val="007B35F3"/>
    <w:rsid w:val="007B3692"/>
    <w:rsid w:val="007B38F3"/>
    <w:rsid w:val="007B3961"/>
    <w:rsid w:val="007B3A6D"/>
    <w:rsid w:val="007B3A83"/>
    <w:rsid w:val="007B3AD0"/>
    <w:rsid w:val="007B3D84"/>
    <w:rsid w:val="007B3D96"/>
    <w:rsid w:val="007B3E0D"/>
    <w:rsid w:val="007B3E30"/>
    <w:rsid w:val="007B3F2A"/>
    <w:rsid w:val="007B40C7"/>
    <w:rsid w:val="007B4212"/>
    <w:rsid w:val="007B42BB"/>
    <w:rsid w:val="007B48A1"/>
    <w:rsid w:val="007B48C3"/>
    <w:rsid w:val="007B48F9"/>
    <w:rsid w:val="007B4AC5"/>
    <w:rsid w:val="007B4C04"/>
    <w:rsid w:val="007B4C2D"/>
    <w:rsid w:val="007B4EA0"/>
    <w:rsid w:val="007B4FBE"/>
    <w:rsid w:val="007B517E"/>
    <w:rsid w:val="007B5245"/>
    <w:rsid w:val="007B526A"/>
    <w:rsid w:val="007B53D4"/>
    <w:rsid w:val="007B53FD"/>
    <w:rsid w:val="007B541B"/>
    <w:rsid w:val="007B5451"/>
    <w:rsid w:val="007B54AF"/>
    <w:rsid w:val="007B5524"/>
    <w:rsid w:val="007B58C2"/>
    <w:rsid w:val="007B592A"/>
    <w:rsid w:val="007B5963"/>
    <w:rsid w:val="007B59DB"/>
    <w:rsid w:val="007B59FC"/>
    <w:rsid w:val="007B5A03"/>
    <w:rsid w:val="007B5C97"/>
    <w:rsid w:val="007B5D4D"/>
    <w:rsid w:val="007B5E2D"/>
    <w:rsid w:val="007B5FBD"/>
    <w:rsid w:val="007B60E1"/>
    <w:rsid w:val="007B6155"/>
    <w:rsid w:val="007B6258"/>
    <w:rsid w:val="007B62CA"/>
    <w:rsid w:val="007B6506"/>
    <w:rsid w:val="007B6579"/>
    <w:rsid w:val="007B65BF"/>
    <w:rsid w:val="007B668F"/>
    <w:rsid w:val="007B6718"/>
    <w:rsid w:val="007B6832"/>
    <w:rsid w:val="007B6892"/>
    <w:rsid w:val="007B6900"/>
    <w:rsid w:val="007B6948"/>
    <w:rsid w:val="007B6A05"/>
    <w:rsid w:val="007B6AB9"/>
    <w:rsid w:val="007B6C0A"/>
    <w:rsid w:val="007B6CB5"/>
    <w:rsid w:val="007B6D41"/>
    <w:rsid w:val="007B6D97"/>
    <w:rsid w:val="007B6ED3"/>
    <w:rsid w:val="007B702C"/>
    <w:rsid w:val="007B7050"/>
    <w:rsid w:val="007B7058"/>
    <w:rsid w:val="007B7133"/>
    <w:rsid w:val="007B7164"/>
    <w:rsid w:val="007B716E"/>
    <w:rsid w:val="007B71E7"/>
    <w:rsid w:val="007B7329"/>
    <w:rsid w:val="007B738B"/>
    <w:rsid w:val="007B742E"/>
    <w:rsid w:val="007B755A"/>
    <w:rsid w:val="007B76A1"/>
    <w:rsid w:val="007B777F"/>
    <w:rsid w:val="007B7BCB"/>
    <w:rsid w:val="007B7F56"/>
    <w:rsid w:val="007B7FA8"/>
    <w:rsid w:val="007C01C2"/>
    <w:rsid w:val="007C02D3"/>
    <w:rsid w:val="007C0688"/>
    <w:rsid w:val="007C089C"/>
    <w:rsid w:val="007C08E3"/>
    <w:rsid w:val="007C0967"/>
    <w:rsid w:val="007C0AB2"/>
    <w:rsid w:val="007C0BCB"/>
    <w:rsid w:val="007C0D63"/>
    <w:rsid w:val="007C0FE6"/>
    <w:rsid w:val="007C10A8"/>
    <w:rsid w:val="007C1133"/>
    <w:rsid w:val="007C1171"/>
    <w:rsid w:val="007C12F4"/>
    <w:rsid w:val="007C1392"/>
    <w:rsid w:val="007C1582"/>
    <w:rsid w:val="007C158F"/>
    <w:rsid w:val="007C160C"/>
    <w:rsid w:val="007C1638"/>
    <w:rsid w:val="007C16AF"/>
    <w:rsid w:val="007C16B0"/>
    <w:rsid w:val="007C19AF"/>
    <w:rsid w:val="007C19E0"/>
    <w:rsid w:val="007C1A86"/>
    <w:rsid w:val="007C1BF2"/>
    <w:rsid w:val="007C1C5C"/>
    <w:rsid w:val="007C1DBB"/>
    <w:rsid w:val="007C1FF6"/>
    <w:rsid w:val="007C211C"/>
    <w:rsid w:val="007C226B"/>
    <w:rsid w:val="007C22F5"/>
    <w:rsid w:val="007C2494"/>
    <w:rsid w:val="007C251C"/>
    <w:rsid w:val="007C255B"/>
    <w:rsid w:val="007C25B8"/>
    <w:rsid w:val="007C25FF"/>
    <w:rsid w:val="007C2605"/>
    <w:rsid w:val="007C2664"/>
    <w:rsid w:val="007C2714"/>
    <w:rsid w:val="007C2814"/>
    <w:rsid w:val="007C2911"/>
    <w:rsid w:val="007C2927"/>
    <w:rsid w:val="007C2A1F"/>
    <w:rsid w:val="007C2A54"/>
    <w:rsid w:val="007C2AFD"/>
    <w:rsid w:val="007C2CD2"/>
    <w:rsid w:val="007C2E5F"/>
    <w:rsid w:val="007C2FA5"/>
    <w:rsid w:val="007C2FC2"/>
    <w:rsid w:val="007C3059"/>
    <w:rsid w:val="007C306F"/>
    <w:rsid w:val="007C326A"/>
    <w:rsid w:val="007C327B"/>
    <w:rsid w:val="007C332F"/>
    <w:rsid w:val="007C3514"/>
    <w:rsid w:val="007C3581"/>
    <w:rsid w:val="007C3659"/>
    <w:rsid w:val="007C3661"/>
    <w:rsid w:val="007C37FE"/>
    <w:rsid w:val="007C38CB"/>
    <w:rsid w:val="007C3A73"/>
    <w:rsid w:val="007C3B9B"/>
    <w:rsid w:val="007C3BAD"/>
    <w:rsid w:val="007C3C11"/>
    <w:rsid w:val="007C3CC3"/>
    <w:rsid w:val="007C3EB8"/>
    <w:rsid w:val="007C4093"/>
    <w:rsid w:val="007C4331"/>
    <w:rsid w:val="007C4495"/>
    <w:rsid w:val="007C45C2"/>
    <w:rsid w:val="007C4631"/>
    <w:rsid w:val="007C4688"/>
    <w:rsid w:val="007C472A"/>
    <w:rsid w:val="007C4744"/>
    <w:rsid w:val="007C475F"/>
    <w:rsid w:val="007C47B0"/>
    <w:rsid w:val="007C4837"/>
    <w:rsid w:val="007C4875"/>
    <w:rsid w:val="007C4A84"/>
    <w:rsid w:val="007C4A92"/>
    <w:rsid w:val="007C4B93"/>
    <w:rsid w:val="007C4C62"/>
    <w:rsid w:val="007C4DE7"/>
    <w:rsid w:val="007C4DFC"/>
    <w:rsid w:val="007C4EAE"/>
    <w:rsid w:val="007C4FE6"/>
    <w:rsid w:val="007C510D"/>
    <w:rsid w:val="007C510E"/>
    <w:rsid w:val="007C5163"/>
    <w:rsid w:val="007C51A9"/>
    <w:rsid w:val="007C5251"/>
    <w:rsid w:val="007C52A6"/>
    <w:rsid w:val="007C534F"/>
    <w:rsid w:val="007C536A"/>
    <w:rsid w:val="007C5482"/>
    <w:rsid w:val="007C557C"/>
    <w:rsid w:val="007C570D"/>
    <w:rsid w:val="007C58F5"/>
    <w:rsid w:val="007C5B0E"/>
    <w:rsid w:val="007C5B16"/>
    <w:rsid w:val="007C5BD5"/>
    <w:rsid w:val="007C5EA9"/>
    <w:rsid w:val="007C5EBB"/>
    <w:rsid w:val="007C5FEC"/>
    <w:rsid w:val="007C6104"/>
    <w:rsid w:val="007C6170"/>
    <w:rsid w:val="007C623C"/>
    <w:rsid w:val="007C629F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6C86"/>
    <w:rsid w:val="007C70BA"/>
    <w:rsid w:val="007C73B4"/>
    <w:rsid w:val="007C73E3"/>
    <w:rsid w:val="007C78C7"/>
    <w:rsid w:val="007C79B5"/>
    <w:rsid w:val="007C79EF"/>
    <w:rsid w:val="007C7A04"/>
    <w:rsid w:val="007C7B7B"/>
    <w:rsid w:val="007C7BD7"/>
    <w:rsid w:val="007C7BE0"/>
    <w:rsid w:val="007C7DEA"/>
    <w:rsid w:val="007C7EBF"/>
    <w:rsid w:val="007C7F7F"/>
    <w:rsid w:val="007D0178"/>
    <w:rsid w:val="007D03A9"/>
    <w:rsid w:val="007D0582"/>
    <w:rsid w:val="007D07BF"/>
    <w:rsid w:val="007D0830"/>
    <w:rsid w:val="007D08F3"/>
    <w:rsid w:val="007D0A4C"/>
    <w:rsid w:val="007D0AD2"/>
    <w:rsid w:val="007D0B3F"/>
    <w:rsid w:val="007D0CFA"/>
    <w:rsid w:val="007D0E6B"/>
    <w:rsid w:val="007D0ECB"/>
    <w:rsid w:val="007D0F55"/>
    <w:rsid w:val="007D0FAA"/>
    <w:rsid w:val="007D11A7"/>
    <w:rsid w:val="007D125E"/>
    <w:rsid w:val="007D12D8"/>
    <w:rsid w:val="007D1632"/>
    <w:rsid w:val="007D16E7"/>
    <w:rsid w:val="007D17C0"/>
    <w:rsid w:val="007D17DD"/>
    <w:rsid w:val="007D1922"/>
    <w:rsid w:val="007D198F"/>
    <w:rsid w:val="007D19A1"/>
    <w:rsid w:val="007D1B40"/>
    <w:rsid w:val="007D1B66"/>
    <w:rsid w:val="007D1E23"/>
    <w:rsid w:val="007D1E35"/>
    <w:rsid w:val="007D1F6F"/>
    <w:rsid w:val="007D1FAF"/>
    <w:rsid w:val="007D1FD7"/>
    <w:rsid w:val="007D20C5"/>
    <w:rsid w:val="007D2262"/>
    <w:rsid w:val="007D22C3"/>
    <w:rsid w:val="007D2316"/>
    <w:rsid w:val="007D2425"/>
    <w:rsid w:val="007D262A"/>
    <w:rsid w:val="007D267F"/>
    <w:rsid w:val="007D27FC"/>
    <w:rsid w:val="007D2880"/>
    <w:rsid w:val="007D28C6"/>
    <w:rsid w:val="007D28D2"/>
    <w:rsid w:val="007D294F"/>
    <w:rsid w:val="007D2993"/>
    <w:rsid w:val="007D2A1F"/>
    <w:rsid w:val="007D2AAA"/>
    <w:rsid w:val="007D2AEF"/>
    <w:rsid w:val="007D2B1D"/>
    <w:rsid w:val="007D2C7D"/>
    <w:rsid w:val="007D2F88"/>
    <w:rsid w:val="007D31C5"/>
    <w:rsid w:val="007D3216"/>
    <w:rsid w:val="007D32C8"/>
    <w:rsid w:val="007D33BA"/>
    <w:rsid w:val="007D3497"/>
    <w:rsid w:val="007D34CF"/>
    <w:rsid w:val="007D350D"/>
    <w:rsid w:val="007D37D1"/>
    <w:rsid w:val="007D384B"/>
    <w:rsid w:val="007D393B"/>
    <w:rsid w:val="007D397A"/>
    <w:rsid w:val="007D3A22"/>
    <w:rsid w:val="007D3B09"/>
    <w:rsid w:val="007D3B1A"/>
    <w:rsid w:val="007D3C33"/>
    <w:rsid w:val="007D3DBA"/>
    <w:rsid w:val="007D3DD9"/>
    <w:rsid w:val="007D3E26"/>
    <w:rsid w:val="007D3E8D"/>
    <w:rsid w:val="007D404E"/>
    <w:rsid w:val="007D412C"/>
    <w:rsid w:val="007D415D"/>
    <w:rsid w:val="007D419B"/>
    <w:rsid w:val="007D4270"/>
    <w:rsid w:val="007D432C"/>
    <w:rsid w:val="007D439B"/>
    <w:rsid w:val="007D4448"/>
    <w:rsid w:val="007D44BC"/>
    <w:rsid w:val="007D45A6"/>
    <w:rsid w:val="007D4625"/>
    <w:rsid w:val="007D4664"/>
    <w:rsid w:val="007D481C"/>
    <w:rsid w:val="007D48BC"/>
    <w:rsid w:val="007D48F4"/>
    <w:rsid w:val="007D499C"/>
    <w:rsid w:val="007D4B38"/>
    <w:rsid w:val="007D4C6B"/>
    <w:rsid w:val="007D4CC4"/>
    <w:rsid w:val="007D4F3D"/>
    <w:rsid w:val="007D5112"/>
    <w:rsid w:val="007D513A"/>
    <w:rsid w:val="007D51CE"/>
    <w:rsid w:val="007D551C"/>
    <w:rsid w:val="007D5537"/>
    <w:rsid w:val="007D5576"/>
    <w:rsid w:val="007D5604"/>
    <w:rsid w:val="007D56A5"/>
    <w:rsid w:val="007D571F"/>
    <w:rsid w:val="007D58EC"/>
    <w:rsid w:val="007D5B02"/>
    <w:rsid w:val="007D5C9D"/>
    <w:rsid w:val="007D5DC9"/>
    <w:rsid w:val="007D5DD4"/>
    <w:rsid w:val="007D5E51"/>
    <w:rsid w:val="007D5F51"/>
    <w:rsid w:val="007D5FF1"/>
    <w:rsid w:val="007D60A9"/>
    <w:rsid w:val="007D60F6"/>
    <w:rsid w:val="007D6116"/>
    <w:rsid w:val="007D612A"/>
    <w:rsid w:val="007D620F"/>
    <w:rsid w:val="007D6364"/>
    <w:rsid w:val="007D6396"/>
    <w:rsid w:val="007D641B"/>
    <w:rsid w:val="007D6622"/>
    <w:rsid w:val="007D665C"/>
    <w:rsid w:val="007D6695"/>
    <w:rsid w:val="007D6707"/>
    <w:rsid w:val="007D685D"/>
    <w:rsid w:val="007D687D"/>
    <w:rsid w:val="007D6898"/>
    <w:rsid w:val="007D68E8"/>
    <w:rsid w:val="007D6BD2"/>
    <w:rsid w:val="007D6C90"/>
    <w:rsid w:val="007D6D23"/>
    <w:rsid w:val="007D6E05"/>
    <w:rsid w:val="007D6E36"/>
    <w:rsid w:val="007D6E40"/>
    <w:rsid w:val="007D6E4D"/>
    <w:rsid w:val="007D6EDD"/>
    <w:rsid w:val="007D703B"/>
    <w:rsid w:val="007D7061"/>
    <w:rsid w:val="007D70F2"/>
    <w:rsid w:val="007D71A5"/>
    <w:rsid w:val="007D72AA"/>
    <w:rsid w:val="007D72FF"/>
    <w:rsid w:val="007D740E"/>
    <w:rsid w:val="007D74F1"/>
    <w:rsid w:val="007D7584"/>
    <w:rsid w:val="007D759C"/>
    <w:rsid w:val="007D75C0"/>
    <w:rsid w:val="007D75FC"/>
    <w:rsid w:val="007D76F6"/>
    <w:rsid w:val="007D7959"/>
    <w:rsid w:val="007D7BD3"/>
    <w:rsid w:val="007D7BDA"/>
    <w:rsid w:val="007D7CCF"/>
    <w:rsid w:val="007D7DEF"/>
    <w:rsid w:val="007E002A"/>
    <w:rsid w:val="007E00B4"/>
    <w:rsid w:val="007E0314"/>
    <w:rsid w:val="007E0331"/>
    <w:rsid w:val="007E03DF"/>
    <w:rsid w:val="007E0423"/>
    <w:rsid w:val="007E047A"/>
    <w:rsid w:val="007E0599"/>
    <w:rsid w:val="007E05B5"/>
    <w:rsid w:val="007E05EC"/>
    <w:rsid w:val="007E0672"/>
    <w:rsid w:val="007E06A5"/>
    <w:rsid w:val="007E0720"/>
    <w:rsid w:val="007E0744"/>
    <w:rsid w:val="007E07B7"/>
    <w:rsid w:val="007E07F3"/>
    <w:rsid w:val="007E08AE"/>
    <w:rsid w:val="007E0998"/>
    <w:rsid w:val="007E09FE"/>
    <w:rsid w:val="007E0A2B"/>
    <w:rsid w:val="007E0A4E"/>
    <w:rsid w:val="007E0B05"/>
    <w:rsid w:val="007E0B24"/>
    <w:rsid w:val="007E0BD0"/>
    <w:rsid w:val="007E0BD1"/>
    <w:rsid w:val="007E0C34"/>
    <w:rsid w:val="007E0D0B"/>
    <w:rsid w:val="007E0D25"/>
    <w:rsid w:val="007E0DC0"/>
    <w:rsid w:val="007E0E26"/>
    <w:rsid w:val="007E0F67"/>
    <w:rsid w:val="007E100F"/>
    <w:rsid w:val="007E1049"/>
    <w:rsid w:val="007E1057"/>
    <w:rsid w:val="007E1112"/>
    <w:rsid w:val="007E11D8"/>
    <w:rsid w:val="007E12F9"/>
    <w:rsid w:val="007E1388"/>
    <w:rsid w:val="007E13E1"/>
    <w:rsid w:val="007E14C2"/>
    <w:rsid w:val="007E14DE"/>
    <w:rsid w:val="007E154D"/>
    <w:rsid w:val="007E15C6"/>
    <w:rsid w:val="007E1612"/>
    <w:rsid w:val="007E1634"/>
    <w:rsid w:val="007E17E0"/>
    <w:rsid w:val="007E1906"/>
    <w:rsid w:val="007E1959"/>
    <w:rsid w:val="007E1A2D"/>
    <w:rsid w:val="007E1CAE"/>
    <w:rsid w:val="007E1CDF"/>
    <w:rsid w:val="007E1D45"/>
    <w:rsid w:val="007E1D7E"/>
    <w:rsid w:val="007E1D8D"/>
    <w:rsid w:val="007E1E28"/>
    <w:rsid w:val="007E2007"/>
    <w:rsid w:val="007E20EB"/>
    <w:rsid w:val="007E2215"/>
    <w:rsid w:val="007E223F"/>
    <w:rsid w:val="007E27E1"/>
    <w:rsid w:val="007E2915"/>
    <w:rsid w:val="007E2950"/>
    <w:rsid w:val="007E2A6F"/>
    <w:rsid w:val="007E2AB2"/>
    <w:rsid w:val="007E2BB0"/>
    <w:rsid w:val="007E2CA7"/>
    <w:rsid w:val="007E2F2E"/>
    <w:rsid w:val="007E30AA"/>
    <w:rsid w:val="007E311E"/>
    <w:rsid w:val="007E31CC"/>
    <w:rsid w:val="007E349D"/>
    <w:rsid w:val="007E35A6"/>
    <w:rsid w:val="007E3616"/>
    <w:rsid w:val="007E36BA"/>
    <w:rsid w:val="007E36CE"/>
    <w:rsid w:val="007E39BC"/>
    <w:rsid w:val="007E3B4F"/>
    <w:rsid w:val="007E3B5A"/>
    <w:rsid w:val="007E3C00"/>
    <w:rsid w:val="007E3C99"/>
    <w:rsid w:val="007E3E99"/>
    <w:rsid w:val="007E3FD6"/>
    <w:rsid w:val="007E4007"/>
    <w:rsid w:val="007E418B"/>
    <w:rsid w:val="007E4190"/>
    <w:rsid w:val="007E41AC"/>
    <w:rsid w:val="007E423C"/>
    <w:rsid w:val="007E433F"/>
    <w:rsid w:val="007E43FC"/>
    <w:rsid w:val="007E447E"/>
    <w:rsid w:val="007E44F9"/>
    <w:rsid w:val="007E451B"/>
    <w:rsid w:val="007E45A0"/>
    <w:rsid w:val="007E464C"/>
    <w:rsid w:val="007E46F5"/>
    <w:rsid w:val="007E4733"/>
    <w:rsid w:val="007E479C"/>
    <w:rsid w:val="007E47C5"/>
    <w:rsid w:val="007E48F1"/>
    <w:rsid w:val="007E49CF"/>
    <w:rsid w:val="007E4A04"/>
    <w:rsid w:val="007E4AB0"/>
    <w:rsid w:val="007E4AC5"/>
    <w:rsid w:val="007E4B14"/>
    <w:rsid w:val="007E4B35"/>
    <w:rsid w:val="007E4B99"/>
    <w:rsid w:val="007E4C44"/>
    <w:rsid w:val="007E4C4A"/>
    <w:rsid w:val="007E4DDE"/>
    <w:rsid w:val="007E5226"/>
    <w:rsid w:val="007E527E"/>
    <w:rsid w:val="007E5604"/>
    <w:rsid w:val="007E562B"/>
    <w:rsid w:val="007E570F"/>
    <w:rsid w:val="007E5720"/>
    <w:rsid w:val="007E5982"/>
    <w:rsid w:val="007E59A8"/>
    <w:rsid w:val="007E5A42"/>
    <w:rsid w:val="007E5A5A"/>
    <w:rsid w:val="007E5B32"/>
    <w:rsid w:val="007E5F12"/>
    <w:rsid w:val="007E5FB5"/>
    <w:rsid w:val="007E6041"/>
    <w:rsid w:val="007E605D"/>
    <w:rsid w:val="007E60E5"/>
    <w:rsid w:val="007E6213"/>
    <w:rsid w:val="007E6333"/>
    <w:rsid w:val="007E6369"/>
    <w:rsid w:val="007E63D3"/>
    <w:rsid w:val="007E64A6"/>
    <w:rsid w:val="007E64C8"/>
    <w:rsid w:val="007E657E"/>
    <w:rsid w:val="007E6679"/>
    <w:rsid w:val="007E676E"/>
    <w:rsid w:val="007E6800"/>
    <w:rsid w:val="007E693E"/>
    <w:rsid w:val="007E6A1F"/>
    <w:rsid w:val="007E6AC7"/>
    <w:rsid w:val="007E6BC1"/>
    <w:rsid w:val="007E6C13"/>
    <w:rsid w:val="007E6DB8"/>
    <w:rsid w:val="007E6F24"/>
    <w:rsid w:val="007E6FD6"/>
    <w:rsid w:val="007E7023"/>
    <w:rsid w:val="007E706E"/>
    <w:rsid w:val="007E70D8"/>
    <w:rsid w:val="007E7113"/>
    <w:rsid w:val="007E72B5"/>
    <w:rsid w:val="007E72CD"/>
    <w:rsid w:val="007E735F"/>
    <w:rsid w:val="007E7389"/>
    <w:rsid w:val="007E74B7"/>
    <w:rsid w:val="007E74D5"/>
    <w:rsid w:val="007E74DF"/>
    <w:rsid w:val="007E752E"/>
    <w:rsid w:val="007E7569"/>
    <w:rsid w:val="007E757C"/>
    <w:rsid w:val="007E76CE"/>
    <w:rsid w:val="007E78AF"/>
    <w:rsid w:val="007E7957"/>
    <w:rsid w:val="007E7A45"/>
    <w:rsid w:val="007E7B4B"/>
    <w:rsid w:val="007E7D2B"/>
    <w:rsid w:val="007E7D41"/>
    <w:rsid w:val="007E7D71"/>
    <w:rsid w:val="007E7E5A"/>
    <w:rsid w:val="007E7E7F"/>
    <w:rsid w:val="007E7ED3"/>
    <w:rsid w:val="007F0054"/>
    <w:rsid w:val="007F00FB"/>
    <w:rsid w:val="007F03BE"/>
    <w:rsid w:val="007F03C5"/>
    <w:rsid w:val="007F058A"/>
    <w:rsid w:val="007F06AE"/>
    <w:rsid w:val="007F0746"/>
    <w:rsid w:val="007F08D2"/>
    <w:rsid w:val="007F08D9"/>
    <w:rsid w:val="007F0953"/>
    <w:rsid w:val="007F096D"/>
    <w:rsid w:val="007F0A31"/>
    <w:rsid w:val="007F0AA7"/>
    <w:rsid w:val="007F0B50"/>
    <w:rsid w:val="007F0B54"/>
    <w:rsid w:val="007F0BC1"/>
    <w:rsid w:val="007F0C19"/>
    <w:rsid w:val="007F0C66"/>
    <w:rsid w:val="007F0C6B"/>
    <w:rsid w:val="007F0CF1"/>
    <w:rsid w:val="007F0E3F"/>
    <w:rsid w:val="007F1073"/>
    <w:rsid w:val="007F1233"/>
    <w:rsid w:val="007F1287"/>
    <w:rsid w:val="007F133D"/>
    <w:rsid w:val="007F13EA"/>
    <w:rsid w:val="007F1472"/>
    <w:rsid w:val="007F153B"/>
    <w:rsid w:val="007F15EF"/>
    <w:rsid w:val="007F189A"/>
    <w:rsid w:val="007F18A7"/>
    <w:rsid w:val="007F18B9"/>
    <w:rsid w:val="007F1A69"/>
    <w:rsid w:val="007F1A89"/>
    <w:rsid w:val="007F1AFA"/>
    <w:rsid w:val="007F1C34"/>
    <w:rsid w:val="007F1C4C"/>
    <w:rsid w:val="007F210F"/>
    <w:rsid w:val="007F2247"/>
    <w:rsid w:val="007F2265"/>
    <w:rsid w:val="007F2292"/>
    <w:rsid w:val="007F2294"/>
    <w:rsid w:val="007F23B6"/>
    <w:rsid w:val="007F24DB"/>
    <w:rsid w:val="007F2566"/>
    <w:rsid w:val="007F25A1"/>
    <w:rsid w:val="007F2633"/>
    <w:rsid w:val="007F27B5"/>
    <w:rsid w:val="007F29BA"/>
    <w:rsid w:val="007F2A44"/>
    <w:rsid w:val="007F2A4E"/>
    <w:rsid w:val="007F2B1C"/>
    <w:rsid w:val="007F2D01"/>
    <w:rsid w:val="007F2DD9"/>
    <w:rsid w:val="007F2E23"/>
    <w:rsid w:val="007F2E6E"/>
    <w:rsid w:val="007F3069"/>
    <w:rsid w:val="007F30E1"/>
    <w:rsid w:val="007F3170"/>
    <w:rsid w:val="007F31B8"/>
    <w:rsid w:val="007F33A6"/>
    <w:rsid w:val="007F3599"/>
    <w:rsid w:val="007F35C2"/>
    <w:rsid w:val="007F3615"/>
    <w:rsid w:val="007F36A2"/>
    <w:rsid w:val="007F3773"/>
    <w:rsid w:val="007F391F"/>
    <w:rsid w:val="007F39D1"/>
    <w:rsid w:val="007F39D4"/>
    <w:rsid w:val="007F3A1B"/>
    <w:rsid w:val="007F3B5A"/>
    <w:rsid w:val="007F3BB6"/>
    <w:rsid w:val="007F3CA9"/>
    <w:rsid w:val="007F3CF6"/>
    <w:rsid w:val="007F3D0B"/>
    <w:rsid w:val="007F3DEC"/>
    <w:rsid w:val="007F3FF6"/>
    <w:rsid w:val="007F407B"/>
    <w:rsid w:val="007F4095"/>
    <w:rsid w:val="007F4109"/>
    <w:rsid w:val="007F41C7"/>
    <w:rsid w:val="007F46D7"/>
    <w:rsid w:val="007F47DC"/>
    <w:rsid w:val="007F47DD"/>
    <w:rsid w:val="007F4811"/>
    <w:rsid w:val="007F4905"/>
    <w:rsid w:val="007F490D"/>
    <w:rsid w:val="007F4A38"/>
    <w:rsid w:val="007F4A68"/>
    <w:rsid w:val="007F4BC4"/>
    <w:rsid w:val="007F4BC6"/>
    <w:rsid w:val="007F4BD8"/>
    <w:rsid w:val="007F4D17"/>
    <w:rsid w:val="007F4DA1"/>
    <w:rsid w:val="007F4F0F"/>
    <w:rsid w:val="007F4FC3"/>
    <w:rsid w:val="007F4FF0"/>
    <w:rsid w:val="007F4FF2"/>
    <w:rsid w:val="007F51AF"/>
    <w:rsid w:val="007F51B5"/>
    <w:rsid w:val="007F52AA"/>
    <w:rsid w:val="007F5368"/>
    <w:rsid w:val="007F541A"/>
    <w:rsid w:val="007F54BC"/>
    <w:rsid w:val="007F577E"/>
    <w:rsid w:val="007F5892"/>
    <w:rsid w:val="007F58E4"/>
    <w:rsid w:val="007F5A8E"/>
    <w:rsid w:val="007F5BCA"/>
    <w:rsid w:val="007F5C4B"/>
    <w:rsid w:val="007F5CBB"/>
    <w:rsid w:val="007F5CD3"/>
    <w:rsid w:val="007F5CE9"/>
    <w:rsid w:val="007F5DCA"/>
    <w:rsid w:val="007F5EBE"/>
    <w:rsid w:val="007F5F95"/>
    <w:rsid w:val="007F609B"/>
    <w:rsid w:val="007F60D8"/>
    <w:rsid w:val="007F627F"/>
    <w:rsid w:val="007F63D7"/>
    <w:rsid w:val="007F6473"/>
    <w:rsid w:val="007F64CD"/>
    <w:rsid w:val="007F69A1"/>
    <w:rsid w:val="007F6A1D"/>
    <w:rsid w:val="007F6A9D"/>
    <w:rsid w:val="007F6C02"/>
    <w:rsid w:val="007F6CA9"/>
    <w:rsid w:val="007F6D45"/>
    <w:rsid w:val="007F6DAA"/>
    <w:rsid w:val="007F6F9E"/>
    <w:rsid w:val="007F70A8"/>
    <w:rsid w:val="007F70D6"/>
    <w:rsid w:val="007F710D"/>
    <w:rsid w:val="007F71DF"/>
    <w:rsid w:val="007F71F4"/>
    <w:rsid w:val="007F7235"/>
    <w:rsid w:val="007F7280"/>
    <w:rsid w:val="007F74BE"/>
    <w:rsid w:val="007F7559"/>
    <w:rsid w:val="007F7654"/>
    <w:rsid w:val="007F766B"/>
    <w:rsid w:val="007F790D"/>
    <w:rsid w:val="007F794D"/>
    <w:rsid w:val="007F79C2"/>
    <w:rsid w:val="007F7A9E"/>
    <w:rsid w:val="007F7ADC"/>
    <w:rsid w:val="007F7B1C"/>
    <w:rsid w:val="007F7B3D"/>
    <w:rsid w:val="007F7C18"/>
    <w:rsid w:val="007F7C69"/>
    <w:rsid w:val="007F7D65"/>
    <w:rsid w:val="008001AE"/>
    <w:rsid w:val="0080026A"/>
    <w:rsid w:val="00800527"/>
    <w:rsid w:val="0080064F"/>
    <w:rsid w:val="008006BA"/>
    <w:rsid w:val="0080071C"/>
    <w:rsid w:val="00800955"/>
    <w:rsid w:val="00800A1A"/>
    <w:rsid w:val="00800B91"/>
    <w:rsid w:val="00800CA8"/>
    <w:rsid w:val="00800CE0"/>
    <w:rsid w:val="00800CE8"/>
    <w:rsid w:val="00800E48"/>
    <w:rsid w:val="00800F2D"/>
    <w:rsid w:val="0080108D"/>
    <w:rsid w:val="00801196"/>
    <w:rsid w:val="0080119C"/>
    <w:rsid w:val="008011B1"/>
    <w:rsid w:val="008011CE"/>
    <w:rsid w:val="00801214"/>
    <w:rsid w:val="00801229"/>
    <w:rsid w:val="008013BC"/>
    <w:rsid w:val="00801572"/>
    <w:rsid w:val="008018ED"/>
    <w:rsid w:val="00801944"/>
    <w:rsid w:val="008019ED"/>
    <w:rsid w:val="008019F9"/>
    <w:rsid w:val="00801ABC"/>
    <w:rsid w:val="00801C58"/>
    <w:rsid w:val="00801CB8"/>
    <w:rsid w:val="00801EE2"/>
    <w:rsid w:val="00801F2B"/>
    <w:rsid w:val="00802035"/>
    <w:rsid w:val="008022BD"/>
    <w:rsid w:val="008023E1"/>
    <w:rsid w:val="00802450"/>
    <w:rsid w:val="00802497"/>
    <w:rsid w:val="0080257C"/>
    <w:rsid w:val="00802626"/>
    <w:rsid w:val="008026C6"/>
    <w:rsid w:val="00802702"/>
    <w:rsid w:val="00802801"/>
    <w:rsid w:val="00802A51"/>
    <w:rsid w:val="00802AB8"/>
    <w:rsid w:val="00802B83"/>
    <w:rsid w:val="00802C11"/>
    <w:rsid w:val="00802C1C"/>
    <w:rsid w:val="00802C76"/>
    <w:rsid w:val="00802C80"/>
    <w:rsid w:val="00802E49"/>
    <w:rsid w:val="00802F65"/>
    <w:rsid w:val="00802F89"/>
    <w:rsid w:val="00802FC3"/>
    <w:rsid w:val="0080314D"/>
    <w:rsid w:val="00803336"/>
    <w:rsid w:val="008033FD"/>
    <w:rsid w:val="008035F5"/>
    <w:rsid w:val="008035FF"/>
    <w:rsid w:val="008036CF"/>
    <w:rsid w:val="00803758"/>
    <w:rsid w:val="008037CF"/>
    <w:rsid w:val="008037F5"/>
    <w:rsid w:val="00803941"/>
    <w:rsid w:val="00803AFA"/>
    <w:rsid w:val="00803BC0"/>
    <w:rsid w:val="00803BD1"/>
    <w:rsid w:val="00803C02"/>
    <w:rsid w:val="00803F6C"/>
    <w:rsid w:val="00803FDD"/>
    <w:rsid w:val="008040E8"/>
    <w:rsid w:val="00804218"/>
    <w:rsid w:val="008042A5"/>
    <w:rsid w:val="008043B1"/>
    <w:rsid w:val="008044B6"/>
    <w:rsid w:val="00804583"/>
    <w:rsid w:val="008045CA"/>
    <w:rsid w:val="00804697"/>
    <w:rsid w:val="008046EE"/>
    <w:rsid w:val="00804732"/>
    <w:rsid w:val="0080498E"/>
    <w:rsid w:val="008049ED"/>
    <w:rsid w:val="00804B00"/>
    <w:rsid w:val="00804B6C"/>
    <w:rsid w:val="00804BBB"/>
    <w:rsid w:val="00804D02"/>
    <w:rsid w:val="00804F48"/>
    <w:rsid w:val="00804FE5"/>
    <w:rsid w:val="00805003"/>
    <w:rsid w:val="0080510D"/>
    <w:rsid w:val="00805125"/>
    <w:rsid w:val="0080512A"/>
    <w:rsid w:val="008051AC"/>
    <w:rsid w:val="0080522B"/>
    <w:rsid w:val="00805300"/>
    <w:rsid w:val="0080544B"/>
    <w:rsid w:val="0080549B"/>
    <w:rsid w:val="00805679"/>
    <w:rsid w:val="00805838"/>
    <w:rsid w:val="00805900"/>
    <w:rsid w:val="00805933"/>
    <w:rsid w:val="00805C20"/>
    <w:rsid w:val="00805C3A"/>
    <w:rsid w:val="00805EE7"/>
    <w:rsid w:val="008060C0"/>
    <w:rsid w:val="00806144"/>
    <w:rsid w:val="00806334"/>
    <w:rsid w:val="008063D8"/>
    <w:rsid w:val="008064D5"/>
    <w:rsid w:val="008064F1"/>
    <w:rsid w:val="00806580"/>
    <w:rsid w:val="008065ED"/>
    <w:rsid w:val="0080662D"/>
    <w:rsid w:val="0080674C"/>
    <w:rsid w:val="00806757"/>
    <w:rsid w:val="00806A25"/>
    <w:rsid w:val="00806AC9"/>
    <w:rsid w:val="00806BC0"/>
    <w:rsid w:val="00806D04"/>
    <w:rsid w:val="00806D0F"/>
    <w:rsid w:val="00806D76"/>
    <w:rsid w:val="00806E84"/>
    <w:rsid w:val="00807186"/>
    <w:rsid w:val="008071AA"/>
    <w:rsid w:val="00807281"/>
    <w:rsid w:val="008073A6"/>
    <w:rsid w:val="00807403"/>
    <w:rsid w:val="00807474"/>
    <w:rsid w:val="00807522"/>
    <w:rsid w:val="00807704"/>
    <w:rsid w:val="00807743"/>
    <w:rsid w:val="008077EC"/>
    <w:rsid w:val="00807BDB"/>
    <w:rsid w:val="00807BDF"/>
    <w:rsid w:val="00807C06"/>
    <w:rsid w:val="00807CCF"/>
    <w:rsid w:val="00807D22"/>
    <w:rsid w:val="00807E49"/>
    <w:rsid w:val="00807F14"/>
    <w:rsid w:val="00807F4A"/>
    <w:rsid w:val="00807FB5"/>
    <w:rsid w:val="008100C6"/>
    <w:rsid w:val="008100FE"/>
    <w:rsid w:val="00810101"/>
    <w:rsid w:val="0081037E"/>
    <w:rsid w:val="008106F0"/>
    <w:rsid w:val="00810780"/>
    <w:rsid w:val="0081093C"/>
    <w:rsid w:val="008109C3"/>
    <w:rsid w:val="008109FD"/>
    <w:rsid w:val="00810A38"/>
    <w:rsid w:val="00810A96"/>
    <w:rsid w:val="00810AA1"/>
    <w:rsid w:val="00810D50"/>
    <w:rsid w:val="00810F1A"/>
    <w:rsid w:val="00810FB6"/>
    <w:rsid w:val="0081110D"/>
    <w:rsid w:val="00811238"/>
    <w:rsid w:val="00811451"/>
    <w:rsid w:val="00811680"/>
    <w:rsid w:val="008116F5"/>
    <w:rsid w:val="00811783"/>
    <w:rsid w:val="008119C9"/>
    <w:rsid w:val="00811A84"/>
    <w:rsid w:val="00811B18"/>
    <w:rsid w:val="00811B52"/>
    <w:rsid w:val="00811BA6"/>
    <w:rsid w:val="00811E79"/>
    <w:rsid w:val="00811EAC"/>
    <w:rsid w:val="00811F4F"/>
    <w:rsid w:val="00811F76"/>
    <w:rsid w:val="00811F88"/>
    <w:rsid w:val="00812111"/>
    <w:rsid w:val="00812276"/>
    <w:rsid w:val="00812288"/>
    <w:rsid w:val="008122E6"/>
    <w:rsid w:val="008123E9"/>
    <w:rsid w:val="0081243D"/>
    <w:rsid w:val="0081248A"/>
    <w:rsid w:val="008124D1"/>
    <w:rsid w:val="008125CA"/>
    <w:rsid w:val="00812618"/>
    <w:rsid w:val="008126F1"/>
    <w:rsid w:val="00812755"/>
    <w:rsid w:val="0081286B"/>
    <w:rsid w:val="008128D0"/>
    <w:rsid w:val="0081291A"/>
    <w:rsid w:val="0081294C"/>
    <w:rsid w:val="00812A23"/>
    <w:rsid w:val="00812B6D"/>
    <w:rsid w:val="00812CB3"/>
    <w:rsid w:val="00812E6D"/>
    <w:rsid w:val="00812E8C"/>
    <w:rsid w:val="00812EE2"/>
    <w:rsid w:val="008130D9"/>
    <w:rsid w:val="00813112"/>
    <w:rsid w:val="00813192"/>
    <w:rsid w:val="008131AC"/>
    <w:rsid w:val="00813214"/>
    <w:rsid w:val="008133FD"/>
    <w:rsid w:val="008134C3"/>
    <w:rsid w:val="00813502"/>
    <w:rsid w:val="0081351A"/>
    <w:rsid w:val="00813586"/>
    <w:rsid w:val="00813605"/>
    <w:rsid w:val="00813686"/>
    <w:rsid w:val="00813732"/>
    <w:rsid w:val="008138AA"/>
    <w:rsid w:val="00813929"/>
    <w:rsid w:val="0081393D"/>
    <w:rsid w:val="00813975"/>
    <w:rsid w:val="008139AB"/>
    <w:rsid w:val="008139DB"/>
    <w:rsid w:val="00813A69"/>
    <w:rsid w:val="00813AA5"/>
    <w:rsid w:val="00813AAB"/>
    <w:rsid w:val="00813B31"/>
    <w:rsid w:val="00813B77"/>
    <w:rsid w:val="00813C85"/>
    <w:rsid w:val="00813CDA"/>
    <w:rsid w:val="00813D00"/>
    <w:rsid w:val="00813EB0"/>
    <w:rsid w:val="00813EE3"/>
    <w:rsid w:val="00813FFF"/>
    <w:rsid w:val="008140D8"/>
    <w:rsid w:val="00814190"/>
    <w:rsid w:val="00814195"/>
    <w:rsid w:val="00814209"/>
    <w:rsid w:val="0081421A"/>
    <w:rsid w:val="00814229"/>
    <w:rsid w:val="0081430D"/>
    <w:rsid w:val="008143A5"/>
    <w:rsid w:val="00814408"/>
    <w:rsid w:val="008145A1"/>
    <w:rsid w:val="0081462D"/>
    <w:rsid w:val="00814631"/>
    <w:rsid w:val="008146D4"/>
    <w:rsid w:val="00814829"/>
    <w:rsid w:val="00814881"/>
    <w:rsid w:val="00814C85"/>
    <w:rsid w:val="00814CF5"/>
    <w:rsid w:val="00814DFA"/>
    <w:rsid w:val="00814F56"/>
    <w:rsid w:val="008151E2"/>
    <w:rsid w:val="0081534E"/>
    <w:rsid w:val="00815363"/>
    <w:rsid w:val="00815507"/>
    <w:rsid w:val="0081551B"/>
    <w:rsid w:val="0081562B"/>
    <w:rsid w:val="0081567E"/>
    <w:rsid w:val="00815710"/>
    <w:rsid w:val="00815785"/>
    <w:rsid w:val="0081582B"/>
    <w:rsid w:val="0081599D"/>
    <w:rsid w:val="008159ED"/>
    <w:rsid w:val="00815A0E"/>
    <w:rsid w:val="00815A77"/>
    <w:rsid w:val="00815C1E"/>
    <w:rsid w:val="00815D15"/>
    <w:rsid w:val="00815FA8"/>
    <w:rsid w:val="00815FC1"/>
    <w:rsid w:val="008163D5"/>
    <w:rsid w:val="008166D4"/>
    <w:rsid w:val="00816766"/>
    <w:rsid w:val="008167C1"/>
    <w:rsid w:val="0081688E"/>
    <w:rsid w:val="008168B8"/>
    <w:rsid w:val="008168C1"/>
    <w:rsid w:val="0081697D"/>
    <w:rsid w:val="008169B8"/>
    <w:rsid w:val="008169F8"/>
    <w:rsid w:val="00816A59"/>
    <w:rsid w:val="00816AAE"/>
    <w:rsid w:val="00816ACB"/>
    <w:rsid w:val="00816BB5"/>
    <w:rsid w:val="00816CB3"/>
    <w:rsid w:val="00816CB5"/>
    <w:rsid w:val="00816D06"/>
    <w:rsid w:val="00816DE8"/>
    <w:rsid w:val="00816ED3"/>
    <w:rsid w:val="0081735E"/>
    <w:rsid w:val="008173B6"/>
    <w:rsid w:val="008174BE"/>
    <w:rsid w:val="008174F4"/>
    <w:rsid w:val="008175EF"/>
    <w:rsid w:val="00817601"/>
    <w:rsid w:val="008176F2"/>
    <w:rsid w:val="00817915"/>
    <w:rsid w:val="0081798C"/>
    <w:rsid w:val="008179BD"/>
    <w:rsid w:val="00817A0B"/>
    <w:rsid w:val="00817CA5"/>
    <w:rsid w:val="00817CE8"/>
    <w:rsid w:val="00817DF6"/>
    <w:rsid w:val="00817F3B"/>
    <w:rsid w:val="0082007A"/>
    <w:rsid w:val="00820092"/>
    <w:rsid w:val="00820174"/>
    <w:rsid w:val="008202C8"/>
    <w:rsid w:val="0082045A"/>
    <w:rsid w:val="008204B2"/>
    <w:rsid w:val="00820505"/>
    <w:rsid w:val="0082059D"/>
    <w:rsid w:val="008207D4"/>
    <w:rsid w:val="008209DF"/>
    <w:rsid w:val="008209ED"/>
    <w:rsid w:val="00820A32"/>
    <w:rsid w:val="0082100D"/>
    <w:rsid w:val="00821089"/>
    <w:rsid w:val="008212F0"/>
    <w:rsid w:val="0082133D"/>
    <w:rsid w:val="008213AC"/>
    <w:rsid w:val="008216D7"/>
    <w:rsid w:val="008218BA"/>
    <w:rsid w:val="008218EA"/>
    <w:rsid w:val="008219B0"/>
    <w:rsid w:val="00821A31"/>
    <w:rsid w:val="00821B06"/>
    <w:rsid w:val="00821BC0"/>
    <w:rsid w:val="00821E4D"/>
    <w:rsid w:val="00821F93"/>
    <w:rsid w:val="00822015"/>
    <w:rsid w:val="00822288"/>
    <w:rsid w:val="00822397"/>
    <w:rsid w:val="008223CC"/>
    <w:rsid w:val="008224BB"/>
    <w:rsid w:val="008225CA"/>
    <w:rsid w:val="008228E1"/>
    <w:rsid w:val="00822A7F"/>
    <w:rsid w:val="00822CB6"/>
    <w:rsid w:val="00822D48"/>
    <w:rsid w:val="00822D87"/>
    <w:rsid w:val="00822FE7"/>
    <w:rsid w:val="008231E5"/>
    <w:rsid w:val="008232EA"/>
    <w:rsid w:val="0082331D"/>
    <w:rsid w:val="0082332D"/>
    <w:rsid w:val="008235D0"/>
    <w:rsid w:val="008236F3"/>
    <w:rsid w:val="008237B7"/>
    <w:rsid w:val="008237F9"/>
    <w:rsid w:val="00823823"/>
    <w:rsid w:val="0082386C"/>
    <w:rsid w:val="008238E2"/>
    <w:rsid w:val="00823AFF"/>
    <w:rsid w:val="00823CB5"/>
    <w:rsid w:val="00823EA6"/>
    <w:rsid w:val="00823EA7"/>
    <w:rsid w:val="00824166"/>
    <w:rsid w:val="008241C8"/>
    <w:rsid w:val="00824357"/>
    <w:rsid w:val="0082439F"/>
    <w:rsid w:val="008245B4"/>
    <w:rsid w:val="008247CB"/>
    <w:rsid w:val="008247DC"/>
    <w:rsid w:val="00824966"/>
    <w:rsid w:val="00824A49"/>
    <w:rsid w:val="00824B77"/>
    <w:rsid w:val="00824C0E"/>
    <w:rsid w:val="00824CCC"/>
    <w:rsid w:val="00824E66"/>
    <w:rsid w:val="008250A3"/>
    <w:rsid w:val="0082521E"/>
    <w:rsid w:val="00825258"/>
    <w:rsid w:val="008252EF"/>
    <w:rsid w:val="00825430"/>
    <w:rsid w:val="008254EC"/>
    <w:rsid w:val="00825774"/>
    <w:rsid w:val="0082578F"/>
    <w:rsid w:val="008257EA"/>
    <w:rsid w:val="008258C7"/>
    <w:rsid w:val="00825A31"/>
    <w:rsid w:val="00825A90"/>
    <w:rsid w:val="00825AFC"/>
    <w:rsid w:val="00825BC4"/>
    <w:rsid w:val="00825BEF"/>
    <w:rsid w:val="00825C28"/>
    <w:rsid w:val="00825CD2"/>
    <w:rsid w:val="00826204"/>
    <w:rsid w:val="00826242"/>
    <w:rsid w:val="0082630F"/>
    <w:rsid w:val="008263D8"/>
    <w:rsid w:val="008266F8"/>
    <w:rsid w:val="008269B3"/>
    <w:rsid w:val="00826AB1"/>
    <w:rsid w:val="00826B0F"/>
    <w:rsid w:val="00826B9E"/>
    <w:rsid w:val="00826CD9"/>
    <w:rsid w:val="00827108"/>
    <w:rsid w:val="00827144"/>
    <w:rsid w:val="008272E4"/>
    <w:rsid w:val="008272F9"/>
    <w:rsid w:val="008273E7"/>
    <w:rsid w:val="008275C4"/>
    <w:rsid w:val="008275E2"/>
    <w:rsid w:val="00827673"/>
    <w:rsid w:val="008276DB"/>
    <w:rsid w:val="008278AC"/>
    <w:rsid w:val="00827A2A"/>
    <w:rsid w:val="00827AC5"/>
    <w:rsid w:val="00827AE1"/>
    <w:rsid w:val="00827B5B"/>
    <w:rsid w:val="00827B82"/>
    <w:rsid w:val="00827BAF"/>
    <w:rsid w:val="00827DDC"/>
    <w:rsid w:val="00827E8B"/>
    <w:rsid w:val="008300A4"/>
    <w:rsid w:val="0083035E"/>
    <w:rsid w:val="00830500"/>
    <w:rsid w:val="0083074E"/>
    <w:rsid w:val="00830ACC"/>
    <w:rsid w:val="00830B45"/>
    <w:rsid w:val="00830CBF"/>
    <w:rsid w:val="00830CEE"/>
    <w:rsid w:val="00830F20"/>
    <w:rsid w:val="0083107C"/>
    <w:rsid w:val="008311E8"/>
    <w:rsid w:val="00831203"/>
    <w:rsid w:val="0083151E"/>
    <w:rsid w:val="008315CD"/>
    <w:rsid w:val="00831635"/>
    <w:rsid w:val="00831679"/>
    <w:rsid w:val="00831B1A"/>
    <w:rsid w:val="00831C93"/>
    <w:rsid w:val="00831C9E"/>
    <w:rsid w:val="00831DC6"/>
    <w:rsid w:val="00832152"/>
    <w:rsid w:val="008321C6"/>
    <w:rsid w:val="0083222E"/>
    <w:rsid w:val="0083228F"/>
    <w:rsid w:val="008322C5"/>
    <w:rsid w:val="00832378"/>
    <w:rsid w:val="0083244B"/>
    <w:rsid w:val="00832453"/>
    <w:rsid w:val="008325F1"/>
    <w:rsid w:val="0083260A"/>
    <w:rsid w:val="0083268E"/>
    <w:rsid w:val="008326A8"/>
    <w:rsid w:val="008328EA"/>
    <w:rsid w:val="0083290A"/>
    <w:rsid w:val="00832929"/>
    <w:rsid w:val="00832AE7"/>
    <w:rsid w:val="00832B0A"/>
    <w:rsid w:val="00832C40"/>
    <w:rsid w:val="00832C4F"/>
    <w:rsid w:val="00832C5C"/>
    <w:rsid w:val="00832D07"/>
    <w:rsid w:val="00832D28"/>
    <w:rsid w:val="00832D9E"/>
    <w:rsid w:val="00832EF6"/>
    <w:rsid w:val="00833120"/>
    <w:rsid w:val="00833126"/>
    <w:rsid w:val="00833201"/>
    <w:rsid w:val="0083325B"/>
    <w:rsid w:val="00833265"/>
    <w:rsid w:val="00833399"/>
    <w:rsid w:val="0083345A"/>
    <w:rsid w:val="0083345E"/>
    <w:rsid w:val="0083352C"/>
    <w:rsid w:val="0083357E"/>
    <w:rsid w:val="0083360D"/>
    <w:rsid w:val="008336A3"/>
    <w:rsid w:val="00833770"/>
    <w:rsid w:val="008337D9"/>
    <w:rsid w:val="0083380C"/>
    <w:rsid w:val="00833910"/>
    <w:rsid w:val="00833BAC"/>
    <w:rsid w:val="00833C38"/>
    <w:rsid w:val="00833C71"/>
    <w:rsid w:val="00833D96"/>
    <w:rsid w:val="00833E7B"/>
    <w:rsid w:val="00833F5F"/>
    <w:rsid w:val="00834098"/>
    <w:rsid w:val="00834205"/>
    <w:rsid w:val="00834277"/>
    <w:rsid w:val="00834290"/>
    <w:rsid w:val="00834587"/>
    <w:rsid w:val="0083461B"/>
    <w:rsid w:val="00834861"/>
    <w:rsid w:val="008349C9"/>
    <w:rsid w:val="00834B49"/>
    <w:rsid w:val="00834B4E"/>
    <w:rsid w:val="00834B82"/>
    <w:rsid w:val="00834E0D"/>
    <w:rsid w:val="00834E79"/>
    <w:rsid w:val="00834F15"/>
    <w:rsid w:val="00834F5F"/>
    <w:rsid w:val="00834F99"/>
    <w:rsid w:val="00834FE6"/>
    <w:rsid w:val="00835069"/>
    <w:rsid w:val="00835115"/>
    <w:rsid w:val="0083516C"/>
    <w:rsid w:val="0083529D"/>
    <w:rsid w:val="008352AA"/>
    <w:rsid w:val="008352BA"/>
    <w:rsid w:val="0083536E"/>
    <w:rsid w:val="008353A9"/>
    <w:rsid w:val="00835429"/>
    <w:rsid w:val="0083561A"/>
    <w:rsid w:val="008356C5"/>
    <w:rsid w:val="008356FC"/>
    <w:rsid w:val="00835869"/>
    <w:rsid w:val="00835880"/>
    <w:rsid w:val="00835910"/>
    <w:rsid w:val="00835945"/>
    <w:rsid w:val="00835989"/>
    <w:rsid w:val="008359AA"/>
    <w:rsid w:val="00835ACB"/>
    <w:rsid w:val="00835AE0"/>
    <w:rsid w:val="00835B3E"/>
    <w:rsid w:val="00835B88"/>
    <w:rsid w:val="00835BAF"/>
    <w:rsid w:val="00835BEF"/>
    <w:rsid w:val="00835E3A"/>
    <w:rsid w:val="00835F7B"/>
    <w:rsid w:val="008360AA"/>
    <w:rsid w:val="008361A4"/>
    <w:rsid w:val="00836291"/>
    <w:rsid w:val="0083647B"/>
    <w:rsid w:val="00836544"/>
    <w:rsid w:val="00836566"/>
    <w:rsid w:val="0083664D"/>
    <w:rsid w:val="0083664F"/>
    <w:rsid w:val="008366BF"/>
    <w:rsid w:val="00836805"/>
    <w:rsid w:val="00836813"/>
    <w:rsid w:val="008368CF"/>
    <w:rsid w:val="00836959"/>
    <w:rsid w:val="008369B4"/>
    <w:rsid w:val="008369F6"/>
    <w:rsid w:val="00836B1C"/>
    <w:rsid w:val="00836C8E"/>
    <w:rsid w:val="00836D83"/>
    <w:rsid w:val="00836DE1"/>
    <w:rsid w:val="00836FDB"/>
    <w:rsid w:val="00836FFF"/>
    <w:rsid w:val="008371C8"/>
    <w:rsid w:val="008372AD"/>
    <w:rsid w:val="00837388"/>
    <w:rsid w:val="00837469"/>
    <w:rsid w:val="0083760C"/>
    <w:rsid w:val="00837776"/>
    <w:rsid w:val="008379D1"/>
    <w:rsid w:val="00837B3D"/>
    <w:rsid w:val="00837BDF"/>
    <w:rsid w:val="00837BE5"/>
    <w:rsid w:val="00837D14"/>
    <w:rsid w:val="00837D86"/>
    <w:rsid w:val="00837DBD"/>
    <w:rsid w:val="00837F5D"/>
    <w:rsid w:val="00837F7D"/>
    <w:rsid w:val="00837F97"/>
    <w:rsid w:val="00837FAC"/>
    <w:rsid w:val="00840001"/>
    <w:rsid w:val="00840363"/>
    <w:rsid w:val="008403EB"/>
    <w:rsid w:val="0084058C"/>
    <w:rsid w:val="008406AC"/>
    <w:rsid w:val="008407A6"/>
    <w:rsid w:val="0084086F"/>
    <w:rsid w:val="00840895"/>
    <w:rsid w:val="008408B7"/>
    <w:rsid w:val="00840AA3"/>
    <w:rsid w:val="00840B91"/>
    <w:rsid w:val="00840CC8"/>
    <w:rsid w:val="00840D44"/>
    <w:rsid w:val="00840E08"/>
    <w:rsid w:val="00840EF1"/>
    <w:rsid w:val="008411E2"/>
    <w:rsid w:val="00841265"/>
    <w:rsid w:val="008413E5"/>
    <w:rsid w:val="0084143E"/>
    <w:rsid w:val="0084165D"/>
    <w:rsid w:val="00841698"/>
    <w:rsid w:val="00841732"/>
    <w:rsid w:val="00841966"/>
    <w:rsid w:val="00841A3C"/>
    <w:rsid w:val="00841AF7"/>
    <w:rsid w:val="00841CCB"/>
    <w:rsid w:val="00841D4A"/>
    <w:rsid w:val="00841E70"/>
    <w:rsid w:val="00841EF4"/>
    <w:rsid w:val="008420CD"/>
    <w:rsid w:val="0084214D"/>
    <w:rsid w:val="008421AA"/>
    <w:rsid w:val="008421C6"/>
    <w:rsid w:val="008425C7"/>
    <w:rsid w:val="008427AD"/>
    <w:rsid w:val="00842A4D"/>
    <w:rsid w:val="00842A51"/>
    <w:rsid w:val="00842ADC"/>
    <w:rsid w:val="00842DA3"/>
    <w:rsid w:val="00842E17"/>
    <w:rsid w:val="00843090"/>
    <w:rsid w:val="00843093"/>
    <w:rsid w:val="008430A5"/>
    <w:rsid w:val="0084315A"/>
    <w:rsid w:val="0084316D"/>
    <w:rsid w:val="008431CC"/>
    <w:rsid w:val="0084345D"/>
    <w:rsid w:val="008435B4"/>
    <w:rsid w:val="00843604"/>
    <w:rsid w:val="00843724"/>
    <w:rsid w:val="008438ED"/>
    <w:rsid w:val="00843A63"/>
    <w:rsid w:val="00843BCE"/>
    <w:rsid w:val="00843C45"/>
    <w:rsid w:val="00843DFC"/>
    <w:rsid w:val="00843EF5"/>
    <w:rsid w:val="00843FE9"/>
    <w:rsid w:val="008441EA"/>
    <w:rsid w:val="008442BF"/>
    <w:rsid w:val="0084471C"/>
    <w:rsid w:val="008447E2"/>
    <w:rsid w:val="0084483B"/>
    <w:rsid w:val="00844907"/>
    <w:rsid w:val="0084493E"/>
    <w:rsid w:val="0084493F"/>
    <w:rsid w:val="00844AC5"/>
    <w:rsid w:val="00844B07"/>
    <w:rsid w:val="00844B6C"/>
    <w:rsid w:val="00845012"/>
    <w:rsid w:val="00845051"/>
    <w:rsid w:val="00845162"/>
    <w:rsid w:val="00845168"/>
    <w:rsid w:val="00845177"/>
    <w:rsid w:val="00845214"/>
    <w:rsid w:val="0084538A"/>
    <w:rsid w:val="008453A5"/>
    <w:rsid w:val="00845419"/>
    <w:rsid w:val="00845549"/>
    <w:rsid w:val="0084555F"/>
    <w:rsid w:val="008455A5"/>
    <w:rsid w:val="00845612"/>
    <w:rsid w:val="00845805"/>
    <w:rsid w:val="00845844"/>
    <w:rsid w:val="00845A4B"/>
    <w:rsid w:val="00845AD6"/>
    <w:rsid w:val="00845C63"/>
    <w:rsid w:val="00845D60"/>
    <w:rsid w:val="00845DF1"/>
    <w:rsid w:val="00845E4E"/>
    <w:rsid w:val="00845F27"/>
    <w:rsid w:val="00845F32"/>
    <w:rsid w:val="00845F46"/>
    <w:rsid w:val="00845F5A"/>
    <w:rsid w:val="008460A0"/>
    <w:rsid w:val="0084622C"/>
    <w:rsid w:val="0084640C"/>
    <w:rsid w:val="0084647D"/>
    <w:rsid w:val="008464B9"/>
    <w:rsid w:val="0084652F"/>
    <w:rsid w:val="008466E6"/>
    <w:rsid w:val="00846726"/>
    <w:rsid w:val="008467AF"/>
    <w:rsid w:val="0084681D"/>
    <w:rsid w:val="00846863"/>
    <w:rsid w:val="00846A50"/>
    <w:rsid w:val="00846C31"/>
    <w:rsid w:val="00846DBA"/>
    <w:rsid w:val="00846E09"/>
    <w:rsid w:val="00846FEF"/>
    <w:rsid w:val="008470D2"/>
    <w:rsid w:val="00847124"/>
    <w:rsid w:val="00847251"/>
    <w:rsid w:val="00847252"/>
    <w:rsid w:val="00847372"/>
    <w:rsid w:val="0084739C"/>
    <w:rsid w:val="008473F2"/>
    <w:rsid w:val="00847438"/>
    <w:rsid w:val="0084743A"/>
    <w:rsid w:val="0084754E"/>
    <w:rsid w:val="00847619"/>
    <w:rsid w:val="008476E7"/>
    <w:rsid w:val="008477FD"/>
    <w:rsid w:val="00847876"/>
    <w:rsid w:val="008479BB"/>
    <w:rsid w:val="008479F5"/>
    <w:rsid w:val="00847A7B"/>
    <w:rsid w:val="00847A8F"/>
    <w:rsid w:val="00847D8B"/>
    <w:rsid w:val="00847E4D"/>
    <w:rsid w:val="00850021"/>
    <w:rsid w:val="008500CE"/>
    <w:rsid w:val="00850233"/>
    <w:rsid w:val="00850286"/>
    <w:rsid w:val="00850289"/>
    <w:rsid w:val="00850304"/>
    <w:rsid w:val="0085041D"/>
    <w:rsid w:val="00850481"/>
    <w:rsid w:val="0085054A"/>
    <w:rsid w:val="008505E6"/>
    <w:rsid w:val="00850628"/>
    <w:rsid w:val="00850644"/>
    <w:rsid w:val="008507AC"/>
    <w:rsid w:val="008508A4"/>
    <w:rsid w:val="00850903"/>
    <w:rsid w:val="00850B27"/>
    <w:rsid w:val="00850B3C"/>
    <w:rsid w:val="00850B7D"/>
    <w:rsid w:val="00850DDA"/>
    <w:rsid w:val="00850FC6"/>
    <w:rsid w:val="00851073"/>
    <w:rsid w:val="008510B3"/>
    <w:rsid w:val="00851326"/>
    <w:rsid w:val="00851431"/>
    <w:rsid w:val="0085157C"/>
    <w:rsid w:val="008515BB"/>
    <w:rsid w:val="0085170D"/>
    <w:rsid w:val="0085182C"/>
    <w:rsid w:val="00851945"/>
    <w:rsid w:val="0085199F"/>
    <w:rsid w:val="00851A05"/>
    <w:rsid w:val="00851C1B"/>
    <w:rsid w:val="00851D2A"/>
    <w:rsid w:val="00851DD2"/>
    <w:rsid w:val="00851E32"/>
    <w:rsid w:val="008520EC"/>
    <w:rsid w:val="00852109"/>
    <w:rsid w:val="0085211C"/>
    <w:rsid w:val="00852232"/>
    <w:rsid w:val="00852283"/>
    <w:rsid w:val="00852557"/>
    <w:rsid w:val="00852570"/>
    <w:rsid w:val="008526C9"/>
    <w:rsid w:val="008527DE"/>
    <w:rsid w:val="008527EA"/>
    <w:rsid w:val="00852962"/>
    <w:rsid w:val="00852990"/>
    <w:rsid w:val="00852998"/>
    <w:rsid w:val="008529A0"/>
    <w:rsid w:val="00852AB3"/>
    <w:rsid w:val="00852AC5"/>
    <w:rsid w:val="00852CB0"/>
    <w:rsid w:val="00852CF1"/>
    <w:rsid w:val="00852DAE"/>
    <w:rsid w:val="00852DF1"/>
    <w:rsid w:val="00852E3E"/>
    <w:rsid w:val="00852E68"/>
    <w:rsid w:val="00852EC9"/>
    <w:rsid w:val="00852EF7"/>
    <w:rsid w:val="00852F11"/>
    <w:rsid w:val="0085319D"/>
    <w:rsid w:val="008531A6"/>
    <w:rsid w:val="00853204"/>
    <w:rsid w:val="00853212"/>
    <w:rsid w:val="00853484"/>
    <w:rsid w:val="0085348A"/>
    <w:rsid w:val="008535F8"/>
    <w:rsid w:val="008536A6"/>
    <w:rsid w:val="00853700"/>
    <w:rsid w:val="00853768"/>
    <w:rsid w:val="00853A30"/>
    <w:rsid w:val="00853BAC"/>
    <w:rsid w:val="00853C1A"/>
    <w:rsid w:val="00853D1E"/>
    <w:rsid w:val="00853D9E"/>
    <w:rsid w:val="00853E2C"/>
    <w:rsid w:val="00853EBA"/>
    <w:rsid w:val="0085448F"/>
    <w:rsid w:val="00854543"/>
    <w:rsid w:val="00854572"/>
    <w:rsid w:val="008545A4"/>
    <w:rsid w:val="0085460D"/>
    <w:rsid w:val="008547CE"/>
    <w:rsid w:val="00854964"/>
    <w:rsid w:val="00854976"/>
    <w:rsid w:val="00854A15"/>
    <w:rsid w:val="00854D39"/>
    <w:rsid w:val="00854E07"/>
    <w:rsid w:val="00854E10"/>
    <w:rsid w:val="00854E35"/>
    <w:rsid w:val="00854FDE"/>
    <w:rsid w:val="00854FF7"/>
    <w:rsid w:val="0085502C"/>
    <w:rsid w:val="00855084"/>
    <w:rsid w:val="0085514F"/>
    <w:rsid w:val="0085515E"/>
    <w:rsid w:val="0085530C"/>
    <w:rsid w:val="008553EA"/>
    <w:rsid w:val="00855408"/>
    <w:rsid w:val="00855459"/>
    <w:rsid w:val="00855515"/>
    <w:rsid w:val="00855532"/>
    <w:rsid w:val="008555B2"/>
    <w:rsid w:val="00855653"/>
    <w:rsid w:val="0085565B"/>
    <w:rsid w:val="00855744"/>
    <w:rsid w:val="008557A9"/>
    <w:rsid w:val="008559FF"/>
    <w:rsid w:val="00855C62"/>
    <w:rsid w:val="00855D63"/>
    <w:rsid w:val="00855EFF"/>
    <w:rsid w:val="00855F06"/>
    <w:rsid w:val="00855FA5"/>
    <w:rsid w:val="00856007"/>
    <w:rsid w:val="008562B9"/>
    <w:rsid w:val="00856316"/>
    <w:rsid w:val="008569A2"/>
    <w:rsid w:val="00856CF4"/>
    <w:rsid w:val="00856D10"/>
    <w:rsid w:val="00856DE9"/>
    <w:rsid w:val="00856EAE"/>
    <w:rsid w:val="00856ED5"/>
    <w:rsid w:val="00856F06"/>
    <w:rsid w:val="00856F53"/>
    <w:rsid w:val="00856FA6"/>
    <w:rsid w:val="00857017"/>
    <w:rsid w:val="00857018"/>
    <w:rsid w:val="0085702B"/>
    <w:rsid w:val="00857215"/>
    <w:rsid w:val="008572A6"/>
    <w:rsid w:val="0085742E"/>
    <w:rsid w:val="00857466"/>
    <w:rsid w:val="0085746D"/>
    <w:rsid w:val="0085746E"/>
    <w:rsid w:val="008575DE"/>
    <w:rsid w:val="00857730"/>
    <w:rsid w:val="0085776D"/>
    <w:rsid w:val="00857799"/>
    <w:rsid w:val="0085785F"/>
    <w:rsid w:val="008579CE"/>
    <w:rsid w:val="00857A95"/>
    <w:rsid w:val="00857B0E"/>
    <w:rsid w:val="00857B31"/>
    <w:rsid w:val="00857B60"/>
    <w:rsid w:val="00857C2A"/>
    <w:rsid w:val="00857C65"/>
    <w:rsid w:val="00857D08"/>
    <w:rsid w:val="00857D5B"/>
    <w:rsid w:val="00857D81"/>
    <w:rsid w:val="00857DFD"/>
    <w:rsid w:val="00857E07"/>
    <w:rsid w:val="00857EFC"/>
    <w:rsid w:val="00857F21"/>
    <w:rsid w:val="0086003F"/>
    <w:rsid w:val="00860090"/>
    <w:rsid w:val="0086016B"/>
    <w:rsid w:val="00860295"/>
    <w:rsid w:val="00860413"/>
    <w:rsid w:val="00860435"/>
    <w:rsid w:val="00860513"/>
    <w:rsid w:val="00860842"/>
    <w:rsid w:val="00860894"/>
    <w:rsid w:val="00860A28"/>
    <w:rsid w:val="00860A69"/>
    <w:rsid w:val="00860B3C"/>
    <w:rsid w:val="00860B49"/>
    <w:rsid w:val="00860C29"/>
    <w:rsid w:val="00860CA3"/>
    <w:rsid w:val="00860DD0"/>
    <w:rsid w:val="00860E02"/>
    <w:rsid w:val="00860F12"/>
    <w:rsid w:val="00860FDA"/>
    <w:rsid w:val="008610D8"/>
    <w:rsid w:val="008610E0"/>
    <w:rsid w:val="00861146"/>
    <w:rsid w:val="00861260"/>
    <w:rsid w:val="008614B5"/>
    <w:rsid w:val="00861541"/>
    <w:rsid w:val="00861553"/>
    <w:rsid w:val="00861565"/>
    <w:rsid w:val="00861653"/>
    <w:rsid w:val="00861687"/>
    <w:rsid w:val="0086174B"/>
    <w:rsid w:val="00861863"/>
    <w:rsid w:val="008619D1"/>
    <w:rsid w:val="00861A1D"/>
    <w:rsid w:val="00861AF5"/>
    <w:rsid w:val="00861B73"/>
    <w:rsid w:val="00861B7A"/>
    <w:rsid w:val="00861CA9"/>
    <w:rsid w:val="00861CB5"/>
    <w:rsid w:val="00861CE8"/>
    <w:rsid w:val="00861DD4"/>
    <w:rsid w:val="00861E21"/>
    <w:rsid w:val="00861E58"/>
    <w:rsid w:val="00861E96"/>
    <w:rsid w:val="00861F39"/>
    <w:rsid w:val="00861FF6"/>
    <w:rsid w:val="00861FFE"/>
    <w:rsid w:val="00862252"/>
    <w:rsid w:val="00862365"/>
    <w:rsid w:val="00862420"/>
    <w:rsid w:val="008624E1"/>
    <w:rsid w:val="0086257C"/>
    <w:rsid w:val="008625AC"/>
    <w:rsid w:val="008626BE"/>
    <w:rsid w:val="00862840"/>
    <w:rsid w:val="0086286A"/>
    <w:rsid w:val="00862A2A"/>
    <w:rsid w:val="00862C18"/>
    <w:rsid w:val="00862C5F"/>
    <w:rsid w:val="00862E2C"/>
    <w:rsid w:val="008630B9"/>
    <w:rsid w:val="00863123"/>
    <w:rsid w:val="0086328E"/>
    <w:rsid w:val="0086344B"/>
    <w:rsid w:val="0086349B"/>
    <w:rsid w:val="008635C0"/>
    <w:rsid w:val="008635C4"/>
    <w:rsid w:val="00863638"/>
    <w:rsid w:val="008637D4"/>
    <w:rsid w:val="0086384B"/>
    <w:rsid w:val="0086386A"/>
    <w:rsid w:val="00863A1E"/>
    <w:rsid w:val="00863A40"/>
    <w:rsid w:val="00863A4D"/>
    <w:rsid w:val="00863A6E"/>
    <w:rsid w:val="00863A8B"/>
    <w:rsid w:val="00863B64"/>
    <w:rsid w:val="00863ED4"/>
    <w:rsid w:val="00863F4D"/>
    <w:rsid w:val="00863FCD"/>
    <w:rsid w:val="008640A2"/>
    <w:rsid w:val="00864130"/>
    <w:rsid w:val="008641F8"/>
    <w:rsid w:val="0086426B"/>
    <w:rsid w:val="008642D3"/>
    <w:rsid w:val="008643D0"/>
    <w:rsid w:val="00864455"/>
    <w:rsid w:val="00864527"/>
    <w:rsid w:val="00864539"/>
    <w:rsid w:val="00864592"/>
    <w:rsid w:val="00864658"/>
    <w:rsid w:val="008647E5"/>
    <w:rsid w:val="008648CE"/>
    <w:rsid w:val="008649D5"/>
    <w:rsid w:val="008649E4"/>
    <w:rsid w:val="00864AEF"/>
    <w:rsid w:val="00864B3A"/>
    <w:rsid w:val="00864C7E"/>
    <w:rsid w:val="00864CF5"/>
    <w:rsid w:val="00864DB9"/>
    <w:rsid w:val="00864F17"/>
    <w:rsid w:val="00864F57"/>
    <w:rsid w:val="008650F4"/>
    <w:rsid w:val="008651C6"/>
    <w:rsid w:val="008651D1"/>
    <w:rsid w:val="008651FD"/>
    <w:rsid w:val="00865381"/>
    <w:rsid w:val="00865588"/>
    <w:rsid w:val="00865808"/>
    <w:rsid w:val="0086583C"/>
    <w:rsid w:val="00865855"/>
    <w:rsid w:val="00865879"/>
    <w:rsid w:val="008659A7"/>
    <w:rsid w:val="00865A32"/>
    <w:rsid w:val="00865B1E"/>
    <w:rsid w:val="00865CFB"/>
    <w:rsid w:val="00865DAA"/>
    <w:rsid w:val="00865DE9"/>
    <w:rsid w:val="00865DF8"/>
    <w:rsid w:val="0086605F"/>
    <w:rsid w:val="00866157"/>
    <w:rsid w:val="008661B3"/>
    <w:rsid w:val="00866339"/>
    <w:rsid w:val="008663C7"/>
    <w:rsid w:val="00866415"/>
    <w:rsid w:val="0086646E"/>
    <w:rsid w:val="008664EA"/>
    <w:rsid w:val="00866560"/>
    <w:rsid w:val="00866602"/>
    <w:rsid w:val="008667BC"/>
    <w:rsid w:val="00866954"/>
    <w:rsid w:val="00866973"/>
    <w:rsid w:val="00866BD5"/>
    <w:rsid w:val="00866C25"/>
    <w:rsid w:val="00866D07"/>
    <w:rsid w:val="00866DD4"/>
    <w:rsid w:val="00866E5C"/>
    <w:rsid w:val="00866FEF"/>
    <w:rsid w:val="00867195"/>
    <w:rsid w:val="008671C9"/>
    <w:rsid w:val="00867298"/>
    <w:rsid w:val="0086738D"/>
    <w:rsid w:val="0086741A"/>
    <w:rsid w:val="00867474"/>
    <w:rsid w:val="0086761A"/>
    <w:rsid w:val="0086769D"/>
    <w:rsid w:val="00867754"/>
    <w:rsid w:val="00867787"/>
    <w:rsid w:val="00867928"/>
    <w:rsid w:val="00867B55"/>
    <w:rsid w:val="00867B5C"/>
    <w:rsid w:val="00867BB3"/>
    <w:rsid w:val="00867C96"/>
    <w:rsid w:val="00867D63"/>
    <w:rsid w:val="00867DB0"/>
    <w:rsid w:val="00867DD3"/>
    <w:rsid w:val="00867FFB"/>
    <w:rsid w:val="0087032B"/>
    <w:rsid w:val="008703C5"/>
    <w:rsid w:val="00870407"/>
    <w:rsid w:val="00870417"/>
    <w:rsid w:val="00870466"/>
    <w:rsid w:val="00870738"/>
    <w:rsid w:val="00870943"/>
    <w:rsid w:val="00870947"/>
    <w:rsid w:val="008709E4"/>
    <w:rsid w:val="00870A29"/>
    <w:rsid w:val="00870C5A"/>
    <w:rsid w:val="00870C84"/>
    <w:rsid w:val="00870C85"/>
    <w:rsid w:val="00870D47"/>
    <w:rsid w:val="00870D55"/>
    <w:rsid w:val="00870E05"/>
    <w:rsid w:val="00870E16"/>
    <w:rsid w:val="008710E0"/>
    <w:rsid w:val="0087116F"/>
    <w:rsid w:val="00871178"/>
    <w:rsid w:val="008711E3"/>
    <w:rsid w:val="0087122F"/>
    <w:rsid w:val="008712DA"/>
    <w:rsid w:val="008713CE"/>
    <w:rsid w:val="0087153E"/>
    <w:rsid w:val="0087168A"/>
    <w:rsid w:val="008716F4"/>
    <w:rsid w:val="00871707"/>
    <w:rsid w:val="00871863"/>
    <w:rsid w:val="008718CD"/>
    <w:rsid w:val="00871933"/>
    <w:rsid w:val="00871DC7"/>
    <w:rsid w:val="00871DEC"/>
    <w:rsid w:val="00871F6D"/>
    <w:rsid w:val="00872013"/>
    <w:rsid w:val="00872147"/>
    <w:rsid w:val="008722E0"/>
    <w:rsid w:val="00872595"/>
    <w:rsid w:val="008725EB"/>
    <w:rsid w:val="0087261B"/>
    <w:rsid w:val="0087270A"/>
    <w:rsid w:val="00872855"/>
    <w:rsid w:val="008728BD"/>
    <w:rsid w:val="008728D9"/>
    <w:rsid w:val="00872991"/>
    <w:rsid w:val="00872A12"/>
    <w:rsid w:val="00872C7C"/>
    <w:rsid w:val="00872C9A"/>
    <w:rsid w:val="00872CA6"/>
    <w:rsid w:val="00872CFC"/>
    <w:rsid w:val="00872EC7"/>
    <w:rsid w:val="00873036"/>
    <w:rsid w:val="008731B5"/>
    <w:rsid w:val="00873265"/>
    <w:rsid w:val="008733CA"/>
    <w:rsid w:val="008734D9"/>
    <w:rsid w:val="008734FE"/>
    <w:rsid w:val="0087355F"/>
    <w:rsid w:val="008735F2"/>
    <w:rsid w:val="008736F9"/>
    <w:rsid w:val="00873722"/>
    <w:rsid w:val="00873809"/>
    <w:rsid w:val="00873B99"/>
    <w:rsid w:val="00873C69"/>
    <w:rsid w:val="00873CA9"/>
    <w:rsid w:val="00873D22"/>
    <w:rsid w:val="00873DA4"/>
    <w:rsid w:val="0087402A"/>
    <w:rsid w:val="008741C7"/>
    <w:rsid w:val="00874354"/>
    <w:rsid w:val="008744A4"/>
    <w:rsid w:val="008746B9"/>
    <w:rsid w:val="00874774"/>
    <w:rsid w:val="0087479B"/>
    <w:rsid w:val="00874A0F"/>
    <w:rsid w:val="00874B40"/>
    <w:rsid w:val="00874C9F"/>
    <w:rsid w:val="00874CA0"/>
    <w:rsid w:val="00874CBD"/>
    <w:rsid w:val="00874D97"/>
    <w:rsid w:val="00874E18"/>
    <w:rsid w:val="00874E27"/>
    <w:rsid w:val="00874E5B"/>
    <w:rsid w:val="00874EA2"/>
    <w:rsid w:val="00874F27"/>
    <w:rsid w:val="0087503D"/>
    <w:rsid w:val="008750FA"/>
    <w:rsid w:val="00875223"/>
    <w:rsid w:val="00875229"/>
    <w:rsid w:val="0087526F"/>
    <w:rsid w:val="008752A4"/>
    <w:rsid w:val="00875339"/>
    <w:rsid w:val="008755DC"/>
    <w:rsid w:val="008757DC"/>
    <w:rsid w:val="00875876"/>
    <w:rsid w:val="00875941"/>
    <w:rsid w:val="00875AB8"/>
    <w:rsid w:val="00875AD1"/>
    <w:rsid w:val="00875CAF"/>
    <w:rsid w:val="00875EA4"/>
    <w:rsid w:val="00875F5D"/>
    <w:rsid w:val="00876121"/>
    <w:rsid w:val="00876148"/>
    <w:rsid w:val="0087618B"/>
    <w:rsid w:val="00876255"/>
    <w:rsid w:val="0087635A"/>
    <w:rsid w:val="008763A1"/>
    <w:rsid w:val="00876493"/>
    <w:rsid w:val="008764A4"/>
    <w:rsid w:val="008764C0"/>
    <w:rsid w:val="00876651"/>
    <w:rsid w:val="008767A5"/>
    <w:rsid w:val="008767F3"/>
    <w:rsid w:val="008768DB"/>
    <w:rsid w:val="0087698D"/>
    <w:rsid w:val="00876AB6"/>
    <w:rsid w:val="00876B48"/>
    <w:rsid w:val="00876C22"/>
    <w:rsid w:val="00876C9B"/>
    <w:rsid w:val="00876CAF"/>
    <w:rsid w:val="00876D28"/>
    <w:rsid w:val="00876D76"/>
    <w:rsid w:val="00876D9E"/>
    <w:rsid w:val="00876FBD"/>
    <w:rsid w:val="0087700E"/>
    <w:rsid w:val="00877119"/>
    <w:rsid w:val="0087740B"/>
    <w:rsid w:val="00877440"/>
    <w:rsid w:val="00877450"/>
    <w:rsid w:val="0087748D"/>
    <w:rsid w:val="00877588"/>
    <w:rsid w:val="008776A1"/>
    <w:rsid w:val="008776FD"/>
    <w:rsid w:val="0087774C"/>
    <w:rsid w:val="00877778"/>
    <w:rsid w:val="008779DE"/>
    <w:rsid w:val="00877A97"/>
    <w:rsid w:val="00877CC7"/>
    <w:rsid w:val="00877CD3"/>
    <w:rsid w:val="00877D7B"/>
    <w:rsid w:val="00877D9B"/>
    <w:rsid w:val="00877DA0"/>
    <w:rsid w:val="00877E1F"/>
    <w:rsid w:val="00877EB5"/>
    <w:rsid w:val="00877F12"/>
    <w:rsid w:val="00880048"/>
    <w:rsid w:val="0088029C"/>
    <w:rsid w:val="008802BE"/>
    <w:rsid w:val="0088037D"/>
    <w:rsid w:val="008803CF"/>
    <w:rsid w:val="0088068D"/>
    <w:rsid w:val="008806B6"/>
    <w:rsid w:val="008806C2"/>
    <w:rsid w:val="00880775"/>
    <w:rsid w:val="008807A8"/>
    <w:rsid w:val="008807DA"/>
    <w:rsid w:val="00880936"/>
    <w:rsid w:val="00880BC4"/>
    <w:rsid w:val="00880C59"/>
    <w:rsid w:val="00880D1E"/>
    <w:rsid w:val="00880DAB"/>
    <w:rsid w:val="00880EF7"/>
    <w:rsid w:val="00880FA2"/>
    <w:rsid w:val="0088131E"/>
    <w:rsid w:val="008813F3"/>
    <w:rsid w:val="008814AD"/>
    <w:rsid w:val="00881708"/>
    <w:rsid w:val="008818B4"/>
    <w:rsid w:val="00881905"/>
    <w:rsid w:val="00881B7A"/>
    <w:rsid w:val="00881C6D"/>
    <w:rsid w:val="00881EB8"/>
    <w:rsid w:val="00881ECD"/>
    <w:rsid w:val="00882153"/>
    <w:rsid w:val="008823C3"/>
    <w:rsid w:val="00882442"/>
    <w:rsid w:val="00882821"/>
    <w:rsid w:val="00882873"/>
    <w:rsid w:val="00882A3F"/>
    <w:rsid w:val="00882AA4"/>
    <w:rsid w:val="00882CB2"/>
    <w:rsid w:val="00882CC5"/>
    <w:rsid w:val="00882D0C"/>
    <w:rsid w:val="00882E8C"/>
    <w:rsid w:val="00882EFC"/>
    <w:rsid w:val="00883042"/>
    <w:rsid w:val="0088308D"/>
    <w:rsid w:val="008832DB"/>
    <w:rsid w:val="00883398"/>
    <w:rsid w:val="00883484"/>
    <w:rsid w:val="008834D8"/>
    <w:rsid w:val="008835B8"/>
    <w:rsid w:val="008837F8"/>
    <w:rsid w:val="008837FB"/>
    <w:rsid w:val="008839D6"/>
    <w:rsid w:val="00883ABF"/>
    <w:rsid w:val="00883C2D"/>
    <w:rsid w:val="00883D4A"/>
    <w:rsid w:val="00883EB0"/>
    <w:rsid w:val="00883F38"/>
    <w:rsid w:val="00883F61"/>
    <w:rsid w:val="00884076"/>
    <w:rsid w:val="00884108"/>
    <w:rsid w:val="00884158"/>
    <w:rsid w:val="008841DB"/>
    <w:rsid w:val="00884276"/>
    <w:rsid w:val="00884582"/>
    <w:rsid w:val="0088468E"/>
    <w:rsid w:val="00884A33"/>
    <w:rsid w:val="00884AE5"/>
    <w:rsid w:val="00884C8A"/>
    <w:rsid w:val="00884C9E"/>
    <w:rsid w:val="00884CD0"/>
    <w:rsid w:val="00884F07"/>
    <w:rsid w:val="00884FDC"/>
    <w:rsid w:val="0088500C"/>
    <w:rsid w:val="00885217"/>
    <w:rsid w:val="00885247"/>
    <w:rsid w:val="008852BA"/>
    <w:rsid w:val="008852C5"/>
    <w:rsid w:val="0088533D"/>
    <w:rsid w:val="00885364"/>
    <w:rsid w:val="0088562D"/>
    <w:rsid w:val="008856D5"/>
    <w:rsid w:val="008857AA"/>
    <w:rsid w:val="00885948"/>
    <w:rsid w:val="0088596E"/>
    <w:rsid w:val="008859FF"/>
    <w:rsid w:val="00885BDD"/>
    <w:rsid w:val="00885D5C"/>
    <w:rsid w:val="00885D79"/>
    <w:rsid w:val="00885ECD"/>
    <w:rsid w:val="008860A2"/>
    <w:rsid w:val="0088624C"/>
    <w:rsid w:val="008862BE"/>
    <w:rsid w:val="008862BF"/>
    <w:rsid w:val="008862D6"/>
    <w:rsid w:val="008865A8"/>
    <w:rsid w:val="008865B3"/>
    <w:rsid w:val="0088662A"/>
    <w:rsid w:val="00886776"/>
    <w:rsid w:val="0088679E"/>
    <w:rsid w:val="008867FC"/>
    <w:rsid w:val="00886882"/>
    <w:rsid w:val="008868E2"/>
    <w:rsid w:val="008869D3"/>
    <w:rsid w:val="00886A1E"/>
    <w:rsid w:val="00886A34"/>
    <w:rsid w:val="00886B09"/>
    <w:rsid w:val="00886C39"/>
    <w:rsid w:val="00886CB3"/>
    <w:rsid w:val="00886DC0"/>
    <w:rsid w:val="00886EB1"/>
    <w:rsid w:val="00887006"/>
    <w:rsid w:val="008870F3"/>
    <w:rsid w:val="0088729E"/>
    <w:rsid w:val="0088737C"/>
    <w:rsid w:val="0088754F"/>
    <w:rsid w:val="00887554"/>
    <w:rsid w:val="00887566"/>
    <w:rsid w:val="00887567"/>
    <w:rsid w:val="008875BD"/>
    <w:rsid w:val="008875FA"/>
    <w:rsid w:val="0088763E"/>
    <w:rsid w:val="008877D8"/>
    <w:rsid w:val="008878DD"/>
    <w:rsid w:val="008878E0"/>
    <w:rsid w:val="0088794C"/>
    <w:rsid w:val="008879CB"/>
    <w:rsid w:val="00887AFD"/>
    <w:rsid w:val="00887B03"/>
    <w:rsid w:val="00887B52"/>
    <w:rsid w:val="00887B54"/>
    <w:rsid w:val="00887BC9"/>
    <w:rsid w:val="00887C3C"/>
    <w:rsid w:val="00887C40"/>
    <w:rsid w:val="00887C7C"/>
    <w:rsid w:val="00887FB7"/>
    <w:rsid w:val="00890042"/>
    <w:rsid w:val="00890047"/>
    <w:rsid w:val="00890062"/>
    <w:rsid w:val="0089006A"/>
    <w:rsid w:val="00890424"/>
    <w:rsid w:val="00890488"/>
    <w:rsid w:val="00890532"/>
    <w:rsid w:val="008905A5"/>
    <w:rsid w:val="008906BC"/>
    <w:rsid w:val="00890717"/>
    <w:rsid w:val="00890757"/>
    <w:rsid w:val="0089088A"/>
    <w:rsid w:val="00890892"/>
    <w:rsid w:val="0089089F"/>
    <w:rsid w:val="008909BC"/>
    <w:rsid w:val="008909D1"/>
    <w:rsid w:val="00890A74"/>
    <w:rsid w:val="00890E0E"/>
    <w:rsid w:val="00890F65"/>
    <w:rsid w:val="0089104A"/>
    <w:rsid w:val="00891177"/>
    <w:rsid w:val="0089129A"/>
    <w:rsid w:val="0089138E"/>
    <w:rsid w:val="008913E4"/>
    <w:rsid w:val="00891544"/>
    <w:rsid w:val="008915C2"/>
    <w:rsid w:val="008915C5"/>
    <w:rsid w:val="008916AB"/>
    <w:rsid w:val="008916CE"/>
    <w:rsid w:val="008917AC"/>
    <w:rsid w:val="0089184E"/>
    <w:rsid w:val="00891900"/>
    <w:rsid w:val="00891B3B"/>
    <w:rsid w:val="00891B8A"/>
    <w:rsid w:val="00891DB2"/>
    <w:rsid w:val="00891DB6"/>
    <w:rsid w:val="00891EF6"/>
    <w:rsid w:val="00891FEC"/>
    <w:rsid w:val="00891FEE"/>
    <w:rsid w:val="0089200B"/>
    <w:rsid w:val="00892035"/>
    <w:rsid w:val="00892066"/>
    <w:rsid w:val="00892076"/>
    <w:rsid w:val="008920A6"/>
    <w:rsid w:val="0089221D"/>
    <w:rsid w:val="0089237D"/>
    <w:rsid w:val="008923EF"/>
    <w:rsid w:val="00892434"/>
    <w:rsid w:val="008925AB"/>
    <w:rsid w:val="008926D7"/>
    <w:rsid w:val="00892788"/>
    <w:rsid w:val="0089281C"/>
    <w:rsid w:val="00892905"/>
    <w:rsid w:val="0089298F"/>
    <w:rsid w:val="00892A66"/>
    <w:rsid w:val="00892B47"/>
    <w:rsid w:val="00892CDB"/>
    <w:rsid w:val="00892DE0"/>
    <w:rsid w:val="00892E4C"/>
    <w:rsid w:val="00892F1B"/>
    <w:rsid w:val="00892F70"/>
    <w:rsid w:val="00893004"/>
    <w:rsid w:val="008930A1"/>
    <w:rsid w:val="008932A9"/>
    <w:rsid w:val="00893365"/>
    <w:rsid w:val="008933B1"/>
    <w:rsid w:val="008933D7"/>
    <w:rsid w:val="00893436"/>
    <w:rsid w:val="00893485"/>
    <w:rsid w:val="008934DD"/>
    <w:rsid w:val="008935A9"/>
    <w:rsid w:val="008935B1"/>
    <w:rsid w:val="008935F1"/>
    <w:rsid w:val="008936C9"/>
    <w:rsid w:val="0089375B"/>
    <w:rsid w:val="0089378E"/>
    <w:rsid w:val="00893950"/>
    <w:rsid w:val="00893B00"/>
    <w:rsid w:val="00893E9E"/>
    <w:rsid w:val="00893F2A"/>
    <w:rsid w:val="00894086"/>
    <w:rsid w:val="008940E7"/>
    <w:rsid w:val="008940FE"/>
    <w:rsid w:val="00894119"/>
    <w:rsid w:val="00894173"/>
    <w:rsid w:val="008941A7"/>
    <w:rsid w:val="008942AE"/>
    <w:rsid w:val="00894516"/>
    <w:rsid w:val="0089488C"/>
    <w:rsid w:val="0089495A"/>
    <w:rsid w:val="00894B79"/>
    <w:rsid w:val="00894BCC"/>
    <w:rsid w:val="00894C5A"/>
    <w:rsid w:val="00894C84"/>
    <w:rsid w:val="00894D73"/>
    <w:rsid w:val="00894DC2"/>
    <w:rsid w:val="00894E75"/>
    <w:rsid w:val="00894F82"/>
    <w:rsid w:val="0089527C"/>
    <w:rsid w:val="00895361"/>
    <w:rsid w:val="00895490"/>
    <w:rsid w:val="00895534"/>
    <w:rsid w:val="00895555"/>
    <w:rsid w:val="008955E7"/>
    <w:rsid w:val="008956AC"/>
    <w:rsid w:val="0089575D"/>
    <w:rsid w:val="00895791"/>
    <w:rsid w:val="008958B0"/>
    <w:rsid w:val="008958B8"/>
    <w:rsid w:val="00895A0A"/>
    <w:rsid w:val="00895A1A"/>
    <w:rsid w:val="00895A34"/>
    <w:rsid w:val="00895AFB"/>
    <w:rsid w:val="00895BFB"/>
    <w:rsid w:val="00895DBA"/>
    <w:rsid w:val="00895DE7"/>
    <w:rsid w:val="00895F28"/>
    <w:rsid w:val="00895FEB"/>
    <w:rsid w:val="0089602D"/>
    <w:rsid w:val="008960A3"/>
    <w:rsid w:val="0089613C"/>
    <w:rsid w:val="00896379"/>
    <w:rsid w:val="008964AA"/>
    <w:rsid w:val="00896503"/>
    <w:rsid w:val="00896546"/>
    <w:rsid w:val="0089661B"/>
    <w:rsid w:val="0089669E"/>
    <w:rsid w:val="0089671D"/>
    <w:rsid w:val="0089672F"/>
    <w:rsid w:val="008967F0"/>
    <w:rsid w:val="00896813"/>
    <w:rsid w:val="00896875"/>
    <w:rsid w:val="008968E0"/>
    <w:rsid w:val="00896ADC"/>
    <w:rsid w:val="00896AEB"/>
    <w:rsid w:val="00896CF3"/>
    <w:rsid w:val="00896DBA"/>
    <w:rsid w:val="00896E32"/>
    <w:rsid w:val="00896E74"/>
    <w:rsid w:val="00896FE7"/>
    <w:rsid w:val="0089709C"/>
    <w:rsid w:val="008970E0"/>
    <w:rsid w:val="0089736E"/>
    <w:rsid w:val="008976A2"/>
    <w:rsid w:val="00897760"/>
    <w:rsid w:val="00897799"/>
    <w:rsid w:val="00897831"/>
    <w:rsid w:val="008979C6"/>
    <w:rsid w:val="00897A8D"/>
    <w:rsid w:val="00897B47"/>
    <w:rsid w:val="00897D8E"/>
    <w:rsid w:val="00897E00"/>
    <w:rsid w:val="00897F00"/>
    <w:rsid w:val="00897F03"/>
    <w:rsid w:val="00897F65"/>
    <w:rsid w:val="00897F8A"/>
    <w:rsid w:val="008A0038"/>
    <w:rsid w:val="008A01A1"/>
    <w:rsid w:val="008A0274"/>
    <w:rsid w:val="008A02F3"/>
    <w:rsid w:val="008A0373"/>
    <w:rsid w:val="008A03F0"/>
    <w:rsid w:val="008A0504"/>
    <w:rsid w:val="008A05BC"/>
    <w:rsid w:val="008A0609"/>
    <w:rsid w:val="008A06C6"/>
    <w:rsid w:val="008A079B"/>
    <w:rsid w:val="008A07C3"/>
    <w:rsid w:val="008A08DF"/>
    <w:rsid w:val="008A0998"/>
    <w:rsid w:val="008A0AA3"/>
    <w:rsid w:val="008A0B00"/>
    <w:rsid w:val="008A0F21"/>
    <w:rsid w:val="008A1323"/>
    <w:rsid w:val="008A14DE"/>
    <w:rsid w:val="008A14E8"/>
    <w:rsid w:val="008A152A"/>
    <w:rsid w:val="008A1728"/>
    <w:rsid w:val="008A174B"/>
    <w:rsid w:val="008A17D9"/>
    <w:rsid w:val="008A1839"/>
    <w:rsid w:val="008A18E1"/>
    <w:rsid w:val="008A19BF"/>
    <w:rsid w:val="008A1A25"/>
    <w:rsid w:val="008A1AFA"/>
    <w:rsid w:val="008A1BA4"/>
    <w:rsid w:val="008A1E13"/>
    <w:rsid w:val="008A1E89"/>
    <w:rsid w:val="008A1F2A"/>
    <w:rsid w:val="008A1FAD"/>
    <w:rsid w:val="008A1FD6"/>
    <w:rsid w:val="008A1FE3"/>
    <w:rsid w:val="008A21B4"/>
    <w:rsid w:val="008A22A0"/>
    <w:rsid w:val="008A22A1"/>
    <w:rsid w:val="008A2346"/>
    <w:rsid w:val="008A2535"/>
    <w:rsid w:val="008A2537"/>
    <w:rsid w:val="008A26B0"/>
    <w:rsid w:val="008A28F2"/>
    <w:rsid w:val="008A2A6D"/>
    <w:rsid w:val="008A2B2C"/>
    <w:rsid w:val="008A2BEE"/>
    <w:rsid w:val="008A2CDD"/>
    <w:rsid w:val="008A2D39"/>
    <w:rsid w:val="008A2D70"/>
    <w:rsid w:val="008A301A"/>
    <w:rsid w:val="008A3152"/>
    <w:rsid w:val="008A32C3"/>
    <w:rsid w:val="008A33C8"/>
    <w:rsid w:val="008A35A0"/>
    <w:rsid w:val="008A35CD"/>
    <w:rsid w:val="008A3683"/>
    <w:rsid w:val="008A370E"/>
    <w:rsid w:val="008A37BE"/>
    <w:rsid w:val="008A3892"/>
    <w:rsid w:val="008A3A88"/>
    <w:rsid w:val="008A3AAC"/>
    <w:rsid w:val="008A3B3D"/>
    <w:rsid w:val="008A3C21"/>
    <w:rsid w:val="008A3C81"/>
    <w:rsid w:val="008A3D40"/>
    <w:rsid w:val="008A3EC3"/>
    <w:rsid w:val="008A413C"/>
    <w:rsid w:val="008A4144"/>
    <w:rsid w:val="008A41C6"/>
    <w:rsid w:val="008A4248"/>
    <w:rsid w:val="008A42AC"/>
    <w:rsid w:val="008A42C2"/>
    <w:rsid w:val="008A42F4"/>
    <w:rsid w:val="008A44E9"/>
    <w:rsid w:val="008A47E1"/>
    <w:rsid w:val="008A4867"/>
    <w:rsid w:val="008A4B39"/>
    <w:rsid w:val="008A4B3E"/>
    <w:rsid w:val="008A4BAB"/>
    <w:rsid w:val="008A4C24"/>
    <w:rsid w:val="008A4C3C"/>
    <w:rsid w:val="008A4D7B"/>
    <w:rsid w:val="008A4F1F"/>
    <w:rsid w:val="008A50BF"/>
    <w:rsid w:val="008A51AA"/>
    <w:rsid w:val="008A51E8"/>
    <w:rsid w:val="008A5205"/>
    <w:rsid w:val="008A521C"/>
    <w:rsid w:val="008A532F"/>
    <w:rsid w:val="008A5592"/>
    <w:rsid w:val="008A5678"/>
    <w:rsid w:val="008A5B65"/>
    <w:rsid w:val="008A5B82"/>
    <w:rsid w:val="008A5BB3"/>
    <w:rsid w:val="008A5D06"/>
    <w:rsid w:val="008A5D99"/>
    <w:rsid w:val="008A5DAC"/>
    <w:rsid w:val="008A5DE4"/>
    <w:rsid w:val="008A5E81"/>
    <w:rsid w:val="008A6089"/>
    <w:rsid w:val="008A609B"/>
    <w:rsid w:val="008A6139"/>
    <w:rsid w:val="008A6145"/>
    <w:rsid w:val="008A61F4"/>
    <w:rsid w:val="008A626B"/>
    <w:rsid w:val="008A650A"/>
    <w:rsid w:val="008A65F0"/>
    <w:rsid w:val="008A6695"/>
    <w:rsid w:val="008A675C"/>
    <w:rsid w:val="008A68E9"/>
    <w:rsid w:val="008A699C"/>
    <w:rsid w:val="008A6B6E"/>
    <w:rsid w:val="008A6C29"/>
    <w:rsid w:val="008A6DA8"/>
    <w:rsid w:val="008A6E83"/>
    <w:rsid w:val="008A6F5A"/>
    <w:rsid w:val="008A6F77"/>
    <w:rsid w:val="008A737F"/>
    <w:rsid w:val="008A73ED"/>
    <w:rsid w:val="008A7452"/>
    <w:rsid w:val="008A747A"/>
    <w:rsid w:val="008A756F"/>
    <w:rsid w:val="008A75C8"/>
    <w:rsid w:val="008A75DB"/>
    <w:rsid w:val="008A7627"/>
    <w:rsid w:val="008A769A"/>
    <w:rsid w:val="008A7A84"/>
    <w:rsid w:val="008A7ADB"/>
    <w:rsid w:val="008A7AF7"/>
    <w:rsid w:val="008A7B53"/>
    <w:rsid w:val="008A7D11"/>
    <w:rsid w:val="008A7D1F"/>
    <w:rsid w:val="008A7D81"/>
    <w:rsid w:val="008A7DC1"/>
    <w:rsid w:val="008A7E39"/>
    <w:rsid w:val="008A7EDE"/>
    <w:rsid w:val="008A7F3E"/>
    <w:rsid w:val="008A7FAC"/>
    <w:rsid w:val="008B0084"/>
    <w:rsid w:val="008B0098"/>
    <w:rsid w:val="008B0457"/>
    <w:rsid w:val="008B04A8"/>
    <w:rsid w:val="008B0540"/>
    <w:rsid w:val="008B05D8"/>
    <w:rsid w:val="008B064B"/>
    <w:rsid w:val="008B0690"/>
    <w:rsid w:val="008B0758"/>
    <w:rsid w:val="008B086A"/>
    <w:rsid w:val="008B09B4"/>
    <w:rsid w:val="008B0A67"/>
    <w:rsid w:val="008B0AAC"/>
    <w:rsid w:val="008B0AFC"/>
    <w:rsid w:val="008B0B0C"/>
    <w:rsid w:val="008B0BA6"/>
    <w:rsid w:val="008B0C4B"/>
    <w:rsid w:val="008B0DF7"/>
    <w:rsid w:val="008B0E01"/>
    <w:rsid w:val="008B0FE9"/>
    <w:rsid w:val="008B10FD"/>
    <w:rsid w:val="008B1211"/>
    <w:rsid w:val="008B1236"/>
    <w:rsid w:val="008B1306"/>
    <w:rsid w:val="008B1345"/>
    <w:rsid w:val="008B138D"/>
    <w:rsid w:val="008B1417"/>
    <w:rsid w:val="008B14EA"/>
    <w:rsid w:val="008B153B"/>
    <w:rsid w:val="008B16CC"/>
    <w:rsid w:val="008B17F3"/>
    <w:rsid w:val="008B17F8"/>
    <w:rsid w:val="008B1AA3"/>
    <w:rsid w:val="008B1C2C"/>
    <w:rsid w:val="008B1C8D"/>
    <w:rsid w:val="008B1CB4"/>
    <w:rsid w:val="008B1CD8"/>
    <w:rsid w:val="008B1CFB"/>
    <w:rsid w:val="008B1D22"/>
    <w:rsid w:val="008B1E0B"/>
    <w:rsid w:val="008B1EE3"/>
    <w:rsid w:val="008B217C"/>
    <w:rsid w:val="008B22A1"/>
    <w:rsid w:val="008B2363"/>
    <w:rsid w:val="008B2406"/>
    <w:rsid w:val="008B2501"/>
    <w:rsid w:val="008B27CC"/>
    <w:rsid w:val="008B27D5"/>
    <w:rsid w:val="008B28A5"/>
    <w:rsid w:val="008B2934"/>
    <w:rsid w:val="008B2983"/>
    <w:rsid w:val="008B2AB8"/>
    <w:rsid w:val="008B2BAC"/>
    <w:rsid w:val="008B2BB7"/>
    <w:rsid w:val="008B2CAC"/>
    <w:rsid w:val="008B2E47"/>
    <w:rsid w:val="008B2EB7"/>
    <w:rsid w:val="008B2EDC"/>
    <w:rsid w:val="008B2F23"/>
    <w:rsid w:val="008B3167"/>
    <w:rsid w:val="008B3187"/>
    <w:rsid w:val="008B324D"/>
    <w:rsid w:val="008B3518"/>
    <w:rsid w:val="008B3703"/>
    <w:rsid w:val="008B39E6"/>
    <w:rsid w:val="008B3B01"/>
    <w:rsid w:val="008B3BBD"/>
    <w:rsid w:val="008B3C3B"/>
    <w:rsid w:val="008B3E61"/>
    <w:rsid w:val="008B3ED6"/>
    <w:rsid w:val="008B4060"/>
    <w:rsid w:val="008B41FA"/>
    <w:rsid w:val="008B421D"/>
    <w:rsid w:val="008B4295"/>
    <w:rsid w:val="008B4337"/>
    <w:rsid w:val="008B4354"/>
    <w:rsid w:val="008B439A"/>
    <w:rsid w:val="008B4437"/>
    <w:rsid w:val="008B44D6"/>
    <w:rsid w:val="008B4590"/>
    <w:rsid w:val="008B467D"/>
    <w:rsid w:val="008B473C"/>
    <w:rsid w:val="008B47A9"/>
    <w:rsid w:val="008B48FF"/>
    <w:rsid w:val="008B49B5"/>
    <w:rsid w:val="008B49C1"/>
    <w:rsid w:val="008B4A7E"/>
    <w:rsid w:val="008B4ABA"/>
    <w:rsid w:val="008B4AEF"/>
    <w:rsid w:val="008B4C60"/>
    <w:rsid w:val="008B4EFB"/>
    <w:rsid w:val="008B4FA9"/>
    <w:rsid w:val="008B4FD1"/>
    <w:rsid w:val="008B506B"/>
    <w:rsid w:val="008B5077"/>
    <w:rsid w:val="008B5274"/>
    <w:rsid w:val="008B530A"/>
    <w:rsid w:val="008B542D"/>
    <w:rsid w:val="008B5512"/>
    <w:rsid w:val="008B55AF"/>
    <w:rsid w:val="008B56AA"/>
    <w:rsid w:val="008B5808"/>
    <w:rsid w:val="008B59AC"/>
    <w:rsid w:val="008B5B6E"/>
    <w:rsid w:val="008B5BFB"/>
    <w:rsid w:val="008B5ECF"/>
    <w:rsid w:val="008B5F00"/>
    <w:rsid w:val="008B604B"/>
    <w:rsid w:val="008B6111"/>
    <w:rsid w:val="008B611F"/>
    <w:rsid w:val="008B616B"/>
    <w:rsid w:val="008B6347"/>
    <w:rsid w:val="008B63B0"/>
    <w:rsid w:val="008B63F5"/>
    <w:rsid w:val="008B647B"/>
    <w:rsid w:val="008B64F1"/>
    <w:rsid w:val="008B651E"/>
    <w:rsid w:val="008B653A"/>
    <w:rsid w:val="008B6542"/>
    <w:rsid w:val="008B6599"/>
    <w:rsid w:val="008B65C3"/>
    <w:rsid w:val="008B65CE"/>
    <w:rsid w:val="008B6916"/>
    <w:rsid w:val="008B6A0B"/>
    <w:rsid w:val="008B6BC8"/>
    <w:rsid w:val="008B6D93"/>
    <w:rsid w:val="008B6E98"/>
    <w:rsid w:val="008B704A"/>
    <w:rsid w:val="008B70AC"/>
    <w:rsid w:val="008B710A"/>
    <w:rsid w:val="008B743E"/>
    <w:rsid w:val="008B7440"/>
    <w:rsid w:val="008B7665"/>
    <w:rsid w:val="008B78CC"/>
    <w:rsid w:val="008B79DA"/>
    <w:rsid w:val="008B7BE0"/>
    <w:rsid w:val="008B7C76"/>
    <w:rsid w:val="008B7CC8"/>
    <w:rsid w:val="008B7D9B"/>
    <w:rsid w:val="008B7E86"/>
    <w:rsid w:val="008B7EF2"/>
    <w:rsid w:val="008B7EF7"/>
    <w:rsid w:val="008C003C"/>
    <w:rsid w:val="008C0052"/>
    <w:rsid w:val="008C0126"/>
    <w:rsid w:val="008C029D"/>
    <w:rsid w:val="008C0422"/>
    <w:rsid w:val="008C0528"/>
    <w:rsid w:val="008C0592"/>
    <w:rsid w:val="008C05D7"/>
    <w:rsid w:val="008C05DD"/>
    <w:rsid w:val="008C0757"/>
    <w:rsid w:val="008C07DB"/>
    <w:rsid w:val="008C0A5D"/>
    <w:rsid w:val="008C0CC3"/>
    <w:rsid w:val="008C0EEE"/>
    <w:rsid w:val="008C0F99"/>
    <w:rsid w:val="008C10E1"/>
    <w:rsid w:val="008C11B9"/>
    <w:rsid w:val="008C138E"/>
    <w:rsid w:val="008C1450"/>
    <w:rsid w:val="008C149B"/>
    <w:rsid w:val="008C156A"/>
    <w:rsid w:val="008C17F3"/>
    <w:rsid w:val="008C18E9"/>
    <w:rsid w:val="008C18F7"/>
    <w:rsid w:val="008C1A15"/>
    <w:rsid w:val="008C1A65"/>
    <w:rsid w:val="008C1A8F"/>
    <w:rsid w:val="008C1B60"/>
    <w:rsid w:val="008C1BD9"/>
    <w:rsid w:val="008C1C0A"/>
    <w:rsid w:val="008C1CBC"/>
    <w:rsid w:val="008C1D18"/>
    <w:rsid w:val="008C1D1D"/>
    <w:rsid w:val="008C202E"/>
    <w:rsid w:val="008C207D"/>
    <w:rsid w:val="008C20BE"/>
    <w:rsid w:val="008C20D0"/>
    <w:rsid w:val="008C2222"/>
    <w:rsid w:val="008C2317"/>
    <w:rsid w:val="008C237A"/>
    <w:rsid w:val="008C23B6"/>
    <w:rsid w:val="008C2560"/>
    <w:rsid w:val="008C25DF"/>
    <w:rsid w:val="008C2635"/>
    <w:rsid w:val="008C263C"/>
    <w:rsid w:val="008C2682"/>
    <w:rsid w:val="008C2834"/>
    <w:rsid w:val="008C28CE"/>
    <w:rsid w:val="008C2AB6"/>
    <w:rsid w:val="008C2AD3"/>
    <w:rsid w:val="008C2AFB"/>
    <w:rsid w:val="008C2C26"/>
    <w:rsid w:val="008C2C9F"/>
    <w:rsid w:val="008C2E05"/>
    <w:rsid w:val="008C2ED6"/>
    <w:rsid w:val="008C2F71"/>
    <w:rsid w:val="008C3026"/>
    <w:rsid w:val="008C315F"/>
    <w:rsid w:val="008C31BF"/>
    <w:rsid w:val="008C3233"/>
    <w:rsid w:val="008C32D6"/>
    <w:rsid w:val="008C32F0"/>
    <w:rsid w:val="008C3404"/>
    <w:rsid w:val="008C347B"/>
    <w:rsid w:val="008C34C0"/>
    <w:rsid w:val="008C350E"/>
    <w:rsid w:val="008C3535"/>
    <w:rsid w:val="008C3592"/>
    <w:rsid w:val="008C35FE"/>
    <w:rsid w:val="008C36DD"/>
    <w:rsid w:val="008C36EA"/>
    <w:rsid w:val="008C3731"/>
    <w:rsid w:val="008C37EB"/>
    <w:rsid w:val="008C3889"/>
    <w:rsid w:val="008C3AA3"/>
    <w:rsid w:val="008C3BDE"/>
    <w:rsid w:val="008C3D12"/>
    <w:rsid w:val="008C3D8C"/>
    <w:rsid w:val="008C3D94"/>
    <w:rsid w:val="008C3DAA"/>
    <w:rsid w:val="008C3E68"/>
    <w:rsid w:val="008C4022"/>
    <w:rsid w:val="008C406D"/>
    <w:rsid w:val="008C4185"/>
    <w:rsid w:val="008C4198"/>
    <w:rsid w:val="008C4283"/>
    <w:rsid w:val="008C42AA"/>
    <w:rsid w:val="008C42D6"/>
    <w:rsid w:val="008C44FB"/>
    <w:rsid w:val="008C466B"/>
    <w:rsid w:val="008C478D"/>
    <w:rsid w:val="008C496F"/>
    <w:rsid w:val="008C49A2"/>
    <w:rsid w:val="008C4DC1"/>
    <w:rsid w:val="008C4E9D"/>
    <w:rsid w:val="008C4F7A"/>
    <w:rsid w:val="008C4F9A"/>
    <w:rsid w:val="008C5019"/>
    <w:rsid w:val="008C5082"/>
    <w:rsid w:val="008C5173"/>
    <w:rsid w:val="008C51D1"/>
    <w:rsid w:val="008C52E9"/>
    <w:rsid w:val="008C533B"/>
    <w:rsid w:val="008C5453"/>
    <w:rsid w:val="008C5459"/>
    <w:rsid w:val="008C56A4"/>
    <w:rsid w:val="008C57D2"/>
    <w:rsid w:val="008C586E"/>
    <w:rsid w:val="008C5923"/>
    <w:rsid w:val="008C5A5D"/>
    <w:rsid w:val="008C5B27"/>
    <w:rsid w:val="008C5DFF"/>
    <w:rsid w:val="008C5ED8"/>
    <w:rsid w:val="008C60B4"/>
    <w:rsid w:val="008C6497"/>
    <w:rsid w:val="008C65C9"/>
    <w:rsid w:val="008C66C4"/>
    <w:rsid w:val="008C66EE"/>
    <w:rsid w:val="008C6822"/>
    <w:rsid w:val="008C68EE"/>
    <w:rsid w:val="008C69C0"/>
    <w:rsid w:val="008C6AB3"/>
    <w:rsid w:val="008C6B8B"/>
    <w:rsid w:val="008C6C57"/>
    <w:rsid w:val="008C6D3F"/>
    <w:rsid w:val="008C6E1E"/>
    <w:rsid w:val="008C6E36"/>
    <w:rsid w:val="008C6E55"/>
    <w:rsid w:val="008C6E6E"/>
    <w:rsid w:val="008C6F0E"/>
    <w:rsid w:val="008C6F16"/>
    <w:rsid w:val="008C6FED"/>
    <w:rsid w:val="008C700D"/>
    <w:rsid w:val="008C705C"/>
    <w:rsid w:val="008C7174"/>
    <w:rsid w:val="008C717C"/>
    <w:rsid w:val="008C7465"/>
    <w:rsid w:val="008C764E"/>
    <w:rsid w:val="008C792F"/>
    <w:rsid w:val="008C7B33"/>
    <w:rsid w:val="008C7B6D"/>
    <w:rsid w:val="008C7B9D"/>
    <w:rsid w:val="008C7BCD"/>
    <w:rsid w:val="008C7C99"/>
    <w:rsid w:val="008C7E10"/>
    <w:rsid w:val="008D0008"/>
    <w:rsid w:val="008D0049"/>
    <w:rsid w:val="008D00CF"/>
    <w:rsid w:val="008D0182"/>
    <w:rsid w:val="008D029C"/>
    <w:rsid w:val="008D051E"/>
    <w:rsid w:val="008D0543"/>
    <w:rsid w:val="008D069D"/>
    <w:rsid w:val="008D07FD"/>
    <w:rsid w:val="008D083B"/>
    <w:rsid w:val="008D0CBE"/>
    <w:rsid w:val="008D0D89"/>
    <w:rsid w:val="008D0EA9"/>
    <w:rsid w:val="008D0EBA"/>
    <w:rsid w:val="008D0F6C"/>
    <w:rsid w:val="008D10D2"/>
    <w:rsid w:val="008D10D8"/>
    <w:rsid w:val="008D1272"/>
    <w:rsid w:val="008D128C"/>
    <w:rsid w:val="008D12BD"/>
    <w:rsid w:val="008D13E1"/>
    <w:rsid w:val="008D15C5"/>
    <w:rsid w:val="008D160F"/>
    <w:rsid w:val="008D165A"/>
    <w:rsid w:val="008D169A"/>
    <w:rsid w:val="008D17CD"/>
    <w:rsid w:val="008D1A07"/>
    <w:rsid w:val="008D1A96"/>
    <w:rsid w:val="008D1B3E"/>
    <w:rsid w:val="008D1BA3"/>
    <w:rsid w:val="008D1C24"/>
    <w:rsid w:val="008D1D9F"/>
    <w:rsid w:val="008D1DA7"/>
    <w:rsid w:val="008D1E9E"/>
    <w:rsid w:val="008D1ECE"/>
    <w:rsid w:val="008D1F9C"/>
    <w:rsid w:val="008D2184"/>
    <w:rsid w:val="008D219E"/>
    <w:rsid w:val="008D22F6"/>
    <w:rsid w:val="008D23C2"/>
    <w:rsid w:val="008D2416"/>
    <w:rsid w:val="008D2697"/>
    <w:rsid w:val="008D26A8"/>
    <w:rsid w:val="008D27BC"/>
    <w:rsid w:val="008D2940"/>
    <w:rsid w:val="008D2A22"/>
    <w:rsid w:val="008D2B02"/>
    <w:rsid w:val="008D2C7C"/>
    <w:rsid w:val="008D2E5A"/>
    <w:rsid w:val="008D305A"/>
    <w:rsid w:val="008D3088"/>
    <w:rsid w:val="008D30C4"/>
    <w:rsid w:val="008D3235"/>
    <w:rsid w:val="008D3283"/>
    <w:rsid w:val="008D32B0"/>
    <w:rsid w:val="008D34D3"/>
    <w:rsid w:val="008D3692"/>
    <w:rsid w:val="008D3706"/>
    <w:rsid w:val="008D3755"/>
    <w:rsid w:val="008D3766"/>
    <w:rsid w:val="008D37B7"/>
    <w:rsid w:val="008D37E6"/>
    <w:rsid w:val="008D38E0"/>
    <w:rsid w:val="008D3904"/>
    <w:rsid w:val="008D3A63"/>
    <w:rsid w:val="008D3B0F"/>
    <w:rsid w:val="008D3B27"/>
    <w:rsid w:val="008D3B2A"/>
    <w:rsid w:val="008D3BE2"/>
    <w:rsid w:val="008D3CB3"/>
    <w:rsid w:val="008D3E67"/>
    <w:rsid w:val="008D4094"/>
    <w:rsid w:val="008D4104"/>
    <w:rsid w:val="008D4107"/>
    <w:rsid w:val="008D415B"/>
    <w:rsid w:val="008D4347"/>
    <w:rsid w:val="008D439E"/>
    <w:rsid w:val="008D4473"/>
    <w:rsid w:val="008D44EC"/>
    <w:rsid w:val="008D46F4"/>
    <w:rsid w:val="008D4A11"/>
    <w:rsid w:val="008D4B1C"/>
    <w:rsid w:val="008D4B1F"/>
    <w:rsid w:val="008D4B73"/>
    <w:rsid w:val="008D4BF6"/>
    <w:rsid w:val="008D4C1D"/>
    <w:rsid w:val="008D4C53"/>
    <w:rsid w:val="008D4D45"/>
    <w:rsid w:val="008D4D8C"/>
    <w:rsid w:val="008D5069"/>
    <w:rsid w:val="008D526C"/>
    <w:rsid w:val="008D52F5"/>
    <w:rsid w:val="008D53D0"/>
    <w:rsid w:val="008D5A9C"/>
    <w:rsid w:val="008D5C2C"/>
    <w:rsid w:val="008D5C64"/>
    <w:rsid w:val="008D5DBA"/>
    <w:rsid w:val="008D5F3E"/>
    <w:rsid w:val="008D5F59"/>
    <w:rsid w:val="008D5FF4"/>
    <w:rsid w:val="008D6005"/>
    <w:rsid w:val="008D6051"/>
    <w:rsid w:val="008D6071"/>
    <w:rsid w:val="008D607E"/>
    <w:rsid w:val="008D612F"/>
    <w:rsid w:val="008D6134"/>
    <w:rsid w:val="008D61EE"/>
    <w:rsid w:val="008D620E"/>
    <w:rsid w:val="008D6211"/>
    <w:rsid w:val="008D63F3"/>
    <w:rsid w:val="008D6463"/>
    <w:rsid w:val="008D6603"/>
    <w:rsid w:val="008D67A1"/>
    <w:rsid w:val="008D6869"/>
    <w:rsid w:val="008D6B69"/>
    <w:rsid w:val="008D6C8A"/>
    <w:rsid w:val="008D6C97"/>
    <w:rsid w:val="008D6CC3"/>
    <w:rsid w:val="008D6D39"/>
    <w:rsid w:val="008D6D79"/>
    <w:rsid w:val="008D6EC1"/>
    <w:rsid w:val="008D6EC9"/>
    <w:rsid w:val="008D6F52"/>
    <w:rsid w:val="008D746E"/>
    <w:rsid w:val="008D7478"/>
    <w:rsid w:val="008D75C9"/>
    <w:rsid w:val="008D75EC"/>
    <w:rsid w:val="008D765B"/>
    <w:rsid w:val="008D7937"/>
    <w:rsid w:val="008D7959"/>
    <w:rsid w:val="008D7A2D"/>
    <w:rsid w:val="008D7A5F"/>
    <w:rsid w:val="008D7B9F"/>
    <w:rsid w:val="008D7D1E"/>
    <w:rsid w:val="008D7DBB"/>
    <w:rsid w:val="008D7E3B"/>
    <w:rsid w:val="008D7E53"/>
    <w:rsid w:val="008D7F69"/>
    <w:rsid w:val="008D7FC9"/>
    <w:rsid w:val="008D7FCB"/>
    <w:rsid w:val="008E0072"/>
    <w:rsid w:val="008E00A7"/>
    <w:rsid w:val="008E0115"/>
    <w:rsid w:val="008E0225"/>
    <w:rsid w:val="008E0467"/>
    <w:rsid w:val="008E0515"/>
    <w:rsid w:val="008E0559"/>
    <w:rsid w:val="008E0599"/>
    <w:rsid w:val="008E0682"/>
    <w:rsid w:val="008E08C5"/>
    <w:rsid w:val="008E08F3"/>
    <w:rsid w:val="008E0A3E"/>
    <w:rsid w:val="008E0AE6"/>
    <w:rsid w:val="008E0B63"/>
    <w:rsid w:val="008E0C7E"/>
    <w:rsid w:val="008E0CC2"/>
    <w:rsid w:val="008E0D15"/>
    <w:rsid w:val="008E0D1F"/>
    <w:rsid w:val="008E0E45"/>
    <w:rsid w:val="008E0EB4"/>
    <w:rsid w:val="008E0F4B"/>
    <w:rsid w:val="008E11DC"/>
    <w:rsid w:val="008E13A7"/>
    <w:rsid w:val="008E14A7"/>
    <w:rsid w:val="008E152D"/>
    <w:rsid w:val="008E16C5"/>
    <w:rsid w:val="008E1701"/>
    <w:rsid w:val="008E170D"/>
    <w:rsid w:val="008E170E"/>
    <w:rsid w:val="008E19B4"/>
    <w:rsid w:val="008E1A23"/>
    <w:rsid w:val="008E1B34"/>
    <w:rsid w:val="008E1B5F"/>
    <w:rsid w:val="008E1C6E"/>
    <w:rsid w:val="008E1D81"/>
    <w:rsid w:val="008E1D82"/>
    <w:rsid w:val="008E1DF3"/>
    <w:rsid w:val="008E1EDE"/>
    <w:rsid w:val="008E1F92"/>
    <w:rsid w:val="008E1F95"/>
    <w:rsid w:val="008E1FB3"/>
    <w:rsid w:val="008E1FC1"/>
    <w:rsid w:val="008E1FDB"/>
    <w:rsid w:val="008E236B"/>
    <w:rsid w:val="008E23D8"/>
    <w:rsid w:val="008E2671"/>
    <w:rsid w:val="008E26F3"/>
    <w:rsid w:val="008E26F5"/>
    <w:rsid w:val="008E2720"/>
    <w:rsid w:val="008E2735"/>
    <w:rsid w:val="008E2777"/>
    <w:rsid w:val="008E2822"/>
    <w:rsid w:val="008E2912"/>
    <w:rsid w:val="008E297E"/>
    <w:rsid w:val="008E2BA1"/>
    <w:rsid w:val="008E2C63"/>
    <w:rsid w:val="008E2D27"/>
    <w:rsid w:val="008E2DC9"/>
    <w:rsid w:val="008E2EA7"/>
    <w:rsid w:val="008E2EAC"/>
    <w:rsid w:val="008E2F15"/>
    <w:rsid w:val="008E308F"/>
    <w:rsid w:val="008E30A3"/>
    <w:rsid w:val="008E30C9"/>
    <w:rsid w:val="008E30CF"/>
    <w:rsid w:val="008E3121"/>
    <w:rsid w:val="008E3369"/>
    <w:rsid w:val="008E33DE"/>
    <w:rsid w:val="008E3544"/>
    <w:rsid w:val="008E3802"/>
    <w:rsid w:val="008E3916"/>
    <w:rsid w:val="008E3932"/>
    <w:rsid w:val="008E39DC"/>
    <w:rsid w:val="008E3A0C"/>
    <w:rsid w:val="008E3C22"/>
    <w:rsid w:val="008E3C32"/>
    <w:rsid w:val="008E3DA3"/>
    <w:rsid w:val="008E3E54"/>
    <w:rsid w:val="008E410C"/>
    <w:rsid w:val="008E41AD"/>
    <w:rsid w:val="008E4366"/>
    <w:rsid w:val="008E450F"/>
    <w:rsid w:val="008E456A"/>
    <w:rsid w:val="008E4684"/>
    <w:rsid w:val="008E468D"/>
    <w:rsid w:val="008E46B0"/>
    <w:rsid w:val="008E4786"/>
    <w:rsid w:val="008E4790"/>
    <w:rsid w:val="008E47DE"/>
    <w:rsid w:val="008E498D"/>
    <w:rsid w:val="008E4B22"/>
    <w:rsid w:val="008E4F37"/>
    <w:rsid w:val="008E4FB0"/>
    <w:rsid w:val="008E4FF2"/>
    <w:rsid w:val="008E500E"/>
    <w:rsid w:val="008E5037"/>
    <w:rsid w:val="008E5080"/>
    <w:rsid w:val="008E5108"/>
    <w:rsid w:val="008E511E"/>
    <w:rsid w:val="008E5146"/>
    <w:rsid w:val="008E515A"/>
    <w:rsid w:val="008E5164"/>
    <w:rsid w:val="008E52AE"/>
    <w:rsid w:val="008E52D7"/>
    <w:rsid w:val="008E532B"/>
    <w:rsid w:val="008E532C"/>
    <w:rsid w:val="008E53B1"/>
    <w:rsid w:val="008E5550"/>
    <w:rsid w:val="008E562E"/>
    <w:rsid w:val="008E569F"/>
    <w:rsid w:val="008E59E6"/>
    <w:rsid w:val="008E5A98"/>
    <w:rsid w:val="008E5A9E"/>
    <w:rsid w:val="008E5AF9"/>
    <w:rsid w:val="008E5B9C"/>
    <w:rsid w:val="008E5DBE"/>
    <w:rsid w:val="008E5DC2"/>
    <w:rsid w:val="008E5DDF"/>
    <w:rsid w:val="008E5DE2"/>
    <w:rsid w:val="008E5F32"/>
    <w:rsid w:val="008E60EA"/>
    <w:rsid w:val="008E629F"/>
    <w:rsid w:val="008E64F4"/>
    <w:rsid w:val="008E65B8"/>
    <w:rsid w:val="008E6693"/>
    <w:rsid w:val="008E678D"/>
    <w:rsid w:val="008E685D"/>
    <w:rsid w:val="008E6950"/>
    <w:rsid w:val="008E69C9"/>
    <w:rsid w:val="008E6B9A"/>
    <w:rsid w:val="008E6C91"/>
    <w:rsid w:val="008E6FD0"/>
    <w:rsid w:val="008E7185"/>
    <w:rsid w:val="008E71CC"/>
    <w:rsid w:val="008E7251"/>
    <w:rsid w:val="008E761F"/>
    <w:rsid w:val="008E7659"/>
    <w:rsid w:val="008E7666"/>
    <w:rsid w:val="008E7712"/>
    <w:rsid w:val="008E7758"/>
    <w:rsid w:val="008E78FF"/>
    <w:rsid w:val="008E7969"/>
    <w:rsid w:val="008E79D4"/>
    <w:rsid w:val="008E7A33"/>
    <w:rsid w:val="008E7B4E"/>
    <w:rsid w:val="008E7B7D"/>
    <w:rsid w:val="008E7BD2"/>
    <w:rsid w:val="008E7BF7"/>
    <w:rsid w:val="008E7C09"/>
    <w:rsid w:val="008E7D41"/>
    <w:rsid w:val="008E7D66"/>
    <w:rsid w:val="008E7DB3"/>
    <w:rsid w:val="008E7DCA"/>
    <w:rsid w:val="008E7E4B"/>
    <w:rsid w:val="008E7F02"/>
    <w:rsid w:val="008E7FB8"/>
    <w:rsid w:val="008F010A"/>
    <w:rsid w:val="008F0122"/>
    <w:rsid w:val="008F02A3"/>
    <w:rsid w:val="008F0322"/>
    <w:rsid w:val="008F045F"/>
    <w:rsid w:val="008F0742"/>
    <w:rsid w:val="008F0860"/>
    <w:rsid w:val="008F0959"/>
    <w:rsid w:val="008F09E9"/>
    <w:rsid w:val="008F0A06"/>
    <w:rsid w:val="008F0BA3"/>
    <w:rsid w:val="008F0BCD"/>
    <w:rsid w:val="008F0D2B"/>
    <w:rsid w:val="008F106F"/>
    <w:rsid w:val="008F10B8"/>
    <w:rsid w:val="008F11F2"/>
    <w:rsid w:val="008F13BE"/>
    <w:rsid w:val="008F15B9"/>
    <w:rsid w:val="008F15DF"/>
    <w:rsid w:val="008F1704"/>
    <w:rsid w:val="008F17C4"/>
    <w:rsid w:val="008F1805"/>
    <w:rsid w:val="008F1946"/>
    <w:rsid w:val="008F1AB6"/>
    <w:rsid w:val="008F1B0F"/>
    <w:rsid w:val="008F1BA7"/>
    <w:rsid w:val="008F1BF5"/>
    <w:rsid w:val="008F1C7C"/>
    <w:rsid w:val="008F1CA9"/>
    <w:rsid w:val="008F1D24"/>
    <w:rsid w:val="008F1DA3"/>
    <w:rsid w:val="008F1DF8"/>
    <w:rsid w:val="008F1E5C"/>
    <w:rsid w:val="008F2018"/>
    <w:rsid w:val="008F21EE"/>
    <w:rsid w:val="008F2262"/>
    <w:rsid w:val="008F22D1"/>
    <w:rsid w:val="008F2326"/>
    <w:rsid w:val="008F2339"/>
    <w:rsid w:val="008F23AA"/>
    <w:rsid w:val="008F249A"/>
    <w:rsid w:val="008F249B"/>
    <w:rsid w:val="008F24EB"/>
    <w:rsid w:val="008F2543"/>
    <w:rsid w:val="008F2630"/>
    <w:rsid w:val="008F2744"/>
    <w:rsid w:val="008F27B6"/>
    <w:rsid w:val="008F282B"/>
    <w:rsid w:val="008F2A1A"/>
    <w:rsid w:val="008F2A75"/>
    <w:rsid w:val="008F2B08"/>
    <w:rsid w:val="008F2B87"/>
    <w:rsid w:val="008F2CEA"/>
    <w:rsid w:val="008F2E9B"/>
    <w:rsid w:val="008F3040"/>
    <w:rsid w:val="008F3137"/>
    <w:rsid w:val="008F3192"/>
    <w:rsid w:val="008F3335"/>
    <w:rsid w:val="008F3345"/>
    <w:rsid w:val="008F3423"/>
    <w:rsid w:val="008F3470"/>
    <w:rsid w:val="008F34F4"/>
    <w:rsid w:val="008F3576"/>
    <w:rsid w:val="008F358D"/>
    <w:rsid w:val="008F3800"/>
    <w:rsid w:val="008F3A1D"/>
    <w:rsid w:val="008F3B81"/>
    <w:rsid w:val="008F3BE2"/>
    <w:rsid w:val="008F3C5E"/>
    <w:rsid w:val="008F3D43"/>
    <w:rsid w:val="008F3DF3"/>
    <w:rsid w:val="008F3E74"/>
    <w:rsid w:val="008F3E98"/>
    <w:rsid w:val="008F3F20"/>
    <w:rsid w:val="008F408E"/>
    <w:rsid w:val="008F4098"/>
    <w:rsid w:val="008F409A"/>
    <w:rsid w:val="008F40E8"/>
    <w:rsid w:val="008F42FE"/>
    <w:rsid w:val="008F4331"/>
    <w:rsid w:val="008F43CD"/>
    <w:rsid w:val="008F43F3"/>
    <w:rsid w:val="008F44A5"/>
    <w:rsid w:val="008F453C"/>
    <w:rsid w:val="008F45C2"/>
    <w:rsid w:val="008F45D6"/>
    <w:rsid w:val="008F4892"/>
    <w:rsid w:val="008F49C2"/>
    <w:rsid w:val="008F4A24"/>
    <w:rsid w:val="008F4A2C"/>
    <w:rsid w:val="008F4A4C"/>
    <w:rsid w:val="008F4DC1"/>
    <w:rsid w:val="008F4E6C"/>
    <w:rsid w:val="008F4ECF"/>
    <w:rsid w:val="008F4F43"/>
    <w:rsid w:val="008F4F4C"/>
    <w:rsid w:val="008F4FBA"/>
    <w:rsid w:val="008F5058"/>
    <w:rsid w:val="008F50A3"/>
    <w:rsid w:val="008F5243"/>
    <w:rsid w:val="008F5296"/>
    <w:rsid w:val="008F54C1"/>
    <w:rsid w:val="008F5771"/>
    <w:rsid w:val="008F57AE"/>
    <w:rsid w:val="008F57C6"/>
    <w:rsid w:val="008F5893"/>
    <w:rsid w:val="008F58E8"/>
    <w:rsid w:val="008F5969"/>
    <w:rsid w:val="008F5A59"/>
    <w:rsid w:val="008F5B83"/>
    <w:rsid w:val="008F5B96"/>
    <w:rsid w:val="008F5D16"/>
    <w:rsid w:val="008F5DCF"/>
    <w:rsid w:val="008F5E7E"/>
    <w:rsid w:val="008F5E8B"/>
    <w:rsid w:val="008F5F56"/>
    <w:rsid w:val="008F6086"/>
    <w:rsid w:val="008F6126"/>
    <w:rsid w:val="008F616A"/>
    <w:rsid w:val="008F6334"/>
    <w:rsid w:val="008F6367"/>
    <w:rsid w:val="008F637A"/>
    <w:rsid w:val="008F64C3"/>
    <w:rsid w:val="008F65C8"/>
    <w:rsid w:val="008F66E5"/>
    <w:rsid w:val="008F6735"/>
    <w:rsid w:val="008F67BD"/>
    <w:rsid w:val="008F6808"/>
    <w:rsid w:val="008F6952"/>
    <w:rsid w:val="008F697E"/>
    <w:rsid w:val="008F6AC4"/>
    <w:rsid w:val="008F6BCB"/>
    <w:rsid w:val="008F6C2A"/>
    <w:rsid w:val="008F6CA5"/>
    <w:rsid w:val="008F6F7C"/>
    <w:rsid w:val="008F6F83"/>
    <w:rsid w:val="008F716A"/>
    <w:rsid w:val="008F7221"/>
    <w:rsid w:val="008F7228"/>
    <w:rsid w:val="008F731A"/>
    <w:rsid w:val="008F736F"/>
    <w:rsid w:val="008F7384"/>
    <w:rsid w:val="008F744F"/>
    <w:rsid w:val="008F7484"/>
    <w:rsid w:val="008F749E"/>
    <w:rsid w:val="008F7546"/>
    <w:rsid w:val="008F7670"/>
    <w:rsid w:val="008F7916"/>
    <w:rsid w:val="008F795F"/>
    <w:rsid w:val="008F7991"/>
    <w:rsid w:val="008F7A80"/>
    <w:rsid w:val="008F7B11"/>
    <w:rsid w:val="008F7BD2"/>
    <w:rsid w:val="008F7D95"/>
    <w:rsid w:val="008F7FC4"/>
    <w:rsid w:val="008F7FEA"/>
    <w:rsid w:val="00900010"/>
    <w:rsid w:val="00900064"/>
    <w:rsid w:val="009000DA"/>
    <w:rsid w:val="009001AE"/>
    <w:rsid w:val="009001E8"/>
    <w:rsid w:val="0090038E"/>
    <w:rsid w:val="00900420"/>
    <w:rsid w:val="00900698"/>
    <w:rsid w:val="009006E7"/>
    <w:rsid w:val="0090070C"/>
    <w:rsid w:val="00900921"/>
    <w:rsid w:val="009009B7"/>
    <w:rsid w:val="00900BEB"/>
    <w:rsid w:val="00900D5B"/>
    <w:rsid w:val="00900E8C"/>
    <w:rsid w:val="00900F60"/>
    <w:rsid w:val="00900F81"/>
    <w:rsid w:val="00900FC8"/>
    <w:rsid w:val="00900FE2"/>
    <w:rsid w:val="00900FE8"/>
    <w:rsid w:val="00900FFD"/>
    <w:rsid w:val="00901177"/>
    <w:rsid w:val="0090121C"/>
    <w:rsid w:val="0090123A"/>
    <w:rsid w:val="00901432"/>
    <w:rsid w:val="0090143C"/>
    <w:rsid w:val="009015BC"/>
    <w:rsid w:val="009017D3"/>
    <w:rsid w:val="00901984"/>
    <w:rsid w:val="009019D9"/>
    <w:rsid w:val="00901BA1"/>
    <w:rsid w:val="00901FD7"/>
    <w:rsid w:val="00901FE1"/>
    <w:rsid w:val="00901FE8"/>
    <w:rsid w:val="00902071"/>
    <w:rsid w:val="00902261"/>
    <w:rsid w:val="009022A7"/>
    <w:rsid w:val="0090256A"/>
    <w:rsid w:val="009025DB"/>
    <w:rsid w:val="009028B1"/>
    <w:rsid w:val="009028F5"/>
    <w:rsid w:val="00902A11"/>
    <w:rsid w:val="00902B9B"/>
    <w:rsid w:val="00902BFF"/>
    <w:rsid w:val="00902C25"/>
    <w:rsid w:val="00902C9F"/>
    <w:rsid w:val="00902CAB"/>
    <w:rsid w:val="00902D52"/>
    <w:rsid w:val="00902D7B"/>
    <w:rsid w:val="0090307E"/>
    <w:rsid w:val="009030FB"/>
    <w:rsid w:val="0090317E"/>
    <w:rsid w:val="0090324F"/>
    <w:rsid w:val="009033B2"/>
    <w:rsid w:val="0090343F"/>
    <w:rsid w:val="0090344B"/>
    <w:rsid w:val="00903498"/>
    <w:rsid w:val="00903507"/>
    <w:rsid w:val="009035C4"/>
    <w:rsid w:val="009035DD"/>
    <w:rsid w:val="00903780"/>
    <w:rsid w:val="00903836"/>
    <w:rsid w:val="00903872"/>
    <w:rsid w:val="00903884"/>
    <w:rsid w:val="00903910"/>
    <w:rsid w:val="0090397E"/>
    <w:rsid w:val="00903BB8"/>
    <w:rsid w:val="00903CFC"/>
    <w:rsid w:val="00903D21"/>
    <w:rsid w:val="00903DC1"/>
    <w:rsid w:val="00903DF3"/>
    <w:rsid w:val="00903ECF"/>
    <w:rsid w:val="00903F61"/>
    <w:rsid w:val="00903F7F"/>
    <w:rsid w:val="009040A5"/>
    <w:rsid w:val="009040E2"/>
    <w:rsid w:val="0090411A"/>
    <w:rsid w:val="00904143"/>
    <w:rsid w:val="0090414E"/>
    <w:rsid w:val="00904258"/>
    <w:rsid w:val="00904307"/>
    <w:rsid w:val="009043D8"/>
    <w:rsid w:val="009043EA"/>
    <w:rsid w:val="009045B9"/>
    <w:rsid w:val="009045D9"/>
    <w:rsid w:val="0090461A"/>
    <w:rsid w:val="00904958"/>
    <w:rsid w:val="0090496B"/>
    <w:rsid w:val="00904B66"/>
    <w:rsid w:val="00904BDA"/>
    <w:rsid w:val="00904DD7"/>
    <w:rsid w:val="00904DFE"/>
    <w:rsid w:val="00905012"/>
    <w:rsid w:val="009050E4"/>
    <w:rsid w:val="0090512D"/>
    <w:rsid w:val="00905131"/>
    <w:rsid w:val="00905139"/>
    <w:rsid w:val="00905357"/>
    <w:rsid w:val="00905457"/>
    <w:rsid w:val="009054CF"/>
    <w:rsid w:val="00905794"/>
    <w:rsid w:val="009057B8"/>
    <w:rsid w:val="00905984"/>
    <w:rsid w:val="009059B3"/>
    <w:rsid w:val="009059CF"/>
    <w:rsid w:val="009059DE"/>
    <w:rsid w:val="00905A33"/>
    <w:rsid w:val="00905ADE"/>
    <w:rsid w:val="00905C5D"/>
    <w:rsid w:val="00905D09"/>
    <w:rsid w:val="00905E27"/>
    <w:rsid w:val="00905F75"/>
    <w:rsid w:val="00905FA3"/>
    <w:rsid w:val="00905FE7"/>
    <w:rsid w:val="00906003"/>
    <w:rsid w:val="00906035"/>
    <w:rsid w:val="009061DB"/>
    <w:rsid w:val="00906491"/>
    <w:rsid w:val="009065A1"/>
    <w:rsid w:val="0090671A"/>
    <w:rsid w:val="0090678B"/>
    <w:rsid w:val="009068BC"/>
    <w:rsid w:val="0090690B"/>
    <w:rsid w:val="009069D7"/>
    <w:rsid w:val="00906A0D"/>
    <w:rsid w:val="00906BBC"/>
    <w:rsid w:val="00906C2B"/>
    <w:rsid w:val="00906CB7"/>
    <w:rsid w:val="00906CCC"/>
    <w:rsid w:val="00906D0F"/>
    <w:rsid w:val="00906D31"/>
    <w:rsid w:val="00906D97"/>
    <w:rsid w:val="00906DFB"/>
    <w:rsid w:val="00907038"/>
    <w:rsid w:val="009070DF"/>
    <w:rsid w:val="00907324"/>
    <w:rsid w:val="0090746B"/>
    <w:rsid w:val="00907555"/>
    <w:rsid w:val="0090779C"/>
    <w:rsid w:val="009077D0"/>
    <w:rsid w:val="00907897"/>
    <w:rsid w:val="00907938"/>
    <w:rsid w:val="00907A3D"/>
    <w:rsid w:val="00907A7C"/>
    <w:rsid w:val="00907AD4"/>
    <w:rsid w:val="00907B27"/>
    <w:rsid w:val="00907E4D"/>
    <w:rsid w:val="00907EDC"/>
    <w:rsid w:val="00907F07"/>
    <w:rsid w:val="009100F8"/>
    <w:rsid w:val="009101B2"/>
    <w:rsid w:val="009101CA"/>
    <w:rsid w:val="00910231"/>
    <w:rsid w:val="00910250"/>
    <w:rsid w:val="009103B7"/>
    <w:rsid w:val="0091040C"/>
    <w:rsid w:val="00910637"/>
    <w:rsid w:val="00910A0E"/>
    <w:rsid w:val="00910A6A"/>
    <w:rsid w:val="00910A73"/>
    <w:rsid w:val="00910BDC"/>
    <w:rsid w:val="00910EE5"/>
    <w:rsid w:val="00911075"/>
    <w:rsid w:val="009112D0"/>
    <w:rsid w:val="00911383"/>
    <w:rsid w:val="009114B5"/>
    <w:rsid w:val="0091155D"/>
    <w:rsid w:val="00911564"/>
    <w:rsid w:val="00911734"/>
    <w:rsid w:val="00911783"/>
    <w:rsid w:val="00911844"/>
    <w:rsid w:val="009118D0"/>
    <w:rsid w:val="00911950"/>
    <w:rsid w:val="0091195D"/>
    <w:rsid w:val="0091198C"/>
    <w:rsid w:val="00911A99"/>
    <w:rsid w:val="00911ABE"/>
    <w:rsid w:val="00911CF5"/>
    <w:rsid w:val="00911E2D"/>
    <w:rsid w:val="00911F68"/>
    <w:rsid w:val="00911FD5"/>
    <w:rsid w:val="00912037"/>
    <w:rsid w:val="009124D5"/>
    <w:rsid w:val="009124E3"/>
    <w:rsid w:val="009125B8"/>
    <w:rsid w:val="00912649"/>
    <w:rsid w:val="00912814"/>
    <w:rsid w:val="00912834"/>
    <w:rsid w:val="009128C6"/>
    <w:rsid w:val="00912ABC"/>
    <w:rsid w:val="00912C4A"/>
    <w:rsid w:val="00912C4B"/>
    <w:rsid w:val="00912C77"/>
    <w:rsid w:val="00912C97"/>
    <w:rsid w:val="00912CA0"/>
    <w:rsid w:val="00912CF7"/>
    <w:rsid w:val="00912D30"/>
    <w:rsid w:val="00912D32"/>
    <w:rsid w:val="00912F72"/>
    <w:rsid w:val="00912F7E"/>
    <w:rsid w:val="00913016"/>
    <w:rsid w:val="0091303D"/>
    <w:rsid w:val="00913107"/>
    <w:rsid w:val="00913168"/>
    <w:rsid w:val="00913191"/>
    <w:rsid w:val="00913197"/>
    <w:rsid w:val="00913200"/>
    <w:rsid w:val="0091323A"/>
    <w:rsid w:val="009133DC"/>
    <w:rsid w:val="009133E5"/>
    <w:rsid w:val="0091341C"/>
    <w:rsid w:val="0091348F"/>
    <w:rsid w:val="009135C0"/>
    <w:rsid w:val="0091366C"/>
    <w:rsid w:val="009136AC"/>
    <w:rsid w:val="009136F1"/>
    <w:rsid w:val="00913738"/>
    <w:rsid w:val="009137D0"/>
    <w:rsid w:val="00913805"/>
    <w:rsid w:val="00913808"/>
    <w:rsid w:val="00913888"/>
    <w:rsid w:val="0091388E"/>
    <w:rsid w:val="0091398B"/>
    <w:rsid w:val="00913D52"/>
    <w:rsid w:val="009140CB"/>
    <w:rsid w:val="009141CD"/>
    <w:rsid w:val="009141D9"/>
    <w:rsid w:val="0091423D"/>
    <w:rsid w:val="009142E0"/>
    <w:rsid w:val="00914316"/>
    <w:rsid w:val="0091446A"/>
    <w:rsid w:val="00914542"/>
    <w:rsid w:val="0091491B"/>
    <w:rsid w:val="00914944"/>
    <w:rsid w:val="009149EC"/>
    <w:rsid w:val="00914AAF"/>
    <w:rsid w:val="00914AD7"/>
    <w:rsid w:val="00914C7A"/>
    <w:rsid w:val="00914D03"/>
    <w:rsid w:val="00914E83"/>
    <w:rsid w:val="00914FB0"/>
    <w:rsid w:val="0091507B"/>
    <w:rsid w:val="00915129"/>
    <w:rsid w:val="00915723"/>
    <w:rsid w:val="00915770"/>
    <w:rsid w:val="00915A66"/>
    <w:rsid w:val="00915B57"/>
    <w:rsid w:val="00915D91"/>
    <w:rsid w:val="00915DDB"/>
    <w:rsid w:val="00915EB4"/>
    <w:rsid w:val="00915EB8"/>
    <w:rsid w:val="00915EE8"/>
    <w:rsid w:val="00915F74"/>
    <w:rsid w:val="00915FA2"/>
    <w:rsid w:val="009160AA"/>
    <w:rsid w:val="009161CB"/>
    <w:rsid w:val="0091636B"/>
    <w:rsid w:val="009164C5"/>
    <w:rsid w:val="009164C9"/>
    <w:rsid w:val="009165E9"/>
    <w:rsid w:val="0091669B"/>
    <w:rsid w:val="009166A7"/>
    <w:rsid w:val="009166E8"/>
    <w:rsid w:val="00916998"/>
    <w:rsid w:val="00916E49"/>
    <w:rsid w:val="00916F86"/>
    <w:rsid w:val="00917014"/>
    <w:rsid w:val="009170C0"/>
    <w:rsid w:val="00917132"/>
    <w:rsid w:val="0091713A"/>
    <w:rsid w:val="00917202"/>
    <w:rsid w:val="009172E0"/>
    <w:rsid w:val="009172EF"/>
    <w:rsid w:val="0091741D"/>
    <w:rsid w:val="0091743E"/>
    <w:rsid w:val="00917582"/>
    <w:rsid w:val="00917638"/>
    <w:rsid w:val="0091771D"/>
    <w:rsid w:val="00917728"/>
    <w:rsid w:val="00917759"/>
    <w:rsid w:val="0091780A"/>
    <w:rsid w:val="0091780F"/>
    <w:rsid w:val="0091794C"/>
    <w:rsid w:val="00917A73"/>
    <w:rsid w:val="00917ACB"/>
    <w:rsid w:val="00917BBF"/>
    <w:rsid w:val="00917BF2"/>
    <w:rsid w:val="00917D12"/>
    <w:rsid w:val="00917DD9"/>
    <w:rsid w:val="00917F61"/>
    <w:rsid w:val="00917FDC"/>
    <w:rsid w:val="00920083"/>
    <w:rsid w:val="00920118"/>
    <w:rsid w:val="00920223"/>
    <w:rsid w:val="00920250"/>
    <w:rsid w:val="0092032A"/>
    <w:rsid w:val="009203D1"/>
    <w:rsid w:val="0092045D"/>
    <w:rsid w:val="0092052F"/>
    <w:rsid w:val="00920593"/>
    <w:rsid w:val="00920747"/>
    <w:rsid w:val="009207DF"/>
    <w:rsid w:val="00920A2C"/>
    <w:rsid w:val="00920C74"/>
    <w:rsid w:val="00920CBC"/>
    <w:rsid w:val="00920CD6"/>
    <w:rsid w:val="00920D3C"/>
    <w:rsid w:val="00920DD9"/>
    <w:rsid w:val="00920DF7"/>
    <w:rsid w:val="00920F48"/>
    <w:rsid w:val="00920F6B"/>
    <w:rsid w:val="00920F82"/>
    <w:rsid w:val="0092106A"/>
    <w:rsid w:val="00921126"/>
    <w:rsid w:val="0092114C"/>
    <w:rsid w:val="0092124F"/>
    <w:rsid w:val="00921341"/>
    <w:rsid w:val="009213AD"/>
    <w:rsid w:val="00921446"/>
    <w:rsid w:val="009215BD"/>
    <w:rsid w:val="0092173A"/>
    <w:rsid w:val="00921769"/>
    <w:rsid w:val="009217A0"/>
    <w:rsid w:val="0092185B"/>
    <w:rsid w:val="00921870"/>
    <w:rsid w:val="0092190F"/>
    <w:rsid w:val="009219B2"/>
    <w:rsid w:val="00921A00"/>
    <w:rsid w:val="00921B2E"/>
    <w:rsid w:val="00921C5A"/>
    <w:rsid w:val="00921CF0"/>
    <w:rsid w:val="00921D0D"/>
    <w:rsid w:val="00921D6A"/>
    <w:rsid w:val="00921DB9"/>
    <w:rsid w:val="00921DC4"/>
    <w:rsid w:val="00921F19"/>
    <w:rsid w:val="00921F62"/>
    <w:rsid w:val="009221F5"/>
    <w:rsid w:val="00922263"/>
    <w:rsid w:val="00922378"/>
    <w:rsid w:val="0092237D"/>
    <w:rsid w:val="009223AF"/>
    <w:rsid w:val="00922448"/>
    <w:rsid w:val="0092247F"/>
    <w:rsid w:val="00922497"/>
    <w:rsid w:val="009224AB"/>
    <w:rsid w:val="009224E9"/>
    <w:rsid w:val="00922669"/>
    <w:rsid w:val="009226C0"/>
    <w:rsid w:val="00922B1B"/>
    <w:rsid w:val="00922B9B"/>
    <w:rsid w:val="00922C04"/>
    <w:rsid w:val="00922D9B"/>
    <w:rsid w:val="00922E7C"/>
    <w:rsid w:val="00922F72"/>
    <w:rsid w:val="00923099"/>
    <w:rsid w:val="00923115"/>
    <w:rsid w:val="00923161"/>
    <w:rsid w:val="00923193"/>
    <w:rsid w:val="009231D3"/>
    <w:rsid w:val="00923452"/>
    <w:rsid w:val="009234B1"/>
    <w:rsid w:val="009234BD"/>
    <w:rsid w:val="00923632"/>
    <w:rsid w:val="00923685"/>
    <w:rsid w:val="0092368B"/>
    <w:rsid w:val="009236E1"/>
    <w:rsid w:val="00923719"/>
    <w:rsid w:val="009237C2"/>
    <w:rsid w:val="009238B5"/>
    <w:rsid w:val="009238BF"/>
    <w:rsid w:val="009238CD"/>
    <w:rsid w:val="00923A33"/>
    <w:rsid w:val="00923B30"/>
    <w:rsid w:val="00923C19"/>
    <w:rsid w:val="00923C50"/>
    <w:rsid w:val="00923D73"/>
    <w:rsid w:val="00923E8B"/>
    <w:rsid w:val="00923EAB"/>
    <w:rsid w:val="00923F1B"/>
    <w:rsid w:val="00924034"/>
    <w:rsid w:val="009240F1"/>
    <w:rsid w:val="00924239"/>
    <w:rsid w:val="0092427E"/>
    <w:rsid w:val="009242FD"/>
    <w:rsid w:val="00924452"/>
    <w:rsid w:val="009244C4"/>
    <w:rsid w:val="0092451B"/>
    <w:rsid w:val="009248BB"/>
    <w:rsid w:val="009249A2"/>
    <w:rsid w:val="009249CD"/>
    <w:rsid w:val="00924A39"/>
    <w:rsid w:val="00924D04"/>
    <w:rsid w:val="00924E37"/>
    <w:rsid w:val="00924E42"/>
    <w:rsid w:val="00924F4A"/>
    <w:rsid w:val="009250C5"/>
    <w:rsid w:val="009250F1"/>
    <w:rsid w:val="009252BB"/>
    <w:rsid w:val="009252E3"/>
    <w:rsid w:val="009253A9"/>
    <w:rsid w:val="009254CE"/>
    <w:rsid w:val="009254FA"/>
    <w:rsid w:val="0092552F"/>
    <w:rsid w:val="0092555F"/>
    <w:rsid w:val="009255BA"/>
    <w:rsid w:val="0092573D"/>
    <w:rsid w:val="00925768"/>
    <w:rsid w:val="0092587F"/>
    <w:rsid w:val="009258B7"/>
    <w:rsid w:val="009259A8"/>
    <w:rsid w:val="00925A46"/>
    <w:rsid w:val="00925A68"/>
    <w:rsid w:val="00925CB4"/>
    <w:rsid w:val="00925D6E"/>
    <w:rsid w:val="00925EDB"/>
    <w:rsid w:val="00925F06"/>
    <w:rsid w:val="00925F79"/>
    <w:rsid w:val="009260B3"/>
    <w:rsid w:val="009260F7"/>
    <w:rsid w:val="00926271"/>
    <w:rsid w:val="009264E7"/>
    <w:rsid w:val="0092677F"/>
    <w:rsid w:val="009267C4"/>
    <w:rsid w:val="009268DE"/>
    <w:rsid w:val="00926AD8"/>
    <w:rsid w:val="00926C4A"/>
    <w:rsid w:val="00926C82"/>
    <w:rsid w:val="00926CBC"/>
    <w:rsid w:val="00926D51"/>
    <w:rsid w:val="00926E63"/>
    <w:rsid w:val="00926E7A"/>
    <w:rsid w:val="00926EA6"/>
    <w:rsid w:val="00926F34"/>
    <w:rsid w:val="00926FCD"/>
    <w:rsid w:val="00927165"/>
    <w:rsid w:val="009271C4"/>
    <w:rsid w:val="009271DA"/>
    <w:rsid w:val="009271EA"/>
    <w:rsid w:val="00927269"/>
    <w:rsid w:val="00927304"/>
    <w:rsid w:val="00927435"/>
    <w:rsid w:val="009274F4"/>
    <w:rsid w:val="009276A7"/>
    <w:rsid w:val="00927782"/>
    <w:rsid w:val="0092778C"/>
    <w:rsid w:val="0092778D"/>
    <w:rsid w:val="009277BA"/>
    <w:rsid w:val="009277D3"/>
    <w:rsid w:val="00927AFF"/>
    <w:rsid w:val="00927B0A"/>
    <w:rsid w:val="00927C0D"/>
    <w:rsid w:val="00927D21"/>
    <w:rsid w:val="00927EBB"/>
    <w:rsid w:val="00927F6B"/>
    <w:rsid w:val="00927F87"/>
    <w:rsid w:val="009301D1"/>
    <w:rsid w:val="00930284"/>
    <w:rsid w:val="0093043D"/>
    <w:rsid w:val="009307A5"/>
    <w:rsid w:val="00930833"/>
    <w:rsid w:val="0093086B"/>
    <w:rsid w:val="009308A8"/>
    <w:rsid w:val="009308C5"/>
    <w:rsid w:val="00930941"/>
    <w:rsid w:val="00930957"/>
    <w:rsid w:val="009309BB"/>
    <w:rsid w:val="00930A84"/>
    <w:rsid w:val="00930ACD"/>
    <w:rsid w:val="00930BB7"/>
    <w:rsid w:val="00930BB8"/>
    <w:rsid w:val="00930F5E"/>
    <w:rsid w:val="0093116E"/>
    <w:rsid w:val="00931214"/>
    <w:rsid w:val="00931256"/>
    <w:rsid w:val="009312BA"/>
    <w:rsid w:val="009312EE"/>
    <w:rsid w:val="009313BB"/>
    <w:rsid w:val="0093144D"/>
    <w:rsid w:val="009315B9"/>
    <w:rsid w:val="00931603"/>
    <w:rsid w:val="0093176F"/>
    <w:rsid w:val="00931865"/>
    <w:rsid w:val="00931A2B"/>
    <w:rsid w:val="00931AAF"/>
    <w:rsid w:val="00931ACF"/>
    <w:rsid w:val="00931C0F"/>
    <w:rsid w:val="00931EA5"/>
    <w:rsid w:val="00931FAC"/>
    <w:rsid w:val="00932195"/>
    <w:rsid w:val="009321EE"/>
    <w:rsid w:val="0093224B"/>
    <w:rsid w:val="00932276"/>
    <w:rsid w:val="009323DA"/>
    <w:rsid w:val="00932424"/>
    <w:rsid w:val="009325BD"/>
    <w:rsid w:val="00932602"/>
    <w:rsid w:val="00932631"/>
    <w:rsid w:val="009328E6"/>
    <w:rsid w:val="009329FE"/>
    <w:rsid w:val="00932AEB"/>
    <w:rsid w:val="00932CAB"/>
    <w:rsid w:val="00932D21"/>
    <w:rsid w:val="00932D68"/>
    <w:rsid w:val="00932DAF"/>
    <w:rsid w:val="00932ED8"/>
    <w:rsid w:val="00932FAB"/>
    <w:rsid w:val="0093301E"/>
    <w:rsid w:val="009330A8"/>
    <w:rsid w:val="009330AC"/>
    <w:rsid w:val="009332F8"/>
    <w:rsid w:val="0093346A"/>
    <w:rsid w:val="009334F2"/>
    <w:rsid w:val="00933545"/>
    <w:rsid w:val="0093359D"/>
    <w:rsid w:val="00933661"/>
    <w:rsid w:val="00933838"/>
    <w:rsid w:val="00933873"/>
    <w:rsid w:val="00933902"/>
    <w:rsid w:val="00933A40"/>
    <w:rsid w:val="00933ABF"/>
    <w:rsid w:val="00933B90"/>
    <w:rsid w:val="00933BE0"/>
    <w:rsid w:val="00933CD9"/>
    <w:rsid w:val="00933CF0"/>
    <w:rsid w:val="00933D57"/>
    <w:rsid w:val="00933FBF"/>
    <w:rsid w:val="00934061"/>
    <w:rsid w:val="009340B2"/>
    <w:rsid w:val="009341B2"/>
    <w:rsid w:val="009343CB"/>
    <w:rsid w:val="009343EF"/>
    <w:rsid w:val="0093448D"/>
    <w:rsid w:val="00934513"/>
    <w:rsid w:val="009345D2"/>
    <w:rsid w:val="0093478D"/>
    <w:rsid w:val="009347B7"/>
    <w:rsid w:val="00934886"/>
    <w:rsid w:val="009349CE"/>
    <w:rsid w:val="00934BCC"/>
    <w:rsid w:val="00934BFA"/>
    <w:rsid w:val="00934D16"/>
    <w:rsid w:val="00934D23"/>
    <w:rsid w:val="00934E18"/>
    <w:rsid w:val="00935095"/>
    <w:rsid w:val="0093519D"/>
    <w:rsid w:val="009351AD"/>
    <w:rsid w:val="009351BA"/>
    <w:rsid w:val="00935291"/>
    <w:rsid w:val="009352D2"/>
    <w:rsid w:val="009355FC"/>
    <w:rsid w:val="00935630"/>
    <w:rsid w:val="0093571C"/>
    <w:rsid w:val="00935849"/>
    <w:rsid w:val="009359CE"/>
    <w:rsid w:val="00935A1D"/>
    <w:rsid w:val="00935A80"/>
    <w:rsid w:val="00935D5A"/>
    <w:rsid w:val="009361A0"/>
    <w:rsid w:val="00936279"/>
    <w:rsid w:val="009362B4"/>
    <w:rsid w:val="009362DD"/>
    <w:rsid w:val="0093639F"/>
    <w:rsid w:val="009363C4"/>
    <w:rsid w:val="0093641B"/>
    <w:rsid w:val="009365D3"/>
    <w:rsid w:val="00936610"/>
    <w:rsid w:val="009367AF"/>
    <w:rsid w:val="00936AE1"/>
    <w:rsid w:val="00936AF7"/>
    <w:rsid w:val="00936B16"/>
    <w:rsid w:val="00936CAD"/>
    <w:rsid w:val="00936E44"/>
    <w:rsid w:val="00936F2D"/>
    <w:rsid w:val="0093701E"/>
    <w:rsid w:val="00937183"/>
    <w:rsid w:val="009371FC"/>
    <w:rsid w:val="00937449"/>
    <w:rsid w:val="0093745A"/>
    <w:rsid w:val="0093771E"/>
    <w:rsid w:val="00937774"/>
    <w:rsid w:val="009377C4"/>
    <w:rsid w:val="00937A0F"/>
    <w:rsid w:val="00937AE0"/>
    <w:rsid w:val="00937B40"/>
    <w:rsid w:val="00937D0F"/>
    <w:rsid w:val="00937E61"/>
    <w:rsid w:val="00937EFF"/>
    <w:rsid w:val="00937F82"/>
    <w:rsid w:val="0094000F"/>
    <w:rsid w:val="0094001C"/>
    <w:rsid w:val="00940233"/>
    <w:rsid w:val="00940282"/>
    <w:rsid w:val="0094028C"/>
    <w:rsid w:val="0094041E"/>
    <w:rsid w:val="00940442"/>
    <w:rsid w:val="009405DA"/>
    <w:rsid w:val="0094063C"/>
    <w:rsid w:val="00940672"/>
    <w:rsid w:val="009408E3"/>
    <w:rsid w:val="0094092C"/>
    <w:rsid w:val="009409CF"/>
    <w:rsid w:val="00940B4A"/>
    <w:rsid w:val="00940BB4"/>
    <w:rsid w:val="00940BF4"/>
    <w:rsid w:val="00940D11"/>
    <w:rsid w:val="00940D14"/>
    <w:rsid w:val="00940D7E"/>
    <w:rsid w:val="00940DBE"/>
    <w:rsid w:val="00940E70"/>
    <w:rsid w:val="00940F36"/>
    <w:rsid w:val="00940FD6"/>
    <w:rsid w:val="0094104B"/>
    <w:rsid w:val="00941180"/>
    <w:rsid w:val="0094119C"/>
    <w:rsid w:val="009411EF"/>
    <w:rsid w:val="009412A7"/>
    <w:rsid w:val="0094145A"/>
    <w:rsid w:val="009414B3"/>
    <w:rsid w:val="009415E8"/>
    <w:rsid w:val="00941622"/>
    <w:rsid w:val="009416C9"/>
    <w:rsid w:val="0094179E"/>
    <w:rsid w:val="0094182A"/>
    <w:rsid w:val="00941C2E"/>
    <w:rsid w:val="00941DCC"/>
    <w:rsid w:val="00941DCD"/>
    <w:rsid w:val="00942185"/>
    <w:rsid w:val="00942231"/>
    <w:rsid w:val="009422EA"/>
    <w:rsid w:val="00942312"/>
    <w:rsid w:val="00942416"/>
    <w:rsid w:val="009425F6"/>
    <w:rsid w:val="0094264D"/>
    <w:rsid w:val="00942788"/>
    <w:rsid w:val="00942860"/>
    <w:rsid w:val="009428FE"/>
    <w:rsid w:val="00942B00"/>
    <w:rsid w:val="00942BA2"/>
    <w:rsid w:val="00942C69"/>
    <w:rsid w:val="00942D20"/>
    <w:rsid w:val="00942DC2"/>
    <w:rsid w:val="0094306B"/>
    <w:rsid w:val="00943301"/>
    <w:rsid w:val="009433F7"/>
    <w:rsid w:val="00943408"/>
    <w:rsid w:val="00943553"/>
    <w:rsid w:val="0094363B"/>
    <w:rsid w:val="0094364D"/>
    <w:rsid w:val="00943705"/>
    <w:rsid w:val="009437CE"/>
    <w:rsid w:val="00943820"/>
    <w:rsid w:val="00943886"/>
    <w:rsid w:val="009438DC"/>
    <w:rsid w:val="00943962"/>
    <w:rsid w:val="00943A69"/>
    <w:rsid w:val="00943A87"/>
    <w:rsid w:val="00943A8E"/>
    <w:rsid w:val="00943C23"/>
    <w:rsid w:val="00943D82"/>
    <w:rsid w:val="00943ED9"/>
    <w:rsid w:val="00943FBF"/>
    <w:rsid w:val="00943FFC"/>
    <w:rsid w:val="0094405B"/>
    <w:rsid w:val="00944088"/>
    <w:rsid w:val="00944107"/>
    <w:rsid w:val="00944211"/>
    <w:rsid w:val="009442EE"/>
    <w:rsid w:val="0094431E"/>
    <w:rsid w:val="00944379"/>
    <w:rsid w:val="009444AA"/>
    <w:rsid w:val="009445E6"/>
    <w:rsid w:val="009446A4"/>
    <w:rsid w:val="00944906"/>
    <w:rsid w:val="00944976"/>
    <w:rsid w:val="00944AE1"/>
    <w:rsid w:val="00944BEC"/>
    <w:rsid w:val="00944C7A"/>
    <w:rsid w:val="00944F9F"/>
    <w:rsid w:val="0094509C"/>
    <w:rsid w:val="009452B2"/>
    <w:rsid w:val="0094555A"/>
    <w:rsid w:val="009455E3"/>
    <w:rsid w:val="0094563B"/>
    <w:rsid w:val="0094564F"/>
    <w:rsid w:val="009456C9"/>
    <w:rsid w:val="00945728"/>
    <w:rsid w:val="009458B5"/>
    <w:rsid w:val="009458BF"/>
    <w:rsid w:val="009458EC"/>
    <w:rsid w:val="009459C2"/>
    <w:rsid w:val="00945BF4"/>
    <w:rsid w:val="00945C16"/>
    <w:rsid w:val="00945D38"/>
    <w:rsid w:val="00945D46"/>
    <w:rsid w:val="00945FF4"/>
    <w:rsid w:val="00946062"/>
    <w:rsid w:val="009460B8"/>
    <w:rsid w:val="0094617C"/>
    <w:rsid w:val="00946349"/>
    <w:rsid w:val="0094636F"/>
    <w:rsid w:val="009463E7"/>
    <w:rsid w:val="009463FD"/>
    <w:rsid w:val="0094642C"/>
    <w:rsid w:val="009466FA"/>
    <w:rsid w:val="00946872"/>
    <w:rsid w:val="00946DCC"/>
    <w:rsid w:val="00946E2D"/>
    <w:rsid w:val="00946E6F"/>
    <w:rsid w:val="00946F15"/>
    <w:rsid w:val="00946F63"/>
    <w:rsid w:val="0094715C"/>
    <w:rsid w:val="009473B1"/>
    <w:rsid w:val="009473D0"/>
    <w:rsid w:val="00947443"/>
    <w:rsid w:val="0094756E"/>
    <w:rsid w:val="0094769F"/>
    <w:rsid w:val="009476A7"/>
    <w:rsid w:val="00947871"/>
    <w:rsid w:val="009479ED"/>
    <w:rsid w:val="00947BB5"/>
    <w:rsid w:val="00947EE5"/>
    <w:rsid w:val="00947F31"/>
    <w:rsid w:val="00947F4D"/>
    <w:rsid w:val="00947FBC"/>
    <w:rsid w:val="00947FCB"/>
    <w:rsid w:val="0095003C"/>
    <w:rsid w:val="009500F9"/>
    <w:rsid w:val="009501E5"/>
    <w:rsid w:val="0095029C"/>
    <w:rsid w:val="009502B8"/>
    <w:rsid w:val="00950418"/>
    <w:rsid w:val="009505AF"/>
    <w:rsid w:val="0095066E"/>
    <w:rsid w:val="00950769"/>
    <w:rsid w:val="009507C6"/>
    <w:rsid w:val="00950861"/>
    <w:rsid w:val="00950882"/>
    <w:rsid w:val="009508A0"/>
    <w:rsid w:val="009509B4"/>
    <w:rsid w:val="00950A33"/>
    <w:rsid w:val="00950D8D"/>
    <w:rsid w:val="00950DBA"/>
    <w:rsid w:val="00950E00"/>
    <w:rsid w:val="00950E84"/>
    <w:rsid w:val="00951072"/>
    <w:rsid w:val="009511E4"/>
    <w:rsid w:val="0095142D"/>
    <w:rsid w:val="009516C0"/>
    <w:rsid w:val="0095176F"/>
    <w:rsid w:val="00951833"/>
    <w:rsid w:val="0095197F"/>
    <w:rsid w:val="00951A6A"/>
    <w:rsid w:val="00951C34"/>
    <w:rsid w:val="00951C9A"/>
    <w:rsid w:val="00951CBE"/>
    <w:rsid w:val="00951CD9"/>
    <w:rsid w:val="00951CF6"/>
    <w:rsid w:val="00951D2E"/>
    <w:rsid w:val="00951D40"/>
    <w:rsid w:val="00951DFC"/>
    <w:rsid w:val="00951FE4"/>
    <w:rsid w:val="00952045"/>
    <w:rsid w:val="00952199"/>
    <w:rsid w:val="00952465"/>
    <w:rsid w:val="00952570"/>
    <w:rsid w:val="00952625"/>
    <w:rsid w:val="00952671"/>
    <w:rsid w:val="00952726"/>
    <w:rsid w:val="00952775"/>
    <w:rsid w:val="00952809"/>
    <w:rsid w:val="00952853"/>
    <w:rsid w:val="00952895"/>
    <w:rsid w:val="00952899"/>
    <w:rsid w:val="00952933"/>
    <w:rsid w:val="00952A13"/>
    <w:rsid w:val="00952AAC"/>
    <w:rsid w:val="00952B90"/>
    <w:rsid w:val="00952D9F"/>
    <w:rsid w:val="00952DD3"/>
    <w:rsid w:val="00952FA8"/>
    <w:rsid w:val="00952FC0"/>
    <w:rsid w:val="00952FF7"/>
    <w:rsid w:val="0095302C"/>
    <w:rsid w:val="009531D7"/>
    <w:rsid w:val="009531F7"/>
    <w:rsid w:val="0095330C"/>
    <w:rsid w:val="0095332D"/>
    <w:rsid w:val="00953333"/>
    <w:rsid w:val="009534E2"/>
    <w:rsid w:val="00953560"/>
    <w:rsid w:val="00953818"/>
    <w:rsid w:val="00953829"/>
    <w:rsid w:val="009538E5"/>
    <w:rsid w:val="00953950"/>
    <w:rsid w:val="00953973"/>
    <w:rsid w:val="00953D2A"/>
    <w:rsid w:val="00953DC4"/>
    <w:rsid w:val="00953DCE"/>
    <w:rsid w:val="00953E3B"/>
    <w:rsid w:val="00953E90"/>
    <w:rsid w:val="00953FA0"/>
    <w:rsid w:val="009540B3"/>
    <w:rsid w:val="0095437F"/>
    <w:rsid w:val="00954472"/>
    <w:rsid w:val="0095454B"/>
    <w:rsid w:val="00954582"/>
    <w:rsid w:val="009546D7"/>
    <w:rsid w:val="00954769"/>
    <w:rsid w:val="0095478D"/>
    <w:rsid w:val="009548F2"/>
    <w:rsid w:val="00954911"/>
    <w:rsid w:val="00954AB5"/>
    <w:rsid w:val="00954CB8"/>
    <w:rsid w:val="00954D3F"/>
    <w:rsid w:val="00954E94"/>
    <w:rsid w:val="00954EBD"/>
    <w:rsid w:val="00954F11"/>
    <w:rsid w:val="00954F46"/>
    <w:rsid w:val="00955155"/>
    <w:rsid w:val="00955187"/>
    <w:rsid w:val="00955258"/>
    <w:rsid w:val="009552F2"/>
    <w:rsid w:val="00955749"/>
    <w:rsid w:val="0095589E"/>
    <w:rsid w:val="009559D2"/>
    <w:rsid w:val="00955A24"/>
    <w:rsid w:val="00955B69"/>
    <w:rsid w:val="00955D4D"/>
    <w:rsid w:val="00955E29"/>
    <w:rsid w:val="00955EBE"/>
    <w:rsid w:val="00956071"/>
    <w:rsid w:val="00956490"/>
    <w:rsid w:val="00956543"/>
    <w:rsid w:val="00956594"/>
    <w:rsid w:val="009565BF"/>
    <w:rsid w:val="0095660D"/>
    <w:rsid w:val="00956942"/>
    <w:rsid w:val="00956B07"/>
    <w:rsid w:val="00956C34"/>
    <w:rsid w:val="00956C81"/>
    <w:rsid w:val="00956C91"/>
    <w:rsid w:val="00956DC2"/>
    <w:rsid w:val="00956E8E"/>
    <w:rsid w:val="0095708F"/>
    <w:rsid w:val="009570AC"/>
    <w:rsid w:val="009570D4"/>
    <w:rsid w:val="0095716B"/>
    <w:rsid w:val="00957234"/>
    <w:rsid w:val="009572D2"/>
    <w:rsid w:val="00957418"/>
    <w:rsid w:val="0095757A"/>
    <w:rsid w:val="0095764B"/>
    <w:rsid w:val="00957746"/>
    <w:rsid w:val="00957BE6"/>
    <w:rsid w:val="00957D8F"/>
    <w:rsid w:val="00957DAA"/>
    <w:rsid w:val="00960120"/>
    <w:rsid w:val="00960224"/>
    <w:rsid w:val="0096028E"/>
    <w:rsid w:val="00960369"/>
    <w:rsid w:val="00960405"/>
    <w:rsid w:val="009604D3"/>
    <w:rsid w:val="0096050B"/>
    <w:rsid w:val="00960668"/>
    <w:rsid w:val="009607AF"/>
    <w:rsid w:val="00960931"/>
    <w:rsid w:val="00960AA6"/>
    <w:rsid w:val="00960B7D"/>
    <w:rsid w:val="00960C63"/>
    <w:rsid w:val="00960CCD"/>
    <w:rsid w:val="0096108C"/>
    <w:rsid w:val="009610D0"/>
    <w:rsid w:val="009612A5"/>
    <w:rsid w:val="0096147E"/>
    <w:rsid w:val="0096150B"/>
    <w:rsid w:val="00961595"/>
    <w:rsid w:val="009615B0"/>
    <w:rsid w:val="0096162C"/>
    <w:rsid w:val="00961800"/>
    <w:rsid w:val="0096180D"/>
    <w:rsid w:val="00961871"/>
    <w:rsid w:val="009619B9"/>
    <w:rsid w:val="00961AE2"/>
    <w:rsid w:val="00961B79"/>
    <w:rsid w:val="00961CFA"/>
    <w:rsid w:val="00961D52"/>
    <w:rsid w:val="00961FB2"/>
    <w:rsid w:val="009620D4"/>
    <w:rsid w:val="00962272"/>
    <w:rsid w:val="0096232C"/>
    <w:rsid w:val="0096234C"/>
    <w:rsid w:val="00962372"/>
    <w:rsid w:val="00962566"/>
    <w:rsid w:val="009626DB"/>
    <w:rsid w:val="009626E0"/>
    <w:rsid w:val="009627A6"/>
    <w:rsid w:val="0096286D"/>
    <w:rsid w:val="00962A27"/>
    <w:rsid w:val="00962AEA"/>
    <w:rsid w:val="00962B66"/>
    <w:rsid w:val="00962C04"/>
    <w:rsid w:val="00962C3A"/>
    <w:rsid w:val="00962DC7"/>
    <w:rsid w:val="00962FE9"/>
    <w:rsid w:val="0096304D"/>
    <w:rsid w:val="009631F1"/>
    <w:rsid w:val="0096332B"/>
    <w:rsid w:val="0096333F"/>
    <w:rsid w:val="00963448"/>
    <w:rsid w:val="009635C5"/>
    <w:rsid w:val="00963614"/>
    <w:rsid w:val="00963623"/>
    <w:rsid w:val="009638EB"/>
    <w:rsid w:val="0096393B"/>
    <w:rsid w:val="00963A18"/>
    <w:rsid w:val="00963A97"/>
    <w:rsid w:val="00963C9F"/>
    <w:rsid w:val="00963D0D"/>
    <w:rsid w:val="00963D46"/>
    <w:rsid w:val="00963D61"/>
    <w:rsid w:val="00963DB9"/>
    <w:rsid w:val="00963FBD"/>
    <w:rsid w:val="0096408E"/>
    <w:rsid w:val="009640E3"/>
    <w:rsid w:val="00964112"/>
    <w:rsid w:val="0096416F"/>
    <w:rsid w:val="009641C4"/>
    <w:rsid w:val="00964215"/>
    <w:rsid w:val="0096422E"/>
    <w:rsid w:val="0096428E"/>
    <w:rsid w:val="00964392"/>
    <w:rsid w:val="0096439E"/>
    <w:rsid w:val="00964618"/>
    <w:rsid w:val="0096482B"/>
    <w:rsid w:val="009648B2"/>
    <w:rsid w:val="009648D4"/>
    <w:rsid w:val="00964B17"/>
    <w:rsid w:val="00964BE6"/>
    <w:rsid w:val="00964E4E"/>
    <w:rsid w:val="00964EA7"/>
    <w:rsid w:val="00964F84"/>
    <w:rsid w:val="009650C7"/>
    <w:rsid w:val="00965269"/>
    <w:rsid w:val="009652F9"/>
    <w:rsid w:val="009653D8"/>
    <w:rsid w:val="0096547B"/>
    <w:rsid w:val="0096569D"/>
    <w:rsid w:val="009656E0"/>
    <w:rsid w:val="00965790"/>
    <w:rsid w:val="009657C7"/>
    <w:rsid w:val="009659CF"/>
    <w:rsid w:val="00965CBF"/>
    <w:rsid w:val="00965CC7"/>
    <w:rsid w:val="00965D1C"/>
    <w:rsid w:val="00965EAE"/>
    <w:rsid w:val="0096619C"/>
    <w:rsid w:val="0096631B"/>
    <w:rsid w:val="009663AC"/>
    <w:rsid w:val="009663E1"/>
    <w:rsid w:val="009664BA"/>
    <w:rsid w:val="009664C4"/>
    <w:rsid w:val="00966694"/>
    <w:rsid w:val="0096676A"/>
    <w:rsid w:val="009668A6"/>
    <w:rsid w:val="00966A55"/>
    <w:rsid w:val="00966A6F"/>
    <w:rsid w:val="00966A78"/>
    <w:rsid w:val="00966B60"/>
    <w:rsid w:val="00966BC4"/>
    <w:rsid w:val="00966CAA"/>
    <w:rsid w:val="00966CF5"/>
    <w:rsid w:val="00966CFE"/>
    <w:rsid w:val="00966D9D"/>
    <w:rsid w:val="00966F24"/>
    <w:rsid w:val="00966FE3"/>
    <w:rsid w:val="00966FF5"/>
    <w:rsid w:val="0096702B"/>
    <w:rsid w:val="0096702F"/>
    <w:rsid w:val="0096704B"/>
    <w:rsid w:val="009670E8"/>
    <w:rsid w:val="00967147"/>
    <w:rsid w:val="009671BE"/>
    <w:rsid w:val="009671E3"/>
    <w:rsid w:val="0096733D"/>
    <w:rsid w:val="00967344"/>
    <w:rsid w:val="00967366"/>
    <w:rsid w:val="009674F8"/>
    <w:rsid w:val="009675D7"/>
    <w:rsid w:val="0096764E"/>
    <w:rsid w:val="00967675"/>
    <w:rsid w:val="00967690"/>
    <w:rsid w:val="009676D2"/>
    <w:rsid w:val="009678C3"/>
    <w:rsid w:val="00967B0F"/>
    <w:rsid w:val="00967B12"/>
    <w:rsid w:val="00967DF3"/>
    <w:rsid w:val="00967F10"/>
    <w:rsid w:val="00970005"/>
    <w:rsid w:val="0097009B"/>
    <w:rsid w:val="0097017B"/>
    <w:rsid w:val="00970196"/>
    <w:rsid w:val="00970233"/>
    <w:rsid w:val="009702E0"/>
    <w:rsid w:val="009702E3"/>
    <w:rsid w:val="0097031C"/>
    <w:rsid w:val="0097037E"/>
    <w:rsid w:val="00970401"/>
    <w:rsid w:val="00970A69"/>
    <w:rsid w:val="00970B1E"/>
    <w:rsid w:val="00970B4C"/>
    <w:rsid w:val="00970C8B"/>
    <w:rsid w:val="00970DA4"/>
    <w:rsid w:val="00970EF4"/>
    <w:rsid w:val="00970FFD"/>
    <w:rsid w:val="009710DD"/>
    <w:rsid w:val="00971127"/>
    <w:rsid w:val="0097119F"/>
    <w:rsid w:val="009711B9"/>
    <w:rsid w:val="00971440"/>
    <w:rsid w:val="0097144B"/>
    <w:rsid w:val="00971601"/>
    <w:rsid w:val="009716C4"/>
    <w:rsid w:val="009716FE"/>
    <w:rsid w:val="0097170A"/>
    <w:rsid w:val="0097175E"/>
    <w:rsid w:val="00971805"/>
    <w:rsid w:val="00971832"/>
    <w:rsid w:val="00971950"/>
    <w:rsid w:val="00971B30"/>
    <w:rsid w:val="00971B4F"/>
    <w:rsid w:val="00971C27"/>
    <w:rsid w:val="00971C8B"/>
    <w:rsid w:val="00971D05"/>
    <w:rsid w:val="00971D1B"/>
    <w:rsid w:val="00971DDD"/>
    <w:rsid w:val="00971F90"/>
    <w:rsid w:val="00971FF1"/>
    <w:rsid w:val="009720B6"/>
    <w:rsid w:val="009720F8"/>
    <w:rsid w:val="0097211C"/>
    <w:rsid w:val="0097224D"/>
    <w:rsid w:val="00972265"/>
    <w:rsid w:val="00972295"/>
    <w:rsid w:val="009722D5"/>
    <w:rsid w:val="009722DA"/>
    <w:rsid w:val="009722FD"/>
    <w:rsid w:val="00972472"/>
    <w:rsid w:val="009725A1"/>
    <w:rsid w:val="009728E8"/>
    <w:rsid w:val="00972910"/>
    <w:rsid w:val="00972A60"/>
    <w:rsid w:val="00972BF0"/>
    <w:rsid w:val="00972C0A"/>
    <w:rsid w:val="00972C22"/>
    <w:rsid w:val="00972CC2"/>
    <w:rsid w:val="00972D62"/>
    <w:rsid w:val="00972DA1"/>
    <w:rsid w:val="00972DDB"/>
    <w:rsid w:val="00972ED8"/>
    <w:rsid w:val="00972EE1"/>
    <w:rsid w:val="00973013"/>
    <w:rsid w:val="00973197"/>
    <w:rsid w:val="0097323E"/>
    <w:rsid w:val="00973279"/>
    <w:rsid w:val="0097341C"/>
    <w:rsid w:val="00973538"/>
    <w:rsid w:val="00973721"/>
    <w:rsid w:val="009737BB"/>
    <w:rsid w:val="009737DB"/>
    <w:rsid w:val="009737FB"/>
    <w:rsid w:val="009738EE"/>
    <w:rsid w:val="00973931"/>
    <w:rsid w:val="00973B9D"/>
    <w:rsid w:val="00973D91"/>
    <w:rsid w:val="00973DB6"/>
    <w:rsid w:val="00973E16"/>
    <w:rsid w:val="00973F2E"/>
    <w:rsid w:val="00973F30"/>
    <w:rsid w:val="00974020"/>
    <w:rsid w:val="00974085"/>
    <w:rsid w:val="00974254"/>
    <w:rsid w:val="0097432A"/>
    <w:rsid w:val="009744BD"/>
    <w:rsid w:val="009744E9"/>
    <w:rsid w:val="00974677"/>
    <w:rsid w:val="009746AD"/>
    <w:rsid w:val="009748B5"/>
    <w:rsid w:val="00974968"/>
    <w:rsid w:val="009749C3"/>
    <w:rsid w:val="00974B84"/>
    <w:rsid w:val="00974BA7"/>
    <w:rsid w:val="00974BF9"/>
    <w:rsid w:val="00974D7D"/>
    <w:rsid w:val="00974D9F"/>
    <w:rsid w:val="00974DB8"/>
    <w:rsid w:val="00974DFE"/>
    <w:rsid w:val="00974E4A"/>
    <w:rsid w:val="00974EF4"/>
    <w:rsid w:val="00974F3C"/>
    <w:rsid w:val="00974FC5"/>
    <w:rsid w:val="00975144"/>
    <w:rsid w:val="009751F2"/>
    <w:rsid w:val="00975211"/>
    <w:rsid w:val="0097536E"/>
    <w:rsid w:val="0097555D"/>
    <w:rsid w:val="00975861"/>
    <w:rsid w:val="00975A80"/>
    <w:rsid w:val="00975C46"/>
    <w:rsid w:val="00975CAE"/>
    <w:rsid w:val="00975DC8"/>
    <w:rsid w:val="00975DEE"/>
    <w:rsid w:val="00975ED2"/>
    <w:rsid w:val="00975F27"/>
    <w:rsid w:val="00975F4A"/>
    <w:rsid w:val="00976316"/>
    <w:rsid w:val="00976473"/>
    <w:rsid w:val="00976501"/>
    <w:rsid w:val="009765E0"/>
    <w:rsid w:val="00976716"/>
    <w:rsid w:val="00976833"/>
    <w:rsid w:val="0097683C"/>
    <w:rsid w:val="00976895"/>
    <w:rsid w:val="009768C1"/>
    <w:rsid w:val="009768C5"/>
    <w:rsid w:val="00976930"/>
    <w:rsid w:val="00976C6F"/>
    <w:rsid w:val="00976F0D"/>
    <w:rsid w:val="00976F0E"/>
    <w:rsid w:val="0097719D"/>
    <w:rsid w:val="0097723D"/>
    <w:rsid w:val="0097735A"/>
    <w:rsid w:val="00977527"/>
    <w:rsid w:val="009775C4"/>
    <w:rsid w:val="009775CC"/>
    <w:rsid w:val="00977652"/>
    <w:rsid w:val="009776B9"/>
    <w:rsid w:val="009776C2"/>
    <w:rsid w:val="00977867"/>
    <w:rsid w:val="0097793D"/>
    <w:rsid w:val="00977A1A"/>
    <w:rsid w:val="00977A6C"/>
    <w:rsid w:val="00977A98"/>
    <w:rsid w:val="00977BC6"/>
    <w:rsid w:val="00977C08"/>
    <w:rsid w:val="00977DA4"/>
    <w:rsid w:val="00980152"/>
    <w:rsid w:val="009802DF"/>
    <w:rsid w:val="009803E1"/>
    <w:rsid w:val="009805C0"/>
    <w:rsid w:val="00980614"/>
    <w:rsid w:val="00980648"/>
    <w:rsid w:val="00980662"/>
    <w:rsid w:val="00980710"/>
    <w:rsid w:val="00980743"/>
    <w:rsid w:val="009808C0"/>
    <w:rsid w:val="00980B28"/>
    <w:rsid w:val="00980B7F"/>
    <w:rsid w:val="00980C8C"/>
    <w:rsid w:val="00980E8A"/>
    <w:rsid w:val="00980F2D"/>
    <w:rsid w:val="009810D1"/>
    <w:rsid w:val="00981101"/>
    <w:rsid w:val="009811AD"/>
    <w:rsid w:val="00981436"/>
    <w:rsid w:val="00981586"/>
    <w:rsid w:val="0098170D"/>
    <w:rsid w:val="00981712"/>
    <w:rsid w:val="0098178C"/>
    <w:rsid w:val="00981824"/>
    <w:rsid w:val="0098189E"/>
    <w:rsid w:val="009819E1"/>
    <w:rsid w:val="00981AA6"/>
    <w:rsid w:val="00981B09"/>
    <w:rsid w:val="00981B20"/>
    <w:rsid w:val="00981B5C"/>
    <w:rsid w:val="00981C00"/>
    <w:rsid w:val="00981C0C"/>
    <w:rsid w:val="00981C1C"/>
    <w:rsid w:val="00981ED9"/>
    <w:rsid w:val="0098200C"/>
    <w:rsid w:val="00982187"/>
    <w:rsid w:val="009823A7"/>
    <w:rsid w:val="009823C4"/>
    <w:rsid w:val="00982404"/>
    <w:rsid w:val="009825D2"/>
    <w:rsid w:val="0098260C"/>
    <w:rsid w:val="00982879"/>
    <w:rsid w:val="009828B2"/>
    <w:rsid w:val="00982B43"/>
    <w:rsid w:val="00982B97"/>
    <w:rsid w:val="00982C52"/>
    <w:rsid w:val="00982C8A"/>
    <w:rsid w:val="00982D4A"/>
    <w:rsid w:val="00982DFE"/>
    <w:rsid w:val="00982F6F"/>
    <w:rsid w:val="00983124"/>
    <w:rsid w:val="0098312C"/>
    <w:rsid w:val="00983213"/>
    <w:rsid w:val="0098329B"/>
    <w:rsid w:val="00983407"/>
    <w:rsid w:val="009834AC"/>
    <w:rsid w:val="009835F7"/>
    <w:rsid w:val="0098360E"/>
    <w:rsid w:val="00983673"/>
    <w:rsid w:val="009838CE"/>
    <w:rsid w:val="00983AB2"/>
    <w:rsid w:val="00983C45"/>
    <w:rsid w:val="00983CC0"/>
    <w:rsid w:val="00983CCC"/>
    <w:rsid w:val="00983E0C"/>
    <w:rsid w:val="00983E1E"/>
    <w:rsid w:val="00983E45"/>
    <w:rsid w:val="00983E66"/>
    <w:rsid w:val="0098406D"/>
    <w:rsid w:val="0098407E"/>
    <w:rsid w:val="009840CF"/>
    <w:rsid w:val="009840DA"/>
    <w:rsid w:val="00984271"/>
    <w:rsid w:val="009843A0"/>
    <w:rsid w:val="0098444E"/>
    <w:rsid w:val="0098451E"/>
    <w:rsid w:val="0098470A"/>
    <w:rsid w:val="00984773"/>
    <w:rsid w:val="00984817"/>
    <w:rsid w:val="00984940"/>
    <w:rsid w:val="00984987"/>
    <w:rsid w:val="009849B2"/>
    <w:rsid w:val="00984A36"/>
    <w:rsid w:val="00984A8B"/>
    <w:rsid w:val="00984AF9"/>
    <w:rsid w:val="00984B4F"/>
    <w:rsid w:val="00984C03"/>
    <w:rsid w:val="00984CEA"/>
    <w:rsid w:val="00984D20"/>
    <w:rsid w:val="00984D72"/>
    <w:rsid w:val="00984DB5"/>
    <w:rsid w:val="00984E52"/>
    <w:rsid w:val="00984E88"/>
    <w:rsid w:val="00984EFE"/>
    <w:rsid w:val="00984F92"/>
    <w:rsid w:val="009850C7"/>
    <w:rsid w:val="00985178"/>
    <w:rsid w:val="0098517A"/>
    <w:rsid w:val="009853BB"/>
    <w:rsid w:val="009853FE"/>
    <w:rsid w:val="009856FD"/>
    <w:rsid w:val="0098578D"/>
    <w:rsid w:val="00985830"/>
    <w:rsid w:val="00985902"/>
    <w:rsid w:val="0098594A"/>
    <w:rsid w:val="00985995"/>
    <w:rsid w:val="00985AC9"/>
    <w:rsid w:val="00985C1D"/>
    <w:rsid w:val="00985D09"/>
    <w:rsid w:val="00985F21"/>
    <w:rsid w:val="00986053"/>
    <w:rsid w:val="00986114"/>
    <w:rsid w:val="00986126"/>
    <w:rsid w:val="009861C2"/>
    <w:rsid w:val="00986535"/>
    <w:rsid w:val="00986631"/>
    <w:rsid w:val="009866B7"/>
    <w:rsid w:val="00986863"/>
    <w:rsid w:val="009868AB"/>
    <w:rsid w:val="009868FA"/>
    <w:rsid w:val="009868FD"/>
    <w:rsid w:val="00986A40"/>
    <w:rsid w:val="00986A67"/>
    <w:rsid w:val="00986AEB"/>
    <w:rsid w:val="00986B2B"/>
    <w:rsid w:val="00986B8F"/>
    <w:rsid w:val="00986C34"/>
    <w:rsid w:val="00986DD9"/>
    <w:rsid w:val="00986E5F"/>
    <w:rsid w:val="00986EDA"/>
    <w:rsid w:val="00986F54"/>
    <w:rsid w:val="00987059"/>
    <w:rsid w:val="009871B2"/>
    <w:rsid w:val="009871FC"/>
    <w:rsid w:val="0098728A"/>
    <w:rsid w:val="009872D1"/>
    <w:rsid w:val="0098734C"/>
    <w:rsid w:val="00987361"/>
    <w:rsid w:val="009873B2"/>
    <w:rsid w:val="0098748E"/>
    <w:rsid w:val="009875FD"/>
    <w:rsid w:val="00987604"/>
    <w:rsid w:val="009877F7"/>
    <w:rsid w:val="009878BA"/>
    <w:rsid w:val="00987A1B"/>
    <w:rsid w:val="00987C77"/>
    <w:rsid w:val="00987DEA"/>
    <w:rsid w:val="00987E02"/>
    <w:rsid w:val="00987E69"/>
    <w:rsid w:val="00987EFC"/>
    <w:rsid w:val="00987F91"/>
    <w:rsid w:val="009900C7"/>
    <w:rsid w:val="009900DF"/>
    <w:rsid w:val="00990157"/>
    <w:rsid w:val="00990207"/>
    <w:rsid w:val="00990318"/>
    <w:rsid w:val="00990320"/>
    <w:rsid w:val="0099036E"/>
    <w:rsid w:val="0099042B"/>
    <w:rsid w:val="009904E6"/>
    <w:rsid w:val="00990593"/>
    <w:rsid w:val="009905BE"/>
    <w:rsid w:val="0099064C"/>
    <w:rsid w:val="009907E4"/>
    <w:rsid w:val="00990A0B"/>
    <w:rsid w:val="00990BA2"/>
    <w:rsid w:val="00990BF4"/>
    <w:rsid w:val="00990C18"/>
    <w:rsid w:val="00990E8B"/>
    <w:rsid w:val="00990EA9"/>
    <w:rsid w:val="00990F44"/>
    <w:rsid w:val="0099126E"/>
    <w:rsid w:val="00991275"/>
    <w:rsid w:val="00991344"/>
    <w:rsid w:val="00991360"/>
    <w:rsid w:val="00991374"/>
    <w:rsid w:val="0099137A"/>
    <w:rsid w:val="00991715"/>
    <w:rsid w:val="009918E6"/>
    <w:rsid w:val="009918FD"/>
    <w:rsid w:val="0099196D"/>
    <w:rsid w:val="009919D8"/>
    <w:rsid w:val="00991B55"/>
    <w:rsid w:val="00991D92"/>
    <w:rsid w:val="00991F63"/>
    <w:rsid w:val="00991F9D"/>
    <w:rsid w:val="00991FDC"/>
    <w:rsid w:val="00991FDE"/>
    <w:rsid w:val="0099200F"/>
    <w:rsid w:val="009920F8"/>
    <w:rsid w:val="00992153"/>
    <w:rsid w:val="0099216B"/>
    <w:rsid w:val="00992373"/>
    <w:rsid w:val="0099266B"/>
    <w:rsid w:val="009926B5"/>
    <w:rsid w:val="00992709"/>
    <w:rsid w:val="0099271E"/>
    <w:rsid w:val="00992736"/>
    <w:rsid w:val="0099283C"/>
    <w:rsid w:val="0099292E"/>
    <w:rsid w:val="009929C0"/>
    <w:rsid w:val="00992B8B"/>
    <w:rsid w:val="00992C9C"/>
    <w:rsid w:val="00992CBF"/>
    <w:rsid w:val="00992D9D"/>
    <w:rsid w:val="00992DA8"/>
    <w:rsid w:val="00992E8B"/>
    <w:rsid w:val="00992F5C"/>
    <w:rsid w:val="0099305D"/>
    <w:rsid w:val="009930B0"/>
    <w:rsid w:val="009934C5"/>
    <w:rsid w:val="0099356E"/>
    <w:rsid w:val="009935BA"/>
    <w:rsid w:val="009935CE"/>
    <w:rsid w:val="009935DF"/>
    <w:rsid w:val="009939CA"/>
    <w:rsid w:val="009939DB"/>
    <w:rsid w:val="00993ABF"/>
    <w:rsid w:val="00993ADF"/>
    <w:rsid w:val="00993B89"/>
    <w:rsid w:val="00993CA5"/>
    <w:rsid w:val="00993CDF"/>
    <w:rsid w:val="00993CF5"/>
    <w:rsid w:val="00993DEF"/>
    <w:rsid w:val="00993E34"/>
    <w:rsid w:val="00993E4F"/>
    <w:rsid w:val="00993EBF"/>
    <w:rsid w:val="00993F3C"/>
    <w:rsid w:val="00993F7D"/>
    <w:rsid w:val="009940C9"/>
    <w:rsid w:val="00994506"/>
    <w:rsid w:val="00994610"/>
    <w:rsid w:val="00994629"/>
    <w:rsid w:val="00994673"/>
    <w:rsid w:val="00994777"/>
    <w:rsid w:val="00994831"/>
    <w:rsid w:val="00994AC4"/>
    <w:rsid w:val="00994C79"/>
    <w:rsid w:val="00994CEC"/>
    <w:rsid w:val="00994D70"/>
    <w:rsid w:val="00994DF0"/>
    <w:rsid w:val="00994EED"/>
    <w:rsid w:val="00994FE1"/>
    <w:rsid w:val="00995063"/>
    <w:rsid w:val="00995069"/>
    <w:rsid w:val="009951CD"/>
    <w:rsid w:val="0099529C"/>
    <w:rsid w:val="009952BD"/>
    <w:rsid w:val="009952CA"/>
    <w:rsid w:val="00995456"/>
    <w:rsid w:val="00995506"/>
    <w:rsid w:val="00995616"/>
    <w:rsid w:val="0099565B"/>
    <w:rsid w:val="00995688"/>
    <w:rsid w:val="009956C6"/>
    <w:rsid w:val="0099578F"/>
    <w:rsid w:val="009957CC"/>
    <w:rsid w:val="009957D4"/>
    <w:rsid w:val="0099586E"/>
    <w:rsid w:val="009959EC"/>
    <w:rsid w:val="00995A43"/>
    <w:rsid w:val="00995AD0"/>
    <w:rsid w:val="00995CBD"/>
    <w:rsid w:val="00995CF8"/>
    <w:rsid w:val="00995E6D"/>
    <w:rsid w:val="009960AC"/>
    <w:rsid w:val="0099611A"/>
    <w:rsid w:val="009961E6"/>
    <w:rsid w:val="009962D5"/>
    <w:rsid w:val="0099654E"/>
    <w:rsid w:val="0099664E"/>
    <w:rsid w:val="0099678A"/>
    <w:rsid w:val="009967EA"/>
    <w:rsid w:val="0099688E"/>
    <w:rsid w:val="00996960"/>
    <w:rsid w:val="009969AA"/>
    <w:rsid w:val="009969B2"/>
    <w:rsid w:val="009969C5"/>
    <w:rsid w:val="009969CA"/>
    <w:rsid w:val="00996A04"/>
    <w:rsid w:val="00996A34"/>
    <w:rsid w:val="00996A4D"/>
    <w:rsid w:val="00996AB1"/>
    <w:rsid w:val="00996BE1"/>
    <w:rsid w:val="00996CF1"/>
    <w:rsid w:val="00997052"/>
    <w:rsid w:val="00997107"/>
    <w:rsid w:val="009971D1"/>
    <w:rsid w:val="0099723F"/>
    <w:rsid w:val="00997260"/>
    <w:rsid w:val="009972DB"/>
    <w:rsid w:val="0099734E"/>
    <w:rsid w:val="00997357"/>
    <w:rsid w:val="009974BF"/>
    <w:rsid w:val="009974F8"/>
    <w:rsid w:val="009975DF"/>
    <w:rsid w:val="00997624"/>
    <w:rsid w:val="009976BE"/>
    <w:rsid w:val="00997954"/>
    <w:rsid w:val="00997A0D"/>
    <w:rsid w:val="00997A7A"/>
    <w:rsid w:val="00997AF5"/>
    <w:rsid w:val="00997B22"/>
    <w:rsid w:val="00997B3A"/>
    <w:rsid w:val="00997B4F"/>
    <w:rsid w:val="00997B9A"/>
    <w:rsid w:val="00997BBE"/>
    <w:rsid w:val="00997C46"/>
    <w:rsid w:val="00997C5E"/>
    <w:rsid w:val="00997E59"/>
    <w:rsid w:val="00997EEC"/>
    <w:rsid w:val="00997FB8"/>
    <w:rsid w:val="00997FDA"/>
    <w:rsid w:val="009A00B2"/>
    <w:rsid w:val="009A010A"/>
    <w:rsid w:val="009A029B"/>
    <w:rsid w:val="009A02EB"/>
    <w:rsid w:val="009A0313"/>
    <w:rsid w:val="009A036E"/>
    <w:rsid w:val="009A0439"/>
    <w:rsid w:val="009A04BB"/>
    <w:rsid w:val="009A04F5"/>
    <w:rsid w:val="009A05C5"/>
    <w:rsid w:val="009A05CB"/>
    <w:rsid w:val="009A0631"/>
    <w:rsid w:val="009A06C3"/>
    <w:rsid w:val="009A0801"/>
    <w:rsid w:val="009A081E"/>
    <w:rsid w:val="009A088F"/>
    <w:rsid w:val="009A08EF"/>
    <w:rsid w:val="009A0ABA"/>
    <w:rsid w:val="009A0AF6"/>
    <w:rsid w:val="009A0BB2"/>
    <w:rsid w:val="009A1297"/>
    <w:rsid w:val="009A12F0"/>
    <w:rsid w:val="009A139F"/>
    <w:rsid w:val="009A1460"/>
    <w:rsid w:val="009A147C"/>
    <w:rsid w:val="009A14F0"/>
    <w:rsid w:val="009A1560"/>
    <w:rsid w:val="009A17C4"/>
    <w:rsid w:val="009A17DA"/>
    <w:rsid w:val="009A1869"/>
    <w:rsid w:val="009A18F6"/>
    <w:rsid w:val="009A1935"/>
    <w:rsid w:val="009A1C83"/>
    <w:rsid w:val="009A1C8E"/>
    <w:rsid w:val="009A1CB0"/>
    <w:rsid w:val="009A1E9C"/>
    <w:rsid w:val="009A1ED0"/>
    <w:rsid w:val="009A20FC"/>
    <w:rsid w:val="009A229C"/>
    <w:rsid w:val="009A2356"/>
    <w:rsid w:val="009A235C"/>
    <w:rsid w:val="009A2373"/>
    <w:rsid w:val="009A239C"/>
    <w:rsid w:val="009A23BA"/>
    <w:rsid w:val="009A242E"/>
    <w:rsid w:val="009A246E"/>
    <w:rsid w:val="009A26D0"/>
    <w:rsid w:val="009A2769"/>
    <w:rsid w:val="009A27A7"/>
    <w:rsid w:val="009A29C2"/>
    <w:rsid w:val="009A2A16"/>
    <w:rsid w:val="009A2A1D"/>
    <w:rsid w:val="009A2A6C"/>
    <w:rsid w:val="009A2CDF"/>
    <w:rsid w:val="009A2D1E"/>
    <w:rsid w:val="009A2D88"/>
    <w:rsid w:val="009A2E0B"/>
    <w:rsid w:val="009A2F36"/>
    <w:rsid w:val="009A2F3F"/>
    <w:rsid w:val="009A2FD1"/>
    <w:rsid w:val="009A31D7"/>
    <w:rsid w:val="009A3217"/>
    <w:rsid w:val="009A321F"/>
    <w:rsid w:val="009A32B6"/>
    <w:rsid w:val="009A32F5"/>
    <w:rsid w:val="009A3324"/>
    <w:rsid w:val="009A33C3"/>
    <w:rsid w:val="009A33F7"/>
    <w:rsid w:val="009A3424"/>
    <w:rsid w:val="009A35A3"/>
    <w:rsid w:val="009A35BA"/>
    <w:rsid w:val="009A35C2"/>
    <w:rsid w:val="009A36D2"/>
    <w:rsid w:val="009A373A"/>
    <w:rsid w:val="009A39B7"/>
    <w:rsid w:val="009A39E7"/>
    <w:rsid w:val="009A39EC"/>
    <w:rsid w:val="009A3AF3"/>
    <w:rsid w:val="009A3BB3"/>
    <w:rsid w:val="009A3C2B"/>
    <w:rsid w:val="009A3C34"/>
    <w:rsid w:val="009A3D2E"/>
    <w:rsid w:val="009A3F63"/>
    <w:rsid w:val="009A3F9C"/>
    <w:rsid w:val="009A3FA1"/>
    <w:rsid w:val="009A402A"/>
    <w:rsid w:val="009A417E"/>
    <w:rsid w:val="009A4274"/>
    <w:rsid w:val="009A449E"/>
    <w:rsid w:val="009A4572"/>
    <w:rsid w:val="009A4655"/>
    <w:rsid w:val="009A4657"/>
    <w:rsid w:val="009A46B1"/>
    <w:rsid w:val="009A473E"/>
    <w:rsid w:val="009A4896"/>
    <w:rsid w:val="009A4989"/>
    <w:rsid w:val="009A4BB9"/>
    <w:rsid w:val="009A4C16"/>
    <w:rsid w:val="009A4C97"/>
    <w:rsid w:val="009A4CB6"/>
    <w:rsid w:val="009A4CED"/>
    <w:rsid w:val="009A4D1C"/>
    <w:rsid w:val="009A4D72"/>
    <w:rsid w:val="009A4D88"/>
    <w:rsid w:val="009A4E59"/>
    <w:rsid w:val="009A4EBB"/>
    <w:rsid w:val="009A4F5D"/>
    <w:rsid w:val="009A50D5"/>
    <w:rsid w:val="009A5164"/>
    <w:rsid w:val="009A518A"/>
    <w:rsid w:val="009A51DF"/>
    <w:rsid w:val="009A523D"/>
    <w:rsid w:val="009A5432"/>
    <w:rsid w:val="009A5433"/>
    <w:rsid w:val="009A54EC"/>
    <w:rsid w:val="009A550C"/>
    <w:rsid w:val="009A5595"/>
    <w:rsid w:val="009A559D"/>
    <w:rsid w:val="009A55EF"/>
    <w:rsid w:val="009A565C"/>
    <w:rsid w:val="009A5740"/>
    <w:rsid w:val="009A5778"/>
    <w:rsid w:val="009A57EA"/>
    <w:rsid w:val="009A583D"/>
    <w:rsid w:val="009A5845"/>
    <w:rsid w:val="009A589A"/>
    <w:rsid w:val="009A5991"/>
    <w:rsid w:val="009A5B71"/>
    <w:rsid w:val="009A5BDF"/>
    <w:rsid w:val="009A5CC1"/>
    <w:rsid w:val="009A5D03"/>
    <w:rsid w:val="009A5D89"/>
    <w:rsid w:val="009A5EDC"/>
    <w:rsid w:val="009A5F52"/>
    <w:rsid w:val="009A5F68"/>
    <w:rsid w:val="009A5F9C"/>
    <w:rsid w:val="009A5FEB"/>
    <w:rsid w:val="009A6064"/>
    <w:rsid w:val="009A61F2"/>
    <w:rsid w:val="009A62AA"/>
    <w:rsid w:val="009A64A8"/>
    <w:rsid w:val="009A651D"/>
    <w:rsid w:val="009A65CB"/>
    <w:rsid w:val="009A662C"/>
    <w:rsid w:val="009A6807"/>
    <w:rsid w:val="009A68C7"/>
    <w:rsid w:val="009A68D8"/>
    <w:rsid w:val="009A6AD4"/>
    <w:rsid w:val="009A6B48"/>
    <w:rsid w:val="009A6DB7"/>
    <w:rsid w:val="009A6E03"/>
    <w:rsid w:val="009A6ECA"/>
    <w:rsid w:val="009A6F59"/>
    <w:rsid w:val="009A6F6B"/>
    <w:rsid w:val="009A7141"/>
    <w:rsid w:val="009A7199"/>
    <w:rsid w:val="009A722D"/>
    <w:rsid w:val="009A72BE"/>
    <w:rsid w:val="009A73B5"/>
    <w:rsid w:val="009A7483"/>
    <w:rsid w:val="009A791A"/>
    <w:rsid w:val="009A7ADE"/>
    <w:rsid w:val="009A7B78"/>
    <w:rsid w:val="009A7B96"/>
    <w:rsid w:val="009A7C1B"/>
    <w:rsid w:val="009A7CCC"/>
    <w:rsid w:val="009A7CE2"/>
    <w:rsid w:val="009A7CFC"/>
    <w:rsid w:val="009A7D13"/>
    <w:rsid w:val="009A7F55"/>
    <w:rsid w:val="009B00F6"/>
    <w:rsid w:val="009B0132"/>
    <w:rsid w:val="009B0207"/>
    <w:rsid w:val="009B025F"/>
    <w:rsid w:val="009B026A"/>
    <w:rsid w:val="009B0383"/>
    <w:rsid w:val="009B03A7"/>
    <w:rsid w:val="009B0464"/>
    <w:rsid w:val="009B07A4"/>
    <w:rsid w:val="009B0839"/>
    <w:rsid w:val="009B08C7"/>
    <w:rsid w:val="009B092F"/>
    <w:rsid w:val="009B0B67"/>
    <w:rsid w:val="009B0D23"/>
    <w:rsid w:val="009B0DBE"/>
    <w:rsid w:val="009B0EA9"/>
    <w:rsid w:val="009B0F44"/>
    <w:rsid w:val="009B1069"/>
    <w:rsid w:val="009B11DA"/>
    <w:rsid w:val="009B11EB"/>
    <w:rsid w:val="009B1288"/>
    <w:rsid w:val="009B171C"/>
    <w:rsid w:val="009B1728"/>
    <w:rsid w:val="009B1795"/>
    <w:rsid w:val="009B17C2"/>
    <w:rsid w:val="009B18C5"/>
    <w:rsid w:val="009B1914"/>
    <w:rsid w:val="009B19BC"/>
    <w:rsid w:val="009B1ACF"/>
    <w:rsid w:val="009B1C0A"/>
    <w:rsid w:val="009B1C93"/>
    <w:rsid w:val="009B1D8F"/>
    <w:rsid w:val="009B1D92"/>
    <w:rsid w:val="009B1DC2"/>
    <w:rsid w:val="009B1FE0"/>
    <w:rsid w:val="009B1FFD"/>
    <w:rsid w:val="009B20C6"/>
    <w:rsid w:val="009B20D5"/>
    <w:rsid w:val="009B210F"/>
    <w:rsid w:val="009B21EE"/>
    <w:rsid w:val="009B225F"/>
    <w:rsid w:val="009B227B"/>
    <w:rsid w:val="009B2281"/>
    <w:rsid w:val="009B2420"/>
    <w:rsid w:val="009B25AA"/>
    <w:rsid w:val="009B2658"/>
    <w:rsid w:val="009B272B"/>
    <w:rsid w:val="009B27CC"/>
    <w:rsid w:val="009B2903"/>
    <w:rsid w:val="009B29C5"/>
    <w:rsid w:val="009B2AAC"/>
    <w:rsid w:val="009B2B1B"/>
    <w:rsid w:val="009B2B98"/>
    <w:rsid w:val="009B2C4B"/>
    <w:rsid w:val="009B2CCC"/>
    <w:rsid w:val="009B2D51"/>
    <w:rsid w:val="009B2DB5"/>
    <w:rsid w:val="009B2EF1"/>
    <w:rsid w:val="009B2FFB"/>
    <w:rsid w:val="009B30D4"/>
    <w:rsid w:val="009B317B"/>
    <w:rsid w:val="009B3205"/>
    <w:rsid w:val="009B358B"/>
    <w:rsid w:val="009B3688"/>
    <w:rsid w:val="009B3773"/>
    <w:rsid w:val="009B37BD"/>
    <w:rsid w:val="009B388F"/>
    <w:rsid w:val="009B3A44"/>
    <w:rsid w:val="009B3DD0"/>
    <w:rsid w:val="009B3EBA"/>
    <w:rsid w:val="009B4015"/>
    <w:rsid w:val="009B4022"/>
    <w:rsid w:val="009B43BA"/>
    <w:rsid w:val="009B43E8"/>
    <w:rsid w:val="009B4478"/>
    <w:rsid w:val="009B44FF"/>
    <w:rsid w:val="009B4509"/>
    <w:rsid w:val="009B456B"/>
    <w:rsid w:val="009B4623"/>
    <w:rsid w:val="009B46E4"/>
    <w:rsid w:val="009B471B"/>
    <w:rsid w:val="009B47B9"/>
    <w:rsid w:val="009B4872"/>
    <w:rsid w:val="009B4B6A"/>
    <w:rsid w:val="009B4D77"/>
    <w:rsid w:val="009B4F35"/>
    <w:rsid w:val="009B4F36"/>
    <w:rsid w:val="009B4FE6"/>
    <w:rsid w:val="009B5039"/>
    <w:rsid w:val="009B50D2"/>
    <w:rsid w:val="009B529F"/>
    <w:rsid w:val="009B538F"/>
    <w:rsid w:val="009B54FA"/>
    <w:rsid w:val="009B559B"/>
    <w:rsid w:val="009B55B5"/>
    <w:rsid w:val="009B561B"/>
    <w:rsid w:val="009B56FB"/>
    <w:rsid w:val="009B576D"/>
    <w:rsid w:val="009B5856"/>
    <w:rsid w:val="009B5862"/>
    <w:rsid w:val="009B5877"/>
    <w:rsid w:val="009B591C"/>
    <w:rsid w:val="009B594F"/>
    <w:rsid w:val="009B59F0"/>
    <w:rsid w:val="009B5A85"/>
    <w:rsid w:val="009B5AB4"/>
    <w:rsid w:val="009B5B1E"/>
    <w:rsid w:val="009B5C29"/>
    <w:rsid w:val="009B5CF9"/>
    <w:rsid w:val="009B5DD1"/>
    <w:rsid w:val="009B5E65"/>
    <w:rsid w:val="009B5E96"/>
    <w:rsid w:val="009B5E9A"/>
    <w:rsid w:val="009B6062"/>
    <w:rsid w:val="009B627C"/>
    <w:rsid w:val="009B6392"/>
    <w:rsid w:val="009B640C"/>
    <w:rsid w:val="009B6721"/>
    <w:rsid w:val="009B67CE"/>
    <w:rsid w:val="009B6A8E"/>
    <w:rsid w:val="009B6DB1"/>
    <w:rsid w:val="009B6EBF"/>
    <w:rsid w:val="009B702B"/>
    <w:rsid w:val="009B703E"/>
    <w:rsid w:val="009B7057"/>
    <w:rsid w:val="009B70F1"/>
    <w:rsid w:val="009B7183"/>
    <w:rsid w:val="009B724B"/>
    <w:rsid w:val="009B72E4"/>
    <w:rsid w:val="009B734D"/>
    <w:rsid w:val="009B73E1"/>
    <w:rsid w:val="009B73F3"/>
    <w:rsid w:val="009B7404"/>
    <w:rsid w:val="009B75DE"/>
    <w:rsid w:val="009B767F"/>
    <w:rsid w:val="009B7681"/>
    <w:rsid w:val="009B7884"/>
    <w:rsid w:val="009B789E"/>
    <w:rsid w:val="009B7931"/>
    <w:rsid w:val="009B7BBA"/>
    <w:rsid w:val="009B7CCC"/>
    <w:rsid w:val="009B7CDA"/>
    <w:rsid w:val="009B7D8E"/>
    <w:rsid w:val="009B7D90"/>
    <w:rsid w:val="009B7F06"/>
    <w:rsid w:val="009C008A"/>
    <w:rsid w:val="009C0189"/>
    <w:rsid w:val="009C02F6"/>
    <w:rsid w:val="009C0388"/>
    <w:rsid w:val="009C0461"/>
    <w:rsid w:val="009C050D"/>
    <w:rsid w:val="009C051B"/>
    <w:rsid w:val="009C0697"/>
    <w:rsid w:val="009C06EF"/>
    <w:rsid w:val="009C07A5"/>
    <w:rsid w:val="009C08DB"/>
    <w:rsid w:val="009C09A4"/>
    <w:rsid w:val="009C0B64"/>
    <w:rsid w:val="009C0B96"/>
    <w:rsid w:val="009C0BAB"/>
    <w:rsid w:val="009C0BC8"/>
    <w:rsid w:val="009C0C33"/>
    <w:rsid w:val="009C0CE7"/>
    <w:rsid w:val="009C0D63"/>
    <w:rsid w:val="009C0F17"/>
    <w:rsid w:val="009C1021"/>
    <w:rsid w:val="009C112D"/>
    <w:rsid w:val="009C1205"/>
    <w:rsid w:val="009C1234"/>
    <w:rsid w:val="009C1388"/>
    <w:rsid w:val="009C13BF"/>
    <w:rsid w:val="009C13EB"/>
    <w:rsid w:val="009C1472"/>
    <w:rsid w:val="009C153C"/>
    <w:rsid w:val="009C15C4"/>
    <w:rsid w:val="009C16FA"/>
    <w:rsid w:val="009C1767"/>
    <w:rsid w:val="009C180C"/>
    <w:rsid w:val="009C18B7"/>
    <w:rsid w:val="009C192F"/>
    <w:rsid w:val="009C19A4"/>
    <w:rsid w:val="009C19C4"/>
    <w:rsid w:val="009C1B06"/>
    <w:rsid w:val="009C1B0F"/>
    <w:rsid w:val="009C1B92"/>
    <w:rsid w:val="009C1BDE"/>
    <w:rsid w:val="009C1C78"/>
    <w:rsid w:val="009C1CE3"/>
    <w:rsid w:val="009C1D70"/>
    <w:rsid w:val="009C1DBC"/>
    <w:rsid w:val="009C1DBD"/>
    <w:rsid w:val="009C1FFD"/>
    <w:rsid w:val="009C215A"/>
    <w:rsid w:val="009C226F"/>
    <w:rsid w:val="009C22A5"/>
    <w:rsid w:val="009C22C3"/>
    <w:rsid w:val="009C2345"/>
    <w:rsid w:val="009C23BF"/>
    <w:rsid w:val="009C25B2"/>
    <w:rsid w:val="009C2782"/>
    <w:rsid w:val="009C293A"/>
    <w:rsid w:val="009C2A94"/>
    <w:rsid w:val="009C2AB4"/>
    <w:rsid w:val="009C2B10"/>
    <w:rsid w:val="009C2BDE"/>
    <w:rsid w:val="009C2CAD"/>
    <w:rsid w:val="009C2E81"/>
    <w:rsid w:val="009C2F2C"/>
    <w:rsid w:val="009C2F9C"/>
    <w:rsid w:val="009C3022"/>
    <w:rsid w:val="009C31CE"/>
    <w:rsid w:val="009C3260"/>
    <w:rsid w:val="009C3282"/>
    <w:rsid w:val="009C3315"/>
    <w:rsid w:val="009C34AB"/>
    <w:rsid w:val="009C372F"/>
    <w:rsid w:val="009C3900"/>
    <w:rsid w:val="009C3952"/>
    <w:rsid w:val="009C39D7"/>
    <w:rsid w:val="009C3C43"/>
    <w:rsid w:val="009C3DB5"/>
    <w:rsid w:val="009C3EF4"/>
    <w:rsid w:val="009C4155"/>
    <w:rsid w:val="009C425A"/>
    <w:rsid w:val="009C4339"/>
    <w:rsid w:val="009C4596"/>
    <w:rsid w:val="009C45F9"/>
    <w:rsid w:val="009C4651"/>
    <w:rsid w:val="009C46F9"/>
    <w:rsid w:val="009C4735"/>
    <w:rsid w:val="009C4777"/>
    <w:rsid w:val="009C478F"/>
    <w:rsid w:val="009C489C"/>
    <w:rsid w:val="009C4C72"/>
    <w:rsid w:val="009C4F7A"/>
    <w:rsid w:val="009C5410"/>
    <w:rsid w:val="009C553A"/>
    <w:rsid w:val="009C55BC"/>
    <w:rsid w:val="009C55BE"/>
    <w:rsid w:val="009C55BF"/>
    <w:rsid w:val="009C56EA"/>
    <w:rsid w:val="009C583D"/>
    <w:rsid w:val="009C5881"/>
    <w:rsid w:val="009C5915"/>
    <w:rsid w:val="009C5973"/>
    <w:rsid w:val="009C5AD8"/>
    <w:rsid w:val="009C5B94"/>
    <w:rsid w:val="009C5BCD"/>
    <w:rsid w:val="009C5D70"/>
    <w:rsid w:val="009C5EAF"/>
    <w:rsid w:val="009C5F7D"/>
    <w:rsid w:val="009C602D"/>
    <w:rsid w:val="009C6085"/>
    <w:rsid w:val="009C6087"/>
    <w:rsid w:val="009C61D8"/>
    <w:rsid w:val="009C625A"/>
    <w:rsid w:val="009C62CD"/>
    <w:rsid w:val="009C64D4"/>
    <w:rsid w:val="009C6A31"/>
    <w:rsid w:val="009C6B36"/>
    <w:rsid w:val="009C6C15"/>
    <w:rsid w:val="009C707E"/>
    <w:rsid w:val="009C70AB"/>
    <w:rsid w:val="009C7107"/>
    <w:rsid w:val="009C71BE"/>
    <w:rsid w:val="009C721D"/>
    <w:rsid w:val="009C723D"/>
    <w:rsid w:val="009C7585"/>
    <w:rsid w:val="009C78A3"/>
    <w:rsid w:val="009C7921"/>
    <w:rsid w:val="009C7B02"/>
    <w:rsid w:val="009C7D22"/>
    <w:rsid w:val="009C7F92"/>
    <w:rsid w:val="009D01D2"/>
    <w:rsid w:val="009D0225"/>
    <w:rsid w:val="009D02CA"/>
    <w:rsid w:val="009D02F2"/>
    <w:rsid w:val="009D0389"/>
    <w:rsid w:val="009D048E"/>
    <w:rsid w:val="009D07C3"/>
    <w:rsid w:val="009D09CB"/>
    <w:rsid w:val="009D0AAB"/>
    <w:rsid w:val="009D0B44"/>
    <w:rsid w:val="009D0C09"/>
    <w:rsid w:val="009D0E5E"/>
    <w:rsid w:val="009D0F1A"/>
    <w:rsid w:val="009D0F9D"/>
    <w:rsid w:val="009D106F"/>
    <w:rsid w:val="009D1112"/>
    <w:rsid w:val="009D11A8"/>
    <w:rsid w:val="009D13EA"/>
    <w:rsid w:val="009D148E"/>
    <w:rsid w:val="009D15F2"/>
    <w:rsid w:val="009D15F3"/>
    <w:rsid w:val="009D17F5"/>
    <w:rsid w:val="009D1819"/>
    <w:rsid w:val="009D1893"/>
    <w:rsid w:val="009D1BD6"/>
    <w:rsid w:val="009D1D53"/>
    <w:rsid w:val="009D1E59"/>
    <w:rsid w:val="009D2064"/>
    <w:rsid w:val="009D2134"/>
    <w:rsid w:val="009D22DF"/>
    <w:rsid w:val="009D2324"/>
    <w:rsid w:val="009D2424"/>
    <w:rsid w:val="009D2437"/>
    <w:rsid w:val="009D24A9"/>
    <w:rsid w:val="009D2659"/>
    <w:rsid w:val="009D265F"/>
    <w:rsid w:val="009D26D8"/>
    <w:rsid w:val="009D2868"/>
    <w:rsid w:val="009D2938"/>
    <w:rsid w:val="009D2AF8"/>
    <w:rsid w:val="009D2B95"/>
    <w:rsid w:val="009D2C1C"/>
    <w:rsid w:val="009D2CA4"/>
    <w:rsid w:val="009D3034"/>
    <w:rsid w:val="009D3104"/>
    <w:rsid w:val="009D31FF"/>
    <w:rsid w:val="009D322B"/>
    <w:rsid w:val="009D32F5"/>
    <w:rsid w:val="009D3307"/>
    <w:rsid w:val="009D3355"/>
    <w:rsid w:val="009D33D3"/>
    <w:rsid w:val="009D3523"/>
    <w:rsid w:val="009D3658"/>
    <w:rsid w:val="009D3699"/>
    <w:rsid w:val="009D3740"/>
    <w:rsid w:val="009D37BF"/>
    <w:rsid w:val="009D3807"/>
    <w:rsid w:val="009D3911"/>
    <w:rsid w:val="009D3B22"/>
    <w:rsid w:val="009D3CE7"/>
    <w:rsid w:val="009D3DC2"/>
    <w:rsid w:val="009D3EEE"/>
    <w:rsid w:val="009D4171"/>
    <w:rsid w:val="009D42CE"/>
    <w:rsid w:val="009D44A6"/>
    <w:rsid w:val="009D45ED"/>
    <w:rsid w:val="009D45F3"/>
    <w:rsid w:val="009D46DE"/>
    <w:rsid w:val="009D4820"/>
    <w:rsid w:val="009D48AC"/>
    <w:rsid w:val="009D494E"/>
    <w:rsid w:val="009D498E"/>
    <w:rsid w:val="009D4AA8"/>
    <w:rsid w:val="009D4B61"/>
    <w:rsid w:val="009D4BE5"/>
    <w:rsid w:val="009D4BEC"/>
    <w:rsid w:val="009D4D4F"/>
    <w:rsid w:val="009D4ED6"/>
    <w:rsid w:val="009D4EF0"/>
    <w:rsid w:val="009D51ED"/>
    <w:rsid w:val="009D5206"/>
    <w:rsid w:val="009D526C"/>
    <w:rsid w:val="009D5331"/>
    <w:rsid w:val="009D53C6"/>
    <w:rsid w:val="009D54A5"/>
    <w:rsid w:val="009D552D"/>
    <w:rsid w:val="009D555E"/>
    <w:rsid w:val="009D55E6"/>
    <w:rsid w:val="009D5603"/>
    <w:rsid w:val="009D5613"/>
    <w:rsid w:val="009D584E"/>
    <w:rsid w:val="009D5879"/>
    <w:rsid w:val="009D5AAA"/>
    <w:rsid w:val="009D5AC7"/>
    <w:rsid w:val="009D5BAE"/>
    <w:rsid w:val="009D5BDA"/>
    <w:rsid w:val="009D5BE4"/>
    <w:rsid w:val="009D5C85"/>
    <w:rsid w:val="009D5D99"/>
    <w:rsid w:val="009D5DD1"/>
    <w:rsid w:val="009D5E56"/>
    <w:rsid w:val="009D5E66"/>
    <w:rsid w:val="009D5ED5"/>
    <w:rsid w:val="009D5EFB"/>
    <w:rsid w:val="009D5FAF"/>
    <w:rsid w:val="009D6043"/>
    <w:rsid w:val="009D6249"/>
    <w:rsid w:val="009D6264"/>
    <w:rsid w:val="009D6272"/>
    <w:rsid w:val="009D63D5"/>
    <w:rsid w:val="009D675B"/>
    <w:rsid w:val="009D6836"/>
    <w:rsid w:val="009D68E2"/>
    <w:rsid w:val="009D68EA"/>
    <w:rsid w:val="009D69E8"/>
    <w:rsid w:val="009D6B17"/>
    <w:rsid w:val="009D6B31"/>
    <w:rsid w:val="009D6BD3"/>
    <w:rsid w:val="009D6DA0"/>
    <w:rsid w:val="009D6EC5"/>
    <w:rsid w:val="009D6FA1"/>
    <w:rsid w:val="009D6FE0"/>
    <w:rsid w:val="009D7032"/>
    <w:rsid w:val="009D70F4"/>
    <w:rsid w:val="009D7502"/>
    <w:rsid w:val="009D76AF"/>
    <w:rsid w:val="009D76DA"/>
    <w:rsid w:val="009D7735"/>
    <w:rsid w:val="009D780D"/>
    <w:rsid w:val="009D78A6"/>
    <w:rsid w:val="009D7944"/>
    <w:rsid w:val="009D79D9"/>
    <w:rsid w:val="009D79FA"/>
    <w:rsid w:val="009D7A5E"/>
    <w:rsid w:val="009D7AE6"/>
    <w:rsid w:val="009D7B17"/>
    <w:rsid w:val="009D7DE3"/>
    <w:rsid w:val="009D7DE4"/>
    <w:rsid w:val="009D7E5F"/>
    <w:rsid w:val="009D7EB2"/>
    <w:rsid w:val="009D7F12"/>
    <w:rsid w:val="009D7F47"/>
    <w:rsid w:val="009D7F7B"/>
    <w:rsid w:val="009D7FD7"/>
    <w:rsid w:val="009E0232"/>
    <w:rsid w:val="009E0239"/>
    <w:rsid w:val="009E0442"/>
    <w:rsid w:val="009E064A"/>
    <w:rsid w:val="009E064C"/>
    <w:rsid w:val="009E06BA"/>
    <w:rsid w:val="009E0702"/>
    <w:rsid w:val="009E0745"/>
    <w:rsid w:val="009E0880"/>
    <w:rsid w:val="009E0B39"/>
    <w:rsid w:val="009E0C48"/>
    <w:rsid w:val="009E0C83"/>
    <w:rsid w:val="009E0CDC"/>
    <w:rsid w:val="009E0D26"/>
    <w:rsid w:val="009E0DC5"/>
    <w:rsid w:val="009E0F09"/>
    <w:rsid w:val="009E0F70"/>
    <w:rsid w:val="009E0F75"/>
    <w:rsid w:val="009E1132"/>
    <w:rsid w:val="009E1234"/>
    <w:rsid w:val="009E12BF"/>
    <w:rsid w:val="009E1314"/>
    <w:rsid w:val="009E1328"/>
    <w:rsid w:val="009E146C"/>
    <w:rsid w:val="009E14CA"/>
    <w:rsid w:val="009E1555"/>
    <w:rsid w:val="009E16EB"/>
    <w:rsid w:val="009E17B5"/>
    <w:rsid w:val="009E1991"/>
    <w:rsid w:val="009E19C9"/>
    <w:rsid w:val="009E1BBE"/>
    <w:rsid w:val="009E1D25"/>
    <w:rsid w:val="009E1DC3"/>
    <w:rsid w:val="009E1E43"/>
    <w:rsid w:val="009E1E87"/>
    <w:rsid w:val="009E20F1"/>
    <w:rsid w:val="009E227B"/>
    <w:rsid w:val="009E2580"/>
    <w:rsid w:val="009E2608"/>
    <w:rsid w:val="009E2714"/>
    <w:rsid w:val="009E2754"/>
    <w:rsid w:val="009E28D1"/>
    <w:rsid w:val="009E2919"/>
    <w:rsid w:val="009E29B2"/>
    <w:rsid w:val="009E2A1A"/>
    <w:rsid w:val="009E2A9A"/>
    <w:rsid w:val="009E2D02"/>
    <w:rsid w:val="009E2D34"/>
    <w:rsid w:val="009E2D51"/>
    <w:rsid w:val="009E2EAD"/>
    <w:rsid w:val="009E3040"/>
    <w:rsid w:val="009E3078"/>
    <w:rsid w:val="009E30C6"/>
    <w:rsid w:val="009E3130"/>
    <w:rsid w:val="009E3346"/>
    <w:rsid w:val="009E3365"/>
    <w:rsid w:val="009E345D"/>
    <w:rsid w:val="009E34AC"/>
    <w:rsid w:val="009E3648"/>
    <w:rsid w:val="009E3937"/>
    <w:rsid w:val="009E3A5B"/>
    <w:rsid w:val="009E3A79"/>
    <w:rsid w:val="009E3BE5"/>
    <w:rsid w:val="009E3C6A"/>
    <w:rsid w:val="009E3D2B"/>
    <w:rsid w:val="009E3EEE"/>
    <w:rsid w:val="009E3F91"/>
    <w:rsid w:val="009E4619"/>
    <w:rsid w:val="009E486E"/>
    <w:rsid w:val="009E4870"/>
    <w:rsid w:val="009E4ADC"/>
    <w:rsid w:val="009E4E81"/>
    <w:rsid w:val="009E4E8E"/>
    <w:rsid w:val="009E4EB7"/>
    <w:rsid w:val="009E4EE3"/>
    <w:rsid w:val="009E50B8"/>
    <w:rsid w:val="009E5125"/>
    <w:rsid w:val="009E5146"/>
    <w:rsid w:val="009E5225"/>
    <w:rsid w:val="009E523D"/>
    <w:rsid w:val="009E529D"/>
    <w:rsid w:val="009E52EF"/>
    <w:rsid w:val="009E54AB"/>
    <w:rsid w:val="009E5569"/>
    <w:rsid w:val="009E5581"/>
    <w:rsid w:val="009E5676"/>
    <w:rsid w:val="009E5726"/>
    <w:rsid w:val="009E5737"/>
    <w:rsid w:val="009E591D"/>
    <w:rsid w:val="009E5986"/>
    <w:rsid w:val="009E5994"/>
    <w:rsid w:val="009E5BA2"/>
    <w:rsid w:val="009E5E0B"/>
    <w:rsid w:val="009E5F3A"/>
    <w:rsid w:val="009E6020"/>
    <w:rsid w:val="009E604E"/>
    <w:rsid w:val="009E6298"/>
    <w:rsid w:val="009E62C7"/>
    <w:rsid w:val="009E62D4"/>
    <w:rsid w:val="009E6313"/>
    <w:rsid w:val="009E63E8"/>
    <w:rsid w:val="009E65C8"/>
    <w:rsid w:val="009E675C"/>
    <w:rsid w:val="009E678F"/>
    <w:rsid w:val="009E690F"/>
    <w:rsid w:val="009E6A02"/>
    <w:rsid w:val="009E6A80"/>
    <w:rsid w:val="009E6B1B"/>
    <w:rsid w:val="009E6B39"/>
    <w:rsid w:val="009E6BD0"/>
    <w:rsid w:val="009E6C59"/>
    <w:rsid w:val="009E6E2C"/>
    <w:rsid w:val="009E6E32"/>
    <w:rsid w:val="009E6E57"/>
    <w:rsid w:val="009E6E61"/>
    <w:rsid w:val="009E6F69"/>
    <w:rsid w:val="009E719D"/>
    <w:rsid w:val="009E7438"/>
    <w:rsid w:val="009E7545"/>
    <w:rsid w:val="009E76B9"/>
    <w:rsid w:val="009E76F3"/>
    <w:rsid w:val="009E77D8"/>
    <w:rsid w:val="009E79F3"/>
    <w:rsid w:val="009E79F6"/>
    <w:rsid w:val="009E7A8D"/>
    <w:rsid w:val="009E7B28"/>
    <w:rsid w:val="009E7B50"/>
    <w:rsid w:val="009E7D59"/>
    <w:rsid w:val="009E7EE8"/>
    <w:rsid w:val="009F0457"/>
    <w:rsid w:val="009F047A"/>
    <w:rsid w:val="009F04A3"/>
    <w:rsid w:val="009F0502"/>
    <w:rsid w:val="009F05BC"/>
    <w:rsid w:val="009F06D6"/>
    <w:rsid w:val="009F082A"/>
    <w:rsid w:val="009F0891"/>
    <w:rsid w:val="009F0A1A"/>
    <w:rsid w:val="009F0A48"/>
    <w:rsid w:val="009F0AB0"/>
    <w:rsid w:val="009F0AFE"/>
    <w:rsid w:val="009F0B20"/>
    <w:rsid w:val="009F0B68"/>
    <w:rsid w:val="009F0BA4"/>
    <w:rsid w:val="009F0BD4"/>
    <w:rsid w:val="009F0D22"/>
    <w:rsid w:val="009F0E87"/>
    <w:rsid w:val="009F102F"/>
    <w:rsid w:val="009F1056"/>
    <w:rsid w:val="009F10D3"/>
    <w:rsid w:val="009F1118"/>
    <w:rsid w:val="009F117B"/>
    <w:rsid w:val="009F1393"/>
    <w:rsid w:val="009F13DF"/>
    <w:rsid w:val="009F14F7"/>
    <w:rsid w:val="009F1591"/>
    <w:rsid w:val="009F1623"/>
    <w:rsid w:val="009F1633"/>
    <w:rsid w:val="009F1778"/>
    <w:rsid w:val="009F180A"/>
    <w:rsid w:val="009F1813"/>
    <w:rsid w:val="009F19DC"/>
    <w:rsid w:val="009F1BA9"/>
    <w:rsid w:val="009F1C07"/>
    <w:rsid w:val="009F1C13"/>
    <w:rsid w:val="009F1C7E"/>
    <w:rsid w:val="009F1CB6"/>
    <w:rsid w:val="009F1CD8"/>
    <w:rsid w:val="009F1D75"/>
    <w:rsid w:val="009F1EEB"/>
    <w:rsid w:val="009F21E9"/>
    <w:rsid w:val="009F226C"/>
    <w:rsid w:val="009F2407"/>
    <w:rsid w:val="009F25C0"/>
    <w:rsid w:val="009F25CD"/>
    <w:rsid w:val="009F2600"/>
    <w:rsid w:val="009F2616"/>
    <w:rsid w:val="009F27AE"/>
    <w:rsid w:val="009F28D0"/>
    <w:rsid w:val="009F290E"/>
    <w:rsid w:val="009F295A"/>
    <w:rsid w:val="009F29AE"/>
    <w:rsid w:val="009F2A7D"/>
    <w:rsid w:val="009F2CD8"/>
    <w:rsid w:val="009F2E43"/>
    <w:rsid w:val="009F2ED1"/>
    <w:rsid w:val="009F305E"/>
    <w:rsid w:val="009F31C9"/>
    <w:rsid w:val="009F3235"/>
    <w:rsid w:val="009F33BA"/>
    <w:rsid w:val="009F3428"/>
    <w:rsid w:val="009F35C9"/>
    <w:rsid w:val="009F366D"/>
    <w:rsid w:val="009F38B7"/>
    <w:rsid w:val="009F38ED"/>
    <w:rsid w:val="009F39CD"/>
    <w:rsid w:val="009F3A05"/>
    <w:rsid w:val="009F3A23"/>
    <w:rsid w:val="009F3AC4"/>
    <w:rsid w:val="009F3FD9"/>
    <w:rsid w:val="009F4191"/>
    <w:rsid w:val="009F42DB"/>
    <w:rsid w:val="009F4505"/>
    <w:rsid w:val="009F453F"/>
    <w:rsid w:val="009F457A"/>
    <w:rsid w:val="009F45CC"/>
    <w:rsid w:val="009F4614"/>
    <w:rsid w:val="009F4645"/>
    <w:rsid w:val="009F4719"/>
    <w:rsid w:val="009F4759"/>
    <w:rsid w:val="009F47EF"/>
    <w:rsid w:val="009F4887"/>
    <w:rsid w:val="009F48FB"/>
    <w:rsid w:val="009F4908"/>
    <w:rsid w:val="009F4956"/>
    <w:rsid w:val="009F4ABB"/>
    <w:rsid w:val="009F4B14"/>
    <w:rsid w:val="009F4B21"/>
    <w:rsid w:val="009F4B22"/>
    <w:rsid w:val="009F4BCB"/>
    <w:rsid w:val="009F4D65"/>
    <w:rsid w:val="009F4E4B"/>
    <w:rsid w:val="009F4E76"/>
    <w:rsid w:val="009F4EFA"/>
    <w:rsid w:val="009F51DB"/>
    <w:rsid w:val="009F52B0"/>
    <w:rsid w:val="009F52C3"/>
    <w:rsid w:val="009F53EB"/>
    <w:rsid w:val="009F5506"/>
    <w:rsid w:val="009F553C"/>
    <w:rsid w:val="009F574D"/>
    <w:rsid w:val="009F5766"/>
    <w:rsid w:val="009F57DE"/>
    <w:rsid w:val="009F5B93"/>
    <w:rsid w:val="009F5C1A"/>
    <w:rsid w:val="009F5CA2"/>
    <w:rsid w:val="009F5CFC"/>
    <w:rsid w:val="009F5DC5"/>
    <w:rsid w:val="009F5F46"/>
    <w:rsid w:val="009F5F63"/>
    <w:rsid w:val="009F5FD7"/>
    <w:rsid w:val="009F6181"/>
    <w:rsid w:val="009F6221"/>
    <w:rsid w:val="009F64C8"/>
    <w:rsid w:val="009F6525"/>
    <w:rsid w:val="009F6793"/>
    <w:rsid w:val="009F67B7"/>
    <w:rsid w:val="009F67D6"/>
    <w:rsid w:val="009F683D"/>
    <w:rsid w:val="009F699E"/>
    <w:rsid w:val="009F6BC4"/>
    <w:rsid w:val="009F6C4F"/>
    <w:rsid w:val="009F6D80"/>
    <w:rsid w:val="009F6DAE"/>
    <w:rsid w:val="009F6E42"/>
    <w:rsid w:val="009F6EB9"/>
    <w:rsid w:val="009F6FB9"/>
    <w:rsid w:val="009F6FBC"/>
    <w:rsid w:val="009F700D"/>
    <w:rsid w:val="009F7033"/>
    <w:rsid w:val="009F7041"/>
    <w:rsid w:val="009F7056"/>
    <w:rsid w:val="009F70B8"/>
    <w:rsid w:val="009F70E9"/>
    <w:rsid w:val="009F7104"/>
    <w:rsid w:val="009F71A6"/>
    <w:rsid w:val="009F7257"/>
    <w:rsid w:val="009F7312"/>
    <w:rsid w:val="009F7318"/>
    <w:rsid w:val="009F756A"/>
    <w:rsid w:val="009F776E"/>
    <w:rsid w:val="009F795A"/>
    <w:rsid w:val="009F7B7A"/>
    <w:rsid w:val="009F7C8E"/>
    <w:rsid w:val="009F7D4A"/>
    <w:rsid w:val="009F7DB0"/>
    <w:rsid w:val="009F7E7D"/>
    <w:rsid w:val="009F7E9D"/>
    <w:rsid w:val="00A00190"/>
    <w:rsid w:val="00A00322"/>
    <w:rsid w:val="00A0032C"/>
    <w:rsid w:val="00A0051B"/>
    <w:rsid w:val="00A00520"/>
    <w:rsid w:val="00A00538"/>
    <w:rsid w:val="00A00607"/>
    <w:rsid w:val="00A006AB"/>
    <w:rsid w:val="00A006DA"/>
    <w:rsid w:val="00A0076B"/>
    <w:rsid w:val="00A00798"/>
    <w:rsid w:val="00A00880"/>
    <w:rsid w:val="00A00925"/>
    <w:rsid w:val="00A00932"/>
    <w:rsid w:val="00A0096A"/>
    <w:rsid w:val="00A00A1B"/>
    <w:rsid w:val="00A00B8E"/>
    <w:rsid w:val="00A00C3F"/>
    <w:rsid w:val="00A00D9E"/>
    <w:rsid w:val="00A00DF0"/>
    <w:rsid w:val="00A00E1C"/>
    <w:rsid w:val="00A011AA"/>
    <w:rsid w:val="00A012F2"/>
    <w:rsid w:val="00A0135E"/>
    <w:rsid w:val="00A01430"/>
    <w:rsid w:val="00A01573"/>
    <w:rsid w:val="00A015A1"/>
    <w:rsid w:val="00A016C1"/>
    <w:rsid w:val="00A01705"/>
    <w:rsid w:val="00A01926"/>
    <w:rsid w:val="00A019AB"/>
    <w:rsid w:val="00A01DB2"/>
    <w:rsid w:val="00A0200D"/>
    <w:rsid w:val="00A020AB"/>
    <w:rsid w:val="00A0228B"/>
    <w:rsid w:val="00A0240F"/>
    <w:rsid w:val="00A02687"/>
    <w:rsid w:val="00A02812"/>
    <w:rsid w:val="00A0281C"/>
    <w:rsid w:val="00A028CE"/>
    <w:rsid w:val="00A02919"/>
    <w:rsid w:val="00A02BF6"/>
    <w:rsid w:val="00A02E38"/>
    <w:rsid w:val="00A02E79"/>
    <w:rsid w:val="00A02E96"/>
    <w:rsid w:val="00A02ECE"/>
    <w:rsid w:val="00A02F4B"/>
    <w:rsid w:val="00A03045"/>
    <w:rsid w:val="00A03075"/>
    <w:rsid w:val="00A03123"/>
    <w:rsid w:val="00A03126"/>
    <w:rsid w:val="00A03395"/>
    <w:rsid w:val="00A03434"/>
    <w:rsid w:val="00A034BC"/>
    <w:rsid w:val="00A036AD"/>
    <w:rsid w:val="00A03700"/>
    <w:rsid w:val="00A037CF"/>
    <w:rsid w:val="00A037D5"/>
    <w:rsid w:val="00A037EE"/>
    <w:rsid w:val="00A0386F"/>
    <w:rsid w:val="00A03A42"/>
    <w:rsid w:val="00A03B1A"/>
    <w:rsid w:val="00A03C81"/>
    <w:rsid w:val="00A03CF0"/>
    <w:rsid w:val="00A03D5A"/>
    <w:rsid w:val="00A03EDD"/>
    <w:rsid w:val="00A040FF"/>
    <w:rsid w:val="00A041E3"/>
    <w:rsid w:val="00A04233"/>
    <w:rsid w:val="00A0429A"/>
    <w:rsid w:val="00A042F6"/>
    <w:rsid w:val="00A0430A"/>
    <w:rsid w:val="00A043FE"/>
    <w:rsid w:val="00A04433"/>
    <w:rsid w:val="00A0449B"/>
    <w:rsid w:val="00A045E1"/>
    <w:rsid w:val="00A04613"/>
    <w:rsid w:val="00A04783"/>
    <w:rsid w:val="00A04788"/>
    <w:rsid w:val="00A0481D"/>
    <w:rsid w:val="00A04BC4"/>
    <w:rsid w:val="00A04D9D"/>
    <w:rsid w:val="00A04E01"/>
    <w:rsid w:val="00A04EC6"/>
    <w:rsid w:val="00A051CD"/>
    <w:rsid w:val="00A0524C"/>
    <w:rsid w:val="00A052F4"/>
    <w:rsid w:val="00A05330"/>
    <w:rsid w:val="00A053D1"/>
    <w:rsid w:val="00A0541F"/>
    <w:rsid w:val="00A05570"/>
    <w:rsid w:val="00A055F8"/>
    <w:rsid w:val="00A05611"/>
    <w:rsid w:val="00A0571C"/>
    <w:rsid w:val="00A05964"/>
    <w:rsid w:val="00A05A84"/>
    <w:rsid w:val="00A05AEC"/>
    <w:rsid w:val="00A05B23"/>
    <w:rsid w:val="00A05C90"/>
    <w:rsid w:val="00A05E09"/>
    <w:rsid w:val="00A05F4E"/>
    <w:rsid w:val="00A05FFA"/>
    <w:rsid w:val="00A060F0"/>
    <w:rsid w:val="00A061CA"/>
    <w:rsid w:val="00A061F6"/>
    <w:rsid w:val="00A0622D"/>
    <w:rsid w:val="00A06298"/>
    <w:rsid w:val="00A062CA"/>
    <w:rsid w:val="00A06644"/>
    <w:rsid w:val="00A06859"/>
    <w:rsid w:val="00A068B0"/>
    <w:rsid w:val="00A06983"/>
    <w:rsid w:val="00A06B43"/>
    <w:rsid w:val="00A06C5E"/>
    <w:rsid w:val="00A06CBF"/>
    <w:rsid w:val="00A06DB6"/>
    <w:rsid w:val="00A06EE2"/>
    <w:rsid w:val="00A07021"/>
    <w:rsid w:val="00A07042"/>
    <w:rsid w:val="00A0707C"/>
    <w:rsid w:val="00A0727E"/>
    <w:rsid w:val="00A0730E"/>
    <w:rsid w:val="00A0746B"/>
    <w:rsid w:val="00A07498"/>
    <w:rsid w:val="00A074D3"/>
    <w:rsid w:val="00A07549"/>
    <w:rsid w:val="00A07645"/>
    <w:rsid w:val="00A0791D"/>
    <w:rsid w:val="00A0792F"/>
    <w:rsid w:val="00A079D3"/>
    <w:rsid w:val="00A079F6"/>
    <w:rsid w:val="00A07C04"/>
    <w:rsid w:val="00A07C2E"/>
    <w:rsid w:val="00A07C7A"/>
    <w:rsid w:val="00A07D2D"/>
    <w:rsid w:val="00A07D94"/>
    <w:rsid w:val="00A10039"/>
    <w:rsid w:val="00A100DE"/>
    <w:rsid w:val="00A101CD"/>
    <w:rsid w:val="00A101E2"/>
    <w:rsid w:val="00A101F8"/>
    <w:rsid w:val="00A10304"/>
    <w:rsid w:val="00A104AB"/>
    <w:rsid w:val="00A104C0"/>
    <w:rsid w:val="00A10620"/>
    <w:rsid w:val="00A10621"/>
    <w:rsid w:val="00A10649"/>
    <w:rsid w:val="00A10697"/>
    <w:rsid w:val="00A1076D"/>
    <w:rsid w:val="00A10888"/>
    <w:rsid w:val="00A10911"/>
    <w:rsid w:val="00A10987"/>
    <w:rsid w:val="00A109EF"/>
    <w:rsid w:val="00A10A0F"/>
    <w:rsid w:val="00A10B96"/>
    <w:rsid w:val="00A10D04"/>
    <w:rsid w:val="00A10D1D"/>
    <w:rsid w:val="00A10EF7"/>
    <w:rsid w:val="00A11080"/>
    <w:rsid w:val="00A11362"/>
    <w:rsid w:val="00A11407"/>
    <w:rsid w:val="00A1144E"/>
    <w:rsid w:val="00A11657"/>
    <w:rsid w:val="00A116A4"/>
    <w:rsid w:val="00A1192D"/>
    <w:rsid w:val="00A11CCA"/>
    <w:rsid w:val="00A11D0E"/>
    <w:rsid w:val="00A11D60"/>
    <w:rsid w:val="00A11E36"/>
    <w:rsid w:val="00A11E97"/>
    <w:rsid w:val="00A11F03"/>
    <w:rsid w:val="00A11F9C"/>
    <w:rsid w:val="00A12190"/>
    <w:rsid w:val="00A123A5"/>
    <w:rsid w:val="00A123FF"/>
    <w:rsid w:val="00A12448"/>
    <w:rsid w:val="00A1249B"/>
    <w:rsid w:val="00A1251E"/>
    <w:rsid w:val="00A1269E"/>
    <w:rsid w:val="00A126CD"/>
    <w:rsid w:val="00A12776"/>
    <w:rsid w:val="00A12849"/>
    <w:rsid w:val="00A128AA"/>
    <w:rsid w:val="00A12AB4"/>
    <w:rsid w:val="00A12AC8"/>
    <w:rsid w:val="00A12BAC"/>
    <w:rsid w:val="00A12BAD"/>
    <w:rsid w:val="00A12BEB"/>
    <w:rsid w:val="00A12BF6"/>
    <w:rsid w:val="00A12C4D"/>
    <w:rsid w:val="00A12D1E"/>
    <w:rsid w:val="00A12E05"/>
    <w:rsid w:val="00A13276"/>
    <w:rsid w:val="00A133AD"/>
    <w:rsid w:val="00A13440"/>
    <w:rsid w:val="00A1355D"/>
    <w:rsid w:val="00A135FC"/>
    <w:rsid w:val="00A13665"/>
    <w:rsid w:val="00A137BB"/>
    <w:rsid w:val="00A137C9"/>
    <w:rsid w:val="00A1380C"/>
    <w:rsid w:val="00A139A1"/>
    <w:rsid w:val="00A13B9A"/>
    <w:rsid w:val="00A13BCC"/>
    <w:rsid w:val="00A13C0B"/>
    <w:rsid w:val="00A13C45"/>
    <w:rsid w:val="00A13CAB"/>
    <w:rsid w:val="00A13F15"/>
    <w:rsid w:val="00A13F9A"/>
    <w:rsid w:val="00A14210"/>
    <w:rsid w:val="00A142C1"/>
    <w:rsid w:val="00A14309"/>
    <w:rsid w:val="00A1458F"/>
    <w:rsid w:val="00A145FE"/>
    <w:rsid w:val="00A14712"/>
    <w:rsid w:val="00A1472B"/>
    <w:rsid w:val="00A1474F"/>
    <w:rsid w:val="00A1489E"/>
    <w:rsid w:val="00A148F7"/>
    <w:rsid w:val="00A14918"/>
    <w:rsid w:val="00A1498F"/>
    <w:rsid w:val="00A14A77"/>
    <w:rsid w:val="00A14A86"/>
    <w:rsid w:val="00A14C55"/>
    <w:rsid w:val="00A14DCC"/>
    <w:rsid w:val="00A14E5B"/>
    <w:rsid w:val="00A15057"/>
    <w:rsid w:val="00A15066"/>
    <w:rsid w:val="00A150D2"/>
    <w:rsid w:val="00A150EE"/>
    <w:rsid w:val="00A1528B"/>
    <w:rsid w:val="00A152AB"/>
    <w:rsid w:val="00A15332"/>
    <w:rsid w:val="00A1549D"/>
    <w:rsid w:val="00A156BC"/>
    <w:rsid w:val="00A1577E"/>
    <w:rsid w:val="00A157BA"/>
    <w:rsid w:val="00A158A2"/>
    <w:rsid w:val="00A158C5"/>
    <w:rsid w:val="00A1597D"/>
    <w:rsid w:val="00A15A98"/>
    <w:rsid w:val="00A15CE4"/>
    <w:rsid w:val="00A15D75"/>
    <w:rsid w:val="00A15E7E"/>
    <w:rsid w:val="00A15F67"/>
    <w:rsid w:val="00A1600D"/>
    <w:rsid w:val="00A16022"/>
    <w:rsid w:val="00A16071"/>
    <w:rsid w:val="00A163CD"/>
    <w:rsid w:val="00A1659D"/>
    <w:rsid w:val="00A165D5"/>
    <w:rsid w:val="00A1667E"/>
    <w:rsid w:val="00A1674A"/>
    <w:rsid w:val="00A168E5"/>
    <w:rsid w:val="00A16A70"/>
    <w:rsid w:val="00A16DBB"/>
    <w:rsid w:val="00A16DE1"/>
    <w:rsid w:val="00A16F34"/>
    <w:rsid w:val="00A16F9A"/>
    <w:rsid w:val="00A16FAF"/>
    <w:rsid w:val="00A1704D"/>
    <w:rsid w:val="00A171F1"/>
    <w:rsid w:val="00A17325"/>
    <w:rsid w:val="00A174DD"/>
    <w:rsid w:val="00A17506"/>
    <w:rsid w:val="00A175DD"/>
    <w:rsid w:val="00A1764B"/>
    <w:rsid w:val="00A177B8"/>
    <w:rsid w:val="00A1780D"/>
    <w:rsid w:val="00A1782A"/>
    <w:rsid w:val="00A17C99"/>
    <w:rsid w:val="00A17C9E"/>
    <w:rsid w:val="00A17E4B"/>
    <w:rsid w:val="00A17EA9"/>
    <w:rsid w:val="00A17EC7"/>
    <w:rsid w:val="00A200C8"/>
    <w:rsid w:val="00A201F2"/>
    <w:rsid w:val="00A20434"/>
    <w:rsid w:val="00A20582"/>
    <w:rsid w:val="00A20635"/>
    <w:rsid w:val="00A207FD"/>
    <w:rsid w:val="00A20970"/>
    <w:rsid w:val="00A209FA"/>
    <w:rsid w:val="00A20A55"/>
    <w:rsid w:val="00A20A78"/>
    <w:rsid w:val="00A20B52"/>
    <w:rsid w:val="00A20C04"/>
    <w:rsid w:val="00A20C2F"/>
    <w:rsid w:val="00A20CEC"/>
    <w:rsid w:val="00A2108B"/>
    <w:rsid w:val="00A21487"/>
    <w:rsid w:val="00A2152F"/>
    <w:rsid w:val="00A21706"/>
    <w:rsid w:val="00A21842"/>
    <w:rsid w:val="00A218F5"/>
    <w:rsid w:val="00A21AD7"/>
    <w:rsid w:val="00A21D18"/>
    <w:rsid w:val="00A21E0E"/>
    <w:rsid w:val="00A21E9F"/>
    <w:rsid w:val="00A21F6D"/>
    <w:rsid w:val="00A22191"/>
    <w:rsid w:val="00A22266"/>
    <w:rsid w:val="00A22281"/>
    <w:rsid w:val="00A224AD"/>
    <w:rsid w:val="00A227BB"/>
    <w:rsid w:val="00A228B0"/>
    <w:rsid w:val="00A22929"/>
    <w:rsid w:val="00A22A0D"/>
    <w:rsid w:val="00A22A2B"/>
    <w:rsid w:val="00A22A38"/>
    <w:rsid w:val="00A22AE5"/>
    <w:rsid w:val="00A22CA9"/>
    <w:rsid w:val="00A22D61"/>
    <w:rsid w:val="00A22E09"/>
    <w:rsid w:val="00A22E52"/>
    <w:rsid w:val="00A22F14"/>
    <w:rsid w:val="00A22F29"/>
    <w:rsid w:val="00A22FBB"/>
    <w:rsid w:val="00A2300E"/>
    <w:rsid w:val="00A23169"/>
    <w:rsid w:val="00A2317F"/>
    <w:rsid w:val="00A2345E"/>
    <w:rsid w:val="00A234D0"/>
    <w:rsid w:val="00A23569"/>
    <w:rsid w:val="00A2356B"/>
    <w:rsid w:val="00A23630"/>
    <w:rsid w:val="00A236E4"/>
    <w:rsid w:val="00A23959"/>
    <w:rsid w:val="00A23BCE"/>
    <w:rsid w:val="00A23CE9"/>
    <w:rsid w:val="00A23E1C"/>
    <w:rsid w:val="00A23EC6"/>
    <w:rsid w:val="00A23F8F"/>
    <w:rsid w:val="00A2400F"/>
    <w:rsid w:val="00A240D0"/>
    <w:rsid w:val="00A24134"/>
    <w:rsid w:val="00A241E3"/>
    <w:rsid w:val="00A2439A"/>
    <w:rsid w:val="00A24436"/>
    <w:rsid w:val="00A2445C"/>
    <w:rsid w:val="00A2446F"/>
    <w:rsid w:val="00A24503"/>
    <w:rsid w:val="00A24663"/>
    <w:rsid w:val="00A249CD"/>
    <w:rsid w:val="00A249F3"/>
    <w:rsid w:val="00A24A12"/>
    <w:rsid w:val="00A24DE5"/>
    <w:rsid w:val="00A24EAF"/>
    <w:rsid w:val="00A24ED7"/>
    <w:rsid w:val="00A24F25"/>
    <w:rsid w:val="00A24FA0"/>
    <w:rsid w:val="00A24FE8"/>
    <w:rsid w:val="00A25109"/>
    <w:rsid w:val="00A25294"/>
    <w:rsid w:val="00A253A9"/>
    <w:rsid w:val="00A253B7"/>
    <w:rsid w:val="00A253C0"/>
    <w:rsid w:val="00A25401"/>
    <w:rsid w:val="00A25535"/>
    <w:rsid w:val="00A256D0"/>
    <w:rsid w:val="00A257F5"/>
    <w:rsid w:val="00A25833"/>
    <w:rsid w:val="00A25937"/>
    <w:rsid w:val="00A25996"/>
    <w:rsid w:val="00A25A2C"/>
    <w:rsid w:val="00A25B2B"/>
    <w:rsid w:val="00A25B4C"/>
    <w:rsid w:val="00A25BE6"/>
    <w:rsid w:val="00A25C1E"/>
    <w:rsid w:val="00A25C81"/>
    <w:rsid w:val="00A25E86"/>
    <w:rsid w:val="00A25FC5"/>
    <w:rsid w:val="00A26061"/>
    <w:rsid w:val="00A261A1"/>
    <w:rsid w:val="00A262AE"/>
    <w:rsid w:val="00A26431"/>
    <w:rsid w:val="00A264AF"/>
    <w:rsid w:val="00A26717"/>
    <w:rsid w:val="00A267BA"/>
    <w:rsid w:val="00A267D2"/>
    <w:rsid w:val="00A2687E"/>
    <w:rsid w:val="00A26955"/>
    <w:rsid w:val="00A26983"/>
    <w:rsid w:val="00A26A9C"/>
    <w:rsid w:val="00A26C0C"/>
    <w:rsid w:val="00A26C98"/>
    <w:rsid w:val="00A26CE7"/>
    <w:rsid w:val="00A26DC0"/>
    <w:rsid w:val="00A26DCA"/>
    <w:rsid w:val="00A26E39"/>
    <w:rsid w:val="00A26FDD"/>
    <w:rsid w:val="00A27178"/>
    <w:rsid w:val="00A27194"/>
    <w:rsid w:val="00A273B6"/>
    <w:rsid w:val="00A274BE"/>
    <w:rsid w:val="00A274F1"/>
    <w:rsid w:val="00A2754F"/>
    <w:rsid w:val="00A276F5"/>
    <w:rsid w:val="00A27876"/>
    <w:rsid w:val="00A27990"/>
    <w:rsid w:val="00A27A03"/>
    <w:rsid w:val="00A27AC0"/>
    <w:rsid w:val="00A27CB5"/>
    <w:rsid w:val="00A27D27"/>
    <w:rsid w:val="00A300AE"/>
    <w:rsid w:val="00A300E9"/>
    <w:rsid w:val="00A30384"/>
    <w:rsid w:val="00A303AC"/>
    <w:rsid w:val="00A304AB"/>
    <w:rsid w:val="00A306D1"/>
    <w:rsid w:val="00A30772"/>
    <w:rsid w:val="00A30921"/>
    <w:rsid w:val="00A309B6"/>
    <w:rsid w:val="00A309FE"/>
    <w:rsid w:val="00A30B46"/>
    <w:rsid w:val="00A30CA0"/>
    <w:rsid w:val="00A30EFF"/>
    <w:rsid w:val="00A30F84"/>
    <w:rsid w:val="00A30FB9"/>
    <w:rsid w:val="00A30FE3"/>
    <w:rsid w:val="00A30FFB"/>
    <w:rsid w:val="00A3101C"/>
    <w:rsid w:val="00A310F9"/>
    <w:rsid w:val="00A312A2"/>
    <w:rsid w:val="00A3150D"/>
    <w:rsid w:val="00A31511"/>
    <w:rsid w:val="00A31612"/>
    <w:rsid w:val="00A31708"/>
    <w:rsid w:val="00A3174D"/>
    <w:rsid w:val="00A3180D"/>
    <w:rsid w:val="00A318FB"/>
    <w:rsid w:val="00A31A1B"/>
    <w:rsid w:val="00A31A29"/>
    <w:rsid w:val="00A31A33"/>
    <w:rsid w:val="00A31B30"/>
    <w:rsid w:val="00A31DCD"/>
    <w:rsid w:val="00A31EE9"/>
    <w:rsid w:val="00A31F27"/>
    <w:rsid w:val="00A32057"/>
    <w:rsid w:val="00A320F9"/>
    <w:rsid w:val="00A32115"/>
    <w:rsid w:val="00A323AD"/>
    <w:rsid w:val="00A323AF"/>
    <w:rsid w:val="00A32520"/>
    <w:rsid w:val="00A325BA"/>
    <w:rsid w:val="00A325D1"/>
    <w:rsid w:val="00A325D8"/>
    <w:rsid w:val="00A325E9"/>
    <w:rsid w:val="00A326C7"/>
    <w:rsid w:val="00A326D6"/>
    <w:rsid w:val="00A3271D"/>
    <w:rsid w:val="00A327B0"/>
    <w:rsid w:val="00A327D0"/>
    <w:rsid w:val="00A329F1"/>
    <w:rsid w:val="00A329F7"/>
    <w:rsid w:val="00A32CFE"/>
    <w:rsid w:val="00A32D4E"/>
    <w:rsid w:val="00A32DDF"/>
    <w:rsid w:val="00A3304D"/>
    <w:rsid w:val="00A330B7"/>
    <w:rsid w:val="00A331C5"/>
    <w:rsid w:val="00A33266"/>
    <w:rsid w:val="00A3334D"/>
    <w:rsid w:val="00A333AE"/>
    <w:rsid w:val="00A334A5"/>
    <w:rsid w:val="00A3378F"/>
    <w:rsid w:val="00A337FF"/>
    <w:rsid w:val="00A33940"/>
    <w:rsid w:val="00A339FB"/>
    <w:rsid w:val="00A33A08"/>
    <w:rsid w:val="00A33A66"/>
    <w:rsid w:val="00A33B0A"/>
    <w:rsid w:val="00A33D1B"/>
    <w:rsid w:val="00A33E17"/>
    <w:rsid w:val="00A33F6E"/>
    <w:rsid w:val="00A33FC9"/>
    <w:rsid w:val="00A3401C"/>
    <w:rsid w:val="00A340CC"/>
    <w:rsid w:val="00A340D6"/>
    <w:rsid w:val="00A3458B"/>
    <w:rsid w:val="00A345A7"/>
    <w:rsid w:val="00A345D0"/>
    <w:rsid w:val="00A3482F"/>
    <w:rsid w:val="00A349C2"/>
    <w:rsid w:val="00A34A4A"/>
    <w:rsid w:val="00A34A4F"/>
    <w:rsid w:val="00A34AEF"/>
    <w:rsid w:val="00A34E12"/>
    <w:rsid w:val="00A34E2A"/>
    <w:rsid w:val="00A34EB0"/>
    <w:rsid w:val="00A350F4"/>
    <w:rsid w:val="00A351B2"/>
    <w:rsid w:val="00A351FC"/>
    <w:rsid w:val="00A352AE"/>
    <w:rsid w:val="00A353EF"/>
    <w:rsid w:val="00A354E5"/>
    <w:rsid w:val="00A355AD"/>
    <w:rsid w:val="00A35661"/>
    <w:rsid w:val="00A357C7"/>
    <w:rsid w:val="00A357F7"/>
    <w:rsid w:val="00A35BEA"/>
    <w:rsid w:val="00A35C1D"/>
    <w:rsid w:val="00A35C83"/>
    <w:rsid w:val="00A35CCA"/>
    <w:rsid w:val="00A35CCE"/>
    <w:rsid w:val="00A35CD0"/>
    <w:rsid w:val="00A35D7D"/>
    <w:rsid w:val="00A35DB5"/>
    <w:rsid w:val="00A3604B"/>
    <w:rsid w:val="00A360EF"/>
    <w:rsid w:val="00A360FE"/>
    <w:rsid w:val="00A36182"/>
    <w:rsid w:val="00A363A4"/>
    <w:rsid w:val="00A363DC"/>
    <w:rsid w:val="00A36463"/>
    <w:rsid w:val="00A365BB"/>
    <w:rsid w:val="00A36784"/>
    <w:rsid w:val="00A36818"/>
    <w:rsid w:val="00A36847"/>
    <w:rsid w:val="00A3686C"/>
    <w:rsid w:val="00A3697F"/>
    <w:rsid w:val="00A36997"/>
    <w:rsid w:val="00A36AAC"/>
    <w:rsid w:val="00A36AD7"/>
    <w:rsid w:val="00A36AEF"/>
    <w:rsid w:val="00A36B79"/>
    <w:rsid w:val="00A36BF6"/>
    <w:rsid w:val="00A36C11"/>
    <w:rsid w:val="00A36C64"/>
    <w:rsid w:val="00A36CE3"/>
    <w:rsid w:val="00A36E6B"/>
    <w:rsid w:val="00A36F0B"/>
    <w:rsid w:val="00A37057"/>
    <w:rsid w:val="00A37082"/>
    <w:rsid w:val="00A370A3"/>
    <w:rsid w:val="00A371F2"/>
    <w:rsid w:val="00A372AC"/>
    <w:rsid w:val="00A37324"/>
    <w:rsid w:val="00A374C1"/>
    <w:rsid w:val="00A375AC"/>
    <w:rsid w:val="00A375CE"/>
    <w:rsid w:val="00A3784E"/>
    <w:rsid w:val="00A37A79"/>
    <w:rsid w:val="00A37AE0"/>
    <w:rsid w:val="00A37B47"/>
    <w:rsid w:val="00A37C0A"/>
    <w:rsid w:val="00A37C46"/>
    <w:rsid w:val="00A37DD5"/>
    <w:rsid w:val="00A40114"/>
    <w:rsid w:val="00A401E4"/>
    <w:rsid w:val="00A401FB"/>
    <w:rsid w:val="00A4021F"/>
    <w:rsid w:val="00A4032B"/>
    <w:rsid w:val="00A4032E"/>
    <w:rsid w:val="00A4041A"/>
    <w:rsid w:val="00A40472"/>
    <w:rsid w:val="00A40481"/>
    <w:rsid w:val="00A404A7"/>
    <w:rsid w:val="00A4059C"/>
    <w:rsid w:val="00A4071E"/>
    <w:rsid w:val="00A40787"/>
    <w:rsid w:val="00A409B9"/>
    <w:rsid w:val="00A40A19"/>
    <w:rsid w:val="00A40AFE"/>
    <w:rsid w:val="00A40C27"/>
    <w:rsid w:val="00A40DB6"/>
    <w:rsid w:val="00A40DF0"/>
    <w:rsid w:val="00A40EDD"/>
    <w:rsid w:val="00A40EF7"/>
    <w:rsid w:val="00A40F08"/>
    <w:rsid w:val="00A41001"/>
    <w:rsid w:val="00A41078"/>
    <w:rsid w:val="00A41100"/>
    <w:rsid w:val="00A411C7"/>
    <w:rsid w:val="00A413BC"/>
    <w:rsid w:val="00A413E5"/>
    <w:rsid w:val="00A41411"/>
    <w:rsid w:val="00A41439"/>
    <w:rsid w:val="00A41506"/>
    <w:rsid w:val="00A4153A"/>
    <w:rsid w:val="00A41606"/>
    <w:rsid w:val="00A4163A"/>
    <w:rsid w:val="00A41697"/>
    <w:rsid w:val="00A4195A"/>
    <w:rsid w:val="00A41A79"/>
    <w:rsid w:val="00A41A7E"/>
    <w:rsid w:val="00A41D68"/>
    <w:rsid w:val="00A41DA8"/>
    <w:rsid w:val="00A41F28"/>
    <w:rsid w:val="00A41F93"/>
    <w:rsid w:val="00A41FD8"/>
    <w:rsid w:val="00A42014"/>
    <w:rsid w:val="00A42048"/>
    <w:rsid w:val="00A420CA"/>
    <w:rsid w:val="00A421B4"/>
    <w:rsid w:val="00A425FA"/>
    <w:rsid w:val="00A42639"/>
    <w:rsid w:val="00A4269F"/>
    <w:rsid w:val="00A426DF"/>
    <w:rsid w:val="00A426EE"/>
    <w:rsid w:val="00A427C6"/>
    <w:rsid w:val="00A42830"/>
    <w:rsid w:val="00A4283B"/>
    <w:rsid w:val="00A42990"/>
    <w:rsid w:val="00A42A2E"/>
    <w:rsid w:val="00A42AB0"/>
    <w:rsid w:val="00A42ACC"/>
    <w:rsid w:val="00A42ADA"/>
    <w:rsid w:val="00A42BC1"/>
    <w:rsid w:val="00A42C73"/>
    <w:rsid w:val="00A42D17"/>
    <w:rsid w:val="00A42EC4"/>
    <w:rsid w:val="00A42FC0"/>
    <w:rsid w:val="00A4303A"/>
    <w:rsid w:val="00A4307A"/>
    <w:rsid w:val="00A430BB"/>
    <w:rsid w:val="00A43198"/>
    <w:rsid w:val="00A432FE"/>
    <w:rsid w:val="00A43352"/>
    <w:rsid w:val="00A43429"/>
    <w:rsid w:val="00A43472"/>
    <w:rsid w:val="00A4357F"/>
    <w:rsid w:val="00A435D7"/>
    <w:rsid w:val="00A43684"/>
    <w:rsid w:val="00A436BC"/>
    <w:rsid w:val="00A436F2"/>
    <w:rsid w:val="00A43716"/>
    <w:rsid w:val="00A43762"/>
    <w:rsid w:val="00A43766"/>
    <w:rsid w:val="00A43788"/>
    <w:rsid w:val="00A43911"/>
    <w:rsid w:val="00A43913"/>
    <w:rsid w:val="00A43A40"/>
    <w:rsid w:val="00A43A49"/>
    <w:rsid w:val="00A43B27"/>
    <w:rsid w:val="00A43C45"/>
    <w:rsid w:val="00A43D8F"/>
    <w:rsid w:val="00A43FBB"/>
    <w:rsid w:val="00A44063"/>
    <w:rsid w:val="00A4408A"/>
    <w:rsid w:val="00A440CD"/>
    <w:rsid w:val="00A440F4"/>
    <w:rsid w:val="00A44146"/>
    <w:rsid w:val="00A44325"/>
    <w:rsid w:val="00A4442E"/>
    <w:rsid w:val="00A44481"/>
    <w:rsid w:val="00A447CF"/>
    <w:rsid w:val="00A4494B"/>
    <w:rsid w:val="00A44BB6"/>
    <w:rsid w:val="00A44D2B"/>
    <w:rsid w:val="00A45040"/>
    <w:rsid w:val="00A45090"/>
    <w:rsid w:val="00A450EF"/>
    <w:rsid w:val="00A45276"/>
    <w:rsid w:val="00A45518"/>
    <w:rsid w:val="00A45520"/>
    <w:rsid w:val="00A45579"/>
    <w:rsid w:val="00A4557E"/>
    <w:rsid w:val="00A455B5"/>
    <w:rsid w:val="00A45AE9"/>
    <w:rsid w:val="00A45B0D"/>
    <w:rsid w:val="00A45B8D"/>
    <w:rsid w:val="00A45BD8"/>
    <w:rsid w:val="00A45C58"/>
    <w:rsid w:val="00A45EE8"/>
    <w:rsid w:val="00A4604E"/>
    <w:rsid w:val="00A4610B"/>
    <w:rsid w:val="00A461FF"/>
    <w:rsid w:val="00A4621F"/>
    <w:rsid w:val="00A46586"/>
    <w:rsid w:val="00A465E8"/>
    <w:rsid w:val="00A46881"/>
    <w:rsid w:val="00A46BA2"/>
    <w:rsid w:val="00A46BBF"/>
    <w:rsid w:val="00A46C63"/>
    <w:rsid w:val="00A46C6A"/>
    <w:rsid w:val="00A46CA8"/>
    <w:rsid w:val="00A46E0D"/>
    <w:rsid w:val="00A46E2F"/>
    <w:rsid w:val="00A46E84"/>
    <w:rsid w:val="00A4706E"/>
    <w:rsid w:val="00A4713C"/>
    <w:rsid w:val="00A47140"/>
    <w:rsid w:val="00A471D2"/>
    <w:rsid w:val="00A47263"/>
    <w:rsid w:val="00A4726C"/>
    <w:rsid w:val="00A47309"/>
    <w:rsid w:val="00A47557"/>
    <w:rsid w:val="00A47572"/>
    <w:rsid w:val="00A477E8"/>
    <w:rsid w:val="00A477EA"/>
    <w:rsid w:val="00A4780C"/>
    <w:rsid w:val="00A47818"/>
    <w:rsid w:val="00A47833"/>
    <w:rsid w:val="00A4794B"/>
    <w:rsid w:val="00A47AE3"/>
    <w:rsid w:val="00A47B7C"/>
    <w:rsid w:val="00A47EC6"/>
    <w:rsid w:val="00A47F30"/>
    <w:rsid w:val="00A502F2"/>
    <w:rsid w:val="00A5034C"/>
    <w:rsid w:val="00A50364"/>
    <w:rsid w:val="00A50559"/>
    <w:rsid w:val="00A505C8"/>
    <w:rsid w:val="00A50E23"/>
    <w:rsid w:val="00A50F0C"/>
    <w:rsid w:val="00A510C4"/>
    <w:rsid w:val="00A510CA"/>
    <w:rsid w:val="00A51135"/>
    <w:rsid w:val="00A51210"/>
    <w:rsid w:val="00A513EF"/>
    <w:rsid w:val="00A51427"/>
    <w:rsid w:val="00A516C4"/>
    <w:rsid w:val="00A51882"/>
    <w:rsid w:val="00A51936"/>
    <w:rsid w:val="00A51999"/>
    <w:rsid w:val="00A519E0"/>
    <w:rsid w:val="00A51A43"/>
    <w:rsid w:val="00A51AFD"/>
    <w:rsid w:val="00A51C1E"/>
    <w:rsid w:val="00A51C27"/>
    <w:rsid w:val="00A51D48"/>
    <w:rsid w:val="00A51D5F"/>
    <w:rsid w:val="00A51D7F"/>
    <w:rsid w:val="00A51EA1"/>
    <w:rsid w:val="00A51F91"/>
    <w:rsid w:val="00A52057"/>
    <w:rsid w:val="00A520FA"/>
    <w:rsid w:val="00A521D0"/>
    <w:rsid w:val="00A521DC"/>
    <w:rsid w:val="00A5281C"/>
    <w:rsid w:val="00A529AE"/>
    <w:rsid w:val="00A52A1C"/>
    <w:rsid w:val="00A52AEC"/>
    <w:rsid w:val="00A52CA0"/>
    <w:rsid w:val="00A531EB"/>
    <w:rsid w:val="00A5322A"/>
    <w:rsid w:val="00A532A6"/>
    <w:rsid w:val="00A533B1"/>
    <w:rsid w:val="00A53433"/>
    <w:rsid w:val="00A534D6"/>
    <w:rsid w:val="00A53533"/>
    <w:rsid w:val="00A535C7"/>
    <w:rsid w:val="00A53662"/>
    <w:rsid w:val="00A53781"/>
    <w:rsid w:val="00A5380C"/>
    <w:rsid w:val="00A53B18"/>
    <w:rsid w:val="00A53C45"/>
    <w:rsid w:val="00A53D8B"/>
    <w:rsid w:val="00A53DFC"/>
    <w:rsid w:val="00A53E3A"/>
    <w:rsid w:val="00A53F9B"/>
    <w:rsid w:val="00A53FAF"/>
    <w:rsid w:val="00A5408F"/>
    <w:rsid w:val="00A54090"/>
    <w:rsid w:val="00A5410A"/>
    <w:rsid w:val="00A5417C"/>
    <w:rsid w:val="00A54205"/>
    <w:rsid w:val="00A54273"/>
    <w:rsid w:val="00A543A0"/>
    <w:rsid w:val="00A5472C"/>
    <w:rsid w:val="00A548A7"/>
    <w:rsid w:val="00A54AEE"/>
    <w:rsid w:val="00A54C2B"/>
    <w:rsid w:val="00A54F20"/>
    <w:rsid w:val="00A54F3E"/>
    <w:rsid w:val="00A54F5A"/>
    <w:rsid w:val="00A5505E"/>
    <w:rsid w:val="00A550A0"/>
    <w:rsid w:val="00A55195"/>
    <w:rsid w:val="00A55266"/>
    <w:rsid w:val="00A55303"/>
    <w:rsid w:val="00A55323"/>
    <w:rsid w:val="00A55430"/>
    <w:rsid w:val="00A55438"/>
    <w:rsid w:val="00A555FD"/>
    <w:rsid w:val="00A5562B"/>
    <w:rsid w:val="00A556A8"/>
    <w:rsid w:val="00A5582E"/>
    <w:rsid w:val="00A55934"/>
    <w:rsid w:val="00A55A04"/>
    <w:rsid w:val="00A55BCB"/>
    <w:rsid w:val="00A55D08"/>
    <w:rsid w:val="00A55E6A"/>
    <w:rsid w:val="00A55E8B"/>
    <w:rsid w:val="00A55EA4"/>
    <w:rsid w:val="00A55F43"/>
    <w:rsid w:val="00A55F71"/>
    <w:rsid w:val="00A56094"/>
    <w:rsid w:val="00A56332"/>
    <w:rsid w:val="00A5639C"/>
    <w:rsid w:val="00A56742"/>
    <w:rsid w:val="00A56C46"/>
    <w:rsid w:val="00A56C7B"/>
    <w:rsid w:val="00A56FE7"/>
    <w:rsid w:val="00A57004"/>
    <w:rsid w:val="00A570A7"/>
    <w:rsid w:val="00A570E1"/>
    <w:rsid w:val="00A57266"/>
    <w:rsid w:val="00A5734C"/>
    <w:rsid w:val="00A57521"/>
    <w:rsid w:val="00A5754A"/>
    <w:rsid w:val="00A575CE"/>
    <w:rsid w:val="00A576E8"/>
    <w:rsid w:val="00A57754"/>
    <w:rsid w:val="00A578BE"/>
    <w:rsid w:val="00A578F2"/>
    <w:rsid w:val="00A57990"/>
    <w:rsid w:val="00A57A0B"/>
    <w:rsid w:val="00A57C0C"/>
    <w:rsid w:val="00A57D52"/>
    <w:rsid w:val="00A57FF2"/>
    <w:rsid w:val="00A6002E"/>
    <w:rsid w:val="00A600AE"/>
    <w:rsid w:val="00A60494"/>
    <w:rsid w:val="00A604F6"/>
    <w:rsid w:val="00A60667"/>
    <w:rsid w:val="00A606A2"/>
    <w:rsid w:val="00A606DB"/>
    <w:rsid w:val="00A606FE"/>
    <w:rsid w:val="00A6086A"/>
    <w:rsid w:val="00A608A6"/>
    <w:rsid w:val="00A60928"/>
    <w:rsid w:val="00A60A0E"/>
    <w:rsid w:val="00A60B25"/>
    <w:rsid w:val="00A60B49"/>
    <w:rsid w:val="00A60BB3"/>
    <w:rsid w:val="00A60BD5"/>
    <w:rsid w:val="00A60E36"/>
    <w:rsid w:val="00A60EAC"/>
    <w:rsid w:val="00A60F67"/>
    <w:rsid w:val="00A60FE6"/>
    <w:rsid w:val="00A6113E"/>
    <w:rsid w:val="00A61411"/>
    <w:rsid w:val="00A614E9"/>
    <w:rsid w:val="00A615D7"/>
    <w:rsid w:val="00A61945"/>
    <w:rsid w:val="00A61AFE"/>
    <w:rsid w:val="00A61B65"/>
    <w:rsid w:val="00A61B83"/>
    <w:rsid w:val="00A61B95"/>
    <w:rsid w:val="00A61C86"/>
    <w:rsid w:val="00A61CB8"/>
    <w:rsid w:val="00A61D9B"/>
    <w:rsid w:val="00A61E72"/>
    <w:rsid w:val="00A61E9F"/>
    <w:rsid w:val="00A61EF5"/>
    <w:rsid w:val="00A61FD8"/>
    <w:rsid w:val="00A61FDF"/>
    <w:rsid w:val="00A6204B"/>
    <w:rsid w:val="00A62292"/>
    <w:rsid w:val="00A623D0"/>
    <w:rsid w:val="00A62488"/>
    <w:rsid w:val="00A62694"/>
    <w:rsid w:val="00A626A6"/>
    <w:rsid w:val="00A628B2"/>
    <w:rsid w:val="00A62A33"/>
    <w:rsid w:val="00A62B12"/>
    <w:rsid w:val="00A62DF6"/>
    <w:rsid w:val="00A62EA3"/>
    <w:rsid w:val="00A62EF6"/>
    <w:rsid w:val="00A62F52"/>
    <w:rsid w:val="00A62FFF"/>
    <w:rsid w:val="00A63136"/>
    <w:rsid w:val="00A632DE"/>
    <w:rsid w:val="00A634B4"/>
    <w:rsid w:val="00A635A2"/>
    <w:rsid w:val="00A6362C"/>
    <w:rsid w:val="00A63788"/>
    <w:rsid w:val="00A6378B"/>
    <w:rsid w:val="00A637ED"/>
    <w:rsid w:val="00A6380E"/>
    <w:rsid w:val="00A63908"/>
    <w:rsid w:val="00A6399A"/>
    <w:rsid w:val="00A639BE"/>
    <w:rsid w:val="00A63A01"/>
    <w:rsid w:val="00A63A5B"/>
    <w:rsid w:val="00A63AA6"/>
    <w:rsid w:val="00A63D9B"/>
    <w:rsid w:val="00A63DC1"/>
    <w:rsid w:val="00A63E2E"/>
    <w:rsid w:val="00A640B7"/>
    <w:rsid w:val="00A64120"/>
    <w:rsid w:val="00A641D8"/>
    <w:rsid w:val="00A6422A"/>
    <w:rsid w:val="00A64301"/>
    <w:rsid w:val="00A64412"/>
    <w:rsid w:val="00A64461"/>
    <w:rsid w:val="00A644F6"/>
    <w:rsid w:val="00A6451E"/>
    <w:rsid w:val="00A6453E"/>
    <w:rsid w:val="00A645BF"/>
    <w:rsid w:val="00A646A7"/>
    <w:rsid w:val="00A64756"/>
    <w:rsid w:val="00A6484A"/>
    <w:rsid w:val="00A64984"/>
    <w:rsid w:val="00A64A87"/>
    <w:rsid w:val="00A64C6B"/>
    <w:rsid w:val="00A64D81"/>
    <w:rsid w:val="00A64DAC"/>
    <w:rsid w:val="00A64DB7"/>
    <w:rsid w:val="00A64DEA"/>
    <w:rsid w:val="00A64E58"/>
    <w:rsid w:val="00A64E6F"/>
    <w:rsid w:val="00A64F04"/>
    <w:rsid w:val="00A64F41"/>
    <w:rsid w:val="00A64F74"/>
    <w:rsid w:val="00A65234"/>
    <w:rsid w:val="00A6524B"/>
    <w:rsid w:val="00A65474"/>
    <w:rsid w:val="00A654D8"/>
    <w:rsid w:val="00A65920"/>
    <w:rsid w:val="00A65A34"/>
    <w:rsid w:val="00A65AFC"/>
    <w:rsid w:val="00A65BBB"/>
    <w:rsid w:val="00A65D2C"/>
    <w:rsid w:val="00A65D97"/>
    <w:rsid w:val="00A65DBD"/>
    <w:rsid w:val="00A65E19"/>
    <w:rsid w:val="00A65F4B"/>
    <w:rsid w:val="00A65F53"/>
    <w:rsid w:val="00A65F74"/>
    <w:rsid w:val="00A660A8"/>
    <w:rsid w:val="00A66150"/>
    <w:rsid w:val="00A661C4"/>
    <w:rsid w:val="00A66230"/>
    <w:rsid w:val="00A66262"/>
    <w:rsid w:val="00A662FB"/>
    <w:rsid w:val="00A66328"/>
    <w:rsid w:val="00A66769"/>
    <w:rsid w:val="00A66891"/>
    <w:rsid w:val="00A668A6"/>
    <w:rsid w:val="00A668E0"/>
    <w:rsid w:val="00A66923"/>
    <w:rsid w:val="00A669E5"/>
    <w:rsid w:val="00A66A3B"/>
    <w:rsid w:val="00A66AA4"/>
    <w:rsid w:val="00A66BD2"/>
    <w:rsid w:val="00A66D31"/>
    <w:rsid w:val="00A66EC6"/>
    <w:rsid w:val="00A66EFB"/>
    <w:rsid w:val="00A66F07"/>
    <w:rsid w:val="00A67054"/>
    <w:rsid w:val="00A67096"/>
    <w:rsid w:val="00A671A7"/>
    <w:rsid w:val="00A67227"/>
    <w:rsid w:val="00A672A1"/>
    <w:rsid w:val="00A672A4"/>
    <w:rsid w:val="00A6740E"/>
    <w:rsid w:val="00A67433"/>
    <w:rsid w:val="00A6750B"/>
    <w:rsid w:val="00A6762A"/>
    <w:rsid w:val="00A676C2"/>
    <w:rsid w:val="00A6781D"/>
    <w:rsid w:val="00A6789B"/>
    <w:rsid w:val="00A678FB"/>
    <w:rsid w:val="00A67B1E"/>
    <w:rsid w:val="00A67B39"/>
    <w:rsid w:val="00A67C8A"/>
    <w:rsid w:val="00A67D7E"/>
    <w:rsid w:val="00A67F19"/>
    <w:rsid w:val="00A67F50"/>
    <w:rsid w:val="00A67F56"/>
    <w:rsid w:val="00A67FE8"/>
    <w:rsid w:val="00A67FEA"/>
    <w:rsid w:val="00A7015B"/>
    <w:rsid w:val="00A70289"/>
    <w:rsid w:val="00A7046B"/>
    <w:rsid w:val="00A70580"/>
    <w:rsid w:val="00A705A2"/>
    <w:rsid w:val="00A70614"/>
    <w:rsid w:val="00A70737"/>
    <w:rsid w:val="00A70A35"/>
    <w:rsid w:val="00A70A42"/>
    <w:rsid w:val="00A70A61"/>
    <w:rsid w:val="00A70AE2"/>
    <w:rsid w:val="00A70B41"/>
    <w:rsid w:val="00A70B5D"/>
    <w:rsid w:val="00A70B84"/>
    <w:rsid w:val="00A70C27"/>
    <w:rsid w:val="00A70D4C"/>
    <w:rsid w:val="00A70E09"/>
    <w:rsid w:val="00A70E1D"/>
    <w:rsid w:val="00A70E46"/>
    <w:rsid w:val="00A70FE5"/>
    <w:rsid w:val="00A71073"/>
    <w:rsid w:val="00A71099"/>
    <w:rsid w:val="00A71466"/>
    <w:rsid w:val="00A71534"/>
    <w:rsid w:val="00A71603"/>
    <w:rsid w:val="00A71643"/>
    <w:rsid w:val="00A71665"/>
    <w:rsid w:val="00A71689"/>
    <w:rsid w:val="00A716C5"/>
    <w:rsid w:val="00A71772"/>
    <w:rsid w:val="00A717B5"/>
    <w:rsid w:val="00A717DC"/>
    <w:rsid w:val="00A718B7"/>
    <w:rsid w:val="00A71A29"/>
    <w:rsid w:val="00A71A6F"/>
    <w:rsid w:val="00A71B44"/>
    <w:rsid w:val="00A71B83"/>
    <w:rsid w:val="00A71B9F"/>
    <w:rsid w:val="00A71BA4"/>
    <w:rsid w:val="00A71CC5"/>
    <w:rsid w:val="00A71F4B"/>
    <w:rsid w:val="00A72165"/>
    <w:rsid w:val="00A721DF"/>
    <w:rsid w:val="00A72216"/>
    <w:rsid w:val="00A72498"/>
    <w:rsid w:val="00A725DE"/>
    <w:rsid w:val="00A726BB"/>
    <w:rsid w:val="00A726C4"/>
    <w:rsid w:val="00A72848"/>
    <w:rsid w:val="00A72858"/>
    <w:rsid w:val="00A7292C"/>
    <w:rsid w:val="00A729B2"/>
    <w:rsid w:val="00A72A3E"/>
    <w:rsid w:val="00A72B6C"/>
    <w:rsid w:val="00A72C18"/>
    <w:rsid w:val="00A72DB0"/>
    <w:rsid w:val="00A72E08"/>
    <w:rsid w:val="00A72E6D"/>
    <w:rsid w:val="00A72FA6"/>
    <w:rsid w:val="00A730CA"/>
    <w:rsid w:val="00A732C9"/>
    <w:rsid w:val="00A73328"/>
    <w:rsid w:val="00A73369"/>
    <w:rsid w:val="00A73481"/>
    <w:rsid w:val="00A73487"/>
    <w:rsid w:val="00A734ED"/>
    <w:rsid w:val="00A735F8"/>
    <w:rsid w:val="00A73605"/>
    <w:rsid w:val="00A7366B"/>
    <w:rsid w:val="00A737C4"/>
    <w:rsid w:val="00A737EB"/>
    <w:rsid w:val="00A739F2"/>
    <w:rsid w:val="00A73A19"/>
    <w:rsid w:val="00A73AB7"/>
    <w:rsid w:val="00A73B33"/>
    <w:rsid w:val="00A73BBB"/>
    <w:rsid w:val="00A73C5C"/>
    <w:rsid w:val="00A73D08"/>
    <w:rsid w:val="00A73ED1"/>
    <w:rsid w:val="00A73ED5"/>
    <w:rsid w:val="00A74097"/>
    <w:rsid w:val="00A740C2"/>
    <w:rsid w:val="00A741D8"/>
    <w:rsid w:val="00A743A8"/>
    <w:rsid w:val="00A743EE"/>
    <w:rsid w:val="00A743F2"/>
    <w:rsid w:val="00A74480"/>
    <w:rsid w:val="00A744BD"/>
    <w:rsid w:val="00A74513"/>
    <w:rsid w:val="00A7453C"/>
    <w:rsid w:val="00A74555"/>
    <w:rsid w:val="00A74593"/>
    <w:rsid w:val="00A745D3"/>
    <w:rsid w:val="00A7465C"/>
    <w:rsid w:val="00A746EC"/>
    <w:rsid w:val="00A7472B"/>
    <w:rsid w:val="00A748B3"/>
    <w:rsid w:val="00A748E3"/>
    <w:rsid w:val="00A749D2"/>
    <w:rsid w:val="00A749DA"/>
    <w:rsid w:val="00A74A5A"/>
    <w:rsid w:val="00A74AE4"/>
    <w:rsid w:val="00A74C21"/>
    <w:rsid w:val="00A74C46"/>
    <w:rsid w:val="00A74D89"/>
    <w:rsid w:val="00A74EF2"/>
    <w:rsid w:val="00A75086"/>
    <w:rsid w:val="00A750A0"/>
    <w:rsid w:val="00A75179"/>
    <w:rsid w:val="00A75243"/>
    <w:rsid w:val="00A752D0"/>
    <w:rsid w:val="00A753BF"/>
    <w:rsid w:val="00A754E0"/>
    <w:rsid w:val="00A7564C"/>
    <w:rsid w:val="00A75693"/>
    <w:rsid w:val="00A757D1"/>
    <w:rsid w:val="00A75881"/>
    <w:rsid w:val="00A758F5"/>
    <w:rsid w:val="00A758F8"/>
    <w:rsid w:val="00A75A81"/>
    <w:rsid w:val="00A75BFA"/>
    <w:rsid w:val="00A75C90"/>
    <w:rsid w:val="00A75CF4"/>
    <w:rsid w:val="00A75D1E"/>
    <w:rsid w:val="00A75D93"/>
    <w:rsid w:val="00A75E10"/>
    <w:rsid w:val="00A75E24"/>
    <w:rsid w:val="00A75E56"/>
    <w:rsid w:val="00A75F93"/>
    <w:rsid w:val="00A75FED"/>
    <w:rsid w:val="00A760C7"/>
    <w:rsid w:val="00A76100"/>
    <w:rsid w:val="00A76233"/>
    <w:rsid w:val="00A76294"/>
    <w:rsid w:val="00A76336"/>
    <w:rsid w:val="00A763AA"/>
    <w:rsid w:val="00A763E8"/>
    <w:rsid w:val="00A764F3"/>
    <w:rsid w:val="00A76503"/>
    <w:rsid w:val="00A76561"/>
    <w:rsid w:val="00A76955"/>
    <w:rsid w:val="00A76BFB"/>
    <w:rsid w:val="00A76CAC"/>
    <w:rsid w:val="00A76CEA"/>
    <w:rsid w:val="00A76CF0"/>
    <w:rsid w:val="00A76D71"/>
    <w:rsid w:val="00A76D87"/>
    <w:rsid w:val="00A76DEB"/>
    <w:rsid w:val="00A76E37"/>
    <w:rsid w:val="00A76E9F"/>
    <w:rsid w:val="00A76EE7"/>
    <w:rsid w:val="00A77055"/>
    <w:rsid w:val="00A771E6"/>
    <w:rsid w:val="00A77398"/>
    <w:rsid w:val="00A77409"/>
    <w:rsid w:val="00A774A7"/>
    <w:rsid w:val="00A7753C"/>
    <w:rsid w:val="00A7754E"/>
    <w:rsid w:val="00A77573"/>
    <w:rsid w:val="00A775AB"/>
    <w:rsid w:val="00A77625"/>
    <w:rsid w:val="00A77691"/>
    <w:rsid w:val="00A77747"/>
    <w:rsid w:val="00A7785D"/>
    <w:rsid w:val="00A778A5"/>
    <w:rsid w:val="00A779AF"/>
    <w:rsid w:val="00A779C5"/>
    <w:rsid w:val="00A77AD0"/>
    <w:rsid w:val="00A77BB3"/>
    <w:rsid w:val="00A77C44"/>
    <w:rsid w:val="00A77D6F"/>
    <w:rsid w:val="00A80216"/>
    <w:rsid w:val="00A80388"/>
    <w:rsid w:val="00A80571"/>
    <w:rsid w:val="00A8059D"/>
    <w:rsid w:val="00A805A8"/>
    <w:rsid w:val="00A806FD"/>
    <w:rsid w:val="00A80763"/>
    <w:rsid w:val="00A807D3"/>
    <w:rsid w:val="00A8099F"/>
    <w:rsid w:val="00A80A6F"/>
    <w:rsid w:val="00A80A98"/>
    <w:rsid w:val="00A80B0F"/>
    <w:rsid w:val="00A80B88"/>
    <w:rsid w:val="00A80BAF"/>
    <w:rsid w:val="00A80C7E"/>
    <w:rsid w:val="00A80D48"/>
    <w:rsid w:val="00A81265"/>
    <w:rsid w:val="00A81293"/>
    <w:rsid w:val="00A812E5"/>
    <w:rsid w:val="00A81663"/>
    <w:rsid w:val="00A817F3"/>
    <w:rsid w:val="00A8183C"/>
    <w:rsid w:val="00A81AB3"/>
    <w:rsid w:val="00A81C11"/>
    <w:rsid w:val="00A81DD5"/>
    <w:rsid w:val="00A81EA2"/>
    <w:rsid w:val="00A8200B"/>
    <w:rsid w:val="00A82159"/>
    <w:rsid w:val="00A82205"/>
    <w:rsid w:val="00A822F3"/>
    <w:rsid w:val="00A823A0"/>
    <w:rsid w:val="00A823F7"/>
    <w:rsid w:val="00A8241A"/>
    <w:rsid w:val="00A82537"/>
    <w:rsid w:val="00A825E1"/>
    <w:rsid w:val="00A828E4"/>
    <w:rsid w:val="00A8292D"/>
    <w:rsid w:val="00A82952"/>
    <w:rsid w:val="00A82A59"/>
    <w:rsid w:val="00A82C50"/>
    <w:rsid w:val="00A82C61"/>
    <w:rsid w:val="00A82C8C"/>
    <w:rsid w:val="00A82D20"/>
    <w:rsid w:val="00A82D3D"/>
    <w:rsid w:val="00A82DCD"/>
    <w:rsid w:val="00A82EEC"/>
    <w:rsid w:val="00A82F10"/>
    <w:rsid w:val="00A82F62"/>
    <w:rsid w:val="00A83165"/>
    <w:rsid w:val="00A831D9"/>
    <w:rsid w:val="00A833F0"/>
    <w:rsid w:val="00A835C4"/>
    <w:rsid w:val="00A83604"/>
    <w:rsid w:val="00A8386F"/>
    <w:rsid w:val="00A83A43"/>
    <w:rsid w:val="00A83A49"/>
    <w:rsid w:val="00A83D24"/>
    <w:rsid w:val="00A83D2B"/>
    <w:rsid w:val="00A83D47"/>
    <w:rsid w:val="00A83D8B"/>
    <w:rsid w:val="00A83E20"/>
    <w:rsid w:val="00A83EBF"/>
    <w:rsid w:val="00A84275"/>
    <w:rsid w:val="00A84284"/>
    <w:rsid w:val="00A842A6"/>
    <w:rsid w:val="00A84324"/>
    <w:rsid w:val="00A843E0"/>
    <w:rsid w:val="00A8455B"/>
    <w:rsid w:val="00A845A8"/>
    <w:rsid w:val="00A8483A"/>
    <w:rsid w:val="00A8486F"/>
    <w:rsid w:val="00A84874"/>
    <w:rsid w:val="00A8487F"/>
    <w:rsid w:val="00A849BF"/>
    <w:rsid w:val="00A84A09"/>
    <w:rsid w:val="00A84C82"/>
    <w:rsid w:val="00A84CC2"/>
    <w:rsid w:val="00A84CE4"/>
    <w:rsid w:val="00A84D97"/>
    <w:rsid w:val="00A84F68"/>
    <w:rsid w:val="00A84FC9"/>
    <w:rsid w:val="00A850C1"/>
    <w:rsid w:val="00A851D7"/>
    <w:rsid w:val="00A8522F"/>
    <w:rsid w:val="00A85262"/>
    <w:rsid w:val="00A852F9"/>
    <w:rsid w:val="00A85407"/>
    <w:rsid w:val="00A85597"/>
    <w:rsid w:val="00A8563C"/>
    <w:rsid w:val="00A8564F"/>
    <w:rsid w:val="00A858B2"/>
    <w:rsid w:val="00A858DB"/>
    <w:rsid w:val="00A85940"/>
    <w:rsid w:val="00A859EB"/>
    <w:rsid w:val="00A85A3A"/>
    <w:rsid w:val="00A85AFC"/>
    <w:rsid w:val="00A85BB0"/>
    <w:rsid w:val="00A85E2A"/>
    <w:rsid w:val="00A85E60"/>
    <w:rsid w:val="00A85EF3"/>
    <w:rsid w:val="00A860F1"/>
    <w:rsid w:val="00A861BE"/>
    <w:rsid w:val="00A86207"/>
    <w:rsid w:val="00A86237"/>
    <w:rsid w:val="00A86402"/>
    <w:rsid w:val="00A8647B"/>
    <w:rsid w:val="00A86526"/>
    <w:rsid w:val="00A8659A"/>
    <w:rsid w:val="00A86672"/>
    <w:rsid w:val="00A86696"/>
    <w:rsid w:val="00A866BE"/>
    <w:rsid w:val="00A8676D"/>
    <w:rsid w:val="00A86825"/>
    <w:rsid w:val="00A8684B"/>
    <w:rsid w:val="00A86A14"/>
    <w:rsid w:val="00A86AA8"/>
    <w:rsid w:val="00A86AC9"/>
    <w:rsid w:val="00A86B64"/>
    <w:rsid w:val="00A86ED2"/>
    <w:rsid w:val="00A86F12"/>
    <w:rsid w:val="00A870D6"/>
    <w:rsid w:val="00A87215"/>
    <w:rsid w:val="00A87216"/>
    <w:rsid w:val="00A872A9"/>
    <w:rsid w:val="00A87456"/>
    <w:rsid w:val="00A874BD"/>
    <w:rsid w:val="00A874E9"/>
    <w:rsid w:val="00A8756D"/>
    <w:rsid w:val="00A8764E"/>
    <w:rsid w:val="00A877BB"/>
    <w:rsid w:val="00A877D7"/>
    <w:rsid w:val="00A879FC"/>
    <w:rsid w:val="00A87AB0"/>
    <w:rsid w:val="00A87BD7"/>
    <w:rsid w:val="00A87E25"/>
    <w:rsid w:val="00A87EF0"/>
    <w:rsid w:val="00A87F2A"/>
    <w:rsid w:val="00A87FB2"/>
    <w:rsid w:val="00A90145"/>
    <w:rsid w:val="00A901AF"/>
    <w:rsid w:val="00A902C8"/>
    <w:rsid w:val="00A902CF"/>
    <w:rsid w:val="00A90325"/>
    <w:rsid w:val="00A903C7"/>
    <w:rsid w:val="00A90504"/>
    <w:rsid w:val="00A90567"/>
    <w:rsid w:val="00A905C0"/>
    <w:rsid w:val="00A905D8"/>
    <w:rsid w:val="00A907BF"/>
    <w:rsid w:val="00A908C2"/>
    <w:rsid w:val="00A909B0"/>
    <w:rsid w:val="00A90A32"/>
    <w:rsid w:val="00A90A81"/>
    <w:rsid w:val="00A90A90"/>
    <w:rsid w:val="00A90CBD"/>
    <w:rsid w:val="00A90CFB"/>
    <w:rsid w:val="00A90D50"/>
    <w:rsid w:val="00A9102B"/>
    <w:rsid w:val="00A91052"/>
    <w:rsid w:val="00A9109E"/>
    <w:rsid w:val="00A910BA"/>
    <w:rsid w:val="00A916C6"/>
    <w:rsid w:val="00A91795"/>
    <w:rsid w:val="00A91841"/>
    <w:rsid w:val="00A9189E"/>
    <w:rsid w:val="00A918C6"/>
    <w:rsid w:val="00A919DE"/>
    <w:rsid w:val="00A919F1"/>
    <w:rsid w:val="00A91A51"/>
    <w:rsid w:val="00A91B4C"/>
    <w:rsid w:val="00A91BD3"/>
    <w:rsid w:val="00A91BF8"/>
    <w:rsid w:val="00A91CD6"/>
    <w:rsid w:val="00A91D57"/>
    <w:rsid w:val="00A91DB1"/>
    <w:rsid w:val="00A91F07"/>
    <w:rsid w:val="00A92064"/>
    <w:rsid w:val="00A9238A"/>
    <w:rsid w:val="00A923FF"/>
    <w:rsid w:val="00A9242F"/>
    <w:rsid w:val="00A92555"/>
    <w:rsid w:val="00A92578"/>
    <w:rsid w:val="00A92600"/>
    <w:rsid w:val="00A92767"/>
    <w:rsid w:val="00A92863"/>
    <w:rsid w:val="00A9287C"/>
    <w:rsid w:val="00A9295C"/>
    <w:rsid w:val="00A9298B"/>
    <w:rsid w:val="00A92AAE"/>
    <w:rsid w:val="00A92BC0"/>
    <w:rsid w:val="00A92DC8"/>
    <w:rsid w:val="00A92F21"/>
    <w:rsid w:val="00A92F3F"/>
    <w:rsid w:val="00A92FD8"/>
    <w:rsid w:val="00A9303B"/>
    <w:rsid w:val="00A9308D"/>
    <w:rsid w:val="00A9314F"/>
    <w:rsid w:val="00A933A5"/>
    <w:rsid w:val="00A93421"/>
    <w:rsid w:val="00A93635"/>
    <w:rsid w:val="00A936C5"/>
    <w:rsid w:val="00A937C8"/>
    <w:rsid w:val="00A938C0"/>
    <w:rsid w:val="00A93A3A"/>
    <w:rsid w:val="00A93C0C"/>
    <w:rsid w:val="00A93D9D"/>
    <w:rsid w:val="00A93DFA"/>
    <w:rsid w:val="00A93EC3"/>
    <w:rsid w:val="00A941FB"/>
    <w:rsid w:val="00A9439F"/>
    <w:rsid w:val="00A94441"/>
    <w:rsid w:val="00A944C0"/>
    <w:rsid w:val="00A945CD"/>
    <w:rsid w:val="00A945F1"/>
    <w:rsid w:val="00A9465A"/>
    <w:rsid w:val="00A948EB"/>
    <w:rsid w:val="00A94B87"/>
    <w:rsid w:val="00A94C9C"/>
    <w:rsid w:val="00A94D29"/>
    <w:rsid w:val="00A94D51"/>
    <w:rsid w:val="00A94E0B"/>
    <w:rsid w:val="00A9509E"/>
    <w:rsid w:val="00A95180"/>
    <w:rsid w:val="00A952BA"/>
    <w:rsid w:val="00A954A5"/>
    <w:rsid w:val="00A956C1"/>
    <w:rsid w:val="00A95704"/>
    <w:rsid w:val="00A95743"/>
    <w:rsid w:val="00A9579F"/>
    <w:rsid w:val="00A958BA"/>
    <w:rsid w:val="00A959F4"/>
    <w:rsid w:val="00A95AC1"/>
    <w:rsid w:val="00A95AD8"/>
    <w:rsid w:val="00A95CBF"/>
    <w:rsid w:val="00A95CEB"/>
    <w:rsid w:val="00A95DC5"/>
    <w:rsid w:val="00A96071"/>
    <w:rsid w:val="00A960F1"/>
    <w:rsid w:val="00A96182"/>
    <w:rsid w:val="00A961D1"/>
    <w:rsid w:val="00A961D4"/>
    <w:rsid w:val="00A9621B"/>
    <w:rsid w:val="00A96282"/>
    <w:rsid w:val="00A962F4"/>
    <w:rsid w:val="00A9647A"/>
    <w:rsid w:val="00A96573"/>
    <w:rsid w:val="00A967B1"/>
    <w:rsid w:val="00A9683C"/>
    <w:rsid w:val="00A9698F"/>
    <w:rsid w:val="00A96B80"/>
    <w:rsid w:val="00A96BAF"/>
    <w:rsid w:val="00A96DBB"/>
    <w:rsid w:val="00A96EC3"/>
    <w:rsid w:val="00A970F6"/>
    <w:rsid w:val="00A971F1"/>
    <w:rsid w:val="00A97320"/>
    <w:rsid w:val="00A9734C"/>
    <w:rsid w:val="00A97370"/>
    <w:rsid w:val="00A97438"/>
    <w:rsid w:val="00A97614"/>
    <w:rsid w:val="00A97692"/>
    <w:rsid w:val="00A976E8"/>
    <w:rsid w:val="00A9771A"/>
    <w:rsid w:val="00A97744"/>
    <w:rsid w:val="00A978ED"/>
    <w:rsid w:val="00A97930"/>
    <w:rsid w:val="00A97983"/>
    <w:rsid w:val="00A97ADA"/>
    <w:rsid w:val="00A97B69"/>
    <w:rsid w:val="00A97BE5"/>
    <w:rsid w:val="00A97DA0"/>
    <w:rsid w:val="00A97E8D"/>
    <w:rsid w:val="00A97EE3"/>
    <w:rsid w:val="00A97F73"/>
    <w:rsid w:val="00AA0099"/>
    <w:rsid w:val="00AA011F"/>
    <w:rsid w:val="00AA0126"/>
    <w:rsid w:val="00AA0140"/>
    <w:rsid w:val="00AA03C8"/>
    <w:rsid w:val="00AA0562"/>
    <w:rsid w:val="00AA0637"/>
    <w:rsid w:val="00AA068B"/>
    <w:rsid w:val="00AA06F8"/>
    <w:rsid w:val="00AA086C"/>
    <w:rsid w:val="00AA0875"/>
    <w:rsid w:val="00AA095B"/>
    <w:rsid w:val="00AA09E6"/>
    <w:rsid w:val="00AA09EC"/>
    <w:rsid w:val="00AA0A09"/>
    <w:rsid w:val="00AA0A8E"/>
    <w:rsid w:val="00AA0C4E"/>
    <w:rsid w:val="00AA0F6B"/>
    <w:rsid w:val="00AA107B"/>
    <w:rsid w:val="00AA10D3"/>
    <w:rsid w:val="00AA1168"/>
    <w:rsid w:val="00AA1305"/>
    <w:rsid w:val="00AA132B"/>
    <w:rsid w:val="00AA1352"/>
    <w:rsid w:val="00AA1416"/>
    <w:rsid w:val="00AA1479"/>
    <w:rsid w:val="00AA14FB"/>
    <w:rsid w:val="00AA15A1"/>
    <w:rsid w:val="00AA1908"/>
    <w:rsid w:val="00AA199A"/>
    <w:rsid w:val="00AA1A09"/>
    <w:rsid w:val="00AA1AA2"/>
    <w:rsid w:val="00AA1AD8"/>
    <w:rsid w:val="00AA1B72"/>
    <w:rsid w:val="00AA1BD1"/>
    <w:rsid w:val="00AA1C38"/>
    <w:rsid w:val="00AA1C97"/>
    <w:rsid w:val="00AA1CA5"/>
    <w:rsid w:val="00AA1D6F"/>
    <w:rsid w:val="00AA1D8F"/>
    <w:rsid w:val="00AA1D9C"/>
    <w:rsid w:val="00AA21D0"/>
    <w:rsid w:val="00AA226C"/>
    <w:rsid w:val="00AA22D6"/>
    <w:rsid w:val="00AA234D"/>
    <w:rsid w:val="00AA237E"/>
    <w:rsid w:val="00AA250D"/>
    <w:rsid w:val="00AA2711"/>
    <w:rsid w:val="00AA284B"/>
    <w:rsid w:val="00AA2851"/>
    <w:rsid w:val="00AA29E0"/>
    <w:rsid w:val="00AA2A40"/>
    <w:rsid w:val="00AA2B86"/>
    <w:rsid w:val="00AA2D24"/>
    <w:rsid w:val="00AA2DB0"/>
    <w:rsid w:val="00AA2DC2"/>
    <w:rsid w:val="00AA2DFF"/>
    <w:rsid w:val="00AA2F93"/>
    <w:rsid w:val="00AA3044"/>
    <w:rsid w:val="00AA30E2"/>
    <w:rsid w:val="00AA319A"/>
    <w:rsid w:val="00AA33AF"/>
    <w:rsid w:val="00AA3497"/>
    <w:rsid w:val="00AA3640"/>
    <w:rsid w:val="00AA366C"/>
    <w:rsid w:val="00AA3721"/>
    <w:rsid w:val="00AA3C57"/>
    <w:rsid w:val="00AA3E80"/>
    <w:rsid w:val="00AA3EF5"/>
    <w:rsid w:val="00AA4057"/>
    <w:rsid w:val="00AA4108"/>
    <w:rsid w:val="00AA41E3"/>
    <w:rsid w:val="00AA42BE"/>
    <w:rsid w:val="00AA4345"/>
    <w:rsid w:val="00AA43B3"/>
    <w:rsid w:val="00AA44A5"/>
    <w:rsid w:val="00AA44DB"/>
    <w:rsid w:val="00AA455E"/>
    <w:rsid w:val="00AA4644"/>
    <w:rsid w:val="00AA4657"/>
    <w:rsid w:val="00AA46E6"/>
    <w:rsid w:val="00AA470C"/>
    <w:rsid w:val="00AA4723"/>
    <w:rsid w:val="00AA4734"/>
    <w:rsid w:val="00AA4780"/>
    <w:rsid w:val="00AA4875"/>
    <w:rsid w:val="00AA4935"/>
    <w:rsid w:val="00AA4CC2"/>
    <w:rsid w:val="00AA4DC4"/>
    <w:rsid w:val="00AA4E64"/>
    <w:rsid w:val="00AA4F94"/>
    <w:rsid w:val="00AA517D"/>
    <w:rsid w:val="00AA5180"/>
    <w:rsid w:val="00AA5318"/>
    <w:rsid w:val="00AA53FB"/>
    <w:rsid w:val="00AA5405"/>
    <w:rsid w:val="00AA54A0"/>
    <w:rsid w:val="00AA54E6"/>
    <w:rsid w:val="00AA599A"/>
    <w:rsid w:val="00AA5ACC"/>
    <w:rsid w:val="00AA5AFC"/>
    <w:rsid w:val="00AA5D2F"/>
    <w:rsid w:val="00AA5DAF"/>
    <w:rsid w:val="00AA5DC3"/>
    <w:rsid w:val="00AA5DE6"/>
    <w:rsid w:val="00AA5FE7"/>
    <w:rsid w:val="00AA5FE8"/>
    <w:rsid w:val="00AA6067"/>
    <w:rsid w:val="00AA614B"/>
    <w:rsid w:val="00AA619B"/>
    <w:rsid w:val="00AA6253"/>
    <w:rsid w:val="00AA6280"/>
    <w:rsid w:val="00AA62AF"/>
    <w:rsid w:val="00AA64FD"/>
    <w:rsid w:val="00AA655E"/>
    <w:rsid w:val="00AA690E"/>
    <w:rsid w:val="00AA6934"/>
    <w:rsid w:val="00AA6A14"/>
    <w:rsid w:val="00AA6AE1"/>
    <w:rsid w:val="00AA6B23"/>
    <w:rsid w:val="00AA6B3D"/>
    <w:rsid w:val="00AA6B5F"/>
    <w:rsid w:val="00AA6B7C"/>
    <w:rsid w:val="00AA6C25"/>
    <w:rsid w:val="00AA6C92"/>
    <w:rsid w:val="00AA6CF7"/>
    <w:rsid w:val="00AA6D93"/>
    <w:rsid w:val="00AA6DC7"/>
    <w:rsid w:val="00AA6E8C"/>
    <w:rsid w:val="00AA6F66"/>
    <w:rsid w:val="00AA7001"/>
    <w:rsid w:val="00AA70C4"/>
    <w:rsid w:val="00AA70DF"/>
    <w:rsid w:val="00AA71AB"/>
    <w:rsid w:val="00AA7352"/>
    <w:rsid w:val="00AA7368"/>
    <w:rsid w:val="00AA738C"/>
    <w:rsid w:val="00AA7419"/>
    <w:rsid w:val="00AA7670"/>
    <w:rsid w:val="00AA7692"/>
    <w:rsid w:val="00AA76A8"/>
    <w:rsid w:val="00AA7704"/>
    <w:rsid w:val="00AA7798"/>
    <w:rsid w:val="00AA77BE"/>
    <w:rsid w:val="00AA79AF"/>
    <w:rsid w:val="00AA79C0"/>
    <w:rsid w:val="00AA7BD9"/>
    <w:rsid w:val="00AA7C91"/>
    <w:rsid w:val="00AA7D8A"/>
    <w:rsid w:val="00AA7E17"/>
    <w:rsid w:val="00AB0106"/>
    <w:rsid w:val="00AB010B"/>
    <w:rsid w:val="00AB01C8"/>
    <w:rsid w:val="00AB0290"/>
    <w:rsid w:val="00AB0340"/>
    <w:rsid w:val="00AB04A5"/>
    <w:rsid w:val="00AB04F7"/>
    <w:rsid w:val="00AB06B4"/>
    <w:rsid w:val="00AB06E7"/>
    <w:rsid w:val="00AB0723"/>
    <w:rsid w:val="00AB0726"/>
    <w:rsid w:val="00AB095A"/>
    <w:rsid w:val="00AB0A79"/>
    <w:rsid w:val="00AB0A8C"/>
    <w:rsid w:val="00AB0BF2"/>
    <w:rsid w:val="00AB0EF9"/>
    <w:rsid w:val="00AB1057"/>
    <w:rsid w:val="00AB10AD"/>
    <w:rsid w:val="00AB1231"/>
    <w:rsid w:val="00AB1282"/>
    <w:rsid w:val="00AB1309"/>
    <w:rsid w:val="00AB13E3"/>
    <w:rsid w:val="00AB1408"/>
    <w:rsid w:val="00AB142A"/>
    <w:rsid w:val="00AB1526"/>
    <w:rsid w:val="00AB1668"/>
    <w:rsid w:val="00AB16F8"/>
    <w:rsid w:val="00AB171F"/>
    <w:rsid w:val="00AB1721"/>
    <w:rsid w:val="00AB173D"/>
    <w:rsid w:val="00AB173F"/>
    <w:rsid w:val="00AB1A4A"/>
    <w:rsid w:val="00AB1B37"/>
    <w:rsid w:val="00AB1B4F"/>
    <w:rsid w:val="00AB1B8A"/>
    <w:rsid w:val="00AB1C79"/>
    <w:rsid w:val="00AB1C95"/>
    <w:rsid w:val="00AB1CC2"/>
    <w:rsid w:val="00AB1D5B"/>
    <w:rsid w:val="00AB1EE2"/>
    <w:rsid w:val="00AB1F0F"/>
    <w:rsid w:val="00AB1F1A"/>
    <w:rsid w:val="00AB1FA6"/>
    <w:rsid w:val="00AB2231"/>
    <w:rsid w:val="00AB2283"/>
    <w:rsid w:val="00AB22AD"/>
    <w:rsid w:val="00AB24F1"/>
    <w:rsid w:val="00AB24FD"/>
    <w:rsid w:val="00AB25D0"/>
    <w:rsid w:val="00AB2665"/>
    <w:rsid w:val="00AB26A2"/>
    <w:rsid w:val="00AB26CF"/>
    <w:rsid w:val="00AB280B"/>
    <w:rsid w:val="00AB2838"/>
    <w:rsid w:val="00AB28A2"/>
    <w:rsid w:val="00AB28D5"/>
    <w:rsid w:val="00AB2901"/>
    <w:rsid w:val="00AB29D6"/>
    <w:rsid w:val="00AB2A03"/>
    <w:rsid w:val="00AB2A43"/>
    <w:rsid w:val="00AB2B05"/>
    <w:rsid w:val="00AB2BCA"/>
    <w:rsid w:val="00AB2D12"/>
    <w:rsid w:val="00AB2D1C"/>
    <w:rsid w:val="00AB2D44"/>
    <w:rsid w:val="00AB3136"/>
    <w:rsid w:val="00AB3142"/>
    <w:rsid w:val="00AB3257"/>
    <w:rsid w:val="00AB3298"/>
    <w:rsid w:val="00AB335D"/>
    <w:rsid w:val="00AB367E"/>
    <w:rsid w:val="00AB3767"/>
    <w:rsid w:val="00AB38AB"/>
    <w:rsid w:val="00AB3A08"/>
    <w:rsid w:val="00AB3B2B"/>
    <w:rsid w:val="00AB3B3A"/>
    <w:rsid w:val="00AB3BED"/>
    <w:rsid w:val="00AB3C66"/>
    <w:rsid w:val="00AB3D4F"/>
    <w:rsid w:val="00AB3DAE"/>
    <w:rsid w:val="00AB3E61"/>
    <w:rsid w:val="00AB3E8F"/>
    <w:rsid w:val="00AB3F0B"/>
    <w:rsid w:val="00AB3F40"/>
    <w:rsid w:val="00AB42C6"/>
    <w:rsid w:val="00AB433A"/>
    <w:rsid w:val="00AB4461"/>
    <w:rsid w:val="00AB4490"/>
    <w:rsid w:val="00AB451D"/>
    <w:rsid w:val="00AB4551"/>
    <w:rsid w:val="00AB4572"/>
    <w:rsid w:val="00AB4610"/>
    <w:rsid w:val="00AB46E1"/>
    <w:rsid w:val="00AB4749"/>
    <w:rsid w:val="00AB477B"/>
    <w:rsid w:val="00AB4912"/>
    <w:rsid w:val="00AB4A42"/>
    <w:rsid w:val="00AB4BFB"/>
    <w:rsid w:val="00AB4CA5"/>
    <w:rsid w:val="00AB4CD3"/>
    <w:rsid w:val="00AB4D2F"/>
    <w:rsid w:val="00AB4DB0"/>
    <w:rsid w:val="00AB4F83"/>
    <w:rsid w:val="00AB50D0"/>
    <w:rsid w:val="00AB5150"/>
    <w:rsid w:val="00AB51F1"/>
    <w:rsid w:val="00AB5203"/>
    <w:rsid w:val="00AB53D5"/>
    <w:rsid w:val="00AB5409"/>
    <w:rsid w:val="00AB54A9"/>
    <w:rsid w:val="00AB5655"/>
    <w:rsid w:val="00AB57A1"/>
    <w:rsid w:val="00AB57AB"/>
    <w:rsid w:val="00AB57B1"/>
    <w:rsid w:val="00AB57F6"/>
    <w:rsid w:val="00AB5983"/>
    <w:rsid w:val="00AB59D5"/>
    <w:rsid w:val="00AB5A1A"/>
    <w:rsid w:val="00AB5A2D"/>
    <w:rsid w:val="00AB5AC9"/>
    <w:rsid w:val="00AB5CF4"/>
    <w:rsid w:val="00AB5E37"/>
    <w:rsid w:val="00AB5E6E"/>
    <w:rsid w:val="00AB5F10"/>
    <w:rsid w:val="00AB5FD3"/>
    <w:rsid w:val="00AB5FED"/>
    <w:rsid w:val="00AB61F2"/>
    <w:rsid w:val="00AB6276"/>
    <w:rsid w:val="00AB62DC"/>
    <w:rsid w:val="00AB636C"/>
    <w:rsid w:val="00AB64A6"/>
    <w:rsid w:val="00AB6532"/>
    <w:rsid w:val="00AB6539"/>
    <w:rsid w:val="00AB65EF"/>
    <w:rsid w:val="00AB677F"/>
    <w:rsid w:val="00AB6C04"/>
    <w:rsid w:val="00AB6C78"/>
    <w:rsid w:val="00AB6CA6"/>
    <w:rsid w:val="00AB6CAE"/>
    <w:rsid w:val="00AB6CB2"/>
    <w:rsid w:val="00AB6FD5"/>
    <w:rsid w:val="00AB7009"/>
    <w:rsid w:val="00AB713B"/>
    <w:rsid w:val="00AB713D"/>
    <w:rsid w:val="00AB7161"/>
    <w:rsid w:val="00AB71E4"/>
    <w:rsid w:val="00AB753C"/>
    <w:rsid w:val="00AB7668"/>
    <w:rsid w:val="00AB76E5"/>
    <w:rsid w:val="00AB776D"/>
    <w:rsid w:val="00AB7821"/>
    <w:rsid w:val="00AB7826"/>
    <w:rsid w:val="00AB7934"/>
    <w:rsid w:val="00AB7969"/>
    <w:rsid w:val="00AB7AA0"/>
    <w:rsid w:val="00AB7AAD"/>
    <w:rsid w:val="00AB7AE0"/>
    <w:rsid w:val="00AB7C23"/>
    <w:rsid w:val="00AB7DE4"/>
    <w:rsid w:val="00AB7DED"/>
    <w:rsid w:val="00AB7E24"/>
    <w:rsid w:val="00AB7E58"/>
    <w:rsid w:val="00AC006E"/>
    <w:rsid w:val="00AC024E"/>
    <w:rsid w:val="00AC031C"/>
    <w:rsid w:val="00AC03DD"/>
    <w:rsid w:val="00AC0444"/>
    <w:rsid w:val="00AC0530"/>
    <w:rsid w:val="00AC059B"/>
    <w:rsid w:val="00AC05B8"/>
    <w:rsid w:val="00AC067C"/>
    <w:rsid w:val="00AC06AD"/>
    <w:rsid w:val="00AC082A"/>
    <w:rsid w:val="00AC083E"/>
    <w:rsid w:val="00AC08BF"/>
    <w:rsid w:val="00AC0B21"/>
    <w:rsid w:val="00AC0B76"/>
    <w:rsid w:val="00AC0D1D"/>
    <w:rsid w:val="00AC0E28"/>
    <w:rsid w:val="00AC0E5D"/>
    <w:rsid w:val="00AC0EAE"/>
    <w:rsid w:val="00AC0F9F"/>
    <w:rsid w:val="00AC11E3"/>
    <w:rsid w:val="00AC1220"/>
    <w:rsid w:val="00AC1245"/>
    <w:rsid w:val="00AC12D1"/>
    <w:rsid w:val="00AC12FF"/>
    <w:rsid w:val="00AC150D"/>
    <w:rsid w:val="00AC17B4"/>
    <w:rsid w:val="00AC1855"/>
    <w:rsid w:val="00AC1970"/>
    <w:rsid w:val="00AC1987"/>
    <w:rsid w:val="00AC19D7"/>
    <w:rsid w:val="00AC1A06"/>
    <w:rsid w:val="00AC1B34"/>
    <w:rsid w:val="00AC1D5B"/>
    <w:rsid w:val="00AC1E44"/>
    <w:rsid w:val="00AC1F4B"/>
    <w:rsid w:val="00AC20EB"/>
    <w:rsid w:val="00AC2192"/>
    <w:rsid w:val="00AC244B"/>
    <w:rsid w:val="00AC2753"/>
    <w:rsid w:val="00AC2936"/>
    <w:rsid w:val="00AC299F"/>
    <w:rsid w:val="00AC29DC"/>
    <w:rsid w:val="00AC2ABE"/>
    <w:rsid w:val="00AC2B80"/>
    <w:rsid w:val="00AC2C35"/>
    <w:rsid w:val="00AC2C71"/>
    <w:rsid w:val="00AC2CCB"/>
    <w:rsid w:val="00AC2EC4"/>
    <w:rsid w:val="00AC318E"/>
    <w:rsid w:val="00AC3222"/>
    <w:rsid w:val="00AC3259"/>
    <w:rsid w:val="00AC330E"/>
    <w:rsid w:val="00AC33F8"/>
    <w:rsid w:val="00AC345E"/>
    <w:rsid w:val="00AC346E"/>
    <w:rsid w:val="00AC34DA"/>
    <w:rsid w:val="00AC35AD"/>
    <w:rsid w:val="00AC364E"/>
    <w:rsid w:val="00AC36BD"/>
    <w:rsid w:val="00AC36E5"/>
    <w:rsid w:val="00AC3708"/>
    <w:rsid w:val="00AC373F"/>
    <w:rsid w:val="00AC3749"/>
    <w:rsid w:val="00AC38B7"/>
    <w:rsid w:val="00AC3BF8"/>
    <w:rsid w:val="00AC3D42"/>
    <w:rsid w:val="00AC3E57"/>
    <w:rsid w:val="00AC3F52"/>
    <w:rsid w:val="00AC3F69"/>
    <w:rsid w:val="00AC422D"/>
    <w:rsid w:val="00AC45F2"/>
    <w:rsid w:val="00AC4640"/>
    <w:rsid w:val="00AC465C"/>
    <w:rsid w:val="00AC46AD"/>
    <w:rsid w:val="00AC4795"/>
    <w:rsid w:val="00AC481B"/>
    <w:rsid w:val="00AC48FA"/>
    <w:rsid w:val="00AC497C"/>
    <w:rsid w:val="00AC4996"/>
    <w:rsid w:val="00AC4D06"/>
    <w:rsid w:val="00AC4D46"/>
    <w:rsid w:val="00AC4DEA"/>
    <w:rsid w:val="00AC4EB2"/>
    <w:rsid w:val="00AC5038"/>
    <w:rsid w:val="00AC50D6"/>
    <w:rsid w:val="00AC5216"/>
    <w:rsid w:val="00AC527F"/>
    <w:rsid w:val="00AC537B"/>
    <w:rsid w:val="00AC53A5"/>
    <w:rsid w:val="00AC5463"/>
    <w:rsid w:val="00AC546D"/>
    <w:rsid w:val="00AC5565"/>
    <w:rsid w:val="00AC55CC"/>
    <w:rsid w:val="00AC55FD"/>
    <w:rsid w:val="00AC5645"/>
    <w:rsid w:val="00AC5766"/>
    <w:rsid w:val="00AC57AE"/>
    <w:rsid w:val="00AC5A7F"/>
    <w:rsid w:val="00AC5AD5"/>
    <w:rsid w:val="00AC5B41"/>
    <w:rsid w:val="00AC5BEF"/>
    <w:rsid w:val="00AC5E03"/>
    <w:rsid w:val="00AC5F38"/>
    <w:rsid w:val="00AC5F62"/>
    <w:rsid w:val="00AC5FD1"/>
    <w:rsid w:val="00AC6083"/>
    <w:rsid w:val="00AC610C"/>
    <w:rsid w:val="00AC613C"/>
    <w:rsid w:val="00AC61B8"/>
    <w:rsid w:val="00AC6255"/>
    <w:rsid w:val="00AC65E7"/>
    <w:rsid w:val="00AC6689"/>
    <w:rsid w:val="00AC66C7"/>
    <w:rsid w:val="00AC6728"/>
    <w:rsid w:val="00AC6785"/>
    <w:rsid w:val="00AC6986"/>
    <w:rsid w:val="00AC6B1B"/>
    <w:rsid w:val="00AC6BA7"/>
    <w:rsid w:val="00AC6CCB"/>
    <w:rsid w:val="00AC6EC5"/>
    <w:rsid w:val="00AC6F47"/>
    <w:rsid w:val="00AC7105"/>
    <w:rsid w:val="00AC719C"/>
    <w:rsid w:val="00AC739D"/>
    <w:rsid w:val="00AC7861"/>
    <w:rsid w:val="00AC7A14"/>
    <w:rsid w:val="00AC7B70"/>
    <w:rsid w:val="00AC7BCD"/>
    <w:rsid w:val="00AC7BD0"/>
    <w:rsid w:val="00AC7C3E"/>
    <w:rsid w:val="00AC7EF5"/>
    <w:rsid w:val="00AD0216"/>
    <w:rsid w:val="00AD02AD"/>
    <w:rsid w:val="00AD0463"/>
    <w:rsid w:val="00AD0580"/>
    <w:rsid w:val="00AD06EC"/>
    <w:rsid w:val="00AD08DE"/>
    <w:rsid w:val="00AD0919"/>
    <w:rsid w:val="00AD09AB"/>
    <w:rsid w:val="00AD0A8A"/>
    <w:rsid w:val="00AD0B21"/>
    <w:rsid w:val="00AD0C91"/>
    <w:rsid w:val="00AD0D76"/>
    <w:rsid w:val="00AD10AA"/>
    <w:rsid w:val="00AD10C4"/>
    <w:rsid w:val="00AD1189"/>
    <w:rsid w:val="00AD11C6"/>
    <w:rsid w:val="00AD125E"/>
    <w:rsid w:val="00AD13D0"/>
    <w:rsid w:val="00AD1585"/>
    <w:rsid w:val="00AD16C9"/>
    <w:rsid w:val="00AD18A8"/>
    <w:rsid w:val="00AD1999"/>
    <w:rsid w:val="00AD1A1C"/>
    <w:rsid w:val="00AD1A6F"/>
    <w:rsid w:val="00AD1B3E"/>
    <w:rsid w:val="00AD1BF3"/>
    <w:rsid w:val="00AD1C36"/>
    <w:rsid w:val="00AD1C3F"/>
    <w:rsid w:val="00AD1D41"/>
    <w:rsid w:val="00AD1E91"/>
    <w:rsid w:val="00AD1EF5"/>
    <w:rsid w:val="00AD1F25"/>
    <w:rsid w:val="00AD1F38"/>
    <w:rsid w:val="00AD2083"/>
    <w:rsid w:val="00AD213E"/>
    <w:rsid w:val="00AD2142"/>
    <w:rsid w:val="00AD21AB"/>
    <w:rsid w:val="00AD239B"/>
    <w:rsid w:val="00AD23DC"/>
    <w:rsid w:val="00AD2487"/>
    <w:rsid w:val="00AD27B6"/>
    <w:rsid w:val="00AD27D0"/>
    <w:rsid w:val="00AD27F7"/>
    <w:rsid w:val="00AD2891"/>
    <w:rsid w:val="00AD28BF"/>
    <w:rsid w:val="00AD2985"/>
    <w:rsid w:val="00AD29A6"/>
    <w:rsid w:val="00AD2A1B"/>
    <w:rsid w:val="00AD2A43"/>
    <w:rsid w:val="00AD2A99"/>
    <w:rsid w:val="00AD2BB4"/>
    <w:rsid w:val="00AD2CB8"/>
    <w:rsid w:val="00AD2DCF"/>
    <w:rsid w:val="00AD2F52"/>
    <w:rsid w:val="00AD2F5B"/>
    <w:rsid w:val="00AD2F7C"/>
    <w:rsid w:val="00AD30CF"/>
    <w:rsid w:val="00AD30D3"/>
    <w:rsid w:val="00AD30ED"/>
    <w:rsid w:val="00AD331A"/>
    <w:rsid w:val="00AD3524"/>
    <w:rsid w:val="00AD3558"/>
    <w:rsid w:val="00AD3765"/>
    <w:rsid w:val="00AD37B6"/>
    <w:rsid w:val="00AD37BD"/>
    <w:rsid w:val="00AD396F"/>
    <w:rsid w:val="00AD3A35"/>
    <w:rsid w:val="00AD3B17"/>
    <w:rsid w:val="00AD3B2F"/>
    <w:rsid w:val="00AD3B95"/>
    <w:rsid w:val="00AD3C4F"/>
    <w:rsid w:val="00AD3CAE"/>
    <w:rsid w:val="00AD3D35"/>
    <w:rsid w:val="00AD3E51"/>
    <w:rsid w:val="00AD3E9D"/>
    <w:rsid w:val="00AD3EB5"/>
    <w:rsid w:val="00AD3FAA"/>
    <w:rsid w:val="00AD44F0"/>
    <w:rsid w:val="00AD4524"/>
    <w:rsid w:val="00AD47E4"/>
    <w:rsid w:val="00AD48A5"/>
    <w:rsid w:val="00AD48AA"/>
    <w:rsid w:val="00AD48D0"/>
    <w:rsid w:val="00AD496B"/>
    <w:rsid w:val="00AD4B1B"/>
    <w:rsid w:val="00AD4B1D"/>
    <w:rsid w:val="00AD4B4A"/>
    <w:rsid w:val="00AD4B80"/>
    <w:rsid w:val="00AD4D1B"/>
    <w:rsid w:val="00AD4D2F"/>
    <w:rsid w:val="00AD4D7B"/>
    <w:rsid w:val="00AD4DAB"/>
    <w:rsid w:val="00AD4E76"/>
    <w:rsid w:val="00AD4F7A"/>
    <w:rsid w:val="00AD4FE3"/>
    <w:rsid w:val="00AD503C"/>
    <w:rsid w:val="00AD523B"/>
    <w:rsid w:val="00AD5242"/>
    <w:rsid w:val="00AD529F"/>
    <w:rsid w:val="00AD5459"/>
    <w:rsid w:val="00AD547E"/>
    <w:rsid w:val="00AD54C2"/>
    <w:rsid w:val="00AD5580"/>
    <w:rsid w:val="00AD5778"/>
    <w:rsid w:val="00AD5799"/>
    <w:rsid w:val="00AD5890"/>
    <w:rsid w:val="00AD58DF"/>
    <w:rsid w:val="00AD5BC8"/>
    <w:rsid w:val="00AD5E6A"/>
    <w:rsid w:val="00AD5F1C"/>
    <w:rsid w:val="00AD5F68"/>
    <w:rsid w:val="00AD5FD6"/>
    <w:rsid w:val="00AD60B2"/>
    <w:rsid w:val="00AD61FE"/>
    <w:rsid w:val="00AD6338"/>
    <w:rsid w:val="00AD640F"/>
    <w:rsid w:val="00AD643D"/>
    <w:rsid w:val="00AD64BF"/>
    <w:rsid w:val="00AD64E9"/>
    <w:rsid w:val="00AD6597"/>
    <w:rsid w:val="00AD6650"/>
    <w:rsid w:val="00AD6673"/>
    <w:rsid w:val="00AD66BC"/>
    <w:rsid w:val="00AD67C8"/>
    <w:rsid w:val="00AD67EA"/>
    <w:rsid w:val="00AD68BB"/>
    <w:rsid w:val="00AD6976"/>
    <w:rsid w:val="00AD6A6E"/>
    <w:rsid w:val="00AD6C51"/>
    <w:rsid w:val="00AD6D16"/>
    <w:rsid w:val="00AD6D81"/>
    <w:rsid w:val="00AD6DC3"/>
    <w:rsid w:val="00AD6DF6"/>
    <w:rsid w:val="00AD6E05"/>
    <w:rsid w:val="00AD6F74"/>
    <w:rsid w:val="00AD7101"/>
    <w:rsid w:val="00AD710F"/>
    <w:rsid w:val="00AD7162"/>
    <w:rsid w:val="00AD7343"/>
    <w:rsid w:val="00AD744D"/>
    <w:rsid w:val="00AD74B9"/>
    <w:rsid w:val="00AD76B0"/>
    <w:rsid w:val="00AD76CB"/>
    <w:rsid w:val="00AD7820"/>
    <w:rsid w:val="00AD79B3"/>
    <w:rsid w:val="00AD7BCC"/>
    <w:rsid w:val="00AD7D48"/>
    <w:rsid w:val="00AD7DA7"/>
    <w:rsid w:val="00AD7DE1"/>
    <w:rsid w:val="00AD7DF7"/>
    <w:rsid w:val="00AD7EF6"/>
    <w:rsid w:val="00AD7FDF"/>
    <w:rsid w:val="00AE000F"/>
    <w:rsid w:val="00AE00B0"/>
    <w:rsid w:val="00AE0166"/>
    <w:rsid w:val="00AE0237"/>
    <w:rsid w:val="00AE02C7"/>
    <w:rsid w:val="00AE03DF"/>
    <w:rsid w:val="00AE0443"/>
    <w:rsid w:val="00AE04F0"/>
    <w:rsid w:val="00AE05FF"/>
    <w:rsid w:val="00AE0620"/>
    <w:rsid w:val="00AE0722"/>
    <w:rsid w:val="00AE074C"/>
    <w:rsid w:val="00AE0775"/>
    <w:rsid w:val="00AE07BA"/>
    <w:rsid w:val="00AE0A22"/>
    <w:rsid w:val="00AE0BB3"/>
    <w:rsid w:val="00AE0C95"/>
    <w:rsid w:val="00AE0CE1"/>
    <w:rsid w:val="00AE0D27"/>
    <w:rsid w:val="00AE0E36"/>
    <w:rsid w:val="00AE1032"/>
    <w:rsid w:val="00AE107B"/>
    <w:rsid w:val="00AE126B"/>
    <w:rsid w:val="00AE12C5"/>
    <w:rsid w:val="00AE1498"/>
    <w:rsid w:val="00AE14FB"/>
    <w:rsid w:val="00AE150C"/>
    <w:rsid w:val="00AE15EE"/>
    <w:rsid w:val="00AE160A"/>
    <w:rsid w:val="00AE199A"/>
    <w:rsid w:val="00AE1A6D"/>
    <w:rsid w:val="00AE1BCC"/>
    <w:rsid w:val="00AE1C34"/>
    <w:rsid w:val="00AE20F7"/>
    <w:rsid w:val="00AE2190"/>
    <w:rsid w:val="00AE2227"/>
    <w:rsid w:val="00AE2303"/>
    <w:rsid w:val="00AE2387"/>
    <w:rsid w:val="00AE2430"/>
    <w:rsid w:val="00AE2567"/>
    <w:rsid w:val="00AE2568"/>
    <w:rsid w:val="00AE257F"/>
    <w:rsid w:val="00AE26A2"/>
    <w:rsid w:val="00AE28BA"/>
    <w:rsid w:val="00AE2B2B"/>
    <w:rsid w:val="00AE2C84"/>
    <w:rsid w:val="00AE2D59"/>
    <w:rsid w:val="00AE2DE0"/>
    <w:rsid w:val="00AE2E2B"/>
    <w:rsid w:val="00AE2E3E"/>
    <w:rsid w:val="00AE2F9E"/>
    <w:rsid w:val="00AE3083"/>
    <w:rsid w:val="00AE314D"/>
    <w:rsid w:val="00AE3317"/>
    <w:rsid w:val="00AE3336"/>
    <w:rsid w:val="00AE337C"/>
    <w:rsid w:val="00AE34EC"/>
    <w:rsid w:val="00AE35BE"/>
    <w:rsid w:val="00AE35D0"/>
    <w:rsid w:val="00AE36D6"/>
    <w:rsid w:val="00AE3850"/>
    <w:rsid w:val="00AE38B7"/>
    <w:rsid w:val="00AE3993"/>
    <w:rsid w:val="00AE3A84"/>
    <w:rsid w:val="00AE3AA6"/>
    <w:rsid w:val="00AE3B1F"/>
    <w:rsid w:val="00AE3B87"/>
    <w:rsid w:val="00AE3DE1"/>
    <w:rsid w:val="00AE4003"/>
    <w:rsid w:val="00AE4056"/>
    <w:rsid w:val="00AE4183"/>
    <w:rsid w:val="00AE4369"/>
    <w:rsid w:val="00AE43E1"/>
    <w:rsid w:val="00AE44CE"/>
    <w:rsid w:val="00AE44F8"/>
    <w:rsid w:val="00AE45BB"/>
    <w:rsid w:val="00AE4673"/>
    <w:rsid w:val="00AE46F2"/>
    <w:rsid w:val="00AE476E"/>
    <w:rsid w:val="00AE482C"/>
    <w:rsid w:val="00AE483A"/>
    <w:rsid w:val="00AE4848"/>
    <w:rsid w:val="00AE48DE"/>
    <w:rsid w:val="00AE48EB"/>
    <w:rsid w:val="00AE4963"/>
    <w:rsid w:val="00AE49B5"/>
    <w:rsid w:val="00AE4AC9"/>
    <w:rsid w:val="00AE4B7A"/>
    <w:rsid w:val="00AE4BB6"/>
    <w:rsid w:val="00AE4CFA"/>
    <w:rsid w:val="00AE4D87"/>
    <w:rsid w:val="00AE4F0C"/>
    <w:rsid w:val="00AE4F3D"/>
    <w:rsid w:val="00AE4FC1"/>
    <w:rsid w:val="00AE4FEE"/>
    <w:rsid w:val="00AE5046"/>
    <w:rsid w:val="00AE51DA"/>
    <w:rsid w:val="00AE5242"/>
    <w:rsid w:val="00AE524F"/>
    <w:rsid w:val="00AE54CB"/>
    <w:rsid w:val="00AE5754"/>
    <w:rsid w:val="00AE576F"/>
    <w:rsid w:val="00AE5AA4"/>
    <w:rsid w:val="00AE5B8C"/>
    <w:rsid w:val="00AE5C3A"/>
    <w:rsid w:val="00AE5D90"/>
    <w:rsid w:val="00AE5D98"/>
    <w:rsid w:val="00AE5DA1"/>
    <w:rsid w:val="00AE5DA9"/>
    <w:rsid w:val="00AE5EA6"/>
    <w:rsid w:val="00AE5FFD"/>
    <w:rsid w:val="00AE607D"/>
    <w:rsid w:val="00AE60FD"/>
    <w:rsid w:val="00AE6154"/>
    <w:rsid w:val="00AE61B4"/>
    <w:rsid w:val="00AE621E"/>
    <w:rsid w:val="00AE6359"/>
    <w:rsid w:val="00AE639A"/>
    <w:rsid w:val="00AE6416"/>
    <w:rsid w:val="00AE6479"/>
    <w:rsid w:val="00AE654D"/>
    <w:rsid w:val="00AE65AB"/>
    <w:rsid w:val="00AE6713"/>
    <w:rsid w:val="00AE67EA"/>
    <w:rsid w:val="00AE6AF9"/>
    <w:rsid w:val="00AE6C02"/>
    <w:rsid w:val="00AE6C05"/>
    <w:rsid w:val="00AE6CC6"/>
    <w:rsid w:val="00AE6FCE"/>
    <w:rsid w:val="00AE704B"/>
    <w:rsid w:val="00AE70BE"/>
    <w:rsid w:val="00AE70F6"/>
    <w:rsid w:val="00AE71B4"/>
    <w:rsid w:val="00AE71DE"/>
    <w:rsid w:val="00AE71DF"/>
    <w:rsid w:val="00AE7258"/>
    <w:rsid w:val="00AE74EA"/>
    <w:rsid w:val="00AE7564"/>
    <w:rsid w:val="00AE767E"/>
    <w:rsid w:val="00AE7771"/>
    <w:rsid w:val="00AE77F6"/>
    <w:rsid w:val="00AE79A1"/>
    <w:rsid w:val="00AE7A69"/>
    <w:rsid w:val="00AE7A7C"/>
    <w:rsid w:val="00AE7C3C"/>
    <w:rsid w:val="00AE7E4C"/>
    <w:rsid w:val="00AF0032"/>
    <w:rsid w:val="00AF00FC"/>
    <w:rsid w:val="00AF0137"/>
    <w:rsid w:val="00AF0170"/>
    <w:rsid w:val="00AF019A"/>
    <w:rsid w:val="00AF01A8"/>
    <w:rsid w:val="00AF01FD"/>
    <w:rsid w:val="00AF022B"/>
    <w:rsid w:val="00AF0257"/>
    <w:rsid w:val="00AF027E"/>
    <w:rsid w:val="00AF02D2"/>
    <w:rsid w:val="00AF0508"/>
    <w:rsid w:val="00AF05A1"/>
    <w:rsid w:val="00AF0659"/>
    <w:rsid w:val="00AF0661"/>
    <w:rsid w:val="00AF0719"/>
    <w:rsid w:val="00AF08A6"/>
    <w:rsid w:val="00AF0A3B"/>
    <w:rsid w:val="00AF0A7E"/>
    <w:rsid w:val="00AF0A8A"/>
    <w:rsid w:val="00AF0A92"/>
    <w:rsid w:val="00AF0ABD"/>
    <w:rsid w:val="00AF0BA5"/>
    <w:rsid w:val="00AF0BD9"/>
    <w:rsid w:val="00AF0C72"/>
    <w:rsid w:val="00AF0DC4"/>
    <w:rsid w:val="00AF0EF2"/>
    <w:rsid w:val="00AF1238"/>
    <w:rsid w:val="00AF12E4"/>
    <w:rsid w:val="00AF1393"/>
    <w:rsid w:val="00AF143D"/>
    <w:rsid w:val="00AF1675"/>
    <w:rsid w:val="00AF1745"/>
    <w:rsid w:val="00AF17B3"/>
    <w:rsid w:val="00AF1827"/>
    <w:rsid w:val="00AF1923"/>
    <w:rsid w:val="00AF1CC3"/>
    <w:rsid w:val="00AF1DD4"/>
    <w:rsid w:val="00AF1E77"/>
    <w:rsid w:val="00AF1F86"/>
    <w:rsid w:val="00AF2035"/>
    <w:rsid w:val="00AF20F5"/>
    <w:rsid w:val="00AF2169"/>
    <w:rsid w:val="00AF2210"/>
    <w:rsid w:val="00AF2361"/>
    <w:rsid w:val="00AF262A"/>
    <w:rsid w:val="00AF2674"/>
    <w:rsid w:val="00AF26AD"/>
    <w:rsid w:val="00AF26F3"/>
    <w:rsid w:val="00AF2798"/>
    <w:rsid w:val="00AF27DA"/>
    <w:rsid w:val="00AF27FF"/>
    <w:rsid w:val="00AF2891"/>
    <w:rsid w:val="00AF293B"/>
    <w:rsid w:val="00AF2B20"/>
    <w:rsid w:val="00AF2BF1"/>
    <w:rsid w:val="00AF2F2A"/>
    <w:rsid w:val="00AF3073"/>
    <w:rsid w:val="00AF3077"/>
    <w:rsid w:val="00AF32A5"/>
    <w:rsid w:val="00AF32CA"/>
    <w:rsid w:val="00AF3451"/>
    <w:rsid w:val="00AF38C7"/>
    <w:rsid w:val="00AF3953"/>
    <w:rsid w:val="00AF3B12"/>
    <w:rsid w:val="00AF3D07"/>
    <w:rsid w:val="00AF3D9D"/>
    <w:rsid w:val="00AF3F6B"/>
    <w:rsid w:val="00AF40C1"/>
    <w:rsid w:val="00AF42BC"/>
    <w:rsid w:val="00AF43F6"/>
    <w:rsid w:val="00AF4452"/>
    <w:rsid w:val="00AF45A3"/>
    <w:rsid w:val="00AF45B7"/>
    <w:rsid w:val="00AF475E"/>
    <w:rsid w:val="00AF47D6"/>
    <w:rsid w:val="00AF4807"/>
    <w:rsid w:val="00AF480C"/>
    <w:rsid w:val="00AF4AAA"/>
    <w:rsid w:val="00AF4AE4"/>
    <w:rsid w:val="00AF4B1D"/>
    <w:rsid w:val="00AF4B79"/>
    <w:rsid w:val="00AF4C7F"/>
    <w:rsid w:val="00AF4CE5"/>
    <w:rsid w:val="00AF4CF6"/>
    <w:rsid w:val="00AF4F0C"/>
    <w:rsid w:val="00AF5021"/>
    <w:rsid w:val="00AF5026"/>
    <w:rsid w:val="00AF513B"/>
    <w:rsid w:val="00AF533F"/>
    <w:rsid w:val="00AF539E"/>
    <w:rsid w:val="00AF53B8"/>
    <w:rsid w:val="00AF5577"/>
    <w:rsid w:val="00AF5658"/>
    <w:rsid w:val="00AF5687"/>
    <w:rsid w:val="00AF592A"/>
    <w:rsid w:val="00AF5AD3"/>
    <w:rsid w:val="00AF5B57"/>
    <w:rsid w:val="00AF5B92"/>
    <w:rsid w:val="00AF5BEE"/>
    <w:rsid w:val="00AF5C2C"/>
    <w:rsid w:val="00AF5CD6"/>
    <w:rsid w:val="00AF5CE5"/>
    <w:rsid w:val="00AF5D06"/>
    <w:rsid w:val="00AF5D2B"/>
    <w:rsid w:val="00AF5D94"/>
    <w:rsid w:val="00AF5E6F"/>
    <w:rsid w:val="00AF60A5"/>
    <w:rsid w:val="00AF60E9"/>
    <w:rsid w:val="00AF6165"/>
    <w:rsid w:val="00AF6256"/>
    <w:rsid w:val="00AF62A6"/>
    <w:rsid w:val="00AF62B8"/>
    <w:rsid w:val="00AF6343"/>
    <w:rsid w:val="00AF638E"/>
    <w:rsid w:val="00AF6630"/>
    <w:rsid w:val="00AF666E"/>
    <w:rsid w:val="00AF675B"/>
    <w:rsid w:val="00AF6794"/>
    <w:rsid w:val="00AF6805"/>
    <w:rsid w:val="00AF6852"/>
    <w:rsid w:val="00AF699E"/>
    <w:rsid w:val="00AF6B3F"/>
    <w:rsid w:val="00AF6D6C"/>
    <w:rsid w:val="00AF6E0C"/>
    <w:rsid w:val="00AF6E9E"/>
    <w:rsid w:val="00AF71C5"/>
    <w:rsid w:val="00AF71CE"/>
    <w:rsid w:val="00AF7304"/>
    <w:rsid w:val="00AF732B"/>
    <w:rsid w:val="00AF73F6"/>
    <w:rsid w:val="00AF7585"/>
    <w:rsid w:val="00AF76A9"/>
    <w:rsid w:val="00AF7910"/>
    <w:rsid w:val="00AF7954"/>
    <w:rsid w:val="00AF7A36"/>
    <w:rsid w:val="00AF7A90"/>
    <w:rsid w:val="00AF7B66"/>
    <w:rsid w:val="00AF7BB4"/>
    <w:rsid w:val="00AF7EA9"/>
    <w:rsid w:val="00AF7FF0"/>
    <w:rsid w:val="00B0008F"/>
    <w:rsid w:val="00B00304"/>
    <w:rsid w:val="00B0034C"/>
    <w:rsid w:val="00B004B8"/>
    <w:rsid w:val="00B004BA"/>
    <w:rsid w:val="00B0066D"/>
    <w:rsid w:val="00B006B7"/>
    <w:rsid w:val="00B00744"/>
    <w:rsid w:val="00B0078A"/>
    <w:rsid w:val="00B007BB"/>
    <w:rsid w:val="00B008BA"/>
    <w:rsid w:val="00B009A5"/>
    <w:rsid w:val="00B00BA9"/>
    <w:rsid w:val="00B00C75"/>
    <w:rsid w:val="00B00CA4"/>
    <w:rsid w:val="00B00D68"/>
    <w:rsid w:val="00B00E7D"/>
    <w:rsid w:val="00B010FC"/>
    <w:rsid w:val="00B011D4"/>
    <w:rsid w:val="00B01475"/>
    <w:rsid w:val="00B015A9"/>
    <w:rsid w:val="00B0169D"/>
    <w:rsid w:val="00B016D7"/>
    <w:rsid w:val="00B019D2"/>
    <w:rsid w:val="00B01A97"/>
    <w:rsid w:val="00B01B5C"/>
    <w:rsid w:val="00B01B80"/>
    <w:rsid w:val="00B01C98"/>
    <w:rsid w:val="00B01E83"/>
    <w:rsid w:val="00B01ED7"/>
    <w:rsid w:val="00B01F2D"/>
    <w:rsid w:val="00B01F9E"/>
    <w:rsid w:val="00B0212B"/>
    <w:rsid w:val="00B024E1"/>
    <w:rsid w:val="00B02653"/>
    <w:rsid w:val="00B026EF"/>
    <w:rsid w:val="00B02768"/>
    <w:rsid w:val="00B02964"/>
    <w:rsid w:val="00B02A62"/>
    <w:rsid w:val="00B02AE8"/>
    <w:rsid w:val="00B02C96"/>
    <w:rsid w:val="00B02D6E"/>
    <w:rsid w:val="00B02E97"/>
    <w:rsid w:val="00B02F53"/>
    <w:rsid w:val="00B02FA9"/>
    <w:rsid w:val="00B02FD6"/>
    <w:rsid w:val="00B03036"/>
    <w:rsid w:val="00B03049"/>
    <w:rsid w:val="00B0315E"/>
    <w:rsid w:val="00B031E1"/>
    <w:rsid w:val="00B03387"/>
    <w:rsid w:val="00B033FC"/>
    <w:rsid w:val="00B03516"/>
    <w:rsid w:val="00B0375A"/>
    <w:rsid w:val="00B03BD8"/>
    <w:rsid w:val="00B03C05"/>
    <w:rsid w:val="00B03C82"/>
    <w:rsid w:val="00B03D3E"/>
    <w:rsid w:val="00B03DD9"/>
    <w:rsid w:val="00B03E18"/>
    <w:rsid w:val="00B03E3D"/>
    <w:rsid w:val="00B03E5A"/>
    <w:rsid w:val="00B03FBB"/>
    <w:rsid w:val="00B0410D"/>
    <w:rsid w:val="00B041EF"/>
    <w:rsid w:val="00B0452B"/>
    <w:rsid w:val="00B0470A"/>
    <w:rsid w:val="00B04937"/>
    <w:rsid w:val="00B04A69"/>
    <w:rsid w:val="00B04AED"/>
    <w:rsid w:val="00B04BC0"/>
    <w:rsid w:val="00B04C63"/>
    <w:rsid w:val="00B04DAB"/>
    <w:rsid w:val="00B04DBB"/>
    <w:rsid w:val="00B04E39"/>
    <w:rsid w:val="00B04E44"/>
    <w:rsid w:val="00B04E72"/>
    <w:rsid w:val="00B04E8D"/>
    <w:rsid w:val="00B05111"/>
    <w:rsid w:val="00B0511F"/>
    <w:rsid w:val="00B051FF"/>
    <w:rsid w:val="00B05327"/>
    <w:rsid w:val="00B0549D"/>
    <w:rsid w:val="00B054DA"/>
    <w:rsid w:val="00B057CB"/>
    <w:rsid w:val="00B057EB"/>
    <w:rsid w:val="00B0580A"/>
    <w:rsid w:val="00B058A6"/>
    <w:rsid w:val="00B0591F"/>
    <w:rsid w:val="00B05999"/>
    <w:rsid w:val="00B05A3F"/>
    <w:rsid w:val="00B05AF1"/>
    <w:rsid w:val="00B05BCE"/>
    <w:rsid w:val="00B05BFC"/>
    <w:rsid w:val="00B05D2B"/>
    <w:rsid w:val="00B05F52"/>
    <w:rsid w:val="00B06077"/>
    <w:rsid w:val="00B06261"/>
    <w:rsid w:val="00B062EE"/>
    <w:rsid w:val="00B06463"/>
    <w:rsid w:val="00B06546"/>
    <w:rsid w:val="00B065B5"/>
    <w:rsid w:val="00B06644"/>
    <w:rsid w:val="00B06942"/>
    <w:rsid w:val="00B06C10"/>
    <w:rsid w:val="00B06CD7"/>
    <w:rsid w:val="00B06D78"/>
    <w:rsid w:val="00B06F85"/>
    <w:rsid w:val="00B06FE1"/>
    <w:rsid w:val="00B070B1"/>
    <w:rsid w:val="00B07126"/>
    <w:rsid w:val="00B07232"/>
    <w:rsid w:val="00B07318"/>
    <w:rsid w:val="00B07358"/>
    <w:rsid w:val="00B0740A"/>
    <w:rsid w:val="00B07473"/>
    <w:rsid w:val="00B0751A"/>
    <w:rsid w:val="00B07603"/>
    <w:rsid w:val="00B07646"/>
    <w:rsid w:val="00B07651"/>
    <w:rsid w:val="00B0776B"/>
    <w:rsid w:val="00B07847"/>
    <w:rsid w:val="00B07969"/>
    <w:rsid w:val="00B0796F"/>
    <w:rsid w:val="00B07974"/>
    <w:rsid w:val="00B07980"/>
    <w:rsid w:val="00B079F6"/>
    <w:rsid w:val="00B07A7F"/>
    <w:rsid w:val="00B07AD1"/>
    <w:rsid w:val="00B07AD9"/>
    <w:rsid w:val="00B07C40"/>
    <w:rsid w:val="00B07CD9"/>
    <w:rsid w:val="00B07EB5"/>
    <w:rsid w:val="00B100DB"/>
    <w:rsid w:val="00B100DF"/>
    <w:rsid w:val="00B10138"/>
    <w:rsid w:val="00B1031B"/>
    <w:rsid w:val="00B103ED"/>
    <w:rsid w:val="00B1056E"/>
    <w:rsid w:val="00B1063F"/>
    <w:rsid w:val="00B10663"/>
    <w:rsid w:val="00B1076F"/>
    <w:rsid w:val="00B107D8"/>
    <w:rsid w:val="00B1081D"/>
    <w:rsid w:val="00B10AA4"/>
    <w:rsid w:val="00B10BE1"/>
    <w:rsid w:val="00B10D5F"/>
    <w:rsid w:val="00B10E80"/>
    <w:rsid w:val="00B10F3E"/>
    <w:rsid w:val="00B1103E"/>
    <w:rsid w:val="00B11100"/>
    <w:rsid w:val="00B11129"/>
    <w:rsid w:val="00B11148"/>
    <w:rsid w:val="00B1118B"/>
    <w:rsid w:val="00B11266"/>
    <w:rsid w:val="00B11298"/>
    <w:rsid w:val="00B11467"/>
    <w:rsid w:val="00B114F3"/>
    <w:rsid w:val="00B119A8"/>
    <w:rsid w:val="00B119EE"/>
    <w:rsid w:val="00B119F0"/>
    <w:rsid w:val="00B11AF0"/>
    <w:rsid w:val="00B11DA4"/>
    <w:rsid w:val="00B120A2"/>
    <w:rsid w:val="00B121BD"/>
    <w:rsid w:val="00B1221B"/>
    <w:rsid w:val="00B1223F"/>
    <w:rsid w:val="00B12289"/>
    <w:rsid w:val="00B122F4"/>
    <w:rsid w:val="00B125E1"/>
    <w:rsid w:val="00B126E6"/>
    <w:rsid w:val="00B126FD"/>
    <w:rsid w:val="00B12749"/>
    <w:rsid w:val="00B128C6"/>
    <w:rsid w:val="00B12903"/>
    <w:rsid w:val="00B129A1"/>
    <w:rsid w:val="00B129A7"/>
    <w:rsid w:val="00B12BB2"/>
    <w:rsid w:val="00B12D5B"/>
    <w:rsid w:val="00B12E68"/>
    <w:rsid w:val="00B12E88"/>
    <w:rsid w:val="00B12EC2"/>
    <w:rsid w:val="00B12EF1"/>
    <w:rsid w:val="00B1301E"/>
    <w:rsid w:val="00B13147"/>
    <w:rsid w:val="00B13229"/>
    <w:rsid w:val="00B13288"/>
    <w:rsid w:val="00B132FF"/>
    <w:rsid w:val="00B133AA"/>
    <w:rsid w:val="00B13631"/>
    <w:rsid w:val="00B13663"/>
    <w:rsid w:val="00B13841"/>
    <w:rsid w:val="00B13936"/>
    <w:rsid w:val="00B13A72"/>
    <w:rsid w:val="00B13AB7"/>
    <w:rsid w:val="00B13B65"/>
    <w:rsid w:val="00B13B7A"/>
    <w:rsid w:val="00B13BC5"/>
    <w:rsid w:val="00B13CFF"/>
    <w:rsid w:val="00B13DA7"/>
    <w:rsid w:val="00B13DCE"/>
    <w:rsid w:val="00B13FAB"/>
    <w:rsid w:val="00B140E6"/>
    <w:rsid w:val="00B141E6"/>
    <w:rsid w:val="00B142B6"/>
    <w:rsid w:val="00B14480"/>
    <w:rsid w:val="00B14786"/>
    <w:rsid w:val="00B1484B"/>
    <w:rsid w:val="00B14873"/>
    <w:rsid w:val="00B14885"/>
    <w:rsid w:val="00B14904"/>
    <w:rsid w:val="00B149FD"/>
    <w:rsid w:val="00B14AA5"/>
    <w:rsid w:val="00B14B23"/>
    <w:rsid w:val="00B14B4D"/>
    <w:rsid w:val="00B14C33"/>
    <w:rsid w:val="00B14CFA"/>
    <w:rsid w:val="00B14E1F"/>
    <w:rsid w:val="00B14E31"/>
    <w:rsid w:val="00B14EAD"/>
    <w:rsid w:val="00B14F7B"/>
    <w:rsid w:val="00B14F8B"/>
    <w:rsid w:val="00B14FA8"/>
    <w:rsid w:val="00B1500E"/>
    <w:rsid w:val="00B15057"/>
    <w:rsid w:val="00B150FC"/>
    <w:rsid w:val="00B1520C"/>
    <w:rsid w:val="00B15459"/>
    <w:rsid w:val="00B1551B"/>
    <w:rsid w:val="00B157CE"/>
    <w:rsid w:val="00B158B9"/>
    <w:rsid w:val="00B1590D"/>
    <w:rsid w:val="00B15938"/>
    <w:rsid w:val="00B15A1B"/>
    <w:rsid w:val="00B15AF1"/>
    <w:rsid w:val="00B15BD7"/>
    <w:rsid w:val="00B15BE1"/>
    <w:rsid w:val="00B15D2E"/>
    <w:rsid w:val="00B15E55"/>
    <w:rsid w:val="00B160D8"/>
    <w:rsid w:val="00B160FA"/>
    <w:rsid w:val="00B161C5"/>
    <w:rsid w:val="00B161F0"/>
    <w:rsid w:val="00B16234"/>
    <w:rsid w:val="00B16304"/>
    <w:rsid w:val="00B1634A"/>
    <w:rsid w:val="00B163E3"/>
    <w:rsid w:val="00B16473"/>
    <w:rsid w:val="00B1649F"/>
    <w:rsid w:val="00B16532"/>
    <w:rsid w:val="00B1660D"/>
    <w:rsid w:val="00B167A3"/>
    <w:rsid w:val="00B1683E"/>
    <w:rsid w:val="00B16998"/>
    <w:rsid w:val="00B16A29"/>
    <w:rsid w:val="00B16AE9"/>
    <w:rsid w:val="00B16BBE"/>
    <w:rsid w:val="00B16E56"/>
    <w:rsid w:val="00B16F25"/>
    <w:rsid w:val="00B1705E"/>
    <w:rsid w:val="00B17102"/>
    <w:rsid w:val="00B17124"/>
    <w:rsid w:val="00B17140"/>
    <w:rsid w:val="00B17208"/>
    <w:rsid w:val="00B17250"/>
    <w:rsid w:val="00B1744C"/>
    <w:rsid w:val="00B174FD"/>
    <w:rsid w:val="00B1752C"/>
    <w:rsid w:val="00B1775D"/>
    <w:rsid w:val="00B1786F"/>
    <w:rsid w:val="00B17940"/>
    <w:rsid w:val="00B17A24"/>
    <w:rsid w:val="00B17A71"/>
    <w:rsid w:val="00B17AC6"/>
    <w:rsid w:val="00B17BAE"/>
    <w:rsid w:val="00B17DF3"/>
    <w:rsid w:val="00B17F0A"/>
    <w:rsid w:val="00B17F15"/>
    <w:rsid w:val="00B17F45"/>
    <w:rsid w:val="00B17F97"/>
    <w:rsid w:val="00B17FAC"/>
    <w:rsid w:val="00B203F3"/>
    <w:rsid w:val="00B205B2"/>
    <w:rsid w:val="00B20620"/>
    <w:rsid w:val="00B20636"/>
    <w:rsid w:val="00B207E0"/>
    <w:rsid w:val="00B208F0"/>
    <w:rsid w:val="00B20933"/>
    <w:rsid w:val="00B20AE3"/>
    <w:rsid w:val="00B20B2F"/>
    <w:rsid w:val="00B20BEA"/>
    <w:rsid w:val="00B20CC4"/>
    <w:rsid w:val="00B20E24"/>
    <w:rsid w:val="00B20EBC"/>
    <w:rsid w:val="00B20EE4"/>
    <w:rsid w:val="00B21127"/>
    <w:rsid w:val="00B21145"/>
    <w:rsid w:val="00B2129B"/>
    <w:rsid w:val="00B21479"/>
    <w:rsid w:val="00B2163E"/>
    <w:rsid w:val="00B2164C"/>
    <w:rsid w:val="00B219C8"/>
    <w:rsid w:val="00B21A3F"/>
    <w:rsid w:val="00B21B39"/>
    <w:rsid w:val="00B21B7F"/>
    <w:rsid w:val="00B21B84"/>
    <w:rsid w:val="00B21E37"/>
    <w:rsid w:val="00B21E52"/>
    <w:rsid w:val="00B21EFF"/>
    <w:rsid w:val="00B21FC7"/>
    <w:rsid w:val="00B22116"/>
    <w:rsid w:val="00B22487"/>
    <w:rsid w:val="00B227CE"/>
    <w:rsid w:val="00B22970"/>
    <w:rsid w:val="00B22DBF"/>
    <w:rsid w:val="00B22DED"/>
    <w:rsid w:val="00B22DF1"/>
    <w:rsid w:val="00B22E2D"/>
    <w:rsid w:val="00B22F68"/>
    <w:rsid w:val="00B22FEF"/>
    <w:rsid w:val="00B231F1"/>
    <w:rsid w:val="00B23274"/>
    <w:rsid w:val="00B234B4"/>
    <w:rsid w:val="00B2359F"/>
    <w:rsid w:val="00B23624"/>
    <w:rsid w:val="00B2369D"/>
    <w:rsid w:val="00B236D1"/>
    <w:rsid w:val="00B23734"/>
    <w:rsid w:val="00B23833"/>
    <w:rsid w:val="00B23B08"/>
    <w:rsid w:val="00B23C20"/>
    <w:rsid w:val="00B23CFE"/>
    <w:rsid w:val="00B23DEE"/>
    <w:rsid w:val="00B23EB3"/>
    <w:rsid w:val="00B23FE9"/>
    <w:rsid w:val="00B2403F"/>
    <w:rsid w:val="00B241EF"/>
    <w:rsid w:val="00B24223"/>
    <w:rsid w:val="00B243E1"/>
    <w:rsid w:val="00B2447A"/>
    <w:rsid w:val="00B244A7"/>
    <w:rsid w:val="00B244E4"/>
    <w:rsid w:val="00B2454D"/>
    <w:rsid w:val="00B246A2"/>
    <w:rsid w:val="00B246A4"/>
    <w:rsid w:val="00B246F1"/>
    <w:rsid w:val="00B24723"/>
    <w:rsid w:val="00B2475A"/>
    <w:rsid w:val="00B247B3"/>
    <w:rsid w:val="00B248A1"/>
    <w:rsid w:val="00B24A2D"/>
    <w:rsid w:val="00B24B32"/>
    <w:rsid w:val="00B2529A"/>
    <w:rsid w:val="00B252BA"/>
    <w:rsid w:val="00B25319"/>
    <w:rsid w:val="00B25373"/>
    <w:rsid w:val="00B25393"/>
    <w:rsid w:val="00B253EA"/>
    <w:rsid w:val="00B254E6"/>
    <w:rsid w:val="00B255B5"/>
    <w:rsid w:val="00B256BE"/>
    <w:rsid w:val="00B257B7"/>
    <w:rsid w:val="00B257EC"/>
    <w:rsid w:val="00B2585F"/>
    <w:rsid w:val="00B25A2E"/>
    <w:rsid w:val="00B25AE6"/>
    <w:rsid w:val="00B25CD7"/>
    <w:rsid w:val="00B25ED5"/>
    <w:rsid w:val="00B25EEF"/>
    <w:rsid w:val="00B260A4"/>
    <w:rsid w:val="00B261EE"/>
    <w:rsid w:val="00B2625B"/>
    <w:rsid w:val="00B26270"/>
    <w:rsid w:val="00B262AE"/>
    <w:rsid w:val="00B262C8"/>
    <w:rsid w:val="00B262E6"/>
    <w:rsid w:val="00B263E3"/>
    <w:rsid w:val="00B263F4"/>
    <w:rsid w:val="00B266CD"/>
    <w:rsid w:val="00B267F6"/>
    <w:rsid w:val="00B26808"/>
    <w:rsid w:val="00B2685D"/>
    <w:rsid w:val="00B26B69"/>
    <w:rsid w:val="00B26CE5"/>
    <w:rsid w:val="00B26D46"/>
    <w:rsid w:val="00B26D5C"/>
    <w:rsid w:val="00B26E33"/>
    <w:rsid w:val="00B26F6F"/>
    <w:rsid w:val="00B2710B"/>
    <w:rsid w:val="00B273B8"/>
    <w:rsid w:val="00B27608"/>
    <w:rsid w:val="00B27673"/>
    <w:rsid w:val="00B2792F"/>
    <w:rsid w:val="00B27995"/>
    <w:rsid w:val="00B27A93"/>
    <w:rsid w:val="00B27B1A"/>
    <w:rsid w:val="00B27B37"/>
    <w:rsid w:val="00B27DA4"/>
    <w:rsid w:val="00B27DDB"/>
    <w:rsid w:val="00B27E18"/>
    <w:rsid w:val="00B27F7B"/>
    <w:rsid w:val="00B30012"/>
    <w:rsid w:val="00B30067"/>
    <w:rsid w:val="00B300F6"/>
    <w:rsid w:val="00B3013F"/>
    <w:rsid w:val="00B30280"/>
    <w:rsid w:val="00B30329"/>
    <w:rsid w:val="00B30346"/>
    <w:rsid w:val="00B30424"/>
    <w:rsid w:val="00B3045C"/>
    <w:rsid w:val="00B304C3"/>
    <w:rsid w:val="00B3056C"/>
    <w:rsid w:val="00B30571"/>
    <w:rsid w:val="00B3072F"/>
    <w:rsid w:val="00B30733"/>
    <w:rsid w:val="00B3096D"/>
    <w:rsid w:val="00B30976"/>
    <w:rsid w:val="00B309CD"/>
    <w:rsid w:val="00B30C9F"/>
    <w:rsid w:val="00B30DB5"/>
    <w:rsid w:val="00B30E51"/>
    <w:rsid w:val="00B30F90"/>
    <w:rsid w:val="00B30FA8"/>
    <w:rsid w:val="00B30FF0"/>
    <w:rsid w:val="00B310E6"/>
    <w:rsid w:val="00B3110B"/>
    <w:rsid w:val="00B3118B"/>
    <w:rsid w:val="00B31316"/>
    <w:rsid w:val="00B313D4"/>
    <w:rsid w:val="00B31473"/>
    <w:rsid w:val="00B314CF"/>
    <w:rsid w:val="00B315E7"/>
    <w:rsid w:val="00B315E8"/>
    <w:rsid w:val="00B31668"/>
    <w:rsid w:val="00B31672"/>
    <w:rsid w:val="00B31748"/>
    <w:rsid w:val="00B317B2"/>
    <w:rsid w:val="00B31843"/>
    <w:rsid w:val="00B31952"/>
    <w:rsid w:val="00B31999"/>
    <w:rsid w:val="00B31A70"/>
    <w:rsid w:val="00B31A8D"/>
    <w:rsid w:val="00B31B4C"/>
    <w:rsid w:val="00B31BA0"/>
    <w:rsid w:val="00B32154"/>
    <w:rsid w:val="00B321F6"/>
    <w:rsid w:val="00B32224"/>
    <w:rsid w:val="00B322A9"/>
    <w:rsid w:val="00B322FC"/>
    <w:rsid w:val="00B3234D"/>
    <w:rsid w:val="00B325E5"/>
    <w:rsid w:val="00B3266E"/>
    <w:rsid w:val="00B32723"/>
    <w:rsid w:val="00B32776"/>
    <w:rsid w:val="00B329B0"/>
    <w:rsid w:val="00B32A0F"/>
    <w:rsid w:val="00B32A18"/>
    <w:rsid w:val="00B32B39"/>
    <w:rsid w:val="00B32C38"/>
    <w:rsid w:val="00B32DC0"/>
    <w:rsid w:val="00B32F02"/>
    <w:rsid w:val="00B32F23"/>
    <w:rsid w:val="00B32F3C"/>
    <w:rsid w:val="00B33078"/>
    <w:rsid w:val="00B33247"/>
    <w:rsid w:val="00B332B4"/>
    <w:rsid w:val="00B332C9"/>
    <w:rsid w:val="00B332FE"/>
    <w:rsid w:val="00B33594"/>
    <w:rsid w:val="00B335CE"/>
    <w:rsid w:val="00B3365F"/>
    <w:rsid w:val="00B336B6"/>
    <w:rsid w:val="00B337A6"/>
    <w:rsid w:val="00B337E1"/>
    <w:rsid w:val="00B33960"/>
    <w:rsid w:val="00B33A31"/>
    <w:rsid w:val="00B33A6A"/>
    <w:rsid w:val="00B33AEB"/>
    <w:rsid w:val="00B33B0C"/>
    <w:rsid w:val="00B33B23"/>
    <w:rsid w:val="00B33B9B"/>
    <w:rsid w:val="00B33CD0"/>
    <w:rsid w:val="00B33D20"/>
    <w:rsid w:val="00B33F85"/>
    <w:rsid w:val="00B34057"/>
    <w:rsid w:val="00B34115"/>
    <w:rsid w:val="00B34175"/>
    <w:rsid w:val="00B34311"/>
    <w:rsid w:val="00B3464B"/>
    <w:rsid w:val="00B346DC"/>
    <w:rsid w:val="00B34927"/>
    <w:rsid w:val="00B3496F"/>
    <w:rsid w:val="00B34A7B"/>
    <w:rsid w:val="00B34B24"/>
    <w:rsid w:val="00B34B49"/>
    <w:rsid w:val="00B34C78"/>
    <w:rsid w:val="00B34D39"/>
    <w:rsid w:val="00B34F63"/>
    <w:rsid w:val="00B34FCB"/>
    <w:rsid w:val="00B3502C"/>
    <w:rsid w:val="00B350F9"/>
    <w:rsid w:val="00B352FE"/>
    <w:rsid w:val="00B353B2"/>
    <w:rsid w:val="00B354F3"/>
    <w:rsid w:val="00B35624"/>
    <w:rsid w:val="00B356CA"/>
    <w:rsid w:val="00B357E6"/>
    <w:rsid w:val="00B35909"/>
    <w:rsid w:val="00B359EC"/>
    <w:rsid w:val="00B35A0B"/>
    <w:rsid w:val="00B35A86"/>
    <w:rsid w:val="00B35B51"/>
    <w:rsid w:val="00B35C3C"/>
    <w:rsid w:val="00B36148"/>
    <w:rsid w:val="00B36161"/>
    <w:rsid w:val="00B36189"/>
    <w:rsid w:val="00B361CD"/>
    <w:rsid w:val="00B3621A"/>
    <w:rsid w:val="00B36348"/>
    <w:rsid w:val="00B36352"/>
    <w:rsid w:val="00B363A4"/>
    <w:rsid w:val="00B36505"/>
    <w:rsid w:val="00B36610"/>
    <w:rsid w:val="00B3680B"/>
    <w:rsid w:val="00B36908"/>
    <w:rsid w:val="00B369BF"/>
    <w:rsid w:val="00B369D8"/>
    <w:rsid w:val="00B36A69"/>
    <w:rsid w:val="00B36BC7"/>
    <w:rsid w:val="00B36CA7"/>
    <w:rsid w:val="00B36DBC"/>
    <w:rsid w:val="00B36E0F"/>
    <w:rsid w:val="00B36E73"/>
    <w:rsid w:val="00B36FAC"/>
    <w:rsid w:val="00B36FEB"/>
    <w:rsid w:val="00B3712E"/>
    <w:rsid w:val="00B37166"/>
    <w:rsid w:val="00B373CF"/>
    <w:rsid w:val="00B37447"/>
    <w:rsid w:val="00B37580"/>
    <w:rsid w:val="00B37697"/>
    <w:rsid w:val="00B37732"/>
    <w:rsid w:val="00B379D9"/>
    <w:rsid w:val="00B37A38"/>
    <w:rsid w:val="00B37D5E"/>
    <w:rsid w:val="00B37DA3"/>
    <w:rsid w:val="00B37DFA"/>
    <w:rsid w:val="00B37FB4"/>
    <w:rsid w:val="00B401B6"/>
    <w:rsid w:val="00B40280"/>
    <w:rsid w:val="00B40395"/>
    <w:rsid w:val="00B404ED"/>
    <w:rsid w:val="00B40536"/>
    <w:rsid w:val="00B40680"/>
    <w:rsid w:val="00B406C7"/>
    <w:rsid w:val="00B40703"/>
    <w:rsid w:val="00B407F0"/>
    <w:rsid w:val="00B408A6"/>
    <w:rsid w:val="00B40936"/>
    <w:rsid w:val="00B40967"/>
    <w:rsid w:val="00B40B0F"/>
    <w:rsid w:val="00B40B53"/>
    <w:rsid w:val="00B40BBF"/>
    <w:rsid w:val="00B40C16"/>
    <w:rsid w:val="00B40DC4"/>
    <w:rsid w:val="00B40DDE"/>
    <w:rsid w:val="00B411E7"/>
    <w:rsid w:val="00B412D9"/>
    <w:rsid w:val="00B41647"/>
    <w:rsid w:val="00B41650"/>
    <w:rsid w:val="00B417D9"/>
    <w:rsid w:val="00B41839"/>
    <w:rsid w:val="00B41850"/>
    <w:rsid w:val="00B4187F"/>
    <w:rsid w:val="00B418DB"/>
    <w:rsid w:val="00B4190C"/>
    <w:rsid w:val="00B41A1D"/>
    <w:rsid w:val="00B41A95"/>
    <w:rsid w:val="00B41A9B"/>
    <w:rsid w:val="00B41B66"/>
    <w:rsid w:val="00B41BBF"/>
    <w:rsid w:val="00B41ED2"/>
    <w:rsid w:val="00B42043"/>
    <w:rsid w:val="00B4223D"/>
    <w:rsid w:val="00B42430"/>
    <w:rsid w:val="00B42536"/>
    <w:rsid w:val="00B42649"/>
    <w:rsid w:val="00B42A71"/>
    <w:rsid w:val="00B42B11"/>
    <w:rsid w:val="00B42B89"/>
    <w:rsid w:val="00B42C4C"/>
    <w:rsid w:val="00B42CE3"/>
    <w:rsid w:val="00B42D10"/>
    <w:rsid w:val="00B42D46"/>
    <w:rsid w:val="00B42FD9"/>
    <w:rsid w:val="00B431D1"/>
    <w:rsid w:val="00B4330A"/>
    <w:rsid w:val="00B433A2"/>
    <w:rsid w:val="00B435B4"/>
    <w:rsid w:val="00B43728"/>
    <w:rsid w:val="00B4379B"/>
    <w:rsid w:val="00B43833"/>
    <w:rsid w:val="00B438C2"/>
    <w:rsid w:val="00B43A2D"/>
    <w:rsid w:val="00B43B19"/>
    <w:rsid w:val="00B43C1B"/>
    <w:rsid w:val="00B43CDF"/>
    <w:rsid w:val="00B43DE4"/>
    <w:rsid w:val="00B4400C"/>
    <w:rsid w:val="00B44025"/>
    <w:rsid w:val="00B44177"/>
    <w:rsid w:val="00B44268"/>
    <w:rsid w:val="00B4432C"/>
    <w:rsid w:val="00B44366"/>
    <w:rsid w:val="00B445A4"/>
    <w:rsid w:val="00B4465D"/>
    <w:rsid w:val="00B44690"/>
    <w:rsid w:val="00B447AC"/>
    <w:rsid w:val="00B44914"/>
    <w:rsid w:val="00B4498E"/>
    <w:rsid w:val="00B449DA"/>
    <w:rsid w:val="00B44E66"/>
    <w:rsid w:val="00B44E73"/>
    <w:rsid w:val="00B44F42"/>
    <w:rsid w:val="00B44F60"/>
    <w:rsid w:val="00B45060"/>
    <w:rsid w:val="00B452B5"/>
    <w:rsid w:val="00B452C4"/>
    <w:rsid w:val="00B453D7"/>
    <w:rsid w:val="00B454DB"/>
    <w:rsid w:val="00B454FD"/>
    <w:rsid w:val="00B456C9"/>
    <w:rsid w:val="00B4585A"/>
    <w:rsid w:val="00B45987"/>
    <w:rsid w:val="00B45A9D"/>
    <w:rsid w:val="00B45AD6"/>
    <w:rsid w:val="00B45B63"/>
    <w:rsid w:val="00B45C46"/>
    <w:rsid w:val="00B45DF2"/>
    <w:rsid w:val="00B45F8F"/>
    <w:rsid w:val="00B45FC3"/>
    <w:rsid w:val="00B4630C"/>
    <w:rsid w:val="00B4641D"/>
    <w:rsid w:val="00B4650A"/>
    <w:rsid w:val="00B46866"/>
    <w:rsid w:val="00B4697C"/>
    <w:rsid w:val="00B469EA"/>
    <w:rsid w:val="00B46A0C"/>
    <w:rsid w:val="00B46B0D"/>
    <w:rsid w:val="00B46CE3"/>
    <w:rsid w:val="00B46E99"/>
    <w:rsid w:val="00B47212"/>
    <w:rsid w:val="00B47248"/>
    <w:rsid w:val="00B4728E"/>
    <w:rsid w:val="00B47369"/>
    <w:rsid w:val="00B47533"/>
    <w:rsid w:val="00B475AF"/>
    <w:rsid w:val="00B475E5"/>
    <w:rsid w:val="00B47697"/>
    <w:rsid w:val="00B477F8"/>
    <w:rsid w:val="00B4784F"/>
    <w:rsid w:val="00B47ABD"/>
    <w:rsid w:val="00B47B2F"/>
    <w:rsid w:val="00B47B64"/>
    <w:rsid w:val="00B47B7A"/>
    <w:rsid w:val="00B47BA3"/>
    <w:rsid w:val="00B47CC4"/>
    <w:rsid w:val="00B47D76"/>
    <w:rsid w:val="00B47DF1"/>
    <w:rsid w:val="00B47E06"/>
    <w:rsid w:val="00B47E64"/>
    <w:rsid w:val="00B47EB9"/>
    <w:rsid w:val="00B47F4F"/>
    <w:rsid w:val="00B47F98"/>
    <w:rsid w:val="00B5010C"/>
    <w:rsid w:val="00B50238"/>
    <w:rsid w:val="00B503E3"/>
    <w:rsid w:val="00B503EA"/>
    <w:rsid w:val="00B504B5"/>
    <w:rsid w:val="00B505CB"/>
    <w:rsid w:val="00B50637"/>
    <w:rsid w:val="00B506CC"/>
    <w:rsid w:val="00B50744"/>
    <w:rsid w:val="00B5079D"/>
    <w:rsid w:val="00B509C1"/>
    <w:rsid w:val="00B50A7F"/>
    <w:rsid w:val="00B50B86"/>
    <w:rsid w:val="00B50B8B"/>
    <w:rsid w:val="00B50B9C"/>
    <w:rsid w:val="00B50BC1"/>
    <w:rsid w:val="00B50BD1"/>
    <w:rsid w:val="00B50C9C"/>
    <w:rsid w:val="00B50C9E"/>
    <w:rsid w:val="00B50D87"/>
    <w:rsid w:val="00B50EE2"/>
    <w:rsid w:val="00B50FFC"/>
    <w:rsid w:val="00B511AB"/>
    <w:rsid w:val="00B513BF"/>
    <w:rsid w:val="00B5144A"/>
    <w:rsid w:val="00B5150E"/>
    <w:rsid w:val="00B515C7"/>
    <w:rsid w:val="00B516B8"/>
    <w:rsid w:val="00B516CA"/>
    <w:rsid w:val="00B517AF"/>
    <w:rsid w:val="00B518E3"/>
    <w:rsid w:val="00B51A16"/>
    <w:rsid w:val="00B51BE5"/>
    <w:rsid w:val="00B51C39"/>
    <w:rsid w:val="00B51C7F"/>
    <w:rsid w:val="00B51C9A"/>
    <w:rsid w:val="00B51DD8"/>
    <w:rsid w:val="00B51DF9"/>
    <w:rsid w:val="00B51E53"/>
    <w:rsid w:val="00B51E89"/>
    <w:rsid w:val="00B51F64"/>
    <w:rsid w:val="00B5216E"/>
    <w:rsid w:val="00B5223E"/>
    <w:rsid w:val="00B52355"/>
    <w:rsid w:val="00B52704"/>
    <w:rsid w:val="00B5278B"/>
    <w:rsid w:val="00B527B4"/>
    <w:rsid w:val="00B527DB"/>
    <w:rsid w:val="00B527E5"/>
    <w:rsid w:val="00B52BDA"/>
    <w:rsid w:val="00B52C2D"/>
    <w:rsid w:val="00B52D20"/>
    <w:rsid w:val="00B52D54"/>
    <w:rsid w:val="00B52D8F"/>
    <w:rsid w:val="00B52DC4"/>
    <w:rsid w:val="00B52DE7"/>
    <w:rsid w:val="00B53004"/>
    <w:rsid w:val="00B530B9"/>
    <w:rsid w:val="00B530F5"/>
    <w:rsid w:val="00B5325B"/>
    <w:rsid w:val="00B5326D"/>
    <w:rsid w:val="00B5330D"/>
    <w:rsid w:val="00B53538"/>
    <w:rsid w:val="00B535F2"/>
    <w:rsid w:val="00B53668"/>
    <w:rsid w:val="00B53714"/>
    <w:rsid w:val="00B537BF"/>
    <w:rsid w:val="00B53842"/>
    <w:rsid w:val="00B5386E"/>
    <w:rsid w:val="00B538CB"/>
    <w:rsid w:val="00B539E7"/>
    <w:rsid w:val="00B53A52"/>
    <w:rsid w:val="00B53A7A"/>
    <w:rsid w:val="00B53AA4"/>
    <w:rsid w:val="00B53DC3"/>
    <w:rsid w:val="00B53E5C"/>
    <w:rsid w:val="00B53FF5"/>
    <w:rsid w:val="00B54090"/>
    <w:rsid w:val="00B540A4"/>
    <w:rsid w:val="00B540A8"/>
    <w:rsid w:val="00B541FE"/>
    <w:rsid w:val="00B547D6"/>
    <w:rsid w:val="00B547E8"/>
    <w:rsid w:val="00B5497C"/>
    <w:rsid w:val="00B54A03"/>
    <w:rsid w:val="00B54A8B"/>
    <w:rsid w:val="00B54A8F"/>
    <w:rsid w:val="00B54E40"/>
    <w:rsid w:val="00B54E47"/>
    <w:rsid w:val="00B54ECA"/>
    <w:rsid w:val="00B54F61"/>
    <w:rsid w:val="00B550BA"/>
    <w:rsid w:val="00B550DA"/>
    <w:rsid w:val="00B552C2"/>
    <w:rsid w:val="00B552CB"/>
    <w:rsid w:val="00B55357"/>
    <w:rsid w:val="00B55360"/>
    <w:rsid w:val="00B555DC"/>
    <w:rsid w:val="00B555F7"/>
    <w:rsid w:val="00B55758"/>
    <w:rsid w:val="00B557A2"/>
    <w:rsid w:val="00B55820"/>
    <w:rsid w:val="00B558BD"/>
    <w:rsid w:val="00B558D1"/>
    <w:rsid w:val="00B5593F"/>
    <w:rsid w:val="00B5596A"/>
    <w:rsid w:val="00B55A4A"/>
    <w:rsid w:val="00B55B41"/>
    <w:rsid w:val="00B55BCF"/>
    <w:rsid w:val="00B55D0C"/>
    <w:rsid w:val="00B55D33"/>
    <w:rsid w:val="00B55D68"/>
    <w:rsid w:val="00B55EE6"/>
    <w:rsid w:val="00B560BB"/>
    <w:rsid w:val="00B56247"/>
    <w:rsid w:val="00B56275"/>
    <w:rsid w:val="00B562CA"/>
    <w:rsid w:val="00B562F3"/>
    <w:rsid w:val="00B56332"/>
    <w:rsid w:val="00B56382"/>
    <w:rsid w:val="00B5638E"/>
    <w:rsid w:val="00B56466"/>
    <w:rsid w:val="00B56720"/>
    <w:rsid w:val="00B56738"/>
    <w:rsid w:val="00B56812"/>
    <w:rsid w:val="00B56932"/>
    <w:rsid w:val="00B5695A"/>
    <w:rsid w:val="00B56A66"/>
    <w:rsid w:val="00B56B02"/>
    <w:rsid w:val="00B56BA5"/>
    <w:rsid w:val="00B56D40"/>
    <w:rsid w:val="00B56EC9"/>
    <w:rsid w:val="00B56F2B"/>
    <w:rsid w:val="00B56FE8"/>
    <w:rsid w:val="00B57065"/>
    <w:rsid w:val="00B5721C"/>
    <w:rsid w:val="00B5724E"/>
    <w:rsid w:val="00B5725E"/>
    <w:rsid w:val="00B57494"/>
    <w:rsid w:val="00B57522"/>
    <w:rsid w:val="00B57603"/>
    <w:rsid w:val="00B577AE"/>
    <w:rsid w:val="00B577E2"/>
    <w:rsid w:val="00B577E4"/>
    <w:rsid w:val="00B57920"/>
    <w:rsid w:val="00B57987"/>
    <w:rsid w:val="00B57A50"/>
    <w:rsid w:val="00B57A62"/>
    <w:rsid w:val="00B57B7F"/>
    <w:rsid w:val="00B57B81"/>
    <w:rsid w:val="00B57D1D"/>
    <w:rsid w:val="00B57E35"/>
    <w:rsid w:val="00B57E39"/>
    <w:rsid w:val="00B57EAF"/>
    <w:rsid w:val="00B57F0D"/>
    <w:rsid w:val="00B600D8"/>
    <w:rsid w:val="00B60146"/>
    <w:rsid w:val="00B601B2"/>
    <w:rsid w:val="00B60216"/>
    <w:rsid w:val="00B60246"/>
    <w:rsid w:val="00B6033C"/>
    <w:rsid w:val="00B60399"/>
    <w:rsid w:val="00B603AE"/>
    <w:rsid w:val="00B60442"/>
    <w:rsid w:val="00B60571"/>
    <w:rsid w:val="00B60641"/>
    <w:rsid w:val="00B606A2"/>
    <w:rsid w:val="00B607CA"/>
    <w:rsid w:val="00B6086F"/>
    <w:rsid w:val="00B60930"/>
    <w:rsid w:val="00B60979"/>
    <w:rsid w:val="00B609A2"/>
    <w:rsid w:val="00B60A07"/>
    <w:rsid w:val="00B60A55"/>
    <w:rsid w:val="00B60B88"/>
    <w:rsid w:val="00B60BA2"/>
    <w:rsid w:val="00B60BC6"/>
    <w:rsid w:val="00B60CD4"/>
    <w:rsid w:val="00B60D6B"/>
    <w:rsid w:val="00B60E36"/>
    <w:rsid w:val="00B60E67"/>
    <w:rsid w:val="00B60EE7"/>
    <w:rsid w:val="00B60FD8"/>
    <w:rsid w:val="00B6105D"/>
    <w:rsid w:val="00B612D1"/>
    <w:rsid w:val="00B61371"/>
    <w:rsid w:val="00B614E3"/>
    <w:rsid w:val="00B61695"/>
    <w:rsid w:val="00B6192C"/>
    <w:rsid w:val="00B61948"/>
    <w:rsid w:val="00B61952"/>
    <w:rsid w:val="00B61ACA"/>
    <w:rsid w:val="00B61B41"/>
    <w:rsid w:val="00B61B83"/>
    <w:rsid w:val="00B61C95"/>
    <w:rsid w:val="00B62016"/>
    <w:rsid w:val="00B620D3"/>
    <w:rsid w:val="00B6219E"/>
    <w:rsid w:val="00B62268"/>
    <w:rsid w:val="00B622CB"/>
    <w:rsid w:val="00B62522"/>
    <w:rsid w:val="00B62551"/>
    <w:rsid w:val="00B625AC"/>
    <w:rsid w:val="00B625C3"/>
    <w:rsid w:val="00B625FE"/>
    <w:rsid w:val="00B62620"/>
    <w:rsid w:val="00B6279B"/>
    <w:rsid w:val="00B62A63"/>
    <w:rsid w:val="00B62BDE"/>
    <w:rsid w:val="00B62C28"/>
    <w:rsid w:val="00B62C38"/>
    <w:rsid w:val="00B62C75"/>
    <w:rsid w:val="00B62D1A"/>
    <w:rsid w:val="00B62DA5"/>
    <w:rsid w:val="00B62E79"/>
    <w:rsid w:val="00B62F65"/>
    <w:rsid w:val="00B63289"/>
    <w:rsid w:val="00B63342"/>
    <w:rsid w:val="00B63437"/>
    <w:rsid w:val="00B63446"/>
    <w:rsid w:val="00B63519"/>
    <w:rsid w:val="00B63591"/>
    <w:rsid w:val="00B63865"/>
    <w:rsid w:val="00B63870"/>
    <w:rsid w:val="00B638E8"/>
    <w:rsid w:val="00B63971"/>
    <w:rsid w:val="00B639C6"/>
    <w:rsid w:val="00B63A3C"/>
    <w:rsid w:val="00B63A57"/>
    <w:rsid w:val="00B63A60"/>
    <w:rsid w:val="00B63B72"/>
    <w:rsid w:val="00B63C14"/>
    <w:rsid w:val="00B63CCD"/>
    <w:rsid w:val="00B63EFC"/>
    <w:rsid w:val="00B64056"/>
    <w:rsid w:val="00B640E9"/>
    <w:rsid w:val="00B64295"/>
    <w:rsid w:val="00B642D9"/>
    <w:rsid w:val="00B642DB"/>
    <w:rsid w:val="00B64382"/>
    <w:rsid w:val="00B64544"/>
    <w:rsid w:val="00B64666"/>
    <w:rsid w:val="00B64700"/>
    <w:rsid w:val="00B649BB"/>
    <w:rsid w:val="00B64A35"/>
    <w:rsid w:val="00B64A83"/>
    <w:rsid w:val="00B64BFD"/>
    <w:rsid w:val="00B64CF4"/>
    <w:rsid w:val="00B64D5C"/>
    <w:rsid w:val="00B64F95"/>
    <w:rsid w:val="00B650C1"/>
    <w:rsid w:val="00B6520A"/>
    <w:rsid w:val="00B6523B"/>
    <w:rsid w:val="00B6524B"/>
    <w:rsid w:val="00B6534E"/>
    <w:rsid w:val="00B65654"/>
    <w:rsid w:val="00B656D7"/>
    <w:rsid w:val="00B65701"/>
    <w:rsid w:val="00B658CC"/>
    <w:rsid w:val="00B659AF"/>
    <w:rsid w:val="00B659CF"/>
    <w:rsid w:val="00B65CBA"/>
    <w:rsid w:val="00B65E24"/>
    <w:rsid w:val="00B65E68"/>
    <w:rsid w:val="00B65E6E"/>
    <w:rsid w:val="00B65FFB"/>
    <w:rsid w:val="00B66084"/>
    <w:rsid w:val="00B660D6"/>
    <w:rsid w:val="00B66189"/>
    <w:rsid w:val="00B66224"/>
    <w:rsid w:val="00B6636E"/>
    <w:rsid w:val="00B66464"/>
    <w:rsid w:val="00B66680"/>
    <w:rsid w:val="00B6669D"/>
    <w:rsid w:val="00B66792"/>
    <w:rsid w:val="00B667EB"/>
    <w:rsid w:val="00B668CE"/>
    <w:rsid w:val="00B66A42"/>
    <w:rsid w:val="00B66AE0"/>
    <w:rsid w:val="00B66DF5"/>
    <w:rsid w:val="00B67033"/>
    <w:rsid w:val="00B670A6"/>
    <w:rsid w:val="00B67179"/>
    <w:rsid w:val="00B6783F"/>
    <w:rsid w:val="00B678D9"/>
    <w:rsid w:val="00B67A7E"/>
    <w:rsid w:val="00B67B42"/>
    <w:rsid w:val="00B67B8E"/>
    <w:rsid w:val="00B67C7D"/>
    <w:rsid w:val="00B67D08"/>
    <w:rsid w:val="00B67D4F"/>
    <w:rsid w:val="00B67E60"/>
    <w:rsid w:val="00B67F45"/>
    <w:rsid w:val="00B67FE9"/>
    <w:rsid w:val="00B70072"/>
    <w:rsid w:val="00B7018F"/>
    <w:rsid w:val="00B70335"/>
    <w:rsid w:val="00B703C8"/>
    <w:rsid w:val="00B704A9"/>
    <w:rsid w:val="00B70680"/>
    <w:rsid w:val="00B706A8"/>
    <w:rsid w:val="00B7082F"/>
    <w:rsid w:val="00B70877"/>
    <w:rsid w:val="00B70954"/>
    <w:rsid w:val="00B709A7"/>
    <w:rsid w:val="00B709B1"/>
    <w:rsid w:val="00B70AB9"/>
    <w:rsid w:val="00B70B2E"/>
    <w:rsid w:val="00B70B82"/>
    <w:rsid w:val="00B70BC5"/>
    <w:rsid w:val="00B70BD7"/>
    <w:rsid w:val="00B70C10"/>
    <w:rsid w:val="00B70C57"/>
    <w:rsid w:val="00B70C59"/>
    <w:rsid w:val="00B70DA2"/>
    <w:rsid w:val="00B70EF9"/>
    <w:rsid w:val="00B70FC6"/>
    <w:rsid w:val="00B710B7"/>
    <w:rsid w:val="00B711C1"/>
    <w:rsid w:val="00B71698"/>
    <w:rsid w:val="00B71B1C"/>
    <w:rsid w:val="00B71B28"/>
    <w:rsid w:val="00B71CB3"/>
    <w:rsid w:val="00B71D0D"/>
    <w:rsid w:val="00B71ED3"/>
    <w:rsid w:val="00B71FEB"/>
    <w:rsid w:val="00B7207C"/>
    <w:rsid w:val="00B720B8"/>
    <w:rsid w:val="00B72232"/>
    <w:rsid w:val="00B722EA"/>
    <w:rsid w:val="00B724A2"/>
    <w:rsid w:val="00B72522"/>
    <w:rsid w:val="00B72575"/>
    <w:rsid w:val="00B725FB"/>
    <w:rsid w:val="00B72711"/>
    <w:rsid w:val="00B729B9"/>
    <w:rsid w:val="00B72A40"/>
    <w:rsid w:val="00B72A64"/>
    <w:rsid w:val="00B72AFF"/>
    <w:rsid w:val="00B72BC1"/>
    <w:rsid w:val="00B72F69"/>
    <w:rsid w:val="00B730A2"/>
    <w:rsid w:val="00B7314B"/>
    <w:rsid w:val="00B731FB"/>
    <w:rsid w:val="00B73239"/>
    <w:rsid w:val="00B732BD"/>
    <w:rsid w:val="00B732FF"/>
    <w:rsid w:val="00B7336A"/>
    <w:rsid w:val="00B733E4"/>
    <w:rsid w:val="00B7347F"/>
    <w:rsid w:val="00B736B5"/>
    <w:rsid w:val="00B737DC"/>
    <w:rsid w:val="00B73941"/>
    <w:rsid w:val="00B7396C"/>
    <w:rsid w:val="00B73BB1"/>
    <w:rsid w:val="00B73C2A"/>
    <w:rsid w:val="00B73C42"/>
    <w:rsid w:val="00B73C73"/>
    <w:rsid w:val="00B73D1A"/>
    <w:rsid w:val="00B73D55"/>
    <w:rsid w:val="00B73D6E"/>
    <w:rsid w:val="00B73FE0"/>
    <w:rsid w:val="00B73FE6"/>
    <w:rsid w:val="00B7402B"/>
    <w:rsid w:val="00B74101"/>
    <w:rsid w:val="00B7420C"/>
    <w:rsid w:val="00B743E2"/>
    <w:rsid w:val="00B7445D"/>
    <w:rsid w:val="00B74715"/>
    <w:rsid w:val="00B74990"/>
    <w:rsid w:val="00B74997"/>
    <w:rsid w:val="00B74C77"/>
    <w:rsid w:val="00B75198"/>
    <w:rsid w:val="00B751FB"/>
    <w:rsid w:val="00B753D0"/>
    <w:rsid w:val="00B75424"/>
    <w:rsid w:val="00B75489"/>
    <w:rsid w:val="00B7565C"/>
    <w:rsid w:val="00B7573E"/>
    <w:rsid w:val="00B757BC"/>
    <w:rsid w:val="00B757E1"/>
    <w:rsid w:val="00B759BC"/>
    <w:rsid w:val="00B759E1"/>
    <w:rsid w:val="00B759FE"/>
    <w:rsid w:val="00B75BDF"/>
    <w:rsid w:val="00B75BE9"/>
    <w:rsid w:val="00B75C85"/>
    <w:rsid w:val="00B75CCA"/>
    <w:rsid w:val="00B75FCD"/>
    <w:rsid w:val="00B76082"/>
    <w:rsid w:val="00B76173"/>
    <w:rsid w:val="00B761BA"/>
    <w:rsid w:val="00B761BF"/>
    <w:rsid w:val="00B7634A"/>
    <w:rsid w:val="00B76498"/>
    <w:rsid w:val="00B76623"/>
    <w:rsid w:val="00B76642"/>
    <w:rsid w:val="00B767F4"/>
    <w:rsid w:val="00B76861"/>
    <w:rsid w:val="00B768F8"/>
    <w:rsid w:val="00B76923"/>
    <w:rsid w:val="00B769BF"/>
    <w:rsid w:val="00B76A15"/>
    <w:rsid w:val="00B76B72"/>
    <w:rsid w:val="00B76DA0"/>
    <w:rsid w:val="00B76DE3"/>
    <w:rsid w:val="00B76F1C"/>
    <w:rsid w:val="00B77191"/>
    <w:rsid w:val="00B773EA"/>
    <w:rsid w:val="00B776BE"/>
    <w:rsid w:val="00B77834"/>
    <w:rsid w:val="00B77A2B"/>
    <w:rsid w:val="00B77F16"/>
    <w:rsid w:val="00B77F1D"/>
    <w:rsid w:val="00B77F44"/>
    <w:rsid w:val="00B77FC3"/>
    <w:rsid w:val="00B77FD4"/>
    <w:rsid w:val="00B80154"/>
    <w:rsid w:val="00B802E9"/>
    <w:rsid w:val="00B802ED"/>
    <w:rsid w:val="00B80537"/>
    <w:rsid w:val="00B805E5"/>
    <w:rsid w:val="00B805FA"/>
    <w:rsid w:val="00B80699"/>
    <w:rsid w:val="00B80869"/>
    <w:rsid w:val="00B809BC"/>
    <w:rsid w:val="00B80BC7"/>
    <w:rsid w:val="00B80CC0"/>
    <w:rsid w:val="00B80D24"/>
    <w:rsid w:val="00B80FEC"/>
    <w:rsid w:val="00B81334"/>
    <w:rsid w:val="00B81341"/>
    <w:rsid w:val="00B81349"/>
    <w:rsid w:val="00B81359"/>
    <w:rsid w:val="00B81583"/>
    <w:rsid w:val="00B815B8"/>
    <w:rsid w:val="00B81721"/>
    <w:rsid w:val="00B81766"/>
    <w:rsid w:val="00B817A8"/>
    <w:rsid w:val="00B81840"/>
    <w:rsid w:val="00B81874"/>
    <w:rsid w:val="00B818F4"/>
    <w:rsid w:val="00B818FD"/>
    <w:rsid w:val="00B81A77"/>
    <w:rsid w:val="00B81AFA"/>
    <w:rsid w:val="00B81B96"/>
    <w:rsid w:val="00B81C04"/>
    <w:rsid w:val="00B81C49"/>
    <w:rsid w:val="00B81E05"/>
    <w:rsid w:val="00B81E1E"/>
    <w:rsid w:val="00B81E6B"/>
    <w:rsid w:val="00B81FFF"/>
    <w:rsid w:val="00B820BB"/>
    <w:rsid w:val="00B820D4"/>
    <w:rsid w:val="00B820DD"/>
    <w:rsid w:val="00B8218B"/>
    <w:rsid w:val="00B821D1"/>
    <w:rsid w:val="00B82206"/>
    <w:rsid w:val="00B82235"/>
    <w:rsid w:val="00B82318"/>
    <w:rsid w:val="00B823F3"/>
    <w:rsid w:val="00B8242A"/>
    <w:rsid w:val="00B82536"/>
    <w:rsid w:val="00B82591"/>
    <w:rsid w:val="00B82669"/>
    <w:rsid w:val="00B826F1"/>
    <w:rsid w:val="00B82712"/>
    <w:rsid w:val="00B82769"/>
    <w:rsid w:val="00B8287A"/>
    <w:rsid w:val="00B828BD"/>
    <w:rsid w:val="00B8296A"/>
    <w:rsid w:val="00B829F8"/>
    <w:rsid w:val="00B82AFF"/>
    <w:rsid w:val="00B82BD5"/>
    <w:rsid w:val="00B82CBD"/>
    <w:rsid w:val="00B82F48"/>
    <w:rsid w:val="00B82FF9"/>
    <w:rsid w:val="00B82FFD"/>
    <w:rsid w:val="00B830E0"/>
    <w:rsid w:val="00B83253"/>
    <w:rsid w:val="00B8327D"/>
    <w:rsid w:val="00B832A4"/>
    <w:rsid w:val="00B832DD"/>
    <w:rsid w:val="00B8343E"/>
    <w:rsid w:val="00B83668"/>
    <w:rsid w:val="00B836D3"/>
    <w:rsid w:val="00B83807"/>
    <w:rsid w:val="00B83874"/>
    <w:rsid w:val="00B83AED"/>
    <w:rsid w:val="00B83C51"/>
    <w:rsid w:val="00B83D54"/>
    <w:rsid w:val="00B83ECF"/>
    <w:rsid w:val="00B83F09"/>
    <w:rsid w:val="00B84032"/>
    <w:rsid w:val="00B84074"/>
    <w:rsid w:val="00B845DC"/>
    <w:rsid w:val="00B846E8"/>
    <w:rsid w:val="00B84791"/>
    <w:rsid w:val="00B848B8"/>
    <w:rsid w:val="00B84970"/>
    <w:rsid w:val="00B849DB"/>
    <w:rsid w:val="00B84AA9"/>
    <w:rsid w:val="00B84CAE"/>
    <w:rsid w:val="00B8508F"/>
    <w:rsid w:val="00B85185"/>
    <w:rsid w:val="00B8518C"/>
    <w:rsid w:val="00B85216"/>
    <w:rsid w:val="00B852B5"/>
    <w:rsid w:val="00B853D3"/>
    <w:rsid w:val="00B854C1"/>
    <w:rsid w:val="00B8553E"/>
    <w:rsid w:val="00B855CC"/>
    <w:rsid w:val="00B856B3"/>
    <w:rsid w:val="00B857A1"/>
    <w:rsid w:val="00B857A8"/>
    <w:rsid w:val="00B857CF"/>
    <w:rsid w:val="00B85842"/>
    <w:rsid w:val="00B8591F"/>
    <w:rsid w:val="00B8592E"/>
    <w:rsid w:val="00B85A10"/>
    <w:rsid w:val="00B85A48"/>
    <w:rsid w:val="00B85A8C"/>
    <w:rsid w:val="00B85B1C"/>
    <w:rsid w:val="00B85B4F"/>
    <w:rsid w:val="00B85B58"/>
    <w:rsid w:val="00B85C4A"/>
    <w:rsid w:val="00B85DB6"/>
    <w:rsid w:val="00B85DD1"/>
    <w:rsid w:val="00B85E6C"/>
    <w:rsid w:val="00B85EEB"/>
    <w:rsid w:val="00B85F2B"/>
    <w:rsid w:val="00B8611E"/>
    <w:rsid w:val="00B863E2"/>
    <w:rsid w:val="00B86415"/>
    <w:rsid w:val="00B86661"/>
    <w:rsid w:val="00B866A8"/>
    <w:rsid w:val="00B867BC"/>
    <w:rsid w:val="00B867F3"/>
    <w:rsid w:val="00B868D3"/>
    <w:rsid w:val="00B869B0"/>
    <w:rsid w:val="00B869CC"/>
    <w:rsid w:val="00B86C65"/>
    <w:rsid w:val="00B86CC3"/>
    <w:rsid w:val="00B86CE7"/>
    <w:rsid w:val="00B86D70"/>
    <w:rsid w:val="00B86E1F"/>
    <w:rsid w:val="00B86EC8"/>
    <w:rsid w:val="00B86ED3"/>
    <w:rsid w:val="00B87088"/>
    <w:rsid w:val="00B870B0"/>
    <w:rsid w:val="00B870BA"/>
    <w:rsid w:val="00B8711D"/>
    <w:rsid w:val="00B871C2"/>
    <w:rsid w:val="00B8720A"/>
    <w:rsid w:val="00B8721E"/>
    <w:rsid w:val="00B872E7"/>
    <w:rsid w:val="00B87426"/>
    <w:rsid w:val="00B8760F"/>
    <w:rsid w:val="00B877BB"/>
    <w:rsid w:val="00B878AB"/>
    <w:rsid w:val="00B878EB"/>
    <w:rsid w:val="00B879CD"/>
    <w:rsid w:val="00B87A3E"/>
    <w:rsid w:val="00B87A5B"/>
    <w:rsid w:val="00B87BE5"/>
    <w:rsid w:val="00B87BF3"/>
    <w:rsid w:val="00B87BFE"/>
    <w:rsid w:val="00B87C0C"/>
    <w:rsid w:val="00B87C1C"/>
    <w:rsid w:val="00B87C33"/>
    <w:rsid w:val="00B87DC6"/>
    <w:rsid w:val="00B87E21"/>
    <w:rsid w:val="00B87F0D"/>
    <w:rsid w:val="00B87F65"/>
    <w:rsid w:val="00B87FD8"/>
    <w:rsid w:val="00B901DB"/>
    <w:rsid w:val="00B906F3"/>
    <w:rsid w:val="00B9072C"/>
    <w:rsid w:val="00B907CD"/>
    <w:rsid w:val="00B908F6"/>
    <w:rsid w:val="00B90906"/>
    <w:rsid w:val="00B909B8"/>
    <w:rsid w:val="00B90A25"/>
    <w:rsid w:val="00B90D4E"/>
    <w:rsid w:val="00B90ECF"/>
    <w:rsid w:val="00B9110D"/>
    <w:rsid w:val="00B91153"/>
    <w:rsid w:val="00B912EE"/>
    <w:rsid w:val="00B9145A"/>
    <w:rsid w:val="00B914AA"/>
    <w:rsid w:val="00B91897"/>
    <w:rsid w:val="00B91904"/>
    <w:rsid w:val="00B91B49"/>
    <w:rsid w:val="00B91B6F"/>
    <w:rsid w:val="00B91D2C"/>
    <w:rsid w:val="00B91DBE"/>
    <w:rsid w:val="00B91E2E"/>
    <w:rsid w:val="00B91E44"/>
    <w:rsid w:val="00B91F71"/>
    <w:rsid w:val="00B91FFD"/>
    <w:rsid w:val="00B920DF"/>
    <w:rsid w:val="00B921E4"/>
    <w:rsid w:val="00B92244"/>
    <w:rsid w:val="00B9224B"/>
    <w:rsid w:val="00B92300"/>
    <w:rsid w:val="00B92382"/>
    <w:rsid w:val="00B923BE"/>
    <w:rsid w:val="00B924DF"/>
    <w:rsid w:val="00B92548"/>
    <w:rsid w:val="00B9262A"/>
    <w:rsid w:val="00B92691"/>
    <w:rsid w:val="00B926C1"/>
    <w:rsid w:val="00B926FD"/>
    <w:rsid w:val="00B92961"/>
    <w:rsid w:val="00B92A56"/>
    <w:rsid w:val="00B92C77"/>
    <w:rsid w:val="00B92D6A"/>
    <w:rsid w:val="00B92DA6"/>
    <w:rsid w:val="00B92EA2"/>
    <w:rsid w:val="00B92EB0"/>
    <w:rsid w:val="00B92F1E"/>
    <w:rsid w:val="00B931B5"/>
    <w:rsid w:val="00B93209"/>
    <w:rsid w:val="00B9326A"/>
    <w:rsid w:val="00B93414"/>
    <w:rsid w:val="00B93458"/>
    <w:rsid w:val="00B9353F"/>
    <w:rsid w:val="00B935D2"/>
    <w:rsid w:val="00B93612"/>
    <w:rsid w:val="00B93722"/>
    <w:rsid w:val="00B93774"/>
    <w:rsid w:val="00B93890"/>
    <w:rsid w:val="00B938A5"/>
    <w:rsid w:val="00B938C8"/>
    <w:rsid w:val="00B93A68"/>
    <w:rsid w:val="00B93A72"/>
    <w:rsid w:val="00B93CE1"/>
    <w:rsid w:val="00B93EC2"/>
    <w:rsid w:val="00B93F2B"/>
    <w:rsid w:val="00B93FC7"/>
    <w:rsid w:val="00B9405B"/>
    <w:rsid w:val="00B94121"/>
    <w:rsid w:val="00B941A8"/>
    <w:rsid w:val="00B9436A"/>
    <w:rsid w:val="00B944C8"/>
    <w:rsid w:val="00B94625"/>
    <w:rsid w:val="00B94662"/>
    <w:rsid w:val="00B94739"/>
    <w:rsid w:val="00B9487A"/>
    <w:rsid w:val="00B948C1"/>
    <w:rsid w:val="00B94A84"/>
    <w:rsid w:val="00B94B9F"/>
    <w:rsid w:val="00B94C15"/>
    <w:rsid w:val="00B94CBF"/>
    <w:rsid w:val="00B94E13"/>
    <w:rsid w:val="00B94E77"/>
    <w:rsid w:val="00B94EA5"/>
    <w:rsid w:val="00B94EF9"/>
    <w:rsid w:val="00B94F49"/>
    <w:rsid w:val="00B94F91"/>
    <w:rsid w:val="00B94FF2"/>
    <w:rsid w:val="00B950ED"/>
    <w:rsid w:val="00B95104"/>
    <w:rsid w:val="00B9516C"/>
    <w:rsid w:val="00B951AC"/>
    <w:rsid w:val="00B95265"/>
    <w:rsid w:val="00B95373"/>
    <w:rsid w:val="00B953BC"/>
    <w:rsid w:val="00B953F3"/>
    <w:rsid w:val="00B9565B"/>
    <w:rsid w:val="00B956FD"/>
    <w:rsid w:val="00B95740"/>
    <w:rsid w:val="00B9575D"/>
    <w:rsid w:val="00B958FF"/>
    <w:rsid w:val="00B959C1"/>
    <w:rsid w:val="00B95B93"/>
    <w:rsid w:val="00B95BC1"/>
    <w:rsid w:val="00B95D77"/>
    <w:rsid w:val="00B95E6F"/>
    <w:rsid w:val="00B95E75"/>
    <w:rsid w:val="00B95E81"/>
    <w:rsid w:val="00B95F2B"/>
    <w:rsid w:val="00B96182"/>
    <w:rsid w:val="00B961CA"/>
    <w:rsid w:val="00B962B8"/>
    <w:rsid w:val="00B96306"/>
    <w:rsid w:val="00B965F0"/>
    <w:rsid w:val="00B9664D"/>
    <w:rsid w:val="00B966E3"/>
    <w:rsid w:val="00B96770"/>
    <w:rsid w:val="00B967D5"/>
    <w:rsid w:val="00B96950"/>
    <w:rsid w:val="00B969B7"/>
    <w:rsid w:val="00B96AA2"/>
    <w:rsid w:val="00B96B7D"/>
    <w:rsid w:val="00B96C2C"/>
    <w:rsid w:val="00B96D3D"/>
    <w:rsid w:val="00B96E3E"/>
    <w:rsid w:val="00B96E80"/>
    <w:rsid w:val="00B97068"/>
    <w:rsid w:val="00B970FB"/>
    <w:rsid w:val="00B9714D"/>
    <w:rsid w:val="00B971D6"/>
    <w:rsid w:val="00B97207"/>
    <w:rsid w:val="00B9722E"/>
    <w:rsid w:val="00B9746C"/>
    <w:rsid w:val="00B97563"/>
    <w:rsid w:val="00B976BA"/>
    <w:rsid w:val="00B976BB"/>
    <w:rsid w:val="00B9770E"/>
    <w:rsid w:val="00B978B2"/>
    <w:rsid w:val="00B97940"/>
    <w:rsid w:val="00B9798C"/>
    <w:rsid w:val="00B97A02"/>
    <w:rsid w:val="00B97A43"/>
    <w:rsid w:val="00B97A46"/>
    <w:rsid w:val="00B97D94"/>
    <w:rsid w:val="00B97FD1"/>
    <w:rsid w:val="00BA0031"/>
    <w:rsid w:val="00BA017B"/>
    <w:rsid w:val="00BA02EC"/>
    <w:rsid w:val="00BA0301"/>
    <w:rsid w:val="00BA04E9"/>
    <w:rsid w:val="00BA0515"/>
    <w:rsid w:val="00BA056F"/>
    <w:rsid w:val="00BA05CA"/>
    <w:rsid w:val="00BA089A"/>
    <w:rsid w:val="00BA092F"/>
    <w:rsid w:val="00BA093F"/>
    <w:rsid w:val="00BA0AAB"/>
    <w:rsid w:val="00BA0AD8"/>
    <w:rsid w:val="00BA0AFA"/>
    <w:rsid w:val="00BA0E34"/>
    <w:rsid w:val="00BA0F7D"/>
    <w:rsid w:val="00BA0FE3"/>
    <w:rsid w:val="00BA115A"/>
    <w:rsid w:val="00BA11BC"/>
    <w:rsid w:val="00BA1211"/>
    <w:rsid w:val="00BA1217"/>
    <w:rsid w:val="00BA1534"/>
    <w:rsid w:val="00BA16F6"/>
    <w:rsid w:val="00BA1745"/>
    <w:rsid w:val="00BA1A74"/>
    <w:rsid w:val="00BA1AC9"/>
    <w:rsid w:val="00BA1BEC"/>
    <w:rsid w:val="00BA1C70"/>
    <w:rsid w:val="00BA1C74"/>
    <w:rsid w:val="00BA1C96"/>
    <w:rsid w:val="00BA1CE1"/>
    <w:rsid w:val="00BA1D14"/>
    <w:rsid w:val="00BA1DCF"/>
    <w:rsid w:val="00BA1E70"/>
    <w:rsid w:val="00BA1F57"/>
    <w:rsid w:val="00BA1F7E"/>
    <w:rsid w:val="00BA2006"/>
    <w:rsid w:val="00BA20A6"/>
    <w:rsid w:val="00BA2257"/>
    <w:rsid w:val="00BA23A1"/>
    <w:rsid w:val="00BA23D3"/>
    <w:rsid w:val="00BA244C"/>
    <w:rsid w:val="00BA2470"/>
    <w:rsid w:val="00BA26B3"/>
    <w:rsid w:val="00BA2785"/>
    <w:rsid w:val="00BA2793"/>
    <w:rsid w:val="00BA27D7"/>
    <w:rsid w:val="00BA2861"/>
    <w:rsid w:val="00BA2A18"/>
    <w:rsid w:val="00BA2B3D"/>
    <w:rsid w:val="00BA2CF6"/>
    <w:rsid w:val="00BA2DC2"/>
    <w:rsid w:val="00BA2F33"/>
    <w:rsid w:val="00BA304A"/>
    <w:rsid w:val="00BA30CB"/>
    <w:rsid w:val="00BA3179"/>
    <w:rsid w:val="00BA319D"/>
    <w:rsid w:val="00BA343E"/>
    <w:rsid w:val="00BA3551"/>
    <w:rsid w:val="00BA3AAB"/>
    <w:rsid w:val="00BA3AF6"/>
    <w:rsid w:val="00BA3B00"/>
    <w:rsid w:val="00BA3B8F"/>
    <w:rsid w:val="00BA3BCA"/>
    <w:rsid w:val="00BA3BF0"/>
    <w:rsid w:val="00BA3C03"/>
    <w:rsid w:val="00BA3C1E"/>
    <w:rsid w:val="00BA3CAE"/>
    <w:rsid w:val="00BA3CE9"/>
    <w:rsid w:val="00BA3D0E"/>
    <w:rsid w:val="00BA3EF1"/>
    <w:rsid w:val="00BA3F45"/>
    <w:rsid w:val="00BA3FB1"/>
    <w:rsid w:val="00BA4119"/>
    <w:rsid w:val="00BA4324"/>
    <w:rsid w:val="00BA4490"/>
    <w:rsid w:val="00BA49B2"/>
    <w:rsid w:val="00BA4AF1"/>
    <w:rsid w:val="00BA4BB8"/>
    <w:rsid w:val="00BA4D18"/>
    <w:rsid w:val="00BA501C"/>
    <w:rsid w:val="00BA507C"/>
    <w:rsid w:val="00BA511D"/>
    <w:rsid w:val="00BA52AB"/>
    <w:rsid w:val="00BA52D6"/>
    <w:rsid w:val="00BA5348"/>
    <w:rsid w:val="00BA53FE"/>
    <w:rsid w:val="00BA5595"/>
    <w:rsid w:val="00BA55B8"/>
    <w:rsid w:val="00BA5668"/>
    <w:rsid w:val="00BA56C3"/>
    <w:rsid w:val="00BA577F"/>
    <w:rsid w:val="00BA578A"/>
    <w:rsid w:val="00BA57F0"/>
    <w:rsid w:val="00BA5901"/>
    <w:rsid w:val="00BA5982"/>
    <w:rsid w:val="00BA59C2"/>
    <w:rsid w:val="00BA5BD1"/>
    <w:rsid w:val="00BA5C05"/>
    <w:rsid w:val="00BA5C68"/>
    <w:rsid w:val="00BA5D06"/>
    <w:rsid w:val="00BA5DCE"/>
    <w:rsid w:val="00BA5E3D"/>
    <w:rsid w:val="00BA5F94"/>
    <w:rsid w:val="00BA6021"/>
    <w:rsid w:val="00BA6023"/>
    <w:rsid w:val="00BA60A8"/>
    <w:rsid w:val="00BA6196"/>
    <w:rsid w:val="00BA6216"/>
    <w:rsid w:val="00BA62C2"/>
    <w:rsid w:val="00BA6405"/>
    <w:rsid w:val="00BA651A"/>
    <w:rsid w:val="00BA673A"/>
    <w:rsid w:val="00BA67DA"/>
    <w:rsid w:val="00BA68D0"/>
    <w:rsid w:val="00BA6973"/>
    <w:rsid w:val="00BA697A"/>
    <w:rsid w:val="00BA6A32"/>
    <w:rsid w:val="00BA6A69"/>
    <w:rsid w:val="00BA6A87"/>
    <w:rsid w:val="00BA6CF7"/>
    <w:rsid w:val="00BA6D04"/>
    <w:rsid w:val="00BA6D70"/>
    <w:rsid w:val="00BA6EB0"/>
    <w:rsid w:val="00BA6F9C"/>
    <w:rsid w:val="00BA6FDB"/>
    <w:rsid w:val="00BA7164"/>
    <w:rsid w:val="00BA72A1"/>
    <w:rsid w:val="00BA72B9"/>
    <w:rsid w:val="00BA7359"/>
    <w:rsid w:val="00BA7505"/>
    <w:rsid w:val="00BA760E"/>
    <w:rsid w:val="00BA776A"/>
    <w:rsid w:val="00BA77B0"/>
    <w:rsid w:val="00BA7813"/>
    <w:rsid w:val="00BA79D1"/>
    <w:rsid w:val="00BA7A00"/>
    <w:rsid w:val="00BA7B16"/>
    <w:rsid w:val="00BA7BCE"/>
    <w:rsid w:val="00BA7C09"/>
    <w:rsid w:val="00BA7C4F"/>
    <w:rsid w:val="00BA7CF6"/>
    <w:rsid w:val="00BA7D2B"/>
    <w:rsid w:val="00BA7D83"/>
    <w:rsid w:val="00BA7D8B"/>
    <w:rsid w:val="00BA7D96"/>
    <w:rsid w:val="00BA7F9C"/>
    <w:rsid w:val="00BB0082"/>
    <w:rsid w:val="00BB0093"/>
    <w:rsid w:val="00BB0112"/>
    <w:rsid w:val="00BB0169"/>
    <w:rsid w:val="00BB0277"/>
    <w:rsid w:val="00BB035A"/>
    <w:rsid w:val="00BB0543"/>
    <w:rsid w:val="00BB06B7"/>
    <w:rsid w:val="00BB0709"/>
    <w:rsid w:val="00BB0779"/>
    <w:rsid w:val="00BB078F"/>
    <w:rsid w:val="00BB07C4"/>
    <w:rsid w:val="00BB07E2"/>
    <w:rsid w:val="00BB089A"/>
    <w:rsid w:val="00BB08E4"/>
    <w:rsid w:val="00BB0901"/>
    <w:rsid w:val="00BB0937"/>
    <w:rsid w:val="00BB09C4"/>
    <w:rsid w:val="00BB0A2E"/>
    <w:rsid w:val="00BB0A61"/>
    <w:rsid w:val="00BB0D30"/>
    <w:rsid w:val="00BB0D91"/>
    <w:rsid w:val="00BB0E1C"/>
    <w:rsid w:val="00BB0E4C"/>
    <w:rsid w:val="00BB0E9C"/>
    <w:rsid w:val="00BB0F1E"/>
    <w:rsid w:val="00BB0F40"/>
    <w:rsid w:val="00BB1007"/>
    <w:rsid w:val="00BB114D"/>
    <w:rsid w:val="00BB1163"/>
    <w:rsid w:val="00BB1166"/>
    <w:rsid w:val="00BB11F9"/>
    <w:rsid w:val="00BB120B"/>
    <w:rsid w:val="00BB12EC"/>
    <w:rsid w:val="00BB1356"/>
    <w:rsid w:val="00BB13D0"/>
    <w:rsid w:val="00BB1520"/>
    <w:rsid w:val="00BB1620"/>
    <w:rsid w:val="00BB1631"/>
    <w:rsid w:val="00BB17DF"/>
    <w:rsid w:val="00BB1804"/>
    <w:rsid w:val="00BB18F3"/>
    <w:rsid w:val="00BB198D"/>
    <w:rsid w:val="00BB19A9"/>
    <w:rsid w:val="00BB1A33"/>
    <w:rsid w:val="00BB1B37"/>
    <w:rsid w:val="00BB1BA5"/>
    <w:rsid w:val="00BB1C09"/>
    <w:rsid w:val="00BB1C21"/>
    <w:rsid w:val="00BB1CB5"/>
    <w:rsid w:val="00BB1D69"/>
    <w:rsid w:val="00BB1E18"/>
    <w:rsid w:val="00BB1E19"/>
    <w:rsid w:val="00BB1F9A"/>
    <w:rsid w:val="00BB20F6"/>
    <w:rsid w:val="00BB2120"/>
    <w:rsid w:val="00BB2157"/>
    <w:rsid w:val="00BB23DF"/>
    <w:rsid w:val="00BB2477"/>
    <w:rsid w:val="00BB25F0"/>
    <w:rsid w:val="00BB290E"/>
    <w:rsid w:val="00BB2B15"/>
    <w:rsid w:val="00BB2B17"/>
    <w:rsid w:val="00BB2B9A"/>
    <w:rsid w:val="00BB2BDB"/>
    <w:rsid w:val="00BB2CCB"/>
    <w:rsid w:val="00BB2D7E"/>
    <w:rsid w:val="00BB2D92"/>
    <w:rsid w:val="00BB2E51"/>
    <w:rsid w:val="00BB2EE7"/>
    <w:rsid w:val="00BB2F24"/>
    <w:rsid w:val="00BB30EA"/>
    <w:rsid w:val="00BB336A"/>
    <w:rsid w:val="00BB3482"/>
    <w:rsid w:val="00BB355D"/>
    <w:rsid w:val="00BB35A2"/>
    <w:rsid w:val="00BB35E4"/>
    <w:rsid w:val="00BB3633"/>
    <w:rsid w:val="00BB36CB"/>
    <w:rsid w:val="00BB370E"/>
    <w:rsid w:val="00BB372D"/>
    <w:rsid w:val="00BB3889"/>
    <w:rsid w:val="00BB38D6"/>
    <w:rsid w:val="00BB3AB8"/>
    <w:rsid w:val="00BB3C6C"/>
    <w:rsid w:val="00BB3C86"/>
    <w:rsid w:val="00BB3D8C"/>
    <w:rsid w:val="00BB3DB2"/>
    <w:rsid w:val="00BB3DC0"/>
    <w:rsid w:val="00BB3DCE"/>
    <w:rsid w:val="00BB3EA2"/>
    <w:rsid w:val="00BB3FD8"/>
    <w:rsid w:val="00BB41A1"/>
    <w:rsid w:val="00BB423A"/>
    <w:rsid w:val="00BB4243"/>
    <w:rsid w:val="00BB4278"/>
    <w:rsid w:val="00BB42BF"/>
    <w:rsid w:val="00BB42E7"/>
    <w:rsid w:val="00BB4307"/>
    <w:rsid w:val="00BB4431"/>
    <w:rsid w:val="00BB45D1"/>
    <w:rsid w:val="00BB4692"/>
    <w:rsid w:val="00BB478C"/>
    <w:rsid w:val="00BB4811"/>
    <w:rsid w:val="00BB4870"/>
    <w:rsid w:val="00BB494B"/>
    <w:rsid w:val="00BB4B90"/>
    <w:rsid w:val="00BB4C4A"/>
    <w:rsid w:val="00BB4C8F"/>
    <w:rsid w:val="00BB4CDB"/>
    <w:rsid w:val="00BB4CF0"/>
    <w:rsid w:val="00BB4D20"/>
    <w:rsid w:val="00BB4F6A"/>
    <w:rsid w:val="00BB4F78"/>
    <w:rsid w:val="00BB5047"/>
    <w:rsid w:val="00BB52F7"/>
    <w:rsid w:val="00BB53B7"/>
    <w:rsid w:val="00BB54E9"/>
    <w:rsid w:val="00BB54EA"/>
    <w:rsid w:val="00BB55A9"/>
    <w:rsid w:val="00BB5653"/>
    <w:rsid w:val="00BB57CD"/>
    <w:rsid w:val="00BB581B"/>
    <w:rsid w:val="00BB58DD"/>
    <w:rsid w:val="00BB5994"/>
    <w:rsid w:val="00BB5AE1"/>
    <w:rsid w:val="00BB5B4C"/>
    <w:rsid w:val="00BB5B97"/>
    <w:rsid w:val="00BB5E11"/>
    <w:rsid w:val="00BB6042"/>
    <w:rsid w:val="00BB6086"/>
    <w:rsid w:val="00BB61BD"/>
    <w:rsid w:val="00BB625D"/>
    <w:rsid w:val="00BB62F5"/>
    <w:rsid w:val="00BB64D1"/>
    <w:rsid w:val="00BB6507"/>
    <w:rsid w:val="00BB650F"/>
    <w:rsid w:val="00BB669C"/>
    <w:rsid w:val="00BB6708"/>
    <w:rsid w:val="00BB6764"/>
    <w:rsid w:val="00BB6839"/>
    <w:rsid w:val="00BB69B5"/>
    <w:rsid w:val="00BB6A33"/>
    <w:rsid w:val="00BB6AC0"/>
    <w:rsid w:val="00BB6AE8"/>
    <w:rsid w:val="00BB6C19"/>
    <w:rsid w:val="00BB6D49"/>
    <w:rsid w:val="00BB6D8B"/>
    <w:rsid w:val="00BB6E4D"/>
    <w:rsid w:val="00BB6E5A"/>
    <w:rsid w:val="00BB6F52"/>
    <w:rsid w:val="00BB6FF8"/>
    <w:rsid w:val="00BB7036"/>
    <w:rsid w:val="00BB7059"/>
    <w:rsid w:val="00BB7094"/>
    <w:rsid w:val="00BB70E3"/>
    <w:rsid w:val="00BB70FA"/>
    <w:rsid w:val="00BB71D4"/>
    <w:rsid w:val="00BB73FC"/>
    <w:rsid w:val="00BB7466"/>
    <w:rsid w:val="00BB75E2"/>
    <w:rsid w:val="00BB75FE"/>
    <w:rsid w:val="00BB783E"/>
    <w:rsid w:val="00BB78B2"/>
    <w:rsid w:val="00BB78C0"/>
    <w:rsid w:val="00BB790E"/>
    <w:rsid w:val="00BB79A5"/>
    <w:rsid w:val="00BB7A28"/>
    <w:rsid w:val="00BB7BB5"/>
    <w:rsid w:val="00BB7C21"/>
    <w:rsid w:val="00BB7C40"/>
    <w:rsid w:val="00BB7C46"/>
    <w:rsid w:val="00BB7E73"/>
    <w:rsid w:val="00BC00B7"/>
    <w:rsid w:val="00BC0166"/>
    <w:rsid w:val="00BC01DD"/>
    <w:rsid w:val="00BC0254"/>
    <w:rsid w:val="00BC027A"/>
    <w:rsid w:val="00BC0343"/>
    <w:rsid w:val="00BC0511"/>
    <w:rsid w:val="00BC0564"/>
    <w:rsid w:val="00BC0792"/>
    <w:rsid w:val="00BC07F4"/>
    <w:rsid w:val="00BC0911"/>
    <w:rsid w:val="00BC0C34"/>
    <w:rsid w:val="00BC0C56"/>
    <w:rsid w:val="00BC0F3C"/>
    <w:rsid w:val="00BC100E"/>
    <w:rsid w:val="00BC108C"/>
    <w:rsid w:val="00BC10F7"/>
    <w:rsid w:val="00BC11C3"/>
    <w:rsid w:val="00BC1280"/>
    <w:rsid w:val="00BC12B2"/>
    <w:rsid w:val="00BC12FD"/>
    <w:rsid w:val="00BC1347"/>
    <w:rsid w:val="00BC1582"/>
    <w:rsid w:val="00BC1625"/>
    <w:rsid w:val="00BC177C"/>
    <w:rsid w:val="00BC178B"/>
    <w:rsid w:val="00BC18B0"/>
    <w:rsid w:val="00BC196E"/>
    <w:rsid w:val="00BC197F"/>
    <w:rsid w:val="00BC1A14"/>
    <w:rsid w:val="00BC1D38"/>
    <w:rsid w:val="00BC1D4D"/>
    <w:rsid w:val="00BC1E42"/>
    <w:rsid w:val="00BC1EB7"/>
    <w:rsid w:val="00BC1F66"/>
    <w:rsid w:val="00BC1FEE"/>
    <w:rsid w:val="00BC20D8"/>
    <w:rsid w:val="00BC2290"/>
    <w:rsid w:val="00BC2307"/>
    <w:rsid w:val="00BC239B"/>
    <w:rsid w:val="00BC247E"/>
    <w:rsid w:val="00BC2486"/>
    <w:rsid w:val="00BC24A8"/>
    <w:rsid w:val="00BC2574"/>
    <w:rsid w:val="00BC2759"/>
    <w:rsid w:val="00BC2776"/>
    <w:rsid w:val="00BC2811"/>
    <w:rsid w:val="00BC2B1B"/>
    <w:rsid w:val="00BC2BCA"/>
    <w:rsid w:val="00BC2EF7"/>
    <w:rsid w:val="00BC2EFC"/>
    <w:rsid w:val="00BC3196"/>
    <w:rsid w:val="00BC31EF"/>
    <w:rsid w:val="00BC322F"/>
    <w:rsid w:val="00BC329C"/>
    <w:rsid w:val="00BC3308"/>
    <w:rsid w:val="00BC33D7"/>
    <w:rsid w:val="00BC354F"/>
    <w:rsid w:val="00BC3587"/>
    <w:rsid w:val="00BC35B9"/>
    <w:rsid w:val="00BC3705"/>
    <w:rsid w:val="00BC3930"/>
    <w:rsid w:val="00BC39E7"/>
    <w:rsid w:val="00BC39F3"/>
    <w:rsid w:val="00BC3AEE"/>
    <w:rsid w:val="00BC3B57"/>
    <w:rsid w:val="00BC3B82"/>
    <w:rsid w:val="00BC3DE8"/>
    <w:rsid w:val="00BC3E24"/>
    <w:rsid w:val="00BC3E5E"/>
    <w:rsid w:val="00BC3E70"/>
    <w:rsid w:val="00BC3E8E"/>
    <w:rsid w:val="00BC3ED9"/>
    <w:rsid w:val="00BC3FC6"/>
    <w:rsid w:val="00BC408D"/>
    <w:rsid w:val="00BC4182"/>
    <w:rsid w:val="00BC42B1"/>
    <w:rsid w:val="00BC4379"/>
    <w:rsid w:val="00BC455C"/>
    <w:rsid w:val="00BC4660"/>
    <w:rsid w:val="00BC470C"/>
    <w:rsid w:val="00BC485C"/>
    <w:rsid w:val="00BC4A19"/>
    <w:rsid w:val="00BC4B2E"/>
    <w:rsid w:val="00BC4B97"/>
    <w:rsid w:val="00BC4BD7"/>
    <w:rsid w:val="00BC4C1C"/>
    <w:rsid w:val="00BC4C7E"/>
    <w:rsid w:val="00BC4D89"/>
    <w:rsid w:val="00BC4DAF"/>
    <w:rsid w:val="00BC4DC7"/>
    <w:rsid w:val="00BC4F3C"/>
    <w:rsid w:val="00BC5028"/>
    <w:rsid w:val="00BC5178"/>
    <w:rsid w:val="00BC51AA"/>
    <w:rsid w:val="00BC51AB"/>
    <w:rsid w:val="00BC5213"/>
    <w:rsid w:val="00BC528B"/>
    <w:rsid w:val="00BC52AD"/>
    <w:rsid w:val="00BC52B2"/>
    <w:rsid w:val="00BC5306"/>
    <w:rsid w:val="00BC5331"/>
    <w:rsid w:val="00BC5344"/>
    <w:rsid w:val="00BC54DC"/>
    <w:rsid w:val="00BC5840"/>
    <w:rsid w:val="00BC5934"/>
    <w:rsid w:val="00BC5AF9"/>
    <w:rsid w:val="00BC5B51"/>
    <w:rsid w:val="00BC5DD5"/>
    <w:rsid w:val="00BC5F54"/>
    <w:rsid w:val="00BC5F91"/>
    <w:rsid w:val="00BC604C"/>
    <w:rsid w:val="00BC6161"/>
    <w:rsid w:val="00BC61F3"/>
    <w:rsid w:val="00BC654F"/>
    <w:rsid w:val="00BC6564"/>
    <w:rsid w:val="00BC65C4"/>
    <w:rsid w:val="00BC66A3"/>
    <w:rsid w:val="00BC6817"/>
    <w:rsid w:val="00BC686F"/>
    <w:rsid w:val="00BC6B67"/>
    <w:rsid w:val="00BC6CA3"/>
    <w:rsid w:val="00BC6D00"/>
    <w:rsid w:val="00BC6D95"/>
    <w:rsid w:val="00BC6F8C"/>
    <w:rsid w:val="00BC700B"/>
    <w:rsid w:val="00BC705B"/>
    <w:rsid w:val="00BC709C"/>
    <w:rsid w:val="00BC7157"/>
    <w:rsid w:val="00BC71C1"/>
    <w:rsid w:val="00BC72B4"/>
    <w:rsid w:val="00BC733B"/>
    <w:rsid w:val="00BC74A5"/>
    <w:rsid w:val="00BC74BF"/>
    <w:rsid w:val="00BC75F3"/>
    <w:rsid w:val="00BC76CD"/>
    <w:rsid w:val="00BC7756"/>
    <w:rsid w:val="00BC7856"/>
    <w:rsid w:val="00BC78EF"/>
    <w:rsid w:val="00BC7931"/>
    <w:rsid w:val="00BC7C91"/>
    <w:rsid w:val="00BC7DEA"/>
    <w:rsid w:val="00BC7F38"/>
    <w:rsid w:val="00BD0087"/>
    <w:rsid w:val="00BD0256"/>
    <w:rsid w:val="00BD030B"/>
    <w:rsid w:val="00BD0382"/>
    <w:rsid w:val="00BD03F5"/>
    <w:rsid w:val="00BD0627"/>
    <w:rsid w:val="00BD0678"/>
    <w:rsid w:val="00BD075C"/>
    <w:rsid w:val="00BD0786"/>
    <w:rsid w:val="00BD0809"/>
    <w:rsid w:val="00BD080E"/>
    <w:rsid w:val="00BD086A"/>
    <w:rsid w:val="00BD08AA"/>
    <w:rsid w:val="00BD0973"/>
    <w:rsid w:val="00BD09CE"/>
    <w:rsid w:val="00BD0A0E"/>
    <w:rsid w:val="00BD0AB8"/>
    <w:rsid w:val="00BD0AFC"/>
    <w:rsid w:val="00BD0DAB"/>
    <w:rsid w:val="00BD0E0E"/>
    <w:rsid w:val="00BD0E52"/>
    <w:rsid w:val="00BD10FB"/>
    <w:rsid w:val="00BD1106"/>
    <w:rsid w:val="00BD1130"/>
    <w:rsid w:val="00BD1185"/>
    <w:rsid w:val="00BD13BF"/>
    <w:rsid w:val="00BD1402"/>
    <w:rsid w:val="00BD1415"/>
    <w:rsid w:val="00BD15A6"/>
    <w:rsid w:val="00BD15DC"/>
    <w:rsid w:val="00BD1635"/>
    <w:rsid w:val="00BD165C"/>
    <w:rsid w:val="00BD1865"/>
    <w:rsid w:val="00BD187B"/>
    <w:rsid w:val="00BD1B37"/>
    <w:rsid w:val="00BD1B98"/>
    <w:rsid w:val="00BD1BB1"/>
    <w:rsid w:val="00BD1BD4"/>
    <w:rsid w:val="00BD1C65"/>
    <w:rsid w:val="00BD1D78"/>
    <w:rsid w:val="00BD1DAF"/>
    <w:rsid w:val="00BD1EDC"/>
    <w:rsid w:val="00BD20D5"/>
    <w:rsid w:val="00BD20E3"/>
    <w:rsid w:val="00BD20F3"/>
    <w:rsid w:val="00BD21CF"/>
    <w:rsid w:val="00BD223C"/>
    <w:rsid w:val="00BD22CC"/>
    <w:rsid w:val="00BD2341"/>
    <w:rsid w:val="00BD24D0"/>
    <w:rsid w:val="00BD24DC"/>
    <w:rsid w:val="00BD26BA"/>
    <w:rsid w:val="00BD26DB"/>
    <w:rsid w:val="00BD27BA"/>
    <w:rsid w:val="00BD297A"/>
    <w:rsid w:val="00BD2B60"/>
    <w:rsid w:val="00BD2DE8"/>
    <w:rsid w:val="00BD2FD7"/>
    <w:rsid w:val="00BD30E1"/>
    <w:rsid w:val="00BD3430"/>
    <w:rsid w:val="00BD3563"/>
    <w:rsid w:val="00BD35BF"/>
    <w:rsid w:val="00BD35F9"/>
    <w:rsid w:val="00BD3629"/>
    <w:rsid w:val="00BD3661"/>
    <w:rsid w:val="00BD3797"/>
    <w:rsid w:val="00BD37B2"/>
    <w:rsid w:val="00BD390F"/>
    <w:rsid w:val="00BD3980"/>
    <w:rsid w:val="00BD39FA"/>
    <w:rsid w:val="00BD3A1E"/>
    <w:rsid w:val="00BD3A7A"/>
    <w:rsid w:val="00BD3BDD"/>
    <w:rsid w:val="00BD3C2F"/>
    <w:rsid w:val="00BD3E79"/>
    <w:rsid w:val="00BD41A7"/>
    <w:rsid w:val="00BD41D2"/>
    <w:rsid w:val="00BD4407"/>
    <w:rsid w:val="00BD443F"/>
    <w:rsid w:val="00BD446A"/>
    <w:rsid w:val="00BD448B"/>
    <w:rsid w:val="00BD4745"/>
    <w:rsid w:val="00BD4772"/>
    <w:rsid w:val="00BD4786"/>
    <w:rsid w:val="00BD479A"/>
    <w:rsid w:val="00BD4942"/>
    <w:rsid w:val="00BD4A94"/>
    <w:rsid w:val="00BD4AF0"/>
    <w:rsid w:val="00BD4B1B"/>
    <w:rsid w:val="00BD4C83"/>
    <w:rsid w:val="00BD4D13"/>
    <w:rsid w:val="00BD4D6D"/>
    <w:rsid w:val="00BD4D74"/>
    <w:rsid w:val="00BD4EB4"/>
    <w:rsid w:val="00BD4F91"/>
    <w:rsid w:val="00BD50FD"/>
    <w:rsid w:val="00BD5128"/>
    <w:rsid w:val="00BD513C"/>
    <w:rsid w:val="00BD5151"/>
    <w:rsid w:val="00BD521D"/>
    <w:rsid w:val="00BD5330"/>
    <w:rsid w:val="00BD54EA"/>
    <w:rsid w:val="00BD5500"/>
    <w:rsid w:val="00BD56A8"/>
    <w:rsid w:val="00BD56FB"/>
    <w:rsid w:val="00BD577A"/>
    <w:rsid w:val="00BD5783"/>
    <w:rsid w:val="00BD57AB"/>
    <w:rsid w:val="00BD57E1"/>
    <w:rsid w:val="00BD582E"/>
    <w:rsid w:val="00BD5860"/>
    <w:rsid w:val="00BD590E"/>
    <w:rsid w:val="00BD5B83"/>
    <w:rsid w:val="00BD5B86"/>
    <w:rsid w:val="00BD5B8C"/>
    <w:rsid w:val="00BD5BFB"/>
    <w:rsid w:val="00BD5BFD"/>
    <w:rsid w:val="00BD5C53"/>
    <w:rsid w:val="00BD5D38"/>
    <w:rsid w:val="00BD5DA5"/>
    <w:rsid w:val="00BD5E03"/>
    <w:rsid w:val="00BD5E76"/>
    <w:rsid w:val="00BD5F0D"/>
    <w:rsid w:val="00BD62E2"/>
    <w:rsid w:val="00BD6306"/>
    <w:rsid w:val="00BD631F"/>
    <w:rsid w:val="00BD6324"/>
    <w:rsid w:val="00BD63E1"/>
    <w:rsid w:val="00BD6456"/>
    <w:rsid w:val="00BD674C"/>
    <w:rsid w:val="00BD6850"/>
    <w:rsid w:val="00BD6A57"/>
    <w:rsid w:val="00BD6AAF"/>
    <w:rsid w:val="00BD6D8D"/>
    <w:rsid w:val="00BD711B"/>
    <w:rsid w:val="00BD71C7"/>
    <w:rsid w:val="00BD7208"/>
    <w:rsid w:val="00BD726E"/>
    <w:rsid w:val="00BD7295"/>
    <w:rsid w:val="00BD72B8"/>
    <w:rsid w:val="00BD7490"/>
    <w:rsid w:val="00BD75E9"/>
    <w:rsid w:val="00BD7647"/>
    <w:rsid w:val="00BD76A3"/>
    <w:rsid w:val="00BD76C0"/>
    <w:rsid w:val="00BD7724"/>
    <w:rsid w:val="00BD775B"/>
    <w:rsid w:val="00BD78EA"/>
    <w:rsid w:val="00BD7AFE"/>
    <w:rsid w:val="00BD7BD9"/>
    <w:rsid w:val="00BD7CE8"/>
    <w:rsid w:val="00BD7D06"/>
    <w:rsid w:val="00BD7E03"/>
    <w:rsid w:val="00BD7FB9"/>
    <w:rsid w:val="00BD7FCD"/>
    <w:rsid w:val="00BE002C"/>
    <w:rsid w:val="00BE00D3"/>
    <w:rsid w:val="00BE01B2"/>
    <w:rsid w:val="00BE02B5"/>
    <w:rsid w:val="00BE02C2"/>
    <w:rsid w:val="00BE03B2"/>
    <w:rsid w:val="00BE04FC"/>
    <w:rsid w:val="00BE0682"/>
    <w:rsid w:val="00BE06DF"/>
    <w:rsid w:val="00BE08CB"/>
    <w:rsid w:val="00BE0955"/>
    <w:rsid w:val="00BE09E5"/>
    <w:rsid w:val="00BE0B1C"/>
    <w:rsid w:val="00BE0B61"/>
    <w:rsid w:val="00BE0BA7"/>
    <w:rsid w:val="00BE0C02"/>
    <w:rsid w:val="00BE0C1B"/>
    <w:rsid w:val="00BE0D0C"/>
    <w:rsid w:val="00BE0D10"/>
    <w:rsid w:val="00BE0DA9"/>
    <w:rsid w:val="00BE0E48"/>
    <w:rsid w:val="00BE14D1"/>
    <w:rsid w:val="00BE1573"/>
    <w:rsid w:val="00BE1607"/>
    <w:rsid w:val="00BE17D1"/>
    <w:rsid w:val="00BE1983"/>
    <w:rsid w:val="00BE19CA"/>
    <w:rsid w:val="00BE1A15"/>
    <w:rsid w:val="00BE1C58"/>
    <w:rsid w:val="00BE1CA7"/>
    <w:rsid w:val="00BE1E1A"/>
    <w:rsid w:val="00BE1E6B"/>
    <w:rsid w:val="00BE1E7C"/>
    <w:rsid w:val="00BE1E81"/>
    <w:rsid w:val="00BE22C0"/>
    <w:rsid w:val="00BE230A"/>
    <w:rsid w:val="00BE234D"/>
    <w:rsid w:val="00BE2372"/>
    <w:rsid w:val="00BE23DB"/>
    <w:rsid w:val="00BE248E"/>
    <w:rsid w:val="00BE2647"/>
    <w:rsid w:val="00BE2659"/>
    <w:rsid w:val="00BE275B"/>
    <w:rsid w:val="00BE275F"/>
    <w:rsid w:val="00BE2772"/>
    <w:rsid w:val="00BE27FA"/>
    <w:rsid w:val="00BE2816"/>
    <w:rsid w:val="00BE2C6D"/>
    <w:rsid w:val="00BE2CAA"/>
    <w:rsid w:val="00BE2D12"/>
    <w:rsid w:val="00BE2D66"/>
    <w:rsid w:val="00BE2DA3"/>
    <w:rsid w:val="00BE2DF4"/>
    <w:rsid w:val="00BE2E0F"/>
    <w:rsid w:val="00BE3008"/>
    <w:rsid w:val="00BE30EA"/>
    <w:rsid w:val="00BE32B0"/>
    <w:rsid w:val="00BE32D7"/>
    <w:rsid w:val="00BE3411"/>
    <w:rsid w:val="00BE34A3"/>
    <w:rsid w:val="00BE353C"/>
    <w:rsid w:val="00BE3575"/>
    <w:rsid w:val="00BE3612"/>
    <w:rsid w:val="00BE3780"/>
    <w:rsid w:val="00BE3808"/>
    <w:rsid w:val="00BE3874"/>
    <w:rsid w:val="00BE38B1"/>
    <w:rsid w:val="00BE38BE"/>
    <w:rsid w:val="00BE3962"/>
    <w:rsid w:val="00BE39ED"/>
    <w:rsid w:val="00BE3A3E"/>
    <w:rsid w:val="00BE3A5E"/>
    <w:rsid w:val="00BE3A91"/>
    <w:rsid w:val="00BE3B33"/>
    <w:rsid w:val="00BE3C91"/>
    <w:rsid w:val="00BE3CC5"/>
    <w:rsid w:val="00BE3D04"/>
    <w:rsid w:val="00BE3D21"/>
    <w:rsid w:val="00BE3D41"/>
    <w:rsid w:val="00BE3ECB"/>
    <w:rsid w:val="00BE3F0F"/>
    <w:rsid w:val="00BE3F59"/>
    <w:rsid w:val="00BE3F8D"/>
    <w:rsid w:val="00BE400A"/>
    <w:rsid w:val="00BE405D"/>
    <w:rsid w:val="00BE419B"/>
    <w:rsid w:val="00BE43BA"/>
    <w:rsid w:val="00BE462E"/>
    <w:rsid w:val="00BE466B"/>
    <w:rsid w:val="00BE46AA"/>
    <w:rsid w:val="00BE4977"/>
    <w:rsid w:val="00BE4AB3"/>
    <w:rsid w:val="00BE4CDC"/>
    <w:rsid w:val="00BE4FD6"/>
    <w:rsid w:val="00BE50C4"/>
    <w:rsid w:val="00BE51DD"/>
    <w:rsid w:val="00BE52BA"/>
    <w:rsid w:val="00BE53A8"/>
    <w:rsid w:val="00BE541F"/>
    <w:rsid w:val="00BE5422"/>
    <w:rsid w:val="00BE544E"/>
    <w:rsid w:val="00BE54A9"/>
    <w:rsid w:val="00BE551D"/>
    <w:rsid w:val="00BE56F2"/>
    <w:rsid w:val="00BE57BF"/>
    <w:rsid w:val="00BE580A"/>
    <w:rsid w:val="00BE5852"/>
    <w:rsid w:val="00BE5976"/>
    <w:rsid w:val="00BE5AF0"/>
    <w:rsid w:val="00BE5F34"/>
    <w:rsid w:val="00BE5F7E"/>
    <w:rsid w:val="00BE6045"/>
    <w:rsid w:val="00BE6246"/>
    <w:rsid w:val="00BE62D6"/>
    <w:rsid w:val="00BE6442"/>
    <w:rsid w:val="00BE652F"/>
    <w:rsid w:val="00BE682B"/>
    <w:rsid w:val="00BE6A6A"/>
    <w:rsid w:val="00BE6AA2"/>
    <w:rsid w:val="00BE6B06"/>
    <w:rsid w:val="00BE6D1E"/>
    <w:rsid w:val="00BE6D61"/>
    <w:rsid w:val="00BE6DC7"/>
    <w:rsid w:val="00BE6DFD"/>
    <w:rsid w:val="00BE6E74"/>
    <w:rsid w:val="00BE7068"/>
    <w:rsid w:val="00BE708D"/>
    <w:rsid w:val="00BE70CE"/>
    <w:rsid w:val="00BE7120"/>
    <w:rsid w:val="00BE71C2"/>
    <w:rsid w:val="00BE71C6"/>
    <w:rsid w:val="00BE71D0"/>
    <w:rsid w:val="00BE720F"/>
    <w:rsid w:val="00BE7230"/>
    <w:rsid w:val="00BE725B"/>
    <w:rsid w:val="00BE7260"/>
    <w:rsid w:val="00BE7440"/>
    <w:rsid w:val="00BE7480"/>
    <w:rsid w:val="00BE748C"/>
    <w:rsid w:val="00BE751A"/>
    <w:rsid w:val="00BE79DF"/>
    <w:rsid w:val="00BE7AFA"/>
    <w:rsid w:val="00BE7BA2"/>
    <w:rsid w:val="00BE7BAA"/>
    <w:rsid w:val="00BE7DB2"/>
    <w:rsid w:val="00BE7FB1"/>
    <w:rsid w:val="00BF00DC"/>
    <w:rsid w:val="00BF01FA"/>
    <w:rsid w:val="00BF0566"/>
    <w:rsid w:val="00BF0623"/>
    <w:rsid w:val="00BF0647"/>
    <w:rsid w:val="00BF0822"/>
    <w:rsid w:val="00BF085F"/>
    <w:rsid w:val="00BF0AA0"/>
    <w:rsid w:val="00BF0B16"/>
    <w:rsid w:val="00BF0B27"/>
    <w:rsid w:val="00BF0BD1"/>
    <w:rsid w:val="00BF0C7D"/>
    <w:rsid w:val="00BF0CCD"/>
    <w:rsid w:val="00BF0E37"/>
    <w:rsid w:val="00BF0E55"/>
    <w:rsid w:val="00BF1042"/>
    <w:rsid w:val="00BF108B"/>
    <w:rsid w:val="00BF1160"/>
    <w:rsid w:val="00BF141A"/>
    <w:rsid w:val="00BF14D8"/>
    <w:rsid w:val="00BF167D"/>
    <w:rsid w:val="00BF1695"/>
    <w:rsid w:val="00BF17A7"/>
    <w:rsid w:val="00BF1949"/>
    <w:rsid w:val="00BF19A4"/>
    <w:rsid w:val="00BF1AA4"/>
    <w:rsid w:val="00BF1B10"/>
    <w:rsid w:val="00BF1CB9"/>
    <w:rsid w:val="00BF1E71"/>
    <w:rsid w:val="00BF1F7A"/>
    <w:rsid w:val="00BF2125"/>
    <w:rsid w:val="00BF214F"/>
    <w:rsid w:val="00BF225F"/>
    <w:rsid w:val="00BF2299"/>
    <w:rsid w:val="00BF2349"/>
    <w:rsid w:val="00BF251A"/>
    <w:rsid w:val="00BF25F7"/>
    <w:rsid w:val="00BF26D1"/>
    <w:rsid w:val="00BF2760"/>
    <w:rsid w:val="00BF27DD"/>
    <w:rsid w:val="00BF296A"/>
    <w:rsid w:val="00BF29F0"/>
    <w:rsid w:val="00BF2A0D"/>
    <w:rsid w:val="00BF2A7D"/>
    <w:rsid w:val="00BF2B60"/>
    <w:rsid w:val="00BF2BBC"/>
    <w:rsid w:val="00BF2E24"/>
    <w:rsid w:val="00BF2E3E"/>
    <w:rsid w:val="00BF2EC4"/>
    <w:rsid w:val="00BF2EF3"/>
    <w:rsid w:val="00BF310E"/>
    <w:rsid w:val="00BF323E"/>
    <w:rsid w:val="00BF35CB"/>
    <w:rsid w:val="00BF35F7"/>
    <w:rsid w:val="00BF3678"/>
    <w:rsid w:val="00BF397C"/>
    <w:rsid w:val="00BF3A2B"/>
    <w:rsid w:val="00BF3A58"/>
    <w:rsid w:val="00BF3CA1"/>
    <w:rsid w:val="00BF3F90"/>
    <w:rsid w:val="00BF3FE2"/>
    <w:rsid w:val="00BF4093"/>
    <w:rsid w:val="00BF4140"/>
    <w:rsid w:val="00BF42A5"/>
    <w:rsid w:val="00BF44C5"/>
    <w:rsid w:val="00BF44F8"/>
    <w:rsid w:val="00BF4864"/>
    <w:rsid w:val="00BF4887"/>
    <w:rsid w:val="00BF49DE"/>
    <w:rsid w:val="00BF4A98"/>
    <w:rsid w:val="00BF4B5A"/>
    <w:rsid w:val="00BF4C90"/>
    <w:rsid w:val="00BF4CF9"/>
    <w:rsid w:val="00BF4DEC"/>
    <w:rsid w:val="00BF4EA0"/>
    <w:rsid w:val="00BF4FA9"/>
    <w:rsid w:val="00BF5157"/>
    <w:rsid w:val="00BF51AB"/>
    <w:rsid w:val="00BF51D5"/>
    <w:rsid w:val="00BF522C"/>
    <w:rsid w:val="00BF52EB"/>
    <w:rsid w:val="00BF5317"/>
    <w:rsid w:val="00BF53C3"/>
    <w:rsid w:val="00BF5423"/>
    <w:rsid w:val="00BF55C9"/>
    <w:rsid w:val="00BF5912"/>
    <w:rsid w:val="00BF5945"/>
    <w:rsid w:val="00BF5A09"/>
    <w:rsid w:val="00BF5A2B"/>
    <w:rsid w:val="00BF5A9B"/>
    <w:rsid w:val="00BF5C2E"/>
    <w:rsid w:val="00BF5D8C"/>
    <w:rsid w:val="00BF5E22"/>
    <w:rsid w:val="00BF5E43"/>
    <w:rsid w:val="00BF5E60"/>
    <w:rsid w:val="00BF5E84"/>
    <w:rsid w:val="00BF5F12"/>
    <w:rsid w:val="00BF6028"/>
    <w:rsid w:val="00BF60BC"/>
    <w:rsid w:val="00BF64BD"/>
    <w:rsid w:val="00BF64C1"/>
    <w:rsid w:val="00BF64E4"/>
    <w:rsid w:val="00BF64FF"/>
    <w:rsid w:val="00BF66FC"/>
    <w:rsid w:val="00BF6872"/>
    <w:rsid w:val="00BF6893"/>
    <w:rsid w:val="00BF6924"/>
    <w:rsid w:val="00BF69A2"/>
    <w:rsid w:val="00BF6A3C"/>
    <w:rsid w:val="00BF6B2B"/>
    <w:rsid w:val="00BF6B63"/>
    <w:rsid w:val="00BF6B9F"/>
    <w:rsid w:val="00BF6D3D"/>
    <w:rsid w:val="00BF6EEC"/>
    <w:rsid w:val="00BF6F76"/>
    <w:rsid w:val="00BF6F91"/>
    <w:rsid w:val="00BF724A"/>
    <w:rsid w:val="00BF725F"/>
    <w:rsid w:val="00BF72BE"/>
    <w:rsid w:val="00BF75AA"/>
    <w:rsid w:val="00BF76B0"/>
    <w:rsid w:val="00BF76CB"/>
    <w:rsid w:val="00BF77AD"/>
    <w:rsid w:val="00BF7823"/>
    <w:rsid w:val="00BF7919"/>
    <w:rsid w:val="00BF79E6"/>
    <w:rsid w:val="00BF7A1C"/>
    <w:rsid w:val="00BF7B56"/>
    <w:rsid w:val="00BF7DBF"/>
    <w:rsid w:val="00BF7DF3"/>
    <w:rsid w:val="00C000E3"/>
    <w:rsid w:val="00C00242"/>
    <w:rsid w:val="00C002F9"/>
    <w:rsid w:val="00C00304"/>
    <w:rsid w:val="00C00455"/>
    <w:rsid w:val="00C0068A"/>
    <w:rsid w:val="00C00709"/>
    <w:rsid w:val="00C0076B"/>
    <w:rsid w:val="00C007BD"/>
    <w:rsid w:val="00C00819"/>
    <w:rsid w:val="00C00977"/>
    <w:rsid w:val="00C00A48"/>
    <w:rsid w:val="00C00B83"/>
    <w:rsid w:val="00C00B94"/>
    <w:rsid w:val="00C00CDD"/>
    <w:rsid w:val="00C00D28"/>
    <w:rsid w:val="00C00D85"/>
    <w:rsid w:val="00C00F77"/>
    <w:rsid w:val="00C011D4"/>
    <w:rsid w:val="00C0126C"/>
    <w:rsid w:val="00C013B3"/>
    <w:rsid w:val="00C013DE"/>
    <w:rsid w:val="00C014DF"/>
    <w:rsid w:val="00C016B6"/>
    <w:rsid w:val="00C016F6"/>
    <w:rsid w:val="00C0198E"/>
    <w:rsid w:val="00C01B44"/>
    <w:rsid w:val="00C01B8B"/>
    <w:rsid w:val="00C01BD8"/>
    <w:rsid w:val="00C01C7F"/>
    <w:rsid w:val="00C01D15"/>
    <w:rsid w:val="00C02167"/>
    <w:rsid w:val="00C02319"/>
    <w:rsid w:val="00C023AA"/>
    <w:rsid w:val="00C02479"/>
    <w:rsid w:val="00C02618"/>
    <w:rsid w:val="00C0261C"/>
    <w:rsid w:val="00C02802"/>
    <w:rsid w:val="00C0299C"/>
    <w:rsid w:val="00C02A6F"/>
    <w:rsid w:val="00C02B8E"/>
    <w:rsid w:val="00C02FD2"/>
    <w:rsid w:val="00C03084"/>
    <w:rsid w:val="00C03092"/>
    <w:rsid w:val="00C0309D"/>
    <w:rsid w:val="00C03215"/>
    <w:rsid w:val="00C03272"/>
    <w:rsid w:val="00C0330B"/>
    <w:rsid w:val="00C033E9"/>
    <w:rsid w:val="00C0350A"/>
    <w:rsid w:val="00C03646"/>
    <w:rsid w:val="00C03817"/>
    <w:rsid w:val="00C0391F"/>
    <w:rsid w:val="00C03A68"/>
    <w:rsid w:val="00C03B7B"/>
    <w:rsid w:val="00C03C44"/>
    <w:rsid w:val="00C03C7B"/>
    <w:rsid w:val="00C03CC2"/>
    <w:rsid w:val="00C03CDC"/>
    <w:rsid w:val="00C03E62"/>
    <w:rsid w:val="00C03ED1"/>
    <w:rsid w:val="00C03F3F"/>
    <w:rsid w:val="00C03F4A"/>
    <w:rsid w:val="00C0402F"/>
    <w:rsid w:val="00C04164"/>
    <w:rsid w:val="00C04171"/>
    <w:rsid w:val="00C0438C"/>
    <w:rsid w:val="00C045FE"/>
    <w:rsid w:val="00C0461B"/>
    <w:rsid w:val="00C0464E"/>
    <w:rsid w:val="00C04677"/>
    <w:rsid w:val="00C04BEF"/>
    <w:rsid w:val="00C04C90"/>
    <w:rsid w:val="00C04CBE"/>
    <w:rsid w:val="00C04D83"/>
    <w:rsid w:val="00C04D8F"/>
    <w:rsid w:val="00C05020"/>
    <w:rsid w:val="00C050D7"/>
    <w:rsid w:val="00C051E3"/>
    <w:rsid w:val="00C0531F"/>
    <w:rsid w:val="00C0543B"/>
    <w:rsid w:val="00C054A6"/>
    <w:rsid w:val="00C0559F"/>
    <w:rsid w:val="00C0570F"/>
    <w:rsid w:val="00C0595D"/>
    <w:rsid w:val="00C05A61"/>
    <w:rsid w:val="00C05AE4"/>
    <w:rsid w:val="00C05BAB"/>
    <w:rsid w:val="00C0641B"/>
    <w:rsid w:val="00C064EA"/>
    <w:rsid w:val="00C06500"/>
    <w:rsid w:val="00C065DF"/>
    <w:rsid w:val="00C06608"/>
    <w:rsid w:val="00C06769"/>
    <w:rsid w:val="00C067EB"/>
    <w:rsid w:val="00C068B8"/>
    <w:rsid w:val="00C068F6"/>
    <w:rsid w:val="00C068FC"/>
    <w:rsid w:val="00C0696C"/>
    <w:rsid w:val="00C06B2B"/>
    <w:rsid w:val="00C06E33"/>
    <w:rsid w:val="00C06E4B"/>
    <w:rsid w:val="00C06F0D"/>
    <w:rsid w:val="00C07153"/>
    <w:rsid w:val="00C0718B"/>
    <w:rsid w:val="00C07231"/>
    <w:rsid w:val="00C0744C"/>
    <w:rsid w:val="00C074BC"/>
    <w:rsid w:val="00C07619"/>
    <w:rsid w:val="00C0766D"/>
    <w:rsid w:val="00C076D5"/>
    <w:rsid w:val="00C076EE"/>
    <w:rsid w:val="00C07706"/>
    <w:rsid w:val="00C07714"/>
    <w:rsid w:val="00C0789E"/>
    <w:rsid w:val="00C07917"/>
    <w:rsid w:val="00C079AF"/>
    <w:rsid w:val="00C07B04"/>
    <w:rsid w:val="00C07BE1"/>
    <w:rsid w:val="00C07C2D"/>
    <w:rsid w:val="00C07C36"/>
    <w:rsid w:val="00C07CAF"/>
    <w:rsid w:val="00C07CF4"/>
    <w:rsid w:val="00C07E6F"/>
    <w:rsid w:val="00C07F07"/>
    <w:rsid w:val="00C07F79"/>
    <w:rsid w:val="00C100BE"/>
    <w:rsid w:val="00C10121"/>
    <w:rsid w:val="00C101C0"/>
    <w:rsid w:val="00C1032F"/>
    <w:rsid w:val="00C10550"/>
    <w:rsid w:val="00C10675"/>
    <w:rsid w:val="00C106D1"/>
    <w:rsid w:val="00C107E8"/>
    <w:rsid w:val="00C10812"/>
    <w:rsid w:val="00C10828"/>
    <w:rsid w:val="00C1085F"/>
    <w:rsid w:val="00C108C8"/>
    <w:rsid w:val="00C10915"/>
    <w:rsid w:val="00C10A18"/>
    <w:rsid w:val="00C10B61"/>
    <w:rsid w:val="00C10DEE"/>
    <w:rsid w:val="00C10E15"/>
    <w:rsid w:val="00C10FF4"/>
    <w:rsid w:val="00C11034"/>
    <w:rsid w:val="00C11071"/>
    <w:rsid w:val="00C11358"/>
    <w:rsid w:val="00C1138A"/>
    <w:rsid w:val="00C1148D"/>
    <w:rsid w:val="00C1163D"/>
    <w:rsid w:val="00C116AA"/>
    <w:rsid w:val="00C11706"/>
    <w:rsid w:val="00C1178C"/>
    <w:rsid w:val="00C1178E"/>
    <w:rsid w:val="00C117F0"/>
    <w:rsid w:val="00C11892"/>
    <w:rsid w:val="00C11983"/>
    <w:rsid w:val="00C11B09"/>
    <w:rsid w:val="00C11B9C"/>
    <w:rsid w:val="00C11BA1"/>
    <w:rsid w:val="00C11C0C"/>
    <w:rsid w:val="00C11C41"/>
    <w:rsid w:val="00C11C53"/>
    <w:rsid w:val="00C11C70"/>
    <w:rsid w:val="00C11C71"/>
    <w:rsid w:val="00C11CF6"/>
    <w:rsid w:val="00C11DDE"/>
    <w:rsid w:val="00C11DE2"/>
    <w:rsid w:val="00C11F42"/>
    <w:rsid w:val="00C11F6B"/>
    <w:rsid w:val="00C1205D"/>
    <w:rsid w:val="00C12081"/>
    <w:rsid w:val="00C120B2"/>
    <w:rsid w:val="00C121AB"/>
    <w:rsid w:val="00C122B6"/>
    <w:rsid w:val="00C1232B"/>
    <w:rsid w:val="00C12420"/>
    <w:rsid w:val="00C124C3"/>
    <w:rsid w:val="00C1255E"/>
    <w:rsid w:val="00C125CD"/>
    <w:rsid w:val="00C12A28"/>
    <w:rsid w:val="00C12ACE"/>
    <w:rsid w:val="00C12AF5"/>
    <w:rsid w:val="00C12B72"/>
    <w:rsid w:val="00C12D3A"/>
    <w:rsid w:val="00C12D62"/>
    <w:rsid w:val="00C12DEE"/>
    <w:rsid w:val="00C12E31"/>
    <w:rsid w:val="00C1312D"/>
    <w:rsid w:val="00C1314E"/>
    <w:rsid w:val="00C1324A"/>
    <w:rsid w:val="00C13257"/>
    <w:rsid w:val="00C132ED"/>
    <w:rsid w:val="00C133FB"/>
    <w:rsid w:val="00C134B5"/>
    <w:rsid w:val="00C134BA"/>
    <w:rsid w:val="00C134F7"/>
    <w:rsid w:val="00C134FE"/>
    <w:rsid w:val="00C135A2"/>
    <w:rsid w:val="00C138E7"/>
    <w:rsid w:val="00C138EC"/>
    <w:rsid w:val="00C139E5"/>
    <w:rsid w:val="00C13A4D"/>
    <w:rsid w:val="00C13A86"/>
    <w:rsid w:val="00C13DAF"/>
    <w:rsid w:val="00C13DC0"/>
    <w:rsid w:val="00C13DE1"/>
    <w:rsid w:val="00C13E90"/>
    <w:rsid w:val="00C140D0"/>
    <w:rsid w:val="00C14124"/>
    <w:rsid w:val="00C141DF"/>
    <w:rsid w:val="00C142F6"/>
    <w:rsid w:val="00C143ED"/>
    <w:rsid w:val="00C144D0"/>
    <w:rsid w:val="00C14587"/>
    <w:rsid w:val="00C147DD"/>
    <w:rsid w:val="00C147F2"/>
    <w:rsid w:val="00C14814"/>
    <w:rsid w:val="00C14888"/>
    <w:rsid w:val="00C14893"/>
    <w:rsid w:val="00C1489E"/>
    <w:rsid w:val="00C148C3"/>
    <w:rsid w:val="00C148C8"/>
    <w:rsid w:val="00C14B03"/>
    <w:rsid w:val="00C14B6F"/>
    <w:rsid w:val="00C14C37"/>
    <w:rsid w:val="00C14C53"/>
    <w:rsid w:val="00C14C75"/>
    <w:rsid w:val="00C14D10"/>
    <w:rsid w:val="00C14D4B"/>
    <w:rsid w:val="00C14D9B"/>
    <w:rsid w:val="00C14DAE"/>
    <w:rsid w:val="00C14DDA"/>
    <w:rsid w:val="00C14DFB"/>
    <w:rsid w:val="00C14E6B"/>
    <w:rsid w:val="00C14F04"/>
    <w:rsid w:val="00C15000"/>
    <w:rsid w:val="00C1501A"/>
    <w:rsid w:val="00C1512B"/>
    <w:rsid w:val="00C15285"/>
    <w:rsid w:val="00C15300"/>
    <w:rsid w:val="00C1532C"/>
    <w:rsid w:val="00C1548C"/>
    <w:rsid w:val="00C1563C"/>
    <w:rsid w:val="00C1580B"/>
    <w:rsid w:val="00C15930"/>
    <w:rsid w:val="00C1599F"/>
    <w:rsid w:val="00C159E8"/>
    <w:rsid w:val="00C15B82"/>
    <w:rsid w:val="00C15D64"/>
    <w:rsid w:val="00C15FDF"/>
    <w:rsid w:val="00C1609F"/>
    <w:rsid w:val="00C160DD"/>
    <w:rsid w:val="00C1611E"/>
    <w:rsid w:val="00C16183"/>
    <w:rsid w:val="00C1631D"/>
    <w:rsid w:val="00C16585"/>
    <w:rsid w:val="00C16964"/>
    <w:rsid w:val="00C16C1D"/>
    <w:rsid w:val="00C16C94"/>
    <w:rsid w:val="00C16CE8"/>
    <w:rsid w:val="00C16CFE"/>
    <w:rsid w:val="00C16D48"/>
    <w:rsid w:val="00C16D9D"/>
    <w:rsid w:val="00C16DA2"/>
    <w:rsid w:val="00C16E42"/>
    <w:rsid w:val="00C16E53"/>
    <w:rsid w:val="00C170D4"/>
    <w:rsid w:val="00C17353"/>
    <w:rsid w:val="00C174E8"/>
    <w:rsid w:val="00C1755C"/>
    <w:rsid w:val="00C178A2"/>
    <w:rsid w:val="00C179B1"/>
    <w:rsid w:val="00C179F4"/>
    <w:rsid w:val="00C17A63"/>
    <w:rsid w:val="00C17B34"/>
    <w:rsid w:val="00C17B45"/>
    <w:rsid w:val="00C17C82"/>
    <w:rsid w:val="00C17D5A"/>
    <w:rsid w:val="00C17E9D"/>
    <w:rsid w:val="00C17F37"/>
    <w:rsid w:val="00C17FCB"/>
    <w:rsid w:val="00C2006E"/>
    <w:rsid w:val="00C201A3"/>
    <w:rsid w:val="00C20284"/>
    <w:rsid w:val="00C20285"/>
    <w:rsid w:val="00C202B2"/>
    <w:rsid w:val="00C2035A"/>
    <w:rsid w:val="00C2040E"/>
    <w:rsid w:val="00C204C5"/>
    <w:rsid w:val="00C2058D"/>
    <w:rsid w:val="00C20770"/>
    <w:rsid w:val="00C207FC"/>
    <w:rsid w:val="00C20888"/>
    <w:rsid w:val="00C209DA"/>
    <w:rsid w:val="00C20A09"/>
    <w:rsid w:val="00C20A2A"/>
    <w:rsid w:val="00C20B4A"/>
    <w:rsid w:val="00C20C82"/>
    <w:rsid w:val="00C20CAB"/>
    <w:rsid w:val="00C20D79"/>
    <w:rsid w:val="00C20DF7"/>
    <w:rsid w:val="00C20E18"/>
    <w:rsid w:val="00C20F74"/>
    <w:rsid w:val="00C210F4"/>
    <w:rsid w:val="00C211A9"/>
    <w:rsid w:val="00C21488"/>
    <w:rsid w:val="00C21584"/>
    <w:rsid w:val="00C216E9"/>
    <w:rsid w:val="00C21712"/>
    <w:rsid w:val="00C21857"/>
    <w:rsid w:val="00C2185F"/>
    <w:rsid w:val="00C2188B"/>
    <w:rsid w:val="00C21A05"/>
    <w:rsid w:val="00C21A86"/>
    <w:rsid w:val="00C21B8E"/>
    <w:rsid w:val="00C21BBF"/>
    <w:rsid w:val="00C21BFA"/>
    <w:rsid w:val="00C21C87"/>
    <w:rsid w:val="00C21CC3"/>
    <w:rsid w:val="00C21DA7"/>
    <w:rsid w:val="00C21E7B"/>
    <w:rsid w:val="00C21EE4"/>
    <w:rsid w:val="00C21FDD"/>
    <w:rsid w:val="00C221E1"/>
    <w:rsid w:val="00C222EB"/>
    <w:rsid w:val="00C223C9"/>
    <w:rsid w:val="00C225E0"/>
    <w:rsid w:val="00C2260B"/>
    <w:rsid w:val="00C227D9"/>
    <w:rsid w:val="00C22997"/>
    <w:rsid w:val="00C22B88"/>
    <w:rsid w:val="00C22BFE"/>
    <w:rsid w:val="00C22C5C"/>
    <w:rsid w:val="00C22D58"/>
    <w:rsid w:val="00C22D74"/>
    <w:rsid w:val="00C22E1E"/>
    <w:rsid w:val="00C22E2E"/>
    <w:rsid w:val="00C22ED4"/>
    <w:rsid w:val="00C22F0B"/>
    <w:rsid w:val="00C23201"/>
    <w:rsid w:val="00C23357"/>
    <w:rsid w:val="00C234FA"/>
    <w:rsid w:val="00C2352B"/>
    <w:rsid w:val="00C235EE"/>
    <w:rsid w:val="00C2368D"/>
    <w:rsid w:val="00C23808"/>
    <w:rsid w:val="00C2381D"/>
    <w:rsid w:val="00C2383C"/>
    <w:rsid w:val="00C23875"/>
    <w:rsid w:val="00C23907"/>
    <w:rsid w:val="00C240ED"/>
    <w:rsid w:val="00C24120"/>
    <w:rsid w:val="00C2422D"/>
    <w:rsid w:val="00C24299"/>
    <w:rsid w:val="00C242BA"/>
    <w:rsid w:val="00C2433A"/>
    <w:rsid w:val="00C24373"/>
    <w:rsid w:val="00C2458C"/>
    <w:rsid w:val="00C2461A"/>
    <w:rsid w:val="00C24703"/>
    <w:rsid w:val="00C247E6"/>
    <w:rsid w:val="00C2481F"/>
    <w:rsid w:val="00C24820"/>
    <w:rsid w:val="00C24836"/>
    <w:rsid w:val="00C24A40"/>
    <w:rsid w:val="00C24C1C"/>
    <w:rsid w:val="00C24C6D"/>
    <w:rsid w:val="00C24C80"/>
    <w:rsid w:val="00C24CD1"/>
    <w:rsid w:val="00C24D82"/>
    <w:rsid w:val="00C24E04"/>
    <w:rsid w:val="00C24E06"/>
    <w:rsid w:val="00C24ECB"/>
    <w:rsid w:val="00C24F0A"/>
    <w:rsid w:val="00C24F28"/>
    <w:rsid w:val="00C24FE6"/>
    <w:rsid w:val="00C25335"/>
    <w:rsid w:val="00C25399"/>
    <w:rsid w:val="00C25419"/>
    <w:rsid w:val="00C254D9"/>
    <w:rsid w:val="00C2559A"/>
    <w:rsid w:val="00C255E9"/>
    <w:rsid w:val="00C256C1"/>
    <w:rsid w:val="00C256EB"/>
    <w:rsid w:val="00C25748"/>
    <w:rsid w:val="00C25765"/>
    <w:rsid w:val="00C257C2"/>
    <w:rsid w:val="00C257F4"/>
    <w:rsid w:val="00C25885"/>
    <w:rsid w:val="00C25A53"/>
    <w:rsid w:val="00C25A64"/>
    <w:rsid w:val="00C25A6D"/>
    <w:rsid w:val="00C25AF0"/>
    <w:rsid w:val="00C25BD7"/>
    <w:rsid w:val="00C25C6C"/>
    <w:rsid w:val="00C25C6D"/>
    <w:rsid w:val="00C25E6F"/>
    <w:rsid w:val="00C25ED1"/>
    <w:rsid w:val="00C260B4"/>
    <w:rsid w:val="00C26137"/>
    <w:rsid w:val="00C2615C"/>
    <w:rsid w:val="00C26408"/>
    <w:rsid w:val="00C26412"/>
    <w:rsid w:val="00C264D9"/>
    <w:rsid w:val="00C265CB"/>
    <w:rsid w:val="00C265D9"/>
    <w:rsid w:val="00C26884"/>
    <w:rsid w:val="00C269EF"/>
    <w:rsid w:val="00C26AEC"/>
    <w:rsid w:val="00C26C85"/>
    <w:rsid w:val="00C26CA4"/>
    <w:rsid w:val="00C2714D"/>
    <w:rsid w:val="00C271EB"/>
    <w:rsid w:val="00C272E0"/>
    <w:rsid w:val="00C273B2"/>
    <w:rsid w:val="00C27455"/>
    <w:rsid w:val="00C27456"/>
    <w:rsid w:val="00C274FD"/>
    <w:rsid w:val="00C2758F"/>
    <w:rsid w:val="00C2764E"/>
    <w:rsid w:val="00C27654"/>
    <w:rsid w:val="00C276E7"/>
    <w:rsid w:val="00C27714"/>
    <w:rsid w:val="00C27850"/>
    <w:rsid w:val="00C278CA"/>
    <w:rsid w:val="00C27937"/>
    <w:rsid w:val="00C27B6A"/>
    <w:rsid w:val="00C27B7B"/>
    <w:rsid w:val="00C27BD4"/>
    <w:rsid w:val="00C27CCA"/>
    <w:rsid w:val="00C27D72"/>
    <w:rsid w:val="00C27DAD"/>
    <w:rsid w:val="00C27DE2"/>
    <w:rsid w:val="00C27EA7"/>
    <w:rsid w:val="00C27F79"/>
    <w:rsid w:val="00C27FEF"/>
    <w:rsid w:val="00C3014A"/>
    <w:rsid w:val="00C30314"/>
    <w:rsid w:val="00C3039F"/>
    <w:rsid w:val="00C30403"/>
    <w:rsid w:val="00C304DE"/>
    <w:rsid w:val="00C3059F"/>
    <w:rsid w:val="00C3068E"/>
    <w:rsid w:val="00C30734"/>
    <w:rsid w:val="00C307B8"/>
    <w:rsid w:val="00C308A8"/>
    <w:rsid w:val="00C30951"/>
    <w:rsid w:val="00C30A97"/>
    <w:rsid w:val="00C30CBD"/>
    <w:rsid w:val="00C30D65"/>
    <w:rsid w:val="00C30D79"/>
    <w:rsid w:val="00C30EB3"/>
    <w:rsid w:val="00C30FAD"/>
    <w:rsid w:val="00C30FB3"/>
    <w:rsid w:val="00C30FF3"/>
    <w:rsid w:val="00C31005"/>
    <w:rsid w:val="00C310D2"/>
    <w:rsid w:val="00C3116B"/>
    <w:rsid w:val="00C312EC"/>
    <w:rsid w:val="00C3135E"/>
    <w:rsid w:val="00C313F1"/>
    <w:rsid w:val="00C3155D"/>
    <w:rsid w:val="00C3157B"/>
    <w:rsid w:val="00C318F5"/>
    <w:rsid w:val="00C31A1B"/>
    <w:rsid w:val="00C31A35"/>
    <w:rsid w:val="00C31AAB"/>
    <w:rsid w:val="00C31B5C"/>
    <w:rsid w:val="00C31CAC"/>
    <w:rsid w:val="00C31CD1"/>
    <w:rsid w:val="00C31E38"/>
    <w:rsid w:val="00C31E76"/>
    <w:rsid w:val="00C31F36"/>
    <w:rsid w:val="00C31FDC"/>
    <w:rsid w:val="00C31FF3"/>
    <w:rsid w:val="00C32052"/>
    <w:rsid w:val="00C32063"/>
    <w:rsid w:val="00C320DC"/>
    <w:rsid w:val="00C32155"/>
    <w:rsid w:val="00C32253"/>
    <w:rsid w:val="00C323B4"/>
    <w:rsid w:val="00C3245A"/>
    <w:rsid w:val="00C32460"/>
    <w:rsid w:val="00C32472"/>
    <w:rsid w:val="00C325D0"/>
    <w:rsid w:val="00C325EF"/>
    <w:rsid w:val="00C32643"/>
    <w:rsid w:val="00C32780"/>
    <w:rsid w:val="00C327F8"/>
    <w:rsid w:val="00C32856"/>
    <w:rsid w:val="00C328A9"/>
    <w:rsid w:val="00C329D6"/>
    <w:rsid w:val="00C32B11"/>
    <w:rsid w:val="00C32B9A"/>
    <w:rsid w:val="00C32C4C"/>
    <w:rsid w:val="00C32C4D"/>
    <w:rsid w:val="00C32D23"/>
    <w:rsid w:val="00C32E44"/>
    <w:rsid w:val="00C32E5A"/>
    <w:rsid w:val="00C32FB7"/>
    <w:rsid w:val="00C330AD"/>
    <w:rsid w:val="00C336F6"/>
    <w:rsid w:val="00C33BFA"/>
    <w:rsid w:val="00C33D14"/>
    <w:rsid w:val="00C33D71"/>
    <w:rsid w:val="00C33F66"/>
    <w:rsid w:val="00C34008"/>
    <w:rsid w:val="00C34042"/>
    <w:rsid w:val="00C340F0"/>
    <w:rsid w:val="00C341B4"/>
    <w:rsid w:val="00C34326"/>
    <w:rsid w:val="00C3441D"/>
    <w:rsid w:val="00C34530"/>
    <w:rsid w:val="00C34677"/>
    <w:rsid w:val="00C34686"/>
    <w:rsid w:val="00C3468B"/>
    <w:rsid w:val="00C346D8"/>
    <w:rsid w:val="00C347B4"/>
    <w:rsid w:val="00C34803"/>
    <w:rsid w:val="00C34827"/>
    <w:rsid w:val="00C34888"/>
    <w:rsid w:val="00C3489A"/>
    <w:rsid w:val="00C34958"/>
    <w:rsid w:val="00C3495C"/>
    <w:rsid w:val="00C34A14"/>
    <w:rsid w:val="00C34A38"/>
    <w:rsid w:val="00C34ACF"/>
    <w:rsid w:val="00C34CE7"/>
    <w:rsid w:val="00C34E3F"/>
    <w:rsid w:val="00C34F71"/>
    <w:rsid w:val="00C351DD"/>
    <w:rsid w:val="00C35281"/>
    <w:rsid w:val="00C3528A"/>
    <w:rsid w:val="00C3528B"/>
    <w:rsid w:val="00C35365"/>
    <w:rsid w:val="00C35531"/>
    <w:rsid w:val="00C35607"/>
    <w:rsid w:val="00C35616"/>
    <w:rsid w:val="00C356A2"/>
    <w:rsid w:val="00C35988"/>
    <w:rsid w:val="00C35AD0"/>
    <w:rsid w:val="00C35BFE"/>
    <w:rsid w:val="00C35D8A"/>
    <w:rsid w:val="00C35E8B"/>
    <w:rsid w:val="00C35EEF"/>
    <w:rsid w:val="00C36161"/>
    <w:rsid w:val="00C361B1"/>
    <w:rsid w:val="00C36272"/>
    <w:rsid w:val="00C36372"/>
    <w:rsid w:val="00C363E9"/>
    <w:rsid w:val="00C36436"/>
    <w:rsid w:val="00C36594"/>
    <w:rsid w:val="00C365CA"/>
    <w:rsid w:val="00C366D9"/>
    <w:rsid w:val="00C366EC"/>
    <w:rsid w:val="00C36762"/>
    <w:rsid w:val="00C36842"/>
    <w:rsid w:val="00C368BD"/>
    <w:rsid w:val="00C368E6"/>
    <w:rsid w:val="00C36A4F"/>
    <w:rsid w:val="00C36B44"/>
    <w:rsid w:val="00C36BBB"/>
    <w:rsid w:val="00C36C49"/>
    <w:rsid w:val="00C36CBA"/>
    <w:rsid w:val="00C36E90"/>
    <w:rsid w:val="00C37004"/>
    <w:rsid w:val="00C371BE"/>
    <w:rsid w:val="00C37207"/>
    <w:rsid w:val="00C37355"/>
    <w:rsid w:val="00C3749C"/>
    <w:rsid w:val="00C3756D"/>
    <w:rsid w:val="00C3777F"/>
    <w:rsid w:val="00C377BE"/>
    <w:rsid w:val="00C3786D"/>
    <w:rsid w:val="00C378B8"/>
    <w:rsid w:val="00C37A1A"/>
    <w:rsid w:val="00C37B85"/>
    <w:rsid w:val="00C37C17"/>
    <w:rsid w:val="00C37DF7"/>
    <w:rsid w:val="00C37E5C"/>
    <w:rsid w:val="00C37ECA"/>
    <w:rsid w:val="00C40166"/>
    <w:rsid w:val="00C402DD"/>
    <w:rsid w:val="00C402E9"/>
    <w:rsid w:val="00C40523"/>
    <w:rsid w:val="00C40545"/>
    <w:rsid w:val="00C40759"/>
    <w:rsid w:val="00C40811"/>
    <w:rsid w:val="00C40834"/>
    <w:rsid w:val="00C40878"/>
    <w:rsid w:val="00C40952"/>
    <w:rsid w:val="00C40A09"/>
    <w:rsid w:val="00C40AD4"/>
    <w:rsid w:val="00C40AF9"/>
    <w:rsid w:val="00C40B4F"/>
    <w:rsid w:val="00C40B88"/>
    <w:rsid w:val="00C40BE7"/>
    <w:rsid w:val="00C40C39"/>
    <w:rsid w:val="00C40C83"/>
    <w:rsid w:val="00C40D73"/>
    <w:rsid w:val="00C40DC9"/>
    <w:rsid w:val="00C40E34"/>
    <w:rsid w:val="00C4131A"/>
    <w:rsid w:val="00C41390"/>
    <w:rsid w:val="00C41456"/>
    <w:rsid w:val="00C41589"/>
    <w:rsid w:val="00C415A8"/>
    <w:rsid w:val="00C416FD"/>
    <w:rsid w:val="00C4195C"/>
    <w:rsid w:val="00C41B93"/>
    <w:rsid w:val="00C41BC0"/>
    <w:rsid w:val="00C41CA9"/>
    <w:rsid w:val="00C41D09"/>
    <w:rsid w:val="00C41D4B"/>
    <w:rsid w:val="00C41F24"/>
    <w:rsid w:val="00C4215A"/>
    <w:rsid w:val="00C42187"/>
    <w:rsid w:val="00C423B4"/>
    <w:rsid w:val="00C42549"/>
    <w:rsid w:val="00C4260C"/>
    <w:rsid w:val="00C4265A"/>
    <w:rsid w:val="00C42739"/>
    <w:rsid w:val="00C4276C"/>
    <w:rsid w:val="00C4289B"/>
    <w:rsid w:val="00C428AF"/>
    <w:rsid w:val="00C4296F"/>
    <w:rsid w:val="00C429E8"/>
    <w:rsid w:val="00C42B68"/>
    <w:rsid w:val="00C42C15"/>
    <w:rsid w:val="00C42C72"/>
    <w:rsid w:val="00C42D6D"/>
    <w:rsid w:val="00C42D83"/>
    <w:rsid w:val="00C42DCA"/>
    <w:rsid w:val="00C43050"/>
    <w:rsid w:val="00C4306B"/>
    <w:rsid w:val="00C432CD"/>
    <w:rsid w:val="00C43307"/>
    <w:rsid w:val="00C43390"/>
    <w:rsid w:val="00C433C2"/>
    <w:rsid w:val="00C433DE"/>
    <w:rsid w:val="00C434A1"/>
    <w:rsid w:val="00C43595"/>
    <w:rsid w:val="00C43699"/>
    <w:rsid w:val="00C439EE"/>
    <w:rsid w:val="00C43C80"/>
    <w:rsid w:val="00C43CC4"/>
    <w:rsid w:val="00C43D69"/>
    <w:rsid w:val="00C441D5"/>
    <w:rsid w:val="00C44215"/>
    <w:rsid w:val="00C44233"/>
    <w:rsid w:val="00C445FA"/>
    <w:rsid w:val="00C44723"/>
    <w:rsid w:val="00C44874"/>
    <w:rsid w:val="00C448DA"/>
    <w:rsid w:val="00C44998"/>
    <w:rsid w:val="00C44B3B"/>
    <w:rsid w:val="00C44B53"/>
    <w:rsid w:val="00C44B7F"/>
    <w:rsid w:val="00C44C7B"/>
    <w:rsid w:val="00C44DFC"/>
    <w:rsid w:val="00C44F85"/>
    <w:rsid w:val="00C4508E"/>
    <w:rsid w:val="00C45225"/>
    <w:rsid w:val="00C4522A"/>
    <w:rsid w:val="00C45271"/>
    <w:rsid w:val="00C456BC"/>
    <w:rsid w:val="00C4573C"/>
    <w:rsid w:val="00C45890"/>
    <w:rsid w:val="00C45959"/>
    <w:rsid w:val="00C45C3F"/>
    <w:rsid w:val="00C45CAE"/>
    <w:rsid w:val="00C45D81"/>
    <w:rsid w:val="00C45E98"/>
    <w:rsid w:val="00C45EB5"/>
    <w:rsid w:val="00C45EBC"/>
    <w:rsid w:val="00C45F74"/>
    <w:rsid w:val="00C45FA2"/>
    <w:rsid w:val="00C460C5"/>
    <w:rsid w:val="00C4616B"/>
    <w:rsid w:val="00C4617F"/>
    <w:rsid w:val="00C461AE"/>
    <w:rsid w:val="00C4622B"/>
    <w:rsid w:val="00C46233"/>
    <w:rsid w:val="00C46273"/>
    <w:rsid w:val="00C462CA"/>
    <w:rsid w:val="00C464CE"/>
    <w:rsid w:val="00C466EC"/>
    <w:rsid w:val="00C46708"/>
    <w:rsid w:val="00C46732"/>
    <w:rsid w:val="00C4677D"/>
    <w:rsid w:val="00C467AA"/>
    <w:rsid w:val="00C46900"/>
    <w:rsid w:val="00C46965"/>
    <w:rsid w:val="00C469A3"/>
    <w:rsid w:val="00C46C39"/>
    <w:rsid w:val="00C46C45"/>
    <w:rsid w:val="00C46C56"/>
    <w:rsid w:val="00C46C9C"/>
    <w:rsid w:val="00C46EC9"/>
    <w:rsid w:val="00C47058"/>
    <w:rsid w:val="00C47164"/>
    <w:rsid w:val="00C47201"/>
    <w:rsid w:val="00C4720A"/>
    <w:rsid w:val="00C47451"/>
    <w:rsid w:val="00C47601"/>
    <w:rsid w:val="00C47829"/>
    <w:rsid w:val="00C479C5"/>
    <w:rsid w:val="00C47A1F"/>
    <w:rsid w:val="00C47C81"/>
    <w:rsid w:val="00C47C99"/>
    <w:rsid w:val="00C47D5C"/>
    <w:rsid w:val="00C47F70"/>
    <w:rsid w:val="00C47F74"/>
    <w:rsid w:val="00C47FFB"/>
    <w:rsid w:val="00C5031F"/>
    <w:rsid w:val="00C5033F"/>
    <w:rsid w:val="00C503D9"/>
    <w:rsid w:val="00C50420"/>
    <w:rsid w:val="00C505F0"/>
    <w:rsid w:val="00C50621"/>
    <w:rsid w:val="00C508CC"/>
    <w:rsid w:val="00C50ACB"/>
    <w:rsid w:val="00C50AF8"/>
    <w:rsid w:val="00C50B78"/>
    <w:rsid w:val="00C50C26"/>
    <w:rsid w:val="00C50CDF"/>
    <w:rsid w:val="00C50DF3"/>
    <w:rsid w:val="00C510EE"/>
    <w:rsid w:val="00C51109"/>
    <w:rsid w:val="00C511E2"/>
    <w:rsid w:val="00C5146E"/>
    <w:rsid w:val="00C514B4"/>
    <w:rsid w:val="00C515A8"/>
    <w:rsid w:val="00C515BE"/>
    <w:rsid w:val="00C51665"/>
    <w:rsid w:val="00C5167E"/>
    <w:rsid w:val="00C5168F"/>
    <w:rsid w:val="00C516D1"/>
    <w:rsid w:val="00C5173C"/>
    <w:rsid w:val="00C51759"/>
    <w:rsid w:val="00C517AD"/>
    <w:rsid w:val="00C51854"/>
    <w:rsid w:val="00C51985"/>
    <w:rsid w:val="00C51B4E"/>
    <w:rsid w:val="00C51BDD"/>
    <w:rsid w:val="00C51BF4"/>
    <w:rsid w:val="00C51C44"/>
    <w:rsid w:val="00C51D9F"/>
    <w:rsid w:val="00C51DF1"/>
    <w:rsid w:val="00C51E37"/>
    <w:rsid w:val="00C51E7B"/>
    <w:rsid w:val="00C51FCE"/>
    <w:rsid w:val="00C520A2"/>
    <w:rsid w:val="00C5228C"/>
    <w:rsid w:val="00C522D9"/>
    <w:rsid w:val="00C52485"/>
    <w:rsid w:val="00C525B9"/>
    <w:rsid w:val="00C52834"/>
    <w:rsid w:val="00C52849"/>
    <w:rsid w:val="00C529B9"/>
    <w:rsid w:val="00C52AFC"/>
    <w:rsid w:val="00C52B78"/>
    <w:rsid w:val="00C52BAD"/>
    <w:rsid w:val="00C52C53"/>
    <w:rsid w:val="00C52D10"/>
    <w:rsid w:val="00C52D8B"/>
    <w:rsid w:val="00C52DAE"/>
    <w:rsid w:val="00C52ECC"/>
    <w:rsid w:val="00C53048"/>
    <w:rsid w:val="00C530AB"/>
    <w:rsid w:val="00C53268"/>
    <w:rsid w:val="00C532A0"/>
    <w:rsid w:val="00C532BB"/>
    <w:rsid w:val="00C533ED"/>
    <w:rsid w:val="00C534F6"/>
    <w:rsid w:val="00C5359D"/>
    <w:rsid w:val="00C535CF"/>
    <w:rsid w:val="00C53792"/>
    <w:rsid w:val="00C53832"/>
    <w:rsid w:val="00C5388A"/>
    <w:rsid w:val="00C5389A"/>
    <w:rsid w:val="00C538CC"/>
    <w:rsid w:val="00C5393A"/>
    <w:rsid w:val="00C53C94"/>
    <w:rsid w:val="00C53CDD"/>
    <w:rsid w:val="00C53D70"/>
    <w:rsid w:val="00C53EFE"/>
    <w:rsid w:val="00C5408D"/>
    <w:rsid w:val="00C541D4"/>
    <w:rsid w:val="00C541E7"/>
    <w:rsid w:val="00C54212"/>
    <w:rsid w:val="00C54292"/>
    <w:rsid w:val="00C542B3"/>
    <w:rsid w:val="00C54312"/>
    <w:rsid w:val="00C5435D"/>
    <w:rsid w:val="00C54508"/>
    <w:rsid w:val="00C5470D"/>
    <w:rsid w:val="00C5478D"/>
    <w:rsid w:val="00C547A3"/>
    <w:rsid w:val="00C548D5"/>
    <w:rsid w:val="00C54A13"/>
    <w:rsid w:val="00C54AC1"/>
    <w:rsid w:val="00C54B32"/>
    <w:rsid w:val="00C54C11"/>
    <w:rsid w:val="00C54CE1"/>
    <w:rsid w:val="00C54E12"/>
    <w:rsid w:val="00C54FF9"/>
    <w:rsid w:val="00C5504F"/>
    <w:rsid w:val="00C550AA"/>
    <w:rsid w:val="00C551C8"/>
    <w:rsid w:val="00C5535B"/>
    <w:rsid w:val="00C5539D"/>
    <w:rsid w:val="00C5549D"/>
    <w:rsid w:val="00C55578"/>
    <w:rsid w:val="00C555F9"/>
    <w:rsid w:val="00C556E6"/>
    <w:rsid w:val="00C55863"/>
    <w:rsid w:val="00C55933"/>
    <w:rsid w:val="00C55E23"/>
    <w:rsid w:val="00C55EA4"/>
    <w:rsid w:val="00C55F56"/>
    <w:rsid w:val="00C55F69"/>
    <w:rsid w:val="00C560A5"/>
    <w:rsid w:val="00C560ED"/>
    <w:rsid w:val="00C56109"/>
    <w:rsid w:val="00C56180"/>
    <w:rsid w:val="00C561FE"/>
    <w:rsid w:val="00C563BA"/>
    <w:rsid w:val="00C566C0"/>
    <w:rsid w:val="00C56A4B"/>
    <w:rsid w:val="00C56A80"/>
    <w:rsid w:val="00C56D21"/>
    <w:rsid w:val="00C56DDD"/>
    <w:rsid w:val="00C56E48"/>
    <w:rsid w:val="00C56EBF"/>
    <w:rsid w:val="00C56FA9"/>
    <w:rsid w:val="00C56FD1"/>
    <w:rsid w:val="00C56FDB"/>
    <w:rsid w:val="00C57059"/>
    <w:rsid w:val="00C571FB"/>
    <w:rsid w:val="00C57282"/>
    <w:rsid w:val="00C572DC"/>
    <w:rsid w:val="00C57352"/>
    <w:rsid w:val="00C573D9"/>
    <w:rsid w:val="00C57530"/>
    <w:rsid w:val="00C57551"/>
    <w:rsid w:val="00C5755C"/>
    <w:rsid w:val="00C5770D"/>
    <w:rsid w:val="00C5776A"/>
    <w:rsid w:val="00C578D9"/>
    <w:rsid w:val="00C57A65"/>
    <w:rsid w:val="00C57A90"/>
    <w:rsid w:val="00C57C34"/>
    <w:rsid w:val="00C57C4F"/>
    <w:rsid w:val="00C57F44"/>
    <w:rsid w:val="00C57F5F"/>
    <w:rsid w:val="00C57F82"/>
    <w:rsid w:val="00C600D2"/>
    <w:rsid w:val="00C60113"/>
    <w:rsid w:val="00C601B5"/>
    <w:rsid w:val="00C6044E"/>
    <w:rsid w:val="00C604EF"/>
    <w:rsid w:val="00C6057A"/>
    <w:rsid w:val="00C6059D"/>
    <w:rsid w:val="00C60691"/>
    <w:rsid w:val="00C60694"/>
    <w:rsid w:val="00C6095C"/>
    <w:rsid w:val="00C60A3E"/>
    <w:rsid w:val="00C60A56"/>
    <w:rsid w:val="00C60B80"/>
    <w:rsid w:val="00C60C35"/>
    <w:rsid w:val="00C60EBF"/>
    <w:rsid w:val="00C60ED7"/>
    <w:rsid w:val="00C60F3E"/>
    <w:rsid w:val="00C60F6A"/>
    <w:rsid w:val="00C60FC9"/>
    <w:rsid w:val="00C61096"/>
    <w:rsid w:val="00C610B4"/>
    <w:rsid w:val="00C610BF"/>
    <w:rsid w:val="00C6116B"/>
    <w:rsid w:val="00C61283"/>
    <w:rsid w:val="00C612D4"/>
    <w:rsid w:val="00C61471"/>
    <w:rsid w:val="00C6150F"/>
    <w:rsid w:val="00C61775"/>
    <w:rsid w:val="00C6184F"/>
    <w:rsid w:val="00C618CD"/>
    <w:rsid w:val="00C6198A"/>
    <w:rsid w:val="00C61B5C"/>
    <w:rsid w:val="00C61B84"/>
    <w:rsid w:val="00C61BA3"/>
    <w:rsid w:val="00C61F81"/>
    <w:rsid w:val="00C62038"/>
    <w:rsid w:val="00C62097"/>
    <w:rsid w:val="00C621A8"/>
    <w:rsid w:val="00C6237F"/>
    <w:rsid w:val="00C6238F"/>
    <w:rsid w:val="00C62393"/>
    <w:rsid w:val="00C625F0"/>
    <w:rsid w:val="00C628E5"/>
    <w:rsid w:val="00C6294C"/>
    <w:rsid w:val="00C629B3"/>
    <w:rsid w:val="00C62B73"/>
    <w:rsid w:val="00C62E74"/>
    <w:rsid w:val="00C62EB2"/>
    <w:rsid w:val="00C62F4F"/>
    <w:rsid w:val="00C63315"/>
    <w:rsid w:val="00C63318"/>
    <w:rsid w:val="00C63338"/>
    <w:rsid w:val="00C633B5"/>
    <w:rsid w:val="00C633C7"/>
    <w:rsid w:val="00C633D0"/>
    <w:rsid w:val="00C63565"/>
    <w:rsid w:val="00C636D0"/>
    <w:rsid w:val="00C638B2"/>
    <w:rsid w:val="00C63A65"/>
    <w:rsid w:val="00C63A73"/>
    <w:rsid w:val="00C63A94"/>
    <w:rsid w:val="00C63B7F"/>
    <w:rsid w:val="00C63C0F"/>
    <w:rsid w:val="00C63C5A"/>
    <w:rsid w:val="00C63DA4"/>
    <w:rsid w:val="00C63E23"/>
    <w:rsid w:val="00C63E5A"/>
    <w:rsid w:val="00C63F2C"/>
    <w:rsid w:val="00C64261"/>
    <w:rsid w:val="00C644A8"/>
    <w:rsid w:val="00C647B9"/>
    <w:rsid w:val="00C648A4"/>
    <w:rsid w:val="00C648EB"/>
    <w:rsid w:val="00C64900"/>
    <w:rsid w:val="00C649A4"/>
    <w:rsid w:val="00C64A09"/>
    <w:rsid w:val="00C64AE1"/>
    <w:rsid w:val="00C64BF4"/>
    <w:rsid w:val="00C64C74"/>
    <w:rsid w:val="00C64D37"/>
    <w:rsid w:val="00C64E05"/>
    <w:rsid w:val="00C64EF7"/>
    <w:rsid w:val="00C64F0A"/>
    <w:rsid w:val="00C65024"/>
    <w:rsid w:val="00C6505E"/>
    <w:rsid w:val="00C650DC"/>
    <w:rsid w:val="00C651EF"/>
    <w:rsid w:val="00C65355"/>
    <w:rsid w:val="00C65367"/>
    <w:rsid w:val="00C653A0"/>
    <w:rsid w:val="00C6567E"/>
    <w:rsid w:val="00C658E2"/>
    <w:rsid w:val="00C6594A"/>
    <w:rsid w:val="00C659D3"/>
    <w:rsid w:val="00C65A2E"/>
    <w:rsid w:val="00C65A83"/>
    <w:rsid w:val="00C65ABF"/>
    <w:rsid w:val="00C65B1D"/>
    <w:rsid w:val="00C65B1F"/>
    <w:rsid w:val="00C65BA2"/>
    <w:rsid w:val="00C65C2C"/>
    <w:rsid w:val="00C65C96"/>
    <w:rsid w:val="00C65CC0"/>
    <w:rsid w:val="00C65DA8"/>
    <w:rsid w:val="00C65E12"/>
    <w:rsid w:val="00C65F88"/>
    <w:rsid w:val="00C662AA"/>
    <w:rsid w:val="00C66323"/>
    <w:rsid w:val="00C6635A"/>
    <w:rsid w:val="00C6640E"/>
    <w:rsid w:val="00C6655B"/>
    <w:rsid w:val="00C66572"/>
    <w:rsid w:val="00C668C8"/>
    <w:rsid w:val="00C669A2"/>
    <w:rsid w:val="00C669FF"/>
    <w:rsid w:val="00C66A2A"/>
    <w:rsid w:val="00C66AE3"/>
    <w:rsid w:val="00C66B5C"/>
    <w:rsid w:val="00C66B77"/>
    <w:rsid w:val="00C66EB8"/>
    <w:rsid w:val="00C66EBA"/>
    <w:rsid w:val="00C66F56"/>
    <w:rsid w:val="00C6706C"/>
    <w:rsid w:val="00C67084"/>
    <w:rsid w:val="00C671BE"/>
    <w:rsid w:val="00C672AF"/>
    <w:rsid w:val="00C673BC"/>
    <w:rsid w:val="00C673E1"/>
    <w:rsid w:val="00C67408"/>
    <w:rsid w:val="00C67679"/>
    <w:rsid w:val="00C6773E"/>
    <w:rsid w:val="00C67934"/>
    <w:rsid w:val="00C6798D"/>
    <w:rsid w:val="00C67A1B"/>
    <w:rsid w:val="00C67AA7"/>
    <w:rsid w:val="00C67B79"/>
    <w:rsid w:val="00C67CDC"/>
    <w:rsid w:val="00C67D07"/>
    <w:rsid w:val="00C67D24"/>
    <w:rsid w:val="00C700A1"/>
    <w:rsid w:val="00C700F9"/>
    <w:rsid w:val="00C703E8"/>
    <w:rsid w:val="00C7078A"/>
    <w:rsid w:val="00C7079D"/>
    <w:rsid w:val="00C70817"/>
    <w:rsid w:val="00C70861"/>
    <w:rsid w:val="00C7088B"/>
    <w:rsid w:val="00C709FF"/>
    <w:rsid w:val="00C70B38"/>
    <w:rsid w:val="00C70B80"/>
    <w:rsid w:val="00C70CC8"/>
    <w:rsid w:val="00C70EC4"/>
    <w:rsid w:val="00C710E9"/>
    <w:rsid w:val="00C710F8"/>
    <w:rsid w:val="00C7140F"/>
    <w:rsid w:val="00C71413"/>
    <w:rsid w:val="00C7156D"/>
    <w:rsid w:val="00C71594"/>
    <w:rsid w:val="00C715CF"/>
    <w:rsid w:val="00C71630"/>
    <w:rsid w:val="00C717E4"/>
    <w:rsid w:val="00C717E9"/>
    <w:rsid w:val="00C7183C"/>
    <w:rsid w:val="00C71ADF"/>
    <w:rsid w:val="00C71C99"/>
    <w:rsid w:val="00C71E84"/>
    <w:rsid w:val="00C72152"/>
    <w:rsid w:val="00C721D0"/>
    <w:rsid w:val="00C721E0"/>
    <w:rsid w:val="00C721EB"/>
    <w:rsid w:val="00C722FC"/>
    <w:rsid w:val="00C72314"/>
    <w:rsid w:val="00C72395"/>
    <w:rsid w:val="00C72429"/>
    <w:rsid w:val="00C72431"/>
    <w:rsid w:val="00C72450"/>
    <w:rsid w:val="00C7245A"/>
    <w:rsid w:val="00C72651"/>
    <w:rsid w:val="00C726C0"/>
    <w:rsid w:val="00C727DF"/>
    <w:rsid w:val="00C72815"/>
    <w:rsid w:val="00C72913"/>
    <w:rsid w:val="00C729C9"/>
    <w:rsid w:val="00C72A0E"/>
    <w:rsid w:val="00C72ADC"/>
    <w:rsid w:val="00C72C69"/>
    <w:rsid w:val="00C72CE7"/>
    <w:rsid w:val="00C72D23"/>
    <w:rsid w:val="00C72D4D"/>
    <w:rsid w:val="00C72ED4"/>
    <w:rsid w:val="00C72FAF"/>
    <w:rsid w:val="00C72FC7"/>
    <w:rsid w:val="00C72FEB"/>
    <w:rsid w:val="00C730F5"/>
    <w:rsid w:val="00C73143"/>
    <w:rsid w:val="00C731D0"/>
    <w:rsid w:val="00C731EF"/>
    <w:rsid w:val="00C73405"/>
    <w:rsid w:val="00C73579"/>
    <w:rsid w:val="00C7365B"/>
    <w:rsid w:val="00C7372F"/>
    <w:rsid w:val="00C738AE"/>
    <w:rsid w:val="00C738BF"/>
    <w:rsid w:val="00C73952"/>
    <w:rsid w:val="00C739B1"/>
    <w:rsid w:val="00C739D7"/>
    <w:rsid w:val="00C73A31"/>
    <w:rsid w:val="00C73A5F"/>
    <w:rsid w:val="00C73BBD"/>
    <w:rsid w:val="00C73DCC"/>
    <w:rsid w:val="00C73DEE"/>
    <w:rsid w:val="00C73E86"/>
    <w:rsid w:val="00C73F85"/>
    <w:rsid w:val="00C7401D"/>
    <w:rsid w:val="00C7401F"/>
    <w:rsid w:val="00C7426C"/>
    <w:rsid w:val="00C7428F"/>
    <w:rsid w:val="00C74526"/>
    <w:rsid w:val="00C7461E"/>
    <w:rsid w:val="00C74905"/>
    <w:rsid w:val="00C749AB"/>
    <w:rsid w:val="00C74D2A"/>
    <w:rsid w:val="00C74DDF"/>
    <w:rsid w:val="00C74F8F"/>
    <w:rsid w:val="00C74FBD"/>
    <w:rsid w:val="00C750F3"/>
    <w:rsid w:val="00C75165"/>
    <w:rsid w:val="00C75206"/>
    <w:rsid w:val="00C75378"/>
    <w:rsid w:val="00C7539A"/>
    <w:rsid w:val="00C753F0"/>
    <w:rsid w:val="00C753FF"/>
    <w:rsid w:val="00C75546"/>
    <w:rsid w:val="00C75672"/>
    <w:rsid w:val="00C756AF"/>
    <w:rsid w:val="00C756C7"/>
    <w:rsid w:val="00C7581A"/>
    <w:rsid w:val="00C758B3"/>
    <w:rsid w:val="00C75947"/>
    <w:rsid w:val="00C75A83"/>
    <w:rsid w:val="00C75AE2"/>
    <w:rsid w:val="00C75C0D"/>
    <w:rsid w:val="00C75C20"/>
    <w:rsid w:val="00C75CC4"/>
    <w:rsid w:val="00C75CD7"/>
    <w:rsid w:val="00C75F92"/>
    <w:rsid w:val="00C76038"/>
    <w:rsid w:val="00C7605D"/>
    <w:rsid w:val="00C76155"/>
    <w:rsid w:val="00C7620B"/>
    <w:rsid w:val="00C76655"/>
    <w:rsid w:val="00C76727"/>
    <w:rsid w:val="00C7679B"/>
    <w:rsid w:val="00C767E2"/>
    <w:rsid w:val="00C769CB"/>
    <w:rsid w:val="00C76A9A"/>
    <w:rsid w:val="00C76B3A"/>
    <w:rsid w:val="00C76B71"/>
    <w:rsid w:val="00C76C18"/>
    <w:rsid w:val="00C76C1A"/>
    <w:rsid w:val="00C76C5B"/>
    <w:rsid w:val="00C76E1C"/>
    <w:rsid w:val="00C76E79"/>
    <w:rsid w:val="00C76EE6"/>
    <w:rsid w:val="00C76F8A"/>
    <w:rsid w:val="00C76FA4"/>
    <w:rsid w:val="00C7748B"/>
    <w:rsid w:val="00C7756A"/>
    <w:rsid w:val="00C775EA"/>
    <w:rsid w:val="00C7760A"/>
    <w:rsid w:val="00C77654"/>
    <w:rsid w:val="00C776BA"/>
    <w:rsid w:val="00C776BE"/>
    <w:rsid w:val="00C77713"/>
    <w:rsid w:val="00C7779F"/>
    <w:rsid w:val="00C777E1"/>
    <w:rsid w:val="00C77892"/>
    <w:rsid w:val="00C778A2"/>
    <w:rsid w:val="00C77A77"/>
    <w:rsid w:val="00C77A98"/>
    <w:rsid w:val="00C77AFD"/>
    <w:rsid w:val="00C77BCE"/>
    <w:rsid w:val="00C77BE5"/>
    <w:rsid w:val="00C77C04"/>
    <w:rsid w:val="00C77D3A"/>
    <w:rsid w:val="00C77DAD"/>
    <w:rsid w:val="00C77E39"/>
    <w:rsid w:val="00C80025"/>
    <w:rsid w:val="00C80129"/>
    <w:rsid w:val="00C8017C"/>
    <w:rsid w:val="00C80208"/>
    <w:rsid w:val="00C8023A"/>
    <w:rsid w:val="00C80315"/>
    <w:rsid w:val="00C803D3"/>
    <w:rsid w:val="00C803FC"/>
    <w:rsid w:val="00C804A8"/>
    <w:rsid w:val="00C80534"/>
    <w:rsid w:val="00C80603"/>
    <w:rsid w:val="00C806B3"/>
    <w:rsid w:val="00C80806"/>
    <w:rsid w:val="00C808B2"/>
    <w:rsid w:val="00C80A4E"/>
    <w:rsid w:val="00C80B6F"/>
    <w:rsid w:val="00C80C35"/>
    <w:rsid w:val="00C80CF2"/>
    <w:rsid w:val="00C80D80"/>
    <w:rsid w:val="00C80D84"/>
    <w:rsid w:val="00C80E02"/>
    <w:rsid w:val="00C80F40"/>
    <w:rsid w:val="00C81048"/>
    <w:rsid w:val="00C8106C"/>
    <w:rsid w:val="00C8106D"/>
    <w:rsid w:val="00C810F8"/>
    <w:rsid w:val="00C8110D"/>
    <w:rsid w:val="00C812EC"/>
    <w:rsid w:val="00C81334"/>
    <w:rsid w:val="00C8143C"/>
    <w:rsid w:val="00C8157C"/>
    <w:rsid w:val="00C815CC"/>
    <w:rsid w:val="00C8173D"/>
    <w:rsid w:val="00C8182B"/>
    <w:rsid w:val="00C81957"/>
    <w:rsid w:val="00C81FE4"/>
    <w:rsid w:val="00C8217A"/>
    <w:rsid w:val="00C82226"/>
    <w:rsid w:val="00C82415"/>
    <w:rsid w:val="00C8245E"/>
    <w:rsid w:val="00C824CC"/>
    <w:rsid w:val="00C825D0"/>
    <w:rsid w:val="00C825D3"/>
    <w:rsid w:val="00C826FC"/>
    <w:rsid w:val="00C827D6"/>
    <w:rsid w:val="00C8286B"/>
    <w:rsid w:val="00C829A5"/>
    <w:rsid w:val="00C82A1B"/>
    <w:rsid w:val="00C82A59"/>
    <w:rsid w:val="00C82A9C"/>
    <w:rsid w:val="00C82BFD"/>
    <w:rsid w:val="00C82D3F"/>
    <w:rsid w:val="00C82E08"/>
    <w:rsid w:val="00C82F2C"/>
    <w:rsid w:val="00C82FA3"/>
    <w:rsid w:val="00C82FF5"/>
    <w:rsid w:val="00C8300F"/>
    <w:rsid w:val="00C830AA"/>
    <w:rsid w:val="00C83197"/>
    <w:rsid w:val="00C831DE"/>
    <w:rsid w:val="00C833A7"/>
    <w:rsid w:val="00C833EB"/>
    <w:rsid w:val="00C83402"/>
    <w:rsid w:val="00C83460"/>
    <w:rsid w:val="00C83466"/>
    <w:rsid w:val="00C835EB"/>
    <w:rsid w:val="00C83677"/>
    <w:rsid w:val="00C8371D"/>
    <w:rsid w:val="00C83798"/>
    <w:rsid w:val="00C83889"/>
    <w:rsid w:val="00C839C5"/>
    <w:rsid w:val="00C83A10"/>
    <w:rsid w:val="00C83ACE"/>
    <w:rsid w:val="00C83B78"/>
    <w:rsid w:val="00C83BE6"/>
    <w:rsid w:val="00C83D4F"/>
    <w:rsid w:val="00C83E0A"/>
    <w:rsid w:val="00C83ECB"/>
    <w:rsid w:val="00C83ED4"/>
    <w:rsid w:val="00C83FDD"/>
    <w:rsid w:val="00C840F6"/>
    <w:rsid w:val="00C841ED"/>
    <w:rsid w:val="00C8425B"/>
    <w:rsid w:val="00C842CA"/>
    <w:rsid w:val="00C84593"/>
    <w:rsid w:val="00C845A5"/>
    <w:rsid w:val="00C8473D"/>
    <w:rsid w:val="00C84768"/>
    <w:rsid w:val="00C848E9"/>
    <w:rsid w:val="00C84A33"/>
    <w:rsid w:val="00C84B46"/>
    <w:rsid w:val="00C84BB7"/>
    <w:rsid w:val="00C84C1C"/>
    <w:rsid w:val="00C84CEA"/>
    <w:rsid w:val="00C84F28"/>
    <w:rsid w:val="00C85002"/>
    <w:rsid w:val="00C850F6"/>
    <w:rsid w:val="00C851D0"/>
    <w:rsid w:val="00C85266"/>
    <w:rsid w:val="00C852B2"/>
    <w:rsid w:val="00C8545F"/>
    <w:rsid w:val="00C854E4"/>
    <w:rsid w:val="00C8563A"/>
    <w:rsid w:val="00C85665"/>
    <w:rsid w:val="00C85754"/>
    <w:rsid w:val="00C8578F"/>
    <w:rsid w:val="00C858B8"/>
    <w:rsid w:val="00C858E2"/>
    <w:rsid w:val="00C8590E"/>
    <w:rsid w:val="00C85AFA"/>
    <w:rsid w:val="00C85B18"/>
    <w:rsid w:val="00C85C1A"/>
    <w:rsid w:val="00C85F2D"/>
    <w:rsid w:val="00C85F3F"/>
    <w:rsid w:val="00C85FCB"/>
    <w:rsid w:val="00C86018"/>
    <w:rsid w:val="00C8609E"/>
    <w:rsid w:val="00C860A8"/>
    <w:rsid w:val="00C860BE"/>
    <w:rsid w:val="00C86192"/>
    <w:rsid w:val="00C862E7"/>
    <w:rsid w:val="00C865E0"/>
    <w:rsid w:val="00C86882"/>
    <w:rsid w:val="00C86A47"/>
    <w:rsid w:val="00C86A50"/>
    <w:rsid w:val="00C86A87"/>
    <w:rsid w:val="00C86A9A"/>
    <w:rsid w:val="00C86AAC"/>
    <w:rsid w:val="00C86B07"/>
    <w:rsid w:val="00C86BAC"/>
    <w:rsid w:val="00C86C49"/>
    <w:rsid w:val="00C86C60"/>
    <w:rsid w:val="00C86CF8"/>
    <w:rsid w:val="00C86DB2"/>
    <w:rsid w:val="00C86F6A"/>
    <w:rsid w:val="00C86F9B"/>
    <w:rsid w:val="00C87154"/>
    <w:rsid w:val="00C871DC"/>
    <w:rsid w:val="00C8740A"/>
    <w:rsid w:val="00C877DF"/>
    <w:rsid w:val="00C878D3"/>
    <w:rsid w:val="00C87A2B"/>
    <w:rsid w:val="00C87A9C"/>
    <w:rsid w:val="00C87B52"/>
    <w:rsid w:val="00C87CBE"/>
    <w:rsid w:val="00C87D61"/>
    <w:rsid w:val="00C87D70"/>
    <w:rsid w:val="00C87D8C"/>
    <w:rsid w:val="00C87E8C"/>
    <w:rsid w:val="00C87E9C"/>
    <w:rsid w:val="00C87F73"/>
    <w:rsid w:val="00C90100"/>
    <w:rsid w:val="00C9011B"/>
    <w:rsid w:val="00C901D9"/>
    <w:rsid w:val="00C9028B"/>
    <w:rsid w:val="00C90291"/>
    <w:rsid w:val="00C902F8"/>
    <w:rsid w:val="00C90380"/>
    <w:rsid w:val="00C903A8"/>
    <w:rsid w:val="00C903F8"/>
    <w:rsid w:val="00C9059C"/>
    <w:rsid w:val="00C908BC"/>
    <w:rsid w:val="00C9090D"/>
    <w:rsid w:val="00C9099A"/>
    <w:rsid w:val="00C909B3"/>
    <w:rsid w:val="00C90AB0"/>
    <w:rsid w:val="00C90C4D"/>
    <w:rsid w:val="00C90C57"/>
    <w:rsid w:val="00C90C65"/>
    <w:rsid w:val="00C90CE8"/>
    <w:rsid w:val="00C90E34"/>
    <w:rsid w:val="00C90E9E"/>
    <w:rsid w:val="00C90EC5"/>
    <w:rsid w:val="00C90F35"/>
    <w:rsid w:val="00C90FF0"/>
    <w:rsid w:val="00C9129A"/>
    <w:rsid w:val="00C9158F"/>
    <w:rsid w:val="00C915DE"/>
    <w:rsid w:val="00C91634"/>
    <w:rsid w:val="00C91735"/>
    <w:rsid w:val="00C9179E"/>
    <w:rsid w:val="00C917A7"/>
    <w:rsid w:val="00C919B6"/>
    <w:rsid w:val="00C919E1"/>
    <w:rsid w:val="00C919F3"/>
    <w:rsid w:val="00C91A1B"/>
    <w:rsid w:val="00C91B29"/>
    <w:rsid w:val="00C91B44"/>
    <w:rsid w:val="00C91D65"/>
    <w:rsid w:val="00C91DEB"/>
    <w:rsid w:val="00C91E43"/>
    <w:rsid w:val="00C9204C"/>
    <w:rsid w:val="00C92102"/>
    <w:rsid w:val="00C9220E"/>
    <w:rsid w:val="00C92217"/>
    <w:rsid w:val="00C9226C"/>
    <w:rsid w:val="00C922B7"/>
    <w:rsid w:val="00C922EC"/>
    <w:rsid w:val="00C92607"/>
    <w:rsid w:val="00C9268C"/>
    <w:rsid w:val="00C926AB"/>
    <w:rsid w:val="00C927B7"/>
    <w:rsid w:val="00C927B8"/>
    <w:rsid w:val="00C927FF"/>
    <w:rsid w:val="00C92A92"/>
    <w:rsid w:val="00C92BA0"/>
    <w:rsid w:val="00C92BD0"/>
    <w:rsid w:val="00C92CD4"/>
    <w:rsid w:val="00C92DE1"/>
    <w:rsid w:val="00C92E1C"/>
    <w:rsid w:val="00C92E51"/>
    <w:rsid w:val="00C92E76"/>
    <w:rsid w:val="00C92FFD"/>
    <w:rsid w:val="00C9303E"/>
    <w:rsid w:val="00C932C4"/>
    <w:rsid w:val="00C933D6"/>
    <w:rsid w:val="00C934D4"/>
    <w:rsid w:val="00C934E4"/>
    <w:rsid w:val="00C9358A"/>
    <w:rsid w:val="00C9369B"/>
    <w:rsid w:val="00C936AE"/>
    <w:rsid w:val="00C937C7"/>
    <w:rsid w:val="00C937E4"/>
    <w:rsid w:val="00C9380C"/>
    <w:rsid w:val="00C939FD"/>
    <w:rsid w:val="00C93A94"/>
    <w:rsid w:val="00C93AAD"/>
    <w:rsid w:val="00C93D71"/>
    <w:rsid w:val="00C93E8A"/>
    <w:rsid w:val="00C94135"/>
    <w:rsid w:val="00C941EE"/>
    <w:rsid w:val="00C94287"/>
    <w:rsid w:val="00C942F0"/>
    <w:rsid w:val="00C94318"/>
    <w:rsid w:val="00C9446F"/>
    <w:rsid w:val="00C944FD"/>
    <w:rsid w:val="00C94645"/>
    <w:rsid w:val="00C949C9"/>
    <w:rsid w:val="00C94BD5"/>
    <w:rsid w:val="00C94C3F"/>
    <w:rsid w:val="00C9502E"/>
    <w:rsid w:val="00C952CF"/>
    <w:rsid w:val="00C9530B"/>
    <w:rsid w:val="00C9530E"/>
    <w:rsid w:val="00C955E8"/>
    <w:rsid w:val="00C95951"/>
    <w:rsid w:val="00C959D8"/>
    <w:rsid w:val="00C95A71"/>
    <w:rsid w:val="00C95A9D"/>
    <w:rsid w:val="00C95B52"/>
    <w:rsid w:val="00C95DCB"/>
    <w:rsid w:val="00C9617B"/>
    <w:rsid w:val="00C9619E"/>
    <w:rsid w:val="00C962BF"/>
    <w:rsid w:val="00C96310"/>
    <w:rsid w:val="00C96339"/>
    <w:rsid w:val="00C9640D"/>
    <w:rsid w:val="00C96412"/>
    <w:rsid w:val="00C96561"/>
    <w:rsid w:val="00C9661D"/>
    <w:rsid w:val="00C96647"/>
    <w:rsid w:val="00C96851"/>
    <w:rsid w:val="00C9689B"/>
    <w:rsid w:val="00C9690B"/>
    <w:rsid w:val="00C96967"/>
    <w:rsid w:val="00C969B4"/>
    <w:rsid w:val="00C96A8C"/>
    <w:rsid w:val="00C96ADA"/>
    <w:rsid w:val="00C96BBE"/>
    <w:rsid w:val="00C96BC8"/>
    <w:rsid w:val="00C96C4A"/>
    <w:rsid w:val="00C96C97"/>
    <w:rsid w:val="00C96E33"/>
    <w:rsid w:val="00C976D9"/>
    <w:rsid w:val="00C97730"/>
    <w:rsid w:val="00C97840"/>
    <w:rsid w:val="00C979DF"/>
    <w:rsid w:val="00C97A08"/>
    <w:rsid w:val="00C97B39"/>
    <w:rsid w:val="00C97BCE"/>
    <w:rsid w:val="00C97CB7"/>
    <w:rsid w:val="00C97D1D"/>
    <w:rsid w:val="00C97D9A"/>
    <w:rsid w:val="00C97DB5"/>
    <w:rsid w:val="00C97EB0"/>
    <w:rsid w:val="00CA0010"/>
    <w:rsid w:val="00CA0012"/>
    <w:rsid w:val="00CA0070"/>
    <w:rsid w:val="00CA00E8"/>
    <w:rsid w:val="00CA020D"/>
    <w:rsid w:val="00CA040D"/>
    <w:rsid w:val="00CA05C4"/>
    <w:rsid w:val="00CA0615"/>
    <w:rsid w:val="00CA06B2"/>
    <w:rsid w:val="00CA070D"/>
    <w:rsid w:val="00CA07E8"/>
    <w:rsid w:val="00CA0962"/>
    <w:rsid w:val="00CA0A47"/>
    <w:rsid w:val="00CA0B93"/>
    <w:rsid w:val="00CA0F8B"/>
    <w:rsid w:val="00CA10BF"/>
    <w:rsid w:val="00CA11A0"/>
    <w:rsid w:val="00CA12B4"/>
    <w:rsid w:val="00CA140B"/>
    <w:rsid w:val="00CA141F"/>
    <w:rsid w:val="00CA17EF"/>
    <w:rsid w:val="00CA18DF"/>
    <w:rsid w:val="00CA1917"/>
    <w:rsid w:val="00CA192D"/>
    <w:rsid w:val="00CA19EB"/>
    <w:rsid w:val="00CA19F7"/>
    <w:rsid w:val="00CA1B41"/>
    <w:rsid w:val="00CA1C86"/>
    <w:rsid w:val="00CA1CD5"/>
    <w:rsid w:val="00CA1F99"/>
    <w:rsid w:val="00CA2221"/>
    <w:rsid w:val="00CA24B2"/>
    <w:rsid w:val="00CA24DC"/>
    <w:rsid w:val="00CA2750"/>
    <w:rsid w:val="00CA2792"/>
    <w:rsid w:val="00CA289F"/>
    <w:rsid w:val="00CA2981"/>
    <w:rsid w:val="00CA2AEC"/>
    <w:rsid w:val="00CA2CD9"/>
    <w:rsid w:val="00CA2CE3"/>
    <w:rsid w:val="00CA2EE9"/>
    <w:rsid w:val="00CA2F4F"/>
    <w:rsid w:val="00CA2FB6"/>
    <w:rsid w:val="00CA3341"/>
    <w:rsid w:val="00CA3350"/>
    <w:rsid w:val="00CA3399"/>
    <w:rsid w:val="00CA34D5"/>
    <w:rsid w:val="00CA34FA"/>
    <w:rsid w:val="00CA36F5"/>
    <w:rsid w:val="00CA373E"/>
    <w:rsid w:val="00CA3A07"/>
    <w:rsid w:val="00CA3B05"/>
    <w:rsid w:val="00CA3BA9"/>
    <w:rsid w:val="00CA3C1A"/>
    <w:rsid w:val="00CA3C22"/>
    <w:rsid w:val="00CA3C32"/>
    <w:rsid w:val="00CA3E08"/>
    <w:rsid w:val="00CA3F29"/>
    <w:rsid w:val="00CA4053"/>
    <w:rsid w:val="00CA4174"/>
    <w:rsid w:val="00CA420E"/>
    <w:rsid w:val="00CA4221"/>
    <w:rsid w:val="00CA4241"/>
    <w:rsid w:val="00CA4246"/>
    <w:rsid w:val="00CA4326"/>
    <w:rsid w:val="00CA4586"/>
    <w:rsid w:val="00CA4616"/>
    <w:rsid w:val="00CA4888"/>
    <w:rsid w:val="00CA489C"/>
    <w:rsid w:val="00CA48BF"/>
    <w:rsid w:val="00CA49CC"/>
    <w:rsid w:val="00CA49D4"/>
    <w:rsid w:val="00CA4A01"/>
    <w:rsid w:val="00CA4A7D"/>
    <w:rsid w:val="00CA4AF4"/>
    <w:rsid w:val="00CA4B17"/>
    <w:rsid w:val="00CA4B58"/>
    <w:rsid w:val="00CA4BE8"/>
    <w:rsid w:val="00CA4DC7"/>
    <w:rsid w:val="00CA4E4F"/>
    <w:rsid w:val="00CA4E7C"/>
    <w:rsid w:val="00CA4ED5"/>
    <w:rsid w:val="00CA4FB4"/>
    <w:rsid w:val="00CA5196"/>
    <w:rsid w:val="00CA53B8"/>
    <w:rsid w:val="00CA54AF"/>
    <w:rsid w:val="00CA54F9"/>
    <w:rsid w:val="00CA558A"/>
    <w:rsid w:val="00CA5677"/>
    <w:rsid w:val="00CA579A"/>
    <w:rsid w:val="00CA57A3"/>
    <w:rsid w:val="00CA586B"/>
    <w:rsid w:val="00CA5AA4"/>
    <w:rsid w:val="00CA5B05"/>
    <w:rsid w:val="00CA5B37"/>
    <w:rsid w:val="00CA5B96"/>
    <w:rsid w:val="00CA5C16"/>
    <w:rsid w:val="00CA5C78"/>
    <w:rsid w:val="00CA5CB7"/>
    <w:rsid w:val="00CA5CF3"/>
    <w:rsid w:val="00CA5E8D"/>
    <w:rsid w:val="00CA5F09"/>
    <w:rsid w:val="00CA5F31"/>
    <w:rsid w:val="00CA5F40"/>
    <w:rsid w:val="00CA600B"/>
    <w:rsid w:val="00CA63D0"/>
    <w:rsid w:val="00CA6417"/>
    <w:rsid w:val="00CA658F"/>
    <w:rsid w:val="00CA660F"/>
    <w:rsid w:val="00CA6686"/>
    <w:rsid w:val="00CA66CD"/>
    <w:rsid w:val="00CA683A"/>
    <w:rsid w:val="00CA68EF"/>
    <w:rsid w:val="00CA6955"/>
    <w:rsid w:val="00CA69B1"/>
    <w:rsid w:val="00CA69D2"/>
    <w:rsid w:val="00CA6A1C"/>
    <w:rsid w:val="00CA6D2A"/>
    <w:rsid w:val="00CA6D3C"/>
    <w:rsid w:val="00CA6D8C"/>
    <w:rsid w:val="00CA6E00"/>
    <w:rsid w:val="00CA6FC0"/>
    <w:rsid w:val="00CA7083"/>
    <w:rsid w:val="00CA7161"/>
    <w:rsid w:val="00CA7260"/>
    <w:rsid w:val="00CA7271"/>
    <w:rsid w:val="00CA72B9"/>
    <w:rsid w:val="00CA73DC"/>
    <w:rsid w:val="00CA7493"/>
    <w:rsid w:val="00CA7609"/>
    <w:rsid w:val="00CA76B8"/>
    <w:rsid w:val="00CA7775"/>
    <w:rsid w:val="00CA77EA"/>
    <w:rsid w:val="00CA7802"/>
    <w:rsid w:val="00CA785D"/>
    <w:rsid w:val="00CA7D3A"/>
    <w:rsid w:val="00CA7E10"/>
    <w:rsid w:val="00CA7E1C"/>
    <w:rsid w:val="00CA7EBA"/>
    <w:rsid w:val="00CA7F5B"/>
    <w:rsid w:val="00CA7F7A"/>
    <w:rsid w:val="00CB00AF"/>
    <w:rsid w:val="00CB0121"/>
    <w:rsid w:val="00CB031E"/>
    <w:rsid w:val="00CB0403"/>
    <w:rsid w:val="00CB0489"/>
    <w:rsid w:val="00CB04BC"/>
    <w:rsid w:val="00CB09D8"/>
    <w:rsid w:val="00CB09F5"/>
    <w:rsid w:val="00CB0A29"/>
    <w:rsid w:val="00CB0A65"/>
    <w:rsid w:val="00CB0C59"/>
    <w:rsid w:val="00CB0D6A"/>
    <w:rsid w:val="00CB0E57"/>
    <w:rsid w:val="00CB0E67"/>
    <w:rsid w:val="00CB0FBC"/>
    <w:rsid w:val="00CB109F"/>
    <w:rsid w:val="00CB10FE"/>
    <w:rsid w:val="00CB1104"/>
    <w:rsid w:val="00CB114B"/>
    <w:rsid w:val="00CB1668"/>
    <w:rsid w:val="00CB16B9"/>
    <w:rsid w:val="00CB1789"/>
    <w:rsid w:val="00CB1850"/>
    <w:rsid w:val="00CB1912"/>
    <w:rsid w:val="00CB19C7"/>
    <w:rsid w:val="00CB19CC"/>
    <w:rsid w:val="00CB19E5"/>
    <w:rsid w:val="00CB19F3"/>
    <w:rsid w:val="00CB1ED5"/>
    <w:rsid w:val="00CB1FA1"/>
    <w:rsid w:val="00CB200D"/>
    <w:rsid w:val="00CB208B"/>
    <w:rsid w:val="00CB222B"/>
    <w:rsid w:val="00CB22FF"/>
    <w:rsid w:val="00CB25EA"/>
    <w:rsid w:val="00CB2675"/>
    <w:rsid w:val="00CB279E"/>
    <w:rsid w:val="00CB27BA"/>
    <w:rsid w:val="00CB28E1"/>
    <w:rsid w:val="00CB28EB"/>
    <w:rsid w:val="00CB2A6E"/>
    <w:rsid w:val="00CB2C99"/>
    <w:rsid w:val="00CB2E03"/>
    <w:rsid w:val="00CB2F10"/>
    <w:rsid w:val="00CB301A"/>
    <w:rsid w:val="00CB311D"/>
    <w:rsid w:val="00CB3120"/>
    <w:rsid w:val="00CB320B"/>
    <w:rsid w:val="00CB3235"/>
    <w:rsid w:val="00CB352E"/>
    <w:rsid w:val="00CB35E0"/>
    <w:rsid w:val="00CB3712"/>
    <w:rsid w:val="00CB38BA"/>
    <w:rsid w:val="00CB3C29"/>
    <w:rsid w:val="00CB3E27"/>
    <w:rsid w:val="00CB3E7D"/>
    <w:rsid w:val="00CB4080"/>
    <w:rsid w:val="00CB40DD"/>
    <w:rsid w:val="00CB42E1"/>
    <w:rsid w:val="00CB4300"/>
    <w:rsid w:val="00CB4770"/>
    <w:rsid w:val="00CB478A"/>
    <w:rsid w:val="00CB4A7A"/>
    <w:rsid w:val="00CB4A99"/>
    <w:rsid w:val="00CB4B13"/>
    <w:rsid w:val="00CB4BEC"/>
    <w:rsid w:val="00CB4C32"/>
    <w:rsid w:val="00CB4EB7"/>
    <w:rsid w:val="00CB4EE5"/>
    <w:rsid w:val="00CB4EED"/>
    <w:rsid w:val="00CB4F34"/>
    <w:rsid w:val="00CB4FF9"/>
    <w:rsid w:val="00CB5040"/>
    <w:rsid w:val="00CB5094"/>
    <w:rsid w:val="00CB50C3"/>
    <w:rsid w:val="00CB5198"/>
    <w:rsid w:val="00CB51A6"/>
    <w:rsid w:val="00CB5222"/>
    <w:rsid w:val="00CB52B2"/>
    <w:rsid w:val="00CB5360"/>
    <w:rsid w:val="00CB5428"/>
    <w:rsid w:val="00CB5429"/>
    <w:rsid w:val="00CB565B"/>
    <w:rsid w:val="00CB573F"/>
    <w:rsid w:val="00CB5782"/>
    <w:rsid w:val="00CB581D"/>
    <w:rsid w:val="00CB5971"/>
    <w:rsid w:val="00CB5A40"/>
    <w:rsid w:val="00CB5A78"/>
    <w:rsid w:val="00CB5BDF"/>
    <w:rsid w:val="00CB5D00"/>
    <w:rsid w:val="00CB5D52"/>
    <w:rsid w:val="00CB5E57"/>
    <w:rsid w:val="00CB5EED"/>
    <w:rsid w:val="00CB612A"/>
    <w:rsid w:val="00CB616E"/>
    <w:rsid w:val="00CB6347"/>
    <w:rsid w:val="00CB643B"/>
    <w:rsid w:val="00CB653D"/>
    <w:rsid w:val="00CB67C7"/>
    <w:rsid w:val="00CB6985"/>
    <w:rsid w:val="00CB6B3D"/>
    <w:rsid w:val="00CB6E7E"/>
    <w:rsid w:val="00CB6F27"/>
    <w:rsid w:val="00CB6F43"/>
    <w:rsid w:val="00CB6FB9"/>
    <w:rsid w:val="00CB7098"/>
    <w:rsid w:val="00CB72A7"/>
    <w:rsid w:val="00CB7395"/>
    <w:rsid w:val="00CB73B9"/>
    <w:rsid w:val="00CB7710"/>
    <w:rsid w:val="00CB7872"/>
    <w:rsid w:val="00CB78CA"/>
    <w:rsid w:val="00CB7C17"/>
    <w:rsid w:val="00CB7CA5"/>
    <w:rsid w:val="00CB7D2A"/>
    <w:rsid w:val="00CB7D45"/>
    <w:rsid w:val="00CB7DD0"/>
    <w:rsid w:val="00CB7E79"/>
    <w:rsid w:val="00CB7EBA"/>
    <w:rsid w:val="00CB7ECA"/>
    <w:rsid w:val="00CB7EEE"/>
    <w:rsid w:val="00CB7FC1"/>
    <w:rsid w:val="00CC00D2"/>
    <w:rsid w:val="00CC017E"/>
    <w:rsid w:val="00CC0204"/>
    <w:rsid w:val="00CC032F"/>
    <w:rsid w:val="00CC037F"/>
    <w:rsid w:val="00CC0394"/>
    <w:rsid w:val="00CC03D9"/>
    <w:rsid w:val="00CC0431"/>
    <w:rsid w:val="00CC071E"/>
    <w:rsid w:val="00CC076A"/>
    <w:rsid w:val="00CC0779"/>
    <w:rsid w:val="00CC07AF"/>
    <w:rsid w:val="00CC0816"/>
    <w:rsid w:val="00CC0881"/>
    <w:rsid w:val="00CC0926"/>
    <w:rsid w:val="00CC09C4"/>
    <w:rsid w:val="00CC0A9C"/>
    <w:rsid w:val="00CC0ACE"/>
    <w:rsid w:val="00CC0B18"/>
    <w:rsid w:val="00CC0CBF"/>
    <w:rsid w:val="00CC0D14"/>
    <w:rsid w:val="00CC0F95"/>
    <w:rsid w:val="00CC1020"/>
    <w:rsid w:val="00CC10CA"/>
    <w:rsid w:val="00CC1108"/>
    <w:rsid w:val="00CC110C"/>
    <w:rsid w:val="00CC113B"/>
    <w:rsid w:val="00CC1169"/>
    <w:rsid w:val="00CC11AE"/>
    <w:rsid w:val="00CC1273"/>
    <w:rsid w:val="00CC1458"/>
    <w:rsid w:val="00CC14FF"/>
    <w:rsid w:val="00CC1552"/>
    <w:rsid w:val="00CC1582"/>
    <w:rsid w:val="00CC182E"/>
    <w:rsid w:val="00CC199E"/>
    <w:rsid w:val="00CC1AA1"/>
    <w:rsid w:val="00CC1B1C"/>
    <w:rsid w:val="00CC1C25"/>
    <w:rsid w:val="00CC1C3E"/>
    <w:rsid w:val="00CC1DFB"/>
    <w:rsid w:val="00CC1E57"/>
    <w:rsid w:val="00CC1E76"/>
    <w:rsid w:val="00CC1E90"/>
    <w:rsid w:val="00CC1EE1"/>
    <w:rsid w:val="00CC1F08"/>
    <w:rsid w:val="00CC1F9C"/>
    <w:rsid w:val="00CC1FA1"/>
    <w:rsid w:val="00CC1FD2"/>
    <w:rsid w:val="00CC2102"/>
    <w:rsid w:val="00CC2161"/>
    <w:rsid w:val="00CC21B1"/>
    <w:rsid w:val="00CC2247"/>
    <w:rsid w:val="00CC22EA"/>
    <w:rsid w:val="00CC23A6"/>
    <w:rsid w:val="00CC23B3"/>
    <w:rsid w:val="00CC2574"/>
    <w:rsid w:val="00CC2593"/>
    <w:rsid w:val="00CC25A0"/>
    <w:rsid w:val="00CC2677"/>
    <w:rsid w:val="00CC279B"/>
    <w:rsid w:val="00CC27BE"/>
    <w:rsid w:val="00CC287B"/>
    <w:rsid w:val="00CC2933"/>
    <w:rsid w:val="00CC2A0E"/>
    <w:rsid w:val="00CC2C2E"/>
    <w:rsid w:val="00CC2F71"/>
    <w:rsid w:val="00CC304A"/>
    <w:rsid w:val="00CC30C0"/>
    <w:rsid w:val="00CC32D2"/>
    <w:rsid w:val="00CC3309"/>
    <w:rsid w:val="00CC34EC"/>
    <w:rsid w:val="00CC3574"/>
    <w:rsid w:val="00CC361E"/>
    <w:rsid w:val="00CC36A4"/>
    <w:rsid w:val="00CC3724"/>
    <w:rsid w:val="00CC37C8"/>
    <w:rsid w:val="00CC38C3"/>
    <w:rsid w:val="00CC3927"/>
    <w:rsid w:val="00CC3A11"/>
    <w:rsid w:val="00CC3A56"/>
    <w:rsid w:val="00CC3B66"/>
    <w:rsid w:val="00CC3BFD"/>
    <w:rsid w:val="00CC3D53"/>
    <w:rsid w:val="00CC3E4C"/>
    <w:rsid w:val="00CC3F64"/>
    <w:rsid w:val="00CC3F83"/>
    <w:rsid w:val="00CC4018"/>
    <w:rsid w:val="00CC40F7"/>
    <w:rsid w:val="00CC411E"/>
    <w:rsid w:val="00CC4200"/>
    <w:rsid w:val="00CC423F"/>
    <w:rsid w:val="00CC4249"/>
    <w:rsid w:val="00CC4596"/>
    <w:rsid w:val="00CC45FE"/>
    <w:rsid w:val="00CC463D"/>
    <w:rsid w:val="00CC4677"/>
    <w:rsid w:val="00CC4761"/>
    <w:rsid w:val="00CC493B"/>
    <w:rsid w:val="00CC4B2E"/>
    <w:rsid w:val="00CC4BDB"/>
    <w:rsid w:val="00CC4C22"/>
    <w:rsid w:val="00CC4C57"/>
    <w:rsid w:val="00CC4CC1"/>
    <w:rsid w:val="00CC4CDB"/>
    <w:rsid w:val="00CC4DA4"/>
    <w:rsid w:val="00CC4E7D"/>
    <w:rsid w:val="00CC4F13"/>
    <w:rsid w:val="00CC4FA1"/>
    <w:rsid w:val="00CC50CF"/>
    <w:rsid w:val="00CC510A"/>
    <w:rsid w:val="00CC526E"/>
    <w:rsid w:val="00CC5361"/>
    <w:rsid w:val="00CC5407"/>
    <w:rsid w:val="00CC550C"/>
    <w:rsid w:val="00CC5701"/>
    <w:rsid w:val="00CC58BB"/>
    <w:rsid w:val="00CC5AAF"/>
    <w:rsid w:val="00CC5B9A"/>
    <w:rsid w:val="00CC5CBB"/>
    <w:rsid w:val="00CC5ED2"/>
    <w:rsid w:val="00CC5F7E"/>
    <w:rsid w:val="00CC602C"/>
    <w:rsid w:val="00CC6065"/>
    <w:rsid w:val="00CC61BC"/>
    <w:rsid w:val="00CC633A"/>
    <w:rsid w:val="00CC6372"/>
    <w:rsid w:val="00CC6525"/>
    <w:rsid w:val="00CC6627"/>
    <w:rsid w:val="00CC663C"/>
    <w:rsid w:val="00CC69E7"/>
    <w:rsid w:val="00CC6C18"/>
    <w:rsid w:val="00CC6D01"/>
    <w:rsid w:val="00CC6DCB"/>
    <w:rsid w:val="00CC6FB5"/>
    <w:rsid w:val="00CC72F0"/>
    <w:rsid w:val="00CC7315"/>
    <w:rsid w:val="00CC7373"/>
    <w:rsid w:val="00CC7521"/>
    <w:rsid w:val="00CC77CA"/>
    <w:rsid w:val="00CC78BC"/>
    <w:rsid w:val="00CC7970"/>
    <w:rsid w:val="00CC7987"/>
    <w:rsid w:val="00CC7A05"/>
    <w:rsid w:val="00CC7AE5"/>
    <w:rsid w:val="00CC7BEC"/>
    <w:rsid w:val="00CC7BF5"/>
    <w:rsid w:val="00CC7C2B"/>
    <w:rsid w:val="00CC7E41"/>
    <w:rsid w:val="00CD03AC"/>
    <w:rsid w:val="00CD04A7"/>
    <w:rsid w:val="00CD054A"/>
    <w:rsid w:val="00CD0598"/>
    <w:rsid w:val="00CD05E5"/>
    <w:rsid w:val="00CD0609"/>
    <w:rsid w:val="00CD063F"/>
    <w:rsid w:val="00CD0656"/>
    <w:rsid w:val="00CD06AB"/>
    <w:rsid w:val="00CD0700"/>
    <w:rsid w:val="00CD09A6"/>
    <w:rsid w:val="00CD0A0C"/>
    <w:rsid w:val="00CD0AA1"/>
    <w:rsid w:val="00CD0AB6"/>
    <w:rsid w:val="00CD0ADA"/>
    <w:rsid w:val="00CD0F29"/>
    <w:rsid w:val="00CD0F7E"/>
    <w:rsid w:val="00CD1157"/>
    <w:rsid w:val="00CD11C3"/>
    <w:rsid w:val="00CD123F"/>
    <w:rsid w:val="00CD12DC"/>
    <w:rsid w:val="00CD133B"/>
    <w:rsid w:val="00CD156F"/>
    <w:rsid w:val="00CD1753"/>
    <w:rsid w:val="00CD1764"/>
    <w:rsid w:val="00CD189F"/>
    <w:rsid w:val="00CD1996"/>
    <w:rsid w:val="00CD19CC"/>
    <w:rsid w:val="00CD1B43"/>
    <w:rsid w:val="00CD1C9B"/>
    <w:rsid w:val="00CD213F"/>
    <w:rsid w:val="00CD230B"/>
    <w:rsid w:val="00CD2399"/>
    <w:rsid w:val="00CD23C5"/>
    <w:rsid w:val="00CD2469"/>
    <w:rsid w:val="00CD251A"/>
    <w:rsid w:val="00CD2705"/>
    <w:rsid w:val="00CD2819"/>
    <w:rsid w:val="00CD2925"/>
    <w:rsid w:val="00CD2990"/>
    <w:rsid w:val="00CD2A03"/>
    <w:rsid w:val="00CD2A2F"/>
    <w:rsid w:val="00CD2AA5"/>
    <w:rsid w:val="00CD2C05"/>
    <w:rsid w:val="00CD2C2B"/>
    <w:rsid w:val="00CD2C51"/>
    <w:rsid w:val="00CD2C8B"/>
    <w:rsid w:val="00CD2D5E"/>
    <w:rsid w:val="00CD2D7B"/>
    <w:rsid w:val="00CD2DB2"/>
    <w:rsid w:val="00CD2EC8"/>
    <w:rsid w:val="00CD31B2"/>
    <w:rsid w:val="00CD3259"/>
    <w:rsid w:val="00CD33C2"/>
    <w:rsid w:val="00CD3417"/>
    <w:rsid w:val="00CD345F"/>
    <w:rsid w:val="00CD34BB"/>
    <w:rsid w:val="00CD3619"/>
    <w:rsid w:val="00CD3669"/>
    <w:rsid w:val="00CD3772"/>
    <w:rsid w:val="00CD383B"/>
    <w:rsid w:val="00CD395C"/>
    <w:rsid w:val="00CD3982"/>
    <w:rsid w:val="00CD3CAC"/>
    <w:rsid w:val="00CD3CCE"/>
    <w:rsid w:val="00CD3D46"/>
    <w:rsid w:val="00CD3E78"/>
    <w:rsid w:val="00CD3EF8"/>
    <w:rsid w:val="00CD3F4E"/>
    <w:rsid w:val="00CD3F9F"/>
    <w:rsid w:val="00CD4047"/>
    <w:rsid w:val="00CD40F1"/>
    <w:rsid w:val="00CD4123"/>
    <w:rsid w:val="00CD41F6"/>
    <w:rsid w:val="00CD4218"/>
    <w:rsid w:val="00CD430B"/>
    <w:rsid w:val="00CD445C"/>
    <w:rsid w:val="00CD44C7"/>
    <w:rsid w:val="00CD45F2"/>
    <w:rsid w:val="00CD464F"/>
    <w:rsid w:val="00CD4714"/>
    <w:rsid w:val="00CD4760"/>
    <w:rsid w:val="00CD4777"/>
    <w:rsid w:val="00CD4801"/>
    <w:rsid w:val="00CD4943"/>
    <w:rsid w:val="00CD49AE"/>
    <w:rsid w:val="00CD4A00"/>
    <w:rsid w:val="00CD4D54"/>
    <w:rsid w:val="00CD4E51"/>
    <w:rsid w:val="00CD4F14"/>
    <w:rsid w:val="00CD4F17"/>
    <w:rsid w:val="00CD4F20"/>
    <w:rsid w:val="00CD5154"/>
    <w:rsid w:val="00CD5165"/>
    <w:rsid w:val="00CD529A"/>
    <w:rsid w:val="00CD52CC"/>
    <w:rsid w:val="00CD52D1"/>
    <w:rsid w:val="00CD52DB"/>
    <w:rsid w:val="00CD52EB"/>
    <w:rsid w:val="00CD53FA"/>
    <w:rsid w:val="00CD54C6"/>
    <w:rsid w:val="00CD5605"/>
    <w:rsid w:val="00CD565C"/>
    <w:rsid w:val="00CD56FC"/>
    <w:rsid w:val="00CD585D"/>
    <w:rsid w:val="00CD5A35"/>
    <w:rsid w:val="00CD5C9B"/>
    <w:rsid w:val="00CD5F61"/>
    <w:rsid w:val="00CD5FE5"/>
    <w:rsid w:val="00CD6004"/>
    <w:rsid w:val="00CD6043"/>
    <w:rsid w:val="00CD607B"/>
    <w:rsid w:val="00CD60B8"/>
    <w:rsid w:val="00CD6121"/>
    <w:rsid w:val="00CD62DC"/>
    <w:rsid w:val="00CD63BB"/>
    <w:rsid w:val="00CD6410"/>
    <w:rsid w:val="00CD64CA"/>
    <w:rsid w:val="00CD6781"/>
    <w:rsid w:val="00CD680A"/>
    <w:rsid w:val="00CD68DB"/>
    <w:rsid w:val="00CD6961"/>
    <w:rsid w:val="00CD6A94"/>
    <w:rsid w:val="00CD6D3D"/>
    <w:rsid w:val="00CD6F6B"/>
    <w:rsid w:val="00CD6FCC"/>
    <w:rsid w:val="00CD7054"/>
    <w:rsid w:val="00CD70C6"/>
    <w:rsid w:val="00CD7185"/>
    <w:rsid w:val="00CD7386"/>
    <w:rsid w:val="00CD73A5"/>
    <w:rsid w:val="00CD75F5"/>
    <w:rsid w:val="00CD787A"/>
    <w:rsid w:val="00CD78B8"/>
    <w:rsid w:val="00CD79D5"/>
    <w:rsid w:val="00CD7AB7"/>
    <w:rsid w:val="00CD7C8A"/>
    <w:rsid w:val="00CD7FD0"/>
    <w:rsid w:val="00CE0210"/>
    <w:rsid w:val="00CE0445"/>
    <w:rsid w:val="00CE044B"/>
    <w:rsid w:val="00CE0549"/>
    <w:rsid w:val="00CE058D"/>
    <w:rsid w:val="00CE05AC"/>
    <w:rsid w:val="00CE0657"/>
    <w:rsid w:val="00CE075A"/>
    <w:rsid w:val="00CE07AB"/>
    <w:rsid w:val="00CE0A93"/>
    <w:rsid w:val="00CE0B68"/>
    <w:rsid w:val="00CE0B9C"/>
    <w:rsid w:val="00CE0BC3"/>
    <w:rsid w:val="00CE0C3B"/>
    <w:rsid w:val="00CE0CAB"/>
    <w:rsid w:val="00CE0D61"/>
    <w:rsid w:val="00CE0DE4"/>
    <w:rsid w:val="00CE0ECC"/>
    <w:rsid w:val="00CE0EFE"/>
    <w:rsid w:val="00CE101C"/>
    <w:rsid w:val="00CE10B2"/>
    <w:rsid w:val="00CE11E5"/>
    <w:rsid w:val="00CE1413"/>
    <w:rsid w:val="00CE144D"/>
    <w:rsid w:val="00CE1599"/>
    <w:rsid w:val="00CE176F"/>
    <w:rsid w:val="00CE182E"/>
    <w:rsid w:val="00CE1913"/>
    <w:rsid w:val="00CE1953"/>
    <w:rsid w:val="00CE1AC7"/>
    <w:rsid w:val="00CE1D19"/>
    <w:rsid w:val="00CE1F5F"/>
    <w:rsid w:val="00CE214E"/>
    <w:rsid w:val="00CE24CC"/>
    <w:rsid w:val="00CE2563"/>
    <w:rsid w:val="00CE26E4"/>
    <w:rsid w:val="00CE27BA"/>
    <w:rsid w:val="00CE2990"/>
    <w:rsid w:val="00CE2AAB"/>
    <w:rsid w:val="00CE2B34"/>
    <w:rsid w:val="00CE2B7A"/>
    <w:rsid w:val="00CE2C64"/>
    <w:rsid w:val="00CE2EED"/>
    <w:rsid w:val="00CE30D0"/>
    <w:rsid w:val="00CE3139"/>
    <w:rsid w:val="00CE31AF"/>
    <w:rsid w:val="00CE3206"/>
    <w:rsid w:val="00CE329F"/>
    <w:rsid w:val="00CE333C"/>
    <w:rsid w:val="00CE3567"/>
    <w:rsid w:val="00CE3588"/>
    <w:rsid w:val="00CE365B"/>
    <w:rsid w:val="00CE369D"/>
    <w:rsid w:val="00CE36AB"/>
    <w:rsid w:val="00CE375C"/>
    <w:rsid w:val="00CE38D1"/>
    <w:rsid w:val="00CE3AF7"/>
    <w:rsid w:val="00CE3B06"/>
    <w:rsid w:val="00CE3B54"/>
    <w:rsid w:val="00CE3BA5"/>
    <w:rsid w:val="00CE3C2F"/>
    <w:rsid w:val="00CE3C79"/>
    <w:rsid w:val="00CE3CA5"/>
    <w:rsid w:val="00CE3F66"/>
    <w:rsid w:val="00CE3FC0"/>
    <w:rsid w:val="00CE4038"/>
    <w:rsid w:val="00CE40AC"/>
    <w:rsid w:val="00CE41B9"/>
    <w:rsid w:val="00CE4258"/>
    <w:rsid w:val="00CE42A3"/>
    <w:rsid w:val="00CE45FF"/>
    <w:rsid w:val="00CE4644"/>
    <w:rsid w:val="00CE4687"/>
    <w:rsid w:val="00CE46BB"/>
    <w:rsid w:val="00CE49B1"/>
    <w:rsid w:val="00CE4A6B"/>
    <w:rsid w:val="00CE4A88"/>
    <w:rsid w:val="00CE4ABD"/>
    <w:rsid w:val="00CE4CE6"/>
    <w:rsid w:val="00CE4D27"/>
    <w:rsid w:val="00CE4EAC"/>
    <w:rsid w:val="00CE4F69"/>
    <w:rsid w:val="00CE4F7A"/>
    <w:rsid w:val="00CE4FC8"/>
    <w:rsid w:val="00CE5048"/>
    <w:rsid w:val="00CE505B"/>
    <w:rsid w:val="00CE509B"/>
    <w:rsid w:val="00CE5110"/>
    <w:rsid w:val="00CE53B1"/>
    <w:rsid w:val="00CE53E3"/>
    <w:rsid w:val="00CE541A"/>
    <w:rsid w:val="00CE5442"/>
    <w:rsid w:val="00CE5501"/>
    <w:rsid w:val="00CE55BE"/>
    <w:rsid w:val="00CE56FB"/>
    <w:rsid w:val="00CE5838"/>
    <w:rsid w:val="00CE598E"/>
    <w:rsid w:val="00CE59DA"/>
    <w:rsid w:val="00CE5B23"/>
    <w:rsid w:val="00CE5B5C"/>
    <w:rsid w:val="00CE5C09"/>
    <w:rsid w:val="00CE5C35"/>
    <w:rsid w:val="00CE5DCD"/>
    <w:rsid w:val="00CE5E47"/>
    <w:rsid w:val="00CE5F70"/>
    <w:rsid w:val="00CE5F7D"/>
    <w:rsid w:val="00CE60C7"/>
    <w:rsid w:val="00CE6108"/>
    <w:rsid w:val="00CE6338"/>
    <w:rsid w:val="00CE6435"/>
    <w:rsid w:val="00CE6546"/>
    <w:rsid w:val="00CE65B0"/>
    <w:rsid w:val="00CE67CB"/>
    <w:rsid w:val="00CE67F8"/>
    <w:rsid w:val="00CE6C68"/>
    <w:rsid w:val="00CE6CB2"/>
    <w:rsid w:val="00CE6FF4"/>
    <w:rsid w:val="00CE7020"/>
    <w:rsid w:val="00CE71CB"/>
    <w:rsid w:val="00CE727C"/>
    <w:rsid w:val="00CE72B9"/>
    <w:rsid w:val="00CE730F"/>
    <w:rsid w:val="00CE73B2"/>
    <w:rsid w:val="00CE74DF"/>
    <w:rsid w:val="00CE77F5"/>
    <w:rsid w:val="00CE781D"/>
    <w:rsid w:val="00CE7887"/>
    <w:rsid w:val="00CE788E"/>
    <w:rsid w:val="00CE796E"/>
    <w:rsid w:val="00CE7979"/>
    <w:rsid w:val="00CE7A34"/>
    <w:rsid w:val="00CE7AF0"/>
    <w:rsid w:val="00CE7C6C"/>
    <w:rsid w:val="00CE7CEA"/>
    <w:rsid w:val="00CE7E0F"/>
    <w:rsid w:val="00CE7F8D"/>
    <w:rsid w:val="00CF0013"/>
    <w:rsid w:val="00CF0028"/>
    <w:rsid w:val="00CF015C"/>
    <w:rsid w:val="00CF022F"/>
    <w:rsid w:val="00CF02A3"/>
    <w:rsid w:val="00CF0363"/>
    <w:rsid w:val="00CF05B9"/>
    <w:rsid w:val="00CF0606"/>
    <w:rsid w:val="00CF0672"/>
    <w:rsid w:val="00CF06FD"/>
    <w:rsid w:val="00CF0795"/>
    <w:rsid w:val="00CF07E7"/>
    <w:rsid w:val="00CF08F2"/>
    <w:rsid w:val="00CF0988"/>
    <w:rsid w:val="00CF0A3E"/>
    <w:rsid w:val="00CF0A75"/>
    <w:rsid w:val="00CF0B1B"/>
    <w:rsid w:val="00CF0B58"/>
    <w:rsid w:val="00CF0C53"/>
    <w:rsid w:val="00CF0C9B"/>
    <w:rsid w:val="00CF0E20"/>
    <w:rsid w:val="00CF0EFB"/>
    <w:rsid w:val="00CF0F34"/>
    <w:rsid w:val="00CF102D"/>
    <w:rsid w:val="00CF118A"/>
    <w:rsid w:val="00CF1412"/>
    <w:rsid w:val="00CF17FD"/>
    <w:rsid w:val="00CF1936"/>
    <w:rsid w:val="00CF1A99"/>
    <w:rsid w:val="00CF1B02"/>
    <w:rsid w:val="00CF1CA3"/>
    <w:rsid w:val="00CF1EB8"/>
    <w:rsid w:val="00CF1F0A"/>
    <w:rsid w:val="00CF20AB"/>
    <w:rsid w:val="00CF20DC"/>
    <w:rsid w:val="00CF215A"/>
    <w:rsid w:val="00CF2211"/>
    <w:rsid w:val="00CF2217"/>
    <w:rsid w:val="00CF2237"/>
    <w:rsid w:val="00CF23A8"/>
    <w:rsid w:val="00CF2457"/>
    <w:rsid w:val="00CF2532"/>
    <w:rsid w:val="00CF2682"/>
    <w:rsid w:val="00CF2817"/>
    <w:rsid w:val="00CF2863"/>
    <w:rsid w:val="00CF288E"/>
    <w:rsid w:val="00CF28D7"/>
    <w:rsid w:val="00CF28DD"/>
    <w:rsid w:val="00CF2969"/>
    <w:rsid w:val="00CF29F4"/>
    <w:rsid w:val="00CF2F6A"/>
    <w:rsid w:val="00CF3292"/>
    <w:rsid w:val="00CF3417"/>
    <w:rsid w:val="00CF352E"/>
    <w:rsid w:val="00CF3579"/>
    <w:rsid w:val="00CF35B9"/>
    <w:rsid w:val="00CF3703"/>
    <w:rsid w:val="00CF374D"/>
    <w:rsid w:val="00CF38BE"/>
    <w:rsid w:val="00CF3996"/>
    <w:rsid w:val="00CF3AC0"/>
    <w:rsid w:val="00CF3C7D"/>
    <w:rsid w:val="00CF3D4F"/>
    <w:rsid w:val="00CF3E2F"/>
    <w:rsid w:val="00CF3F03"/>
    <w:rsid w:val="00CF3F96"/>
    <w:rsid w:val="00CF3FC0"/>
    <w:rsid w:val="00CF3FC6"/>
    <w:rsid w:val="00CF3FD5"/>
    <w:rsid w:val="00CF3FF6"/>
    <w:rsid w:val="00CF4090"/>
    <w:rsid w:val="00CF42AB"/>
    <w:rsid w:val="00CF4450"/>
    <w:rsid w:val="00CF4598"/>
    <w:rsid w:val="00CF4692"/>
    <w:rsid w:val="00CF470C"/>
    <w:rsid w:val="00CF4A36"/>
    <w:rsid w:val="00CF4CC9"/>
    <w:rsid w:val="00CF4D6C"/>
    <w:rsid w:val="00CF4F78"/>
    <w:rsid w:val="00CF4FBB"/>
    <w:rsid w:val="00CF50A7"/>
    <w:rsid w:val="00CF52BE"/>
    <w:rsid w:val="00CF52DF"/>
    <w:rsid w:val="00CF5314"/>
    <w:rsid w:val="00CF5327"/>
    <w:rsid w:val="00CF5447"/>
    <w:rsid w:val="00CF54CE"/>
    <w:rsid w:val="00CF556B"/>
    <w:rsid w:val="00CF56A2"/>
    <w:rsid w:val="00CF57B9"/>
    <w:rsid w:val="00CF58E2"/>
    <w:rsid w:val="00CF594B"/>
    <w:rsid w:val="00CF59CF"/>
    <w:rsid w:val="00CF5A02"/>
    <w:rsid w:val="00CF5A47"/>
    <w:rsid w:val="00CF5B1E"/>
    <w:rsid w:val="00CF5E1D"/>
    <w:rsid w:val="00CF5EEA"/>
    <w:rsid w:val="00CF60AB"/>
    <w:rsid w:val="00CF637E"/>
    <w:rsid w:val="00CF6474"/>
    <w:rsid w:val="00CF648B"/>
    <w:rsid w:val="00CF6804"/>
    <w:rsid w:val="00CF6833"/>
    <w:rsid w:val="00CF68E0"/>
    <w:rsid w:val="00CF6908"/>
    <w:rsid w:val="00CF6940"/>
    <w:rsid w:val="00CF6965"/>
    <w:rsid w:val="00CF6A2A"/>
    <w:rsid w:val="00CF6A94"/>
    <w:rsid w:val="00CF6B1D"/>
    <w:rsid w:val="00CF6C42"/>
    <w:rsid w:val="00CF6D30"/>
    <w:rsid w:val="00CF6FD7"/>
    <w:rsid w:val="00CF6FED"/>
    <w:rsid w:val="00CF702B"/>
    <w:rsid w:val="00CF702D"/>
    <w:rsid w:val="00CF709E"/>
    <w:rsid w:val="00CF7131"/>
    <w:rsid w:val="00CF71AB"/>
    <w:rsid w:val="00CF73B6"/>
    <w:rsid w:val="00CF7419"/>
    <w:rsid w:val="00CF74CB"/>
    <w:rsid w:val="00CF74FF"/>
    <w:rsid w:val="00CF7531"/>
    <w:rsid w:val="00CF7551"/>
    <w:rsid w:val="00CF7690"/>
    <w:rsid w:val="00CF7695"/>
    <w:rsid w:val="00CF769E"/>
    <w:rsid w:val="00CF79F1"/>
    <w:rsid w:val="00CF7A6D"/>
    <w:rsid w:val="00CF7A89"/>
    <w:rsid w:val="00CF7A9A"/>
    <w:rsid w:val="00CF7F2F"/>
    <w:rsid w:val="00D002D8"/>
    <w:rsid w:val="00D003D4"/>
    <w:rsid w:val="00D005A8"/>
    <w:rsid w:val="00D00753"/>
    <w:rsid w:val="00D007E4"/>
    <w:rsid w:val="00D0091D"/>
    <w:rsid w:val="00D00C39"/>
    <w:rsid w:val="00D00C8B"/>
    <w:rsid w:val="00D00F42"/>
    <w:rsid w:val="00D01088"/>
    <w:rsid w:val="00D010AA"/>
    <w:rsid w:val="00D011DF"/>
    <w:rsid w:val="00D01339"/>
    <w:rsid w:val="00D01469"/>
    <w:rsid w:val="00D014F2"/>
    <w:rsid w:val="00D015F9"/>
    <w:rsid w:val="00D01722"/>
    <w:rsid w:val="00D01772"/>
    <w:rsid w:val="00D01C6B"/>
    <w:rsid w:val="00D01CE4"/>
    <w:rsid w:val="00D01D97"/>
    <w:rsid w:val="00D01EB4"/>
    <w:rsid w:val="00D01EC6"/>
    <w:rsid w:val="00D01F4C"/>
    <w:rsid w:val="00D01FD1"/>
    <w:rsid w:val="00D0226A"/>
    <w:rsid w:val="00D022C2"/>
    <w:rsid w:val="00D023F1"/>
    <w:rsid w:val="00D025B2"/>
    <w:rsid w:val="00D029D1"/>
    <w:rsid w:val="00D02A08"/>
    <w:rsid w:val="00D02DF1"/>
    <w:rsid w:val="00D02E61"/>
    <w:rsid w:val="00D02E77"/>
    <w:rsid w:val="00D02FF5"/>
    <w:rsid w:val="00D03037"/>
    <w:rsid w:val="00D0309F"/>
    <w:rsid w:val="00D030EF"/>
    <w:rsid w:val="00D032F5"/>
    <w:rsid w:val="00D0330E"/>
    <w:rsid w:val="00D03325"/>
    <w:rsid w:val="00D0352F"/>
    <w:rsid w:val="00D035CB"/>
    <w:rsid w:val="00D03652"/>
    <w:rsid w:val="00D036D5"/>
    <w:rsid w:val="00D03781"/>
    <w:rsid w:val="00D039D4"/>
    <w:rsid w:val="00D03ACD"/>
    <w:rsid w:val="00D03BE8"/>
    <w:rsid w:val="00D03E2C"/>
    <w:rsid w:val="00D03F46"/>
    <w:rsid w:val="00D040F1"/>
    <w:rsid w:val="00D04239"/>
    <w:rsid w:val="00D04254"/>
    <w:rsid w:val="00D04333"/>
    <w:rsid w:val="00D046B6"/>
    <w:rsid w:val="00D04772"/>
    <w:rsid w:val="00D04786"/>
    <w:rsid w:val="00D0492F"/>
    <w:rsid w:val="00D0494B"/>
    <w:rsid w:val="00D04967"/>
    <w:rsid w:val="00D04A4E"/>
    <w:rsid w:val="00D04A73"/>
    <w:rsid w:val="00D04AC3"/>
    <w:rsid w:val="00D04B06"/>
    <w:rsid w:val="00D04BA3"/>
    <w:rsid w:val="00D04BD5"/>
    <w:rsid w:val="00D04C3E"/>
    <w:rsid w:val="00D04D68"/>
    <w:rsid w:val="00D04E15"/>
    <w:rsid w:val="00D04E98"/>
    <w:rsid w:val="00D04EBC"/>
    <w:rsid w:val="00D05021"/>
    <w:rsid w:val="00D05039"/>
    <w:rsid w:val="00D05158"/>
    <w:rsid w:val="00D05380"/>
    <w:rsid w:val="00D0538A"/>
    <w:rsid w:val="00D053D4"/>
    <w:rsid w:val="00D0542E"/>
    <w:rsid w:val="00D05474"/>
    <w:rsid w:val="00D0555F"/>
    <w:rsid w:val="00D056EF"/>
    <w:rsid w:val="00D058C7"/>
    <w:rsid w:val="00D05981"/>
    <w:rsid w:val="00D05AB6"/>
    <w:rsid w:val="00D05CA9"/>
    <w:rsid w:val="00D06328"/>
    <w:rsid w:val="00D06375"/>
    <w:rsid w:val="00D063C2"/>
    <w:rsid w:val="00D063D6"/>
    <w:rsid w:val="00D06445"/>
    <w:rsid w:val="00D0644D"/>
    <w:rsid w:val="00D06612"/>
    <w:rsid w:val="00D0661E"/>
    <w:rsid w:val="00D066D3"/>
    <w:rsid w:val="00D0671C"/>
    <w:rsid w:val="00D06750"/>
    <w:rsid w:val="00D0694E"/>
    <w:rsid w:val="00D0696D"/>
    <w:rsid w:val="00D06A8D"/>
    <w:rsid w:val="00D06B37"/>
    <w:rsid w:val="00D0716C"/>
    <w:rsid w:val="00D0719C"/>
    <w:rsid w:val="00D071BB"/>
    <w:rsid w:val="00D07221"/>
    <w:rsid w:val="00D07344"/>
    <w:rsid w:val="00D073FC"/>
    <w:rsid w:val="00D074E5"/>
    <w:rsid w:val="00D07519"/>
    <w:rsid w:val="00D07570"/>
    <w:rsid w:val="00D076A4"/>
    <w:rsid w:val="00D076A6"/>
    <w:rsid w:val="00D0789D"/>
    <w:rsid w:val="00D0792A"/>
    <w:rsid w:val="00D07BA7"/>
    <w:rsid w:val="00D07E1C"/>
    <w:rsid w:val="00D07E3D"/>
    <w:rsid w:val="00D07FF2"/>
    <w:rsid w:val="00D10056"/>
    <w:rsid w:val="00D10156"/>
    <w:rsid w:val="00D10282"/>
    <w:rsid w:val="00D10421"/>
    <w:rsid w:val="00D104A9"/>
    <w:rsid w:val="00D106D5"/>
    <w:rsid w:val="00D106E1"/>
    <w:rsid w:val="00D10820"/>
    <w:rsid w:val="00D10A30"/>
    <w:rsid w:val="00D10FEB"/>
    <w:rsid w:val="00D1101C"/>
    <w:rsid w:val="00D1108E"/>
    <w:rsid w:val="00D11091"/>
    <w:rsid w:val="00D11103"/>
    <w:rsid w:val="00D11126"/>
    <w:rsid w:val="00D11139"/>
    <w:rsid w:val="00D11276"/>
    <w:rsid w:val="00D11496"/>
    <w:rsid w:val="00D11594"/>
    <w:rsid w:val="00D11862"/>
    <w:rsid w:val="00D11923"/>
    <w:rsid w:val="00D11A18"/>
    <w:rsid w:val="00D11A6A"/>
    <w:rsid w:val="00D11A73"/>
    <w:rsid w:val="00D11C5B"/>
    <w:rsid w:val="00D11C63"/>
    <w:rsid w:val="00D11DC6"/>
    <w:rsid w:val="00D11E6C"/>
    <w:rsid w:val="00D11E78"/>
    <w:rsid w:val="00D11FA3"/>
    <w:rsid w:val="00D1225A"/>
    <w:rsid w:val="00D123B5"/>
    <w:rsid w:val="00D1257D"/>
    <w:rsid w:val="00D125DA"/>
    <w:rsid w:val="00D125F9"/>
    <w:rsid w:val="00D1270A"/>
    <w:rsid w:val="00D12865"/>
    <w:rsid w:val="00D128E2"/>
    <w:rsid w:val="00D12924"/>
    <w:rsid w:val="00D129BE"/>
    <w:rsid w:val="00D12B5C"/>
    <w:rsid w:val="00D12CA7"/>
    <w:rsid w:val="00D12D23"/>
    <w:rsid w:val="00D12D5C"/>
    <w:rsid w:val="00D12D61"/>
    <w:rsid w:val="00D12D8B"/>
    <w:rsid w:val="00D12DF2"/>
    <w:rsid w:val="00D12ECF"/>
    <w:rsid w:val="00D12F43"/>
    <w:rsid w:val="00D131F8"/>
    <w:rsid w:val="00D1326C"/>
    <w:rsid w:val="00D13290"/>
    <w:rsid w:val="00D13448"/>
    <w:rsid w:val="00D1348D"/>
    <w:rsid w:val="00D134D9"/>
    <w:rsid w:val="00D13573"/>
    <w:rsid w:val="00D13799"/>
    <w:rsid w:val="00D137A2"/>
    <w:rsid w:val="00D13840"/>
    <w:rsid w:val="00D13BE8"/>
    <w:rsid w:val="00D13E22"/>
    <w:rsid w:val="00D13ED7"/>
    <w:rsid w:val="00D14045"/>
    <w:rsid w:val="00D14056"/>
    <w:rsid w:val="00D14279"/>
    <w:rsid w:val="00D14525"/>
    <w:rsid w:val="00D145C9"/>
    <w:rsid w:val="00D1462F"/>
    <w:rsid w:val="00D146CB"/>
    <w:rsid w:val="00D1473F"/>
    <w:rsid w:val="00D147D5"/>
    <w:rsid w:val="00D14945"/>
    <w:rsid w:val="00D14A3C"/>
    <w:rsid w:val="00D14B17"/>
    <w:rsid w:val="00D14B22"/>
    <w:rsid w:val="00D14B68"/>
    <w:rsid w:val="00D14BC3"/>
    <w:rsid w:val="00D14D15"/>
    <w:rsid w:val="00D14DC1"/>
    <w:rsid w:val="00D14EB4"/>
    <w:rsid w:val="00D1509B"/>
    <w:rsid w:val="00D1511A"/>
    <w:rsid w:val="00D151E6"/>
    <w:rsid w:val="00D1562C"/>
    <w:rsid w:val="00D15721"/>
    <w:rsid w:val="00D1572D"/>
    <w:rsid w:val="00D1577D"/>
    <w:rsid w:val="00D159B8"/>
    <w:rsid w:val="00D159DA"/>
    <w:rsid w:val="00D15A98"/>
    <w:rsid w:val="00D15B0B"/>
    <w:rsid w:val="00D15B96"/>
    <w:rsid w:val="00D15CA9"/>
    <w:rsid w:val="00D15D52"/>
    <w:rsid w:val="00D15F2E"/>
    <w:rsid w:val="00D16056"/>
    <w:rsid w:val="00D160B3"/>
    <w:rsid w:val="00D160F5"/>
    <w:rsid w:val="00D16126"/>
    <w:rsid w:val="00D16205"/>
    <w:rsid w:val="00D1623C"/>
    <w:rsid w:val="00D16252"/>
    <w:rsid w:val="00D16274"/>
    <w:rsid w:val="00D162B4"/>
    <w:rsid w:val="00D1633A"/>
    <w:rsid w:val="00D163BD"/>
    <w:rsid w:val="00D16524"/>
    <w:rsid w:val="00D1664C"/>
    <w:rsid w:val="00D16702"/>
    <w:rsid w:val="00D167E9"/>
    <w:rsid w:val="00D168DA"/>
    <w:rsid w:val="00D168DB"/>
    <w:rsid w:val="00D16B6B"/>
    <w:rsid w:val="00D16D8E"/>
    <w:rsid w:val="00D16DD5"/>
    <w:rsid w:val="00D17052"/>
    <w:rsid w:val="00D1710D"/>
    <w:rsid w:val="00D17652"/>
    <w:rsid w:val="00D176B4"/>
    <w:rsid w:val="00D176FF"/>
    <w:rsid w:val="00D177FC"/>
    <w:rsid w:val="00D17957"/>
    <w:rsid w:val="00D17A82"/>
    <w:rsid w:val="00D17B96"/>
    <w:rsid w:val="00D17BD3"/>
    <w:rsid w:val="00D17C0C"/>
    <w:rsid w:val="00D17C55"/>
    <w:rsid w:val="00D17FE8"/>
    <w:rsid w:val="00D2000E"/>
    <w:rsid w:val="00D201A1"/>
    <w:rsid w:val="00D201F0"/>
    <w:rsid w:val="00D203D4"/>
    <w:rsid w:val="00D20485"/>
    <w:rsid w:val="00D20528"/>
    <w:rsid w:val="00D2060E"/>
    <w:rsid w:val="00D2077D"/>
    <w:rsid w:val="00D207BE"/>
    <w:rsid w:val="00D207FD"/>
    <w:rsid w:val="00D2083C"/>
    <w:rsid w:val="00D209F0"/>
    <w:rsid w:val="00D209FF"/>
    <w:rsid w:val="00D20ABE"/>
    <w:rsid w:val="00D20B63"/>
    <w:rsid w:val="00D20C2F"/>
    <w:rsid w:val="00D20CB0"/>
    <w:rsid w:val="00D20D05"/>
    <w:rsid w:val="00D210AE"/>
    <w:rsid w:val="00D210DF"/>
    <w:rsid w:val="00D211AF"/>
    <w:rsid w:val="00D211E9"/>
    <w:rsid w:val="00D211FB"/>
    <w:rsid w:val="00D21225"/>
    <w:rsid w:val="00D2137B"/>
    <w:rsid w:val="00D213BF"/>
    <w:rsid w:val="00D214E8"/>
    <w:rsid w:val="00D21632"/>
    <w:rsid w:val="00D2191D"/>
    <w:rsid w:val="00D219F6"/>
    <w:rsid w:val="00D21A18"/>
    <w:rsid w:val="00D21A88"/>
    <w:rsid w:val="00D21ABC"/>
    <w:rsid w:val="00D21C21"/>
    <w:rsid w:val="00D21CE2"/>
    <w:rsid w:val="00D21D0A"/>
    <w:rsid w:val="00D21DC0"/>
    <w:rsid w:val="00D21E3B"/>
    <w:rsid w:val="00D21E53"/>
    <w:rsid w:val="00D21EF4"/>
    <w:rsid w:val="00D21F0F"/>
    <w:rsid w:val="00D21F6A"/>
    <w:rsid w:val="00D22012"/>
    <w:rsid w:val="00D22071"/>
    <w:rsid w:val="00D2212C"/>
    <w:rsid w:val="00D221F7"/>
    <w:rsid w:val="00D224EA"/>
    <w:rsid w:val="00D224FD"/>
    <w:rsid w:val="00D226F6"/>
    <w:rsid w:val="00D22835"/>
    <w:rsid w:val="00D228A5"/>
    <w:rsid w:val="00D2293A"/>
    <w:rsid w:val="00D22A8E"/>
    <w:rsid w:val="00D22C71"/>
    <w:rsid w:val="00D22C9D"/>
    <w:rsid w:val="00D22D60"/>
    <w:rsid w:val="00D22E45"/>
    <w:rsid w:val="00D231BD"/>
    <w:rsid w:val="00D23284"/>
    <w:rsid w:val="00D233DD"/>
    <w:rsid w:val="00D23577"/>
    <w:rsid w:val="00D2359E"/>
    <w:rsid w:val="00D235E3"/>
    <w:rsid w:val="00D237A0"/>
    <w:rsid w:val="00D23854"/>
    <w:rsid w:val="00D239F1"/>
    <w:rsid w:val="00D23A38"/>
    <w:rsid w:val="00D23A71"/>
    <w:rsid w:val="00D23A7B"/>
    <w:rsid w:val="00D23CDD"/>
    <w:rsid w:val="00D23E69"/>
    <w:rsid w:val="00D23E9E"/>
    <w:rsid w:val="00D23FA1"/>
    <w:rsid w:val="00D24033"/>
    <w:rsid w:val="00D244C3"/>
    <w:rsid w:val="00D245BE"/>
    <w:rsid w:val="00D24704"/>
    <w:rsid w:val="00D24762"/>
    <w:rsid w:val="00D24788"/>
    <w:rsid w:val="00D2479C"/>
    <w:rsid w:val="00D2486B"/>
    <w:rsid w:val="00D248D9"/>
    <w:rsid w:val="00D2493E"/>
    <w:rsid w:val="00D24983"/>
    <w:rsid w:val="00D24A51"/>
    <w:rsid w:val="00D24AFB"/>
    <w:rsid w:val="00D24B67"/>
    <w:rsid w:val="00D24C3E"/>
    <w:rsid w:val="00D24D05"/>
    <w:rsid w:val="00D24E0A"/>
    <w:rsid w:val="00D24F86"/>
    <w:rsid w:val="00D24FD8"/>
    <w:rsid w:val="00D24FFD"/>
    <w:rsid w:val="00D250A6"/>
    <w:rsid w:val="00D2516E"/>
    <w:rsid w:val="00D25194"/>
    <w:rsid w:val="00D2527B"/>
    <w:rsid w:val="00D2547F"/>
    <w:rsid w:val="00D25491"/>
    <w:rsid w:val="00D254BA"/>
    <w:rsid w:val="00D25678"/>
    <w:rsid w:val="00D25809"/>
    <w:rsid w:val="00D25929"/>
    <w:rsid w:val="00D259AB"/>
    <w:rsid w:val="00D25A4B"/>
    <w:rsid w:val="00D25B43"/>
    <w:rsid w:val="00D25C71"/>
    <w:rsid w:val="00D25CF3"/>
    <w:rsid w:val="00D25D92"/>
    <w:rsid w:val="00D25FB2"/>
    <w:rsid w:val="00D26147"/>
    <w:rsid w:val="00D26164"/>
    <w:rsid w:val="00D262AB"/>
    <w:rsid w:val="00D26381"/>
    <w:rsid w:val="00D264D0"/>
    <w:rsid w:val="00D2663B"/>
    <w:rsid w:val="00D2668D"/>
    <w:rsid w:val="00D26824"/>
    <w:rsid w:val="00D26844"/>
    <w:rsid w:val="00D26960"/>
    <w:rsid w:val="00D26974"/>
    <w:rsid w:val="00D26A9B"/>
    <w:rsid w:val="00D26B35"/>
    <w:rsid w:val="00D26B38"/>
    <w:rsid w:val="00D26C98"/>
    <w:rsid w:val="00D26CBC"/>
    <w:rsid w:val="00D26CD4"/>
    <w:rsid w:val="00D26CE8"/>
    <w:rsid w:val="00D26CF3"/>
    <w:rsid w:val="00D26E5A"/>
    <w:rsid w:val="00D26E8A"/>
    <w:rsid w:val="00D26EA6"/>
    <w:rsid w:val="00D26FA2"/>
    <w:rsid w:val="00D27054"/>
    <w:rsid w:val="00D270D5"/>
    <w:rsid w:val="00D2713A"/>
    <w:rsid w:val="00D2714C"/>
    <w:rsid w:val="00D27265"/>
    <w:rsid w:val="00D27269"/>
    <w:rsid w:val="00D27337"/>
    <w:rsid w:val="00D27373"/>
    <w:rsid w:val="00D273CE"/>
    <w:rsid w:val="00D274A9"/>
    <w:rsid w:val="00D275D0"/>
    <w:rsid w:val="00D2763F"/>
    <w:rsid w:val="00D27999"/>
    <w:rsid w:val="00D27AEA"/>
    <w:rsid w:val="00D27CDA"/>
    <w:rsid w:val="00D27D55"/>
    <w:rsid w:val="00D27D77"/>
    <w:rsid w:val="00D27EC2"/>
    <w:rsid w:val="00D300FA"/>
    <w:rsid w:val="00D3012B"/>
    <w:rsid w:val="00D302E2"/>
    <w:rsid w:val="00D303BB"/>
    <w:rsid w:val="00D3049B"/>
    <w:rsid w:val="00D30513"/>
    <w:rsid w:val="00D30602"/>
    <w:rsid w:val="00D306BB"/>
    <w:rsid w:val="00D3070F"/>
    <w:rsid w:val="00D30A2A"/>
    <w:rsid w:val="00D30A50"/>
    <w:rsid w:val="00D30AD9"/>
    <w:rsid w:val="00D30DBC"/>
    <w:rsid w:val="00D30E3F"/>
    <w:rsid w:val="00D30EE3"/>
    <w:rsid w:val="00D30FF0"/>
    <w:rsid w:val="00D31273"/>
    <w:rsid w:val="00D31276"/>
    <w:rsid w:val="00D312B1"/>
    <w:rsid w:val="00D312F1"/>
    <w:rsid w:val="00D3137E"/>
    <w:rsid w:val="00D3152F"/>
    <w:rsid w:val="00D315E6"/>
    <w:rsid w:val="00D31743"/>
    <w:rsid w:val="00D3188C"/>
    <w:rsid w:val="00D319FF"/>
    <w:rsid w:val="00D31BE7"/>
    <w:rsid w:val="00D31DE8"/>
    <w:rsid w:val="00D31E17"/>
    <w:rsid w:val="00D31F3C"/>
    <w:rsid w:val="00D31F68"/>
    <w:rsid w:val="00D31F74"/>
    <w:rsid w:val="00D3209C"/>
    <w:rsid w:val="00D32177"/>
    <w:rsid w:val="00D3245E"/>
    <w:rsid w:val="00D32485"/>
    <w:rsid w:val="00D325E6"/>
    <w:rsid w:val="00D326D7"/>
    <w:rsid w:val="00D32743"/>
    <w:rsid w:val="00D3275D"/>
    <w:rsid w:val="00D3281C"/>
    <w:rsid w:val="00D32A4D"/>
    <w:rsid w:val="00D32BD7"/>
    <w:rsid w:val="00D32BE5"/>
    <w:rsid w:val="00D32C48"/>
    <w:rsid w:val="00D32D3C"/>
    <w:rsid w:val="00D32D4F"/>
    <w:rsid w:val="00D32EB5"/>
    <w:rsid w:val="00D330C4"/>
    <w:rsid w:val="00D33371"/>
    <w:rsid w:val="00D33433"/>
    <w:rsid w:val="00D337B2"/>
    <w:rsid w:val="00D338E7"/>
    <w:rsid w:val="00D339F5"/>
    <w:rsid w:val="00D33A5A"/>
    <w:rsid w:val="00D33A78"/>
    <w:rsid w:val="00D33BDA"/>
    <w:rsid w:val="00D33BDB"/>
    <w:rsid w:val="00D3401F"/>
    <w:rsid w:val="00D340D6"/>
    <w:rsid w:val="00D34295"/>
    <w:rsid w:val="00D3429D"/>
    <w:rsid w:val="00D34320"/>
    <w:rsid w:val="00D3437A"/>
    <w:rsid w:val="00D344D7"/>
    <w:rsid w:val="00D344E9"/>
    <w:rsid w:val="00D3463F"/>
    <w:rsid w:val="00D346F6"/>
    <w:rsid w:val="00D34754"/>
    <w:rsid w:val="00D34772"/>
    <w:rsid w:val="00D34A24"/>
    <w:rsid w:val="00D34A44"/>
    <w:rsid w:val="00D34A7E"/>
    <w:rsid w:val="00D34BBB"/>
    <w:rsid w:val="00D34C9C"/>
    <w:rsid w:val="00D34D56"/>
    <w:rsid w:val="00D34DCD"/>
    <w:rsid w:val="00D34E85"/>
    <w:rsid w:val="00D34F67"/>
    <w:rsid w:val="00D350C2"/>
    <w:rsid w:val="00D35140"/>
    <w:rsid w:val="00D3532E"/>
    <w:rsid w:val="00D35392"/>
    <w:rsid w:val="00D354CE"/>
    <w:rsid w:val="00D35530"/>
    <w:rsid w:val="00D35726"/>
    <w:rsid w:val="00D35779"/>
    <w:rsid w:val="00D35965"/>
    <w:rsid w:val="00D35971"/>
    <w:rsid w:val="00D35AAB"/>
    <w:rsid w:val="00D35AB3"/>
    <w:rsid w:val="00D35B51"/>
    <w:rsid w:val="00D35C8E"/>
    <w:rsid w:val="00D35D0F"/>
    <w:rsid w:val="00D35DB7"/>
    <w:rsid w:val="00D35E75"/>
    <w:rsid w:val="00D35E78"/>
    <w:rsid w:val="00D35EF6"/>
    <w:rsid w:val="00D35F40"/>
    <w:rsid w:val="00D35FB3"/>
    <w:rsid w:val="00D36340"/>
    <w:rsid w:val="00D36439"/>
    <w:rsid w:val="00D3654D"/>
    <w:rsid w:val="00D36584"/>
    <w:rsid w:val="00D366FB"/>
    <w:rsid w:val="00D36DC2"/>
    <w:rsid w:val="00D36F4A"/>
    <w:rsid w:val="00D36F4C"/>
    <w:rsid w:val="00D37291"/>
    <w:rsid w:val="00D37317"/>
    <w:rsid w:val="00D373B0"/>
    <w:rsid w:val="00D37463"/>
    <w:rsid w:val="00D37496"/>
    <w:rsid w:val="00D37609"/>
    <w:rsid w:val="00D37699"/>
    <w:rsid w:val="00D37797"/>
    <w:rsid w:val="00D378B8"/>
    <w:rsid w:val="00D378FF"/>
    <w:rsid w:val="00D37932"/>
    <w:rsid w:val="00D37957"/>
    <w:rsid w:val="00D37BA2"/>
    <w:rsid w:val="00D37C13"/>
    <w:rsid w:val="00D37CDF"/>
    <w:rsid w:val="00D37FD8"/>
    <w:rsid w:val="00D40002"/>
    <w:rsid w:val="00D400AF"/>
    <w:rsid w:val="00D400D1"/>
    <w:rsid w:val="00D400F3"/>
    <w:rsid w:val="00D40300"/>
    <w:rsid w:val="00D40335"/>
    <w:rsid w:val="00D4055B"/>
    <w:rsid w:val="00D40765"/>
    <w:rsid w:val="00D4088E"/>
    <w:rsid w:val="00D40ADC"/>
    <w:rsid w:val="00D40B38"/>
    <w:rsid w:val="00D40C4C"/>
    <w:rsid w:val="00D40C5F"/>
    <w:rsid w:val="00D40D43"/>
    <w:rsid w:val="00D40DD2"/>
    <w:rsid w:val="00D40E15"/>
    <w:rsid w:val="00D40EB5"/>
    <w:rsid w:val="00D40FCB"/>
    <w:rsid w:val="00D4113A"/>
    <w:rsid w:val="00D41225"/>
    <w:rsid w:val="00D4149B"/>
    <w:rsid w:val="00D41582"/>
    <w:rsid w:val="00D41620"/>
    <w:rsid w:val="00D4164B"/>
    <w:rsid w:val="00D416D9"/>
    <w:rsid w:val="00D41873"/>
    <w:rsid w:val="00D41912"/>
    <w:rsid w:val="00D41949"/>
    <w:rsid w:val="00D41995"/>
    <w:rsid w:val="00D419B7"/>
    <w:rsid w:val="00D41B2E"/>
    <w:rsid w:val="00D41BB9"/>
    <w:rsid w:val="00D41C82"/>
    <w:rsid w:val="00D41DFF"/>
    <w:rsid w:val="00D4200E"/>
    <w:rsid w:val="00D4201D"/>
    <w:rsid w:val="00D420A8"/>
    <w:rsid w:val="00D420D0"/>
    <w:rsid w:val="00D422D5"/>
    <w:rsid w:val="00D4235A"/>
    <w:rsid w:val="00D423A4"/>
    <w:rsid w:val="00D42415"/>
    <w:rsid w:val="00D42453"/>
    <w:rsid w:val="00D424E6"/>
    <w:rsid w:val="00D425B2"/>
    <w:rsid w:val="00D426BE"/>
    <w:rsid w:val="00D427F1"/>
    <w:rsid w:val="00D42894"/>
    <w:rsid w:val="00D428D7"/>
    <w:rsid w:val="00D429D3"/>
    <w:rsid w:val="00D42A3D"/>
    <w:rsid w:val="00D42C93"/>
    <w:rsid w:val="00D42D67"/>
    <w:rsid w:val="00D42EEE"/>
    <w:rsid w:val="00D42F81"/>
    <w:rsid w:val="00D4314C"/>
    <w:rsid w:val="00D43191"/>
    <w:rsid w:val="00D433E3"/>
    <w:rsid w:val="00D43450"/>
    <w:rsid w:val="00D4345E"/>
    <w:rsid w:val="00D434C1"/>
    <w:rsid w:val="00D43582"/>
    <w:rsid w:val="00D43587"/>
    <w:rsid w:val="00D436E2"/>
    <w:rsid w:val="00D4375C"/>
    <w:rsid w:val="00D43780"/>
    <w:rsid w:val="00D437E6"/>
    <w:rsid w:val="00D4388C"/>
    <w:rsid w:val="00D4391F"/>
    <w:rsid w:val="00D43B69"/>
    <w:rsid w:val="00D43B7C"/>
    <w:rsid w:val="00D43B8B"/>
    <w:rsid w:val="00D43BD8"/>
    <w:rsid w:val="00D43BE4"/>
    <w:rsid w:val="00D43C73"/>
    <w:rsid w:val="00D43C87"/>
    <w:rsid w:val="00D43C9C"/>
    <w:rsid w:val="00D43D3A"/>
    <w:rsid w:val="00D43E22"/>
    <w:rsid w:val="00D43F02"/>
    <w:rsid w:val="00D43F5E"/>
    <w:rsid w:val="00D44083"/>
    <w:rsid w:val="00D440A6"/>
    <w:rsid w:val="00D44130"/>
    <w:rsid w:val="00D441AA"/>
    <w:rsid w:val="00D44574"/>
    <w:rsid w:val="00D4468C"/>
    <w:rsid w:val="00D4472A"/>
    <w:rsid w:val="00D447DA"/>
    <w:rsid w:val="00D449D6"/>
    <w:rsid w:val="00D449EF"/>
    <w:rsid w:val="00D449F6"/>
    <w:rsid w:val="00D44A87"/>
    <w:rsid w:val="00D44AC7"/>
    <w:rsid w:val="00D44F72"/>
    <w:rsid w:val="00D454F1"/>
    <w:rsid w:val="00D45511"/>
    <w:rsid w:val="00D45590"/>
    <w:rsid w:val="00D455C7"/>
    <w:rsid w:val="00D4566A"/>
    <w:rsid w:val="00D4590F"/>
    <w:rsid w:val="00D45967"/>
    <w:rsid w:val="00D45AD6"/>
    <w:rsid w:val="00D45B1B"/>
    <w:rsid w:val="00D45B3B"/>
    <w:rsid w:val="00D45BCE"/>
    <w:rsid w:val="00D45C20"/>
    <w:rsid w:val="00D45CE7"/>
    <w:rsid w:val="00D45D20"/>
    <w:rsid w:val="00D45E55"/>
    <w:rsid w:val="00D45F48"/>
    <w:rsid w:val="00D4602A"/>
    <w:rsid w:val="00D46057"/>
    <w:rsid w:val="00D460C4"/>
    <w:rsid w:val="00D46392"/>
    <w:rsid w:val="00D4648C"/>
    <w:rsid w:val="00D466A6"/>
    <w:rsid w:val="00D466FF"/>
    <w:rsid w:val="00D46738"/>
    <w:rsid w:val="00D467A4"/>
    <w:rsid w:val="00D467A6"/>
    <w:rsid w:val="00D46828"/>
    <w:rsid w:val="00D468C3"/>
    <w:rsid w:val="00D46A99"/>
    <w:rsid w:val="00D46AFD"/>
    <w:rsid w:val="00D46C83"/>
    <w:rsid w:val="00D46E19"/>
    <w:rsid w:val="00D46ED3"/>
    <w:rsid w:val="00D46F32"/>
    <w:rsid w:val="00D46FA9"/>
    <w:rsid w:val="00D46FE3"/>
    <w:rsid w:val="00D470AA"/>
    <w:rsid w:val="00D471CC"/>
    <w:rsid w:val="00D471F6"/>
    <w:rsid w:val="00D4731E"/>
    <w:rsid w:val="00D4734B"/>
    <w:rsid w:val="00D47360"/>
    <w:rsid w:val="00D474B1"/>
    <w:rsid w:val="00D4751C"/>
    <w:rsid w:val="00D4757C"/>
    <w:rsid w:val="00D47595"/>
    <w:rsid w:val="00D476D7"/>
    <w:rsid w:val="00D4780B"/>
    <w:rsid w:val="00D47884"/>
    <w:rsid w:val="00D4799F"/>
    <w:rsid w:val="00D479E5"/>
    <w:rsid w:val="00D47C64"/>
    <w:rsid w:val="00D47D84"/>
    <w:rsid w:val="00D47E0B"/>
    <w:rsid w:val="00D47E9C"/>
    <w:rsid w:val="00D47EF0"/>
    <w:rsid w:val="00D5025B"/>
    <w:rsid w:val="00D5081F"/>
    <w:rsid w:val="00D5083B"/>
    <w:rsid w:val="00D50867"/>
    <w:rsid w:val="00D50B04"/>
    <w:rsid w:val="00D50B43"/>
    <w:rsid w:val="00D50BAA"/>
    <w:rsid w:val="00D50DA2"/>
    <w:rsid w:val="00D50F0A"/>
    <w:rsid w:val="00D51528"/>
    <w:rsid w:val="00D516F8"/>
    <w:rsid w:val="00D5174D"/>
    <w:rsid w:val="00D51753"/>
    <w:rsid w:val="00D517A1"/>
    <w:rsid w:val="00D51888"/>
    <w:rsid w:val="00D51927"/>
    <w:rsid w:val="00D51955"/>
    <w:rsid w:val="00D51A07"/>
    <w:rsid w:val="00D51A11"/>
    <w:rsid w:val="00D51BB2"/>
    <w:rsid w:val="00D51BE6"/>
    <w:rsid w:val="00D51C2B"/>
    <w:rsid w:val="00D51D8E"/>
    <w:rsid w:val="00D51F66"/>
    <w:rsid w:val="00D51F85"/>
    <w:rsid w:val="00D52075"/>
    <w:rsid w:val="00D520E0"/>
    <w:rsid w:val="00D523F5"/>
    <w:rsid w:val="00D52606"/>
    <w:rsid w:val="00D526ED"/>
    <w:rsid w:val="00D526F4"/>
    <w:rsid w:val="00D52711"/>
    <w:rsid w:val="00D52821"/>
    <w:rsid w:val="00D52872"/>
    <w:rsid w:val="00D52891"/>
    <w:rsid w:val="00D528CF"/>
    <w:rsid w:val="00D529B3"/>
    <w:rsid w:val="00D52A3B"/>
    <w:rsid w:val="00D52AD5"/>
    <w:rsid w:val="00D52C46"/>
    <w:rsid w:val="00D52C50"/>
    <w:rsid w:val="00D52C8F"/>
    <w:rsid w:val="00D52CE1"/>
    <w:rsid w:val="00D52D37"/>
    <w:rsid w:val="00D52E40"/>
    <w:rsid w:val="00D52E9C"/>
    <w:rsid w:val="00D52FFB"/>
    <w:rsid w:val="00D5303F"/>
    <w:rsid w:val="00D53040"/>
    <w:rsid w:val="00D5310B"/>
    <w:rsid w:val="00D53254"/>
    <w:rsid w:val="00D5325C"/>
    <w:rsid w:val="00D53405"/>
    <w:rsid w:val="00D535B5"/>
    <w:rsid w:val="00D53687"/>
    <w:rsid w:val="00D536DF"/>
    <w:rsid w:val="00D536F2"/>
    <w:rsid w:val="00D5383C"/>
    <w:rsid w:val="00D53C1B"/>
    <w:rsid w:val="00D53D75"/>
    <w:rsid w:val="00D53E43"/>
    <w:rsid w:val="00D53F61"/>
    <w:rsid w:val="00D53F81"/>
    <w:rsid w:val="00D53FE9"/>
    <w:rsid w:val="00D54156"/>
    <w:rsid w:val="00D5425F"/>
    <w:rsid w:val="00D54300"/>
    <w:rsid w:val="00D54451"/>
    <w:rsid w:val="00D544E4"/>
    <w:rsid w:val="00D545C3"/>
    <w:rsid w:val="00D54816"/>
    <w:rsid w:val="00D548B7"/>
    <w:rsid w:val="00D54A88"/>
    <w:rsid w:val="00D54B41"/>
    <w:rsid w:val="00D54B54"/>
    <w:rsid w:val="00D54BF6"/>
    <w:rsid w:val="00D54CAD"/>
    <w:rsid w:val="00D54CFE"/>
    <w:rsid w:val="00D54E10"/>
    <w:rsid w:val="00D54E1C"/>
    <w:rsid w:val="00D54E7A"/>
    <w:rsid w:val="00D54FFE"/>
    <w:rsid w:val="00D55195"/>
    <w:rsid w:val="00D55353"/>
    <w:rsid w:val="00D5549C"/>
    <w:rsid w:val="00D554A3"/>
    <w:rsid w:val="00D55557"/>
    <w:rsid w:val="00D557C9"/>
    <w:rsid w:val="00D55838"/>
    <w:rsid w:val="00D55946"/>
    <w:rsid w:val="00D55A4E"/>
    <w:rsid w:val="00D55B15"/>
    <w:rsid w:val="00D55CF3"/>
    <w:rsid w:val="00D55E15"/>
    <w:rsid w:val="00D560F9"/>
    <w:rsid w:val="00D5616F"/>
    <w:rsid w:val="00D56231"/>
    <w:rsid w:val="00D5639A"/>
    <w:rsid w:val="00D56429"/>
    <w:rsid w:val="00D5643D"/>
    <w:rsid w:val="00D565A8"/>
    <w:rsid w:val="00D566C9"/>
    <w:rsid w:val="00D56979"/>
    <w:rsid w:val="00D56A10"/>
    <w:rsid w:val="00D56A54"/>
    <w:rsid w:val="00D56B59"/>
    <w:rsid w:val="00D56B89"/>
    <w:rsid w:val="00D56BFA"/>
    <w:rsid w:val="00D56EBB"/>
    <w:rsid w:val="00D5710D"/>
    <w:rsid w:val="00D571DB"/>
    <w:rsid w:val="00D572C9"/>
    <w:rsid w:val="00D573FD"/>
    <w:rsid w:val="00D575E7"/>
    <w:rsid w:val="00D575FE"/>
    <w:rsid w:val="00D57717"/>
    <w:rsid w:val="00D577ED"/>
    <w:rsid w:val="00D5785C"/>
    <w:rsid w:val="00D57A64"/>
    <w:rsid w:val="00D57C6F"/>
    <w:rsid w:val="00D57C78"/>
    <w:rsid w:val="00D57C7E"/>
    <w:rsid w:val="00D57D8C"/>
    <w:rsid w:val="00D57DA8"/>
    <w:rsid w:val="00D57E80"/>
    <w:rsid w:val="00D57ECB"/>
    <w:rsid w:val="00D6004F"/>
    <w:rsid w:val="00D6007D"/>
    <w:rsid w:val="00D6009D"/>
    <w:rsid w:val="00D600D2"/>
    <w:rsid w:val="00D601C5"/>
    <w:rsid w:val="00D6027A"/>
    <w:rsid w:val="00D604BB"/>
    <w:rsid w:val="00D60521"/>
    <w:rsid w:val="00D6075F"/>
    <w:rsid w:val="00D6079D"/>
    <w:rsid w:val="00D6082B"/>
    <w:rsid w:val="00D609BE"/>
    <w:rsid w:val="00D60A34"/>
    <w:rsid w:val="00D60AC9"/>
    <w:rsid w:val="00D60B79"/>
    <w:rsid w:val="00D60D59"/>
    <w:rsid w:val="00D60D5B"/>
    <w:rsid w:val="00D60DC2"/>
    <w:rsid w:val="00D6103D"/>
    <w:rsid w:val="00D61040"/>
    <w:rsid w:val="00D6105F"/>
    <w:rsid w:val="00D6119E"/>
    <w:rsid w:val="00D61291"/>
    <w:rsid w:val="00D6129A"/>
    <w:rsid w:val="00D61446"/>
    <w:rsid w:val="00D61678"/>
    <w:rsid w:val="00D616F7"/>
    <w:rsid w:val="00D6187E"/>
    <w:rsid w:val="00D61967"/>
    <w:rsid w:val="00D6196E"/>
    <w:rsid w:val="00D61A97"/>
    <w:rsid w:val="00D61D20"/>
    <w:rsid w:val="00D61E4D"/>
    <w:rsid w:val="00D61F7A"/>
    <w:rsid w:val="00D61FED"/>
    <w:rsid w:val="00D62127"/>
    <w:rsid w:val="00D6215D"/>
    <w:rsid w:val="00D6222E"/>
    <w:rsid w:val="00D623AE"/>
    <w:rsid w:val="00D62476"/>
    <w:rsid w:val="00D62581"/>
    <w:rsid w:val="00D6264B"/>
    <w:rsid w:val="00D6270E"/>
    <w:rsid w:val="00D6273F"/>
    <w:rsid w:val="00D6282C"/>
    <w:rsid w:val="00D62949"/>
    <w:rsid w:val="00D62AF9"/>
    <w:rsid w:val="00D62B3E"/>
    <w:rsid w:val="00D62D2D"/>
    <w:rsid w:val="00D62F5F"/>
    <w:rsid w:val="00D62F6C"/>
    <w:rsid w:val="00D631AD"/>
    <w:rsid w:val="00D6329D"/>
    <w:rsid w:val="00D63320"/>
    <w:rsid w:val="00D63776"/>
    <w:rsid w:val="00D637DE"/>
    <w:rsid w:val="00D638C9"/>
    <w:rsid w:val="00D63A82"/>
    <w:rsid w:val="00D63B80"/>
    <w:rsid w:val="00D63C13"/>
    <w:rsid w:val="00D63C40"/>
    <w:rsid w:val="00D63E3C"/>
    <w:rsid w:val="00D63EB7"/>
    <w:rsid w:val="00D63F9D"/>
    <w:rsid w:val="00D640A0"/>
    <w:rsid w:val="00D643B0"/>
    <w:rsid w:val="00D64584"/>
    <w:rsid w:val="00D64655"/>
    <w:rsid w:val="00D646E3"/>
    <w:rsid w:val="00D6470B"/>
    <w:rsid w:val="00D64720"/>
    <w:rsid w:val="00D648FB"/>
    <w:rsid w:val="00D64AA8"/>
    <w:rsid w:val="00D64BAD"/>
    <w:rsid w:val="00D64D40"/>
    <w:rsid w:val="00D64ED8"/>
    <w:rsid w:val="00D65091"/>
    <w:rsid w:val="00D6512B"/>
    <w:rsid w:val="00D65160"/>
    <w:rsid w:val="00D65230"/>
    <w:rsid w:val="00D6530C"/>
    <w:rsid w:val="00D65332"/>
    <w:rsid w:val="00D6547D"/>
    <w:rsid w:val="00D6553E"/>
    <w:rsid w:val="00D65717"/>
    <w:rsid w:val="00D657F3"/>
    <w:rsid w:val="00D65A80"/>
    <w:rsid w:val="00D65B2A"/>
    <w:rsid w:val="00D65B4D"/>
    <w:rsid w:val="00D65D15"/>
    <w:rsid w:val="00D65E8B"/>
    <w:rsid w:val="00D65EE2"/>
    <w:rsid w:val="00D65F23"/>
    <w:rsid w:val="00D65F29"/>
    <w:rsid w:val="00D65F6B"/>
    <w:rsid w:val="00D65F88"/>
    <w:rsid w:val="00D6623D"/>
    <w:rsid w:val="00D662B1"/>
    <w:rsid w:val="00D6634A"/>
    <w:rsid w:val="00D66359"/>
    <w:rsid w:val="00D6642A"/>
    <w:rsid w:val="00D66522"/>
    <w:rsid w:val="00D66590"/>
    <w:rsid w:val="00D66597"/>
    <w:rsid w:val="00D667BE"/>
    <w:rsid w:val="00D667C4"/>
    <w:rsid w:val="00D6688C"/>
    <w:rsid w:val="00D66937"/>
    <w:rsid w:val="00D66A18"/>
    <w:rsid w:val="00D66B4A"/>
    <w:rsid w:val="00D66C4E"/>
    <w:rsid w:val="00D66CAB"/>
    <w:rsid w:val="00D66DEB"/>
    <w:rsid w:val="00D67028"/>
    <w:rsid w:val="00D67032"/>
    <w:rsid w:val="00D6708C"/>
    <w:rsid w:val="00D67242"/>
    <w:rsid w:val="00D672EB"/>
    <w:rsid w:val="00D6744E"/>
    <w:rsid w:val="00D6746E"/>
    <w:rsid w:val="00D67635"/>
    <w:rsid w:val="00D6768F"/>
    <w:rsid w:val="00D67752"/>
    <w:rsid w:val="00D67758"/>
    <w:rsid w:val="00D67913"/>
    <w:rsid w:val="00D679DB"/>
    <w:rsid w:val="00D67A8F"/>
    <w:rsid w:val="00D67B3F"/>
    <w:rsid w:val="00D67B45"/>
    <w:rsid w:val="00D67B61"/>
    <w:rsid w:val="00D67B8B"/>
    <w:rsid w:val="00D67BC9"/>
    <w:rsid w:val="00D67C6F"/>
    <w:rsid w:val="00D67D47"/>
    <w:rsid w:val="00D67E0A"/>
    <w:rsid w:val="00D67E58"/>
    <w:rsid w:val="00D67FAF"/>
    <w:rsid w:val="00D67FCB"/>
    <w:rsid w:val="00D700CB"/>
    <w:rsid w:val="00D7040A"/>
    <w:rsid w:val="00D70536"/>
    <w:rsid w:val="00D7068F"/>
    <w:rsid w:val="00D70753"/>
    <w:rsid w:val="00D70789"/>
    <w:rsid w:val="00D70848"/>
    <w:rsid w:val="00D709BC"/>
    <w:rsid w:val="00D70A50"/>
    <w:rsid w:val="00D70AD4"/>
    <w:rsid w:val="00D70B5C"/>
    <w:rsid w:val="00D70BF9"/>
    <w:rsid w:val="00D70D07"/>
    <w:rsid w:val="00D70E25"/>
    <w:rsid w:val="00D70F68"/>
    <w:rsid w:val="00D70FA5"/>
    <w:rsid w:val="00D71075"/>
    <w:rsid w:val="00D7112A"/>
    <w:rsid w:val="00D711B6"/>
    <w:rsid w:val="00D712AC"/>
    <w:rsid w:val="00D71392"/>
    <w:rsid w:val="00D7142A"/>
    <w:rsid w:val="00D71535"/>
    <w:rsid w:val="00D71587"/>
    <w:rsid w:val="00D715BD"/>
    <w:rsid w:val="00D716A7"/>
    <w:rsid w:val="00D71747"/>
    <w:rsid w:val="00D7175D"/>
    <w:rsid w:val="00D71785"/>
    <w:rsid w:val="00D71800"/>
    <w:rsid w:val="00D7183F"/>
    <w:rsid w:val="00D71892"/>
    <w:rsid w:val="00D719C5"/>
    <w:rsid w:val="00D71A74"/>
    <w:rsid w:val="00D71B94"/>
    <w:rsid w:val="00D71BD0"/>
    <w:rsid w:val="00D71C4A"/>
    <w:rsid w:val="00D71CC0"/>
    <w:rsid w:val="00D71CE9"/>
    <w:rsid w:val="00D71D10"/>
    <w:rsid w:val="00D71E8A"/>
    <w:rsid w:val="00D71EC8"/>
    <w:rsid w:val="00D72029"/>
    <w:rsid w:val="00D720E3"/>
    <w:rsid w:val="00D72244"/>
    <w:rsid w:val="00D7225D"/>
    <w:rsid w:val="00D72262"/>
    <w:rsid w:val="00D722B2"/>
    <w:rsid w:val="00D722B7"/>
    <w:rsid w:val="00D723C1"/>
    <w:rsid w:val="00D723F0"/>
    <w:rsid w:val="00D7257C"/>
    <w:rsid w:val="00D725D1"/>
    <w:rsid w:val="00D72730"/>
    <w:rsid w:val="00D727F7"/>
    <w:rsid w:val="00D7284E"/>
    <w:rsid w:val="00D7296D"/>
    <w:rsid w:val="00D72AFA"/>
    <w:rsid w:val="00D72B27"/>
    <w:rsid w:val="00D72D51"/>
    <w:rsid w:val="00D72E28"/>
    <w:rsid w:val="00D72F84"/>
    <w:rsid w:val="00D731B7"/>
    <w:rsid w:val="00D73210"/>
    <w:rsid w:val="00D73278"/>
    <w:rsid w:val="00D73460"/>
    <w:rsid w:val="00D7347E"/>
    <w:rsid w:val="00D7350B"/>
    <w:rsid w:val="00D73544"/>
    <w:rsid w:val="00D735CF"/>
    <w:rsid w:val="00D738F9"/>
    <w:rsid w:val="00D73C18"/>
    <w:rsid w:val="00D73D0D"/>
    <w:rsid w:val="00D73DA2"/>
    <w:rsid w:val="00D73F40"/>
    <w:rsid w:val="00D73FCF"/>
    <w:rsid w:val="00D73FD3"/>
    <w:rsid w:val="00D7421F"/>
    <w:rsid w:val="00D74294"/>
    <w:rsid w:val="00D7435A"/>
    <w:rsid w:val="00D74378"/>
    <w:rsid w:val="00D74459"/>
    <w:rsid w:val="00D744B2"/>
    <w:rsid w:val="00D746B3"/>
    <w:rsid w:val="00D74765"/>
    <w:rsid w:val="00D74853"/>
    <w:rsid w:val="00D74862"/>
    <w:rsid w:val="00D7494F"/>
    <w:rsid w:val="00D74A26"/>
    <w:rsid w:val="00D74A4F"/>
    <w:rsid w:val="00D74A7A"/>
    <w:rsid w:val="00D74B4C"/>
    <w:rsid w:val="00D74BD3"/>
    <w:rsid w:val="00D74D98"/>
    <w:rsid w:val="00D74DC3"/>
    <w:rsid w:val="00D74EA4"/>
    <w:rsid w:val="00D750A4"/>
    <w:rsid w:val="00D7515C"/>
    <w:rsid w:val="00D7518F"/>
    <w:rsid w:val="00D752F7"/>
    <w:rsid w:val="00D7531F"/>
    <w:rsid w:val="00D7543C"/>
    <w:rsid w:val="00D754DE"/>
    <w:rsid w:val="00D75587"/>
    <w:rsid w:val="00D756EB"/>
    <w:rsid w:val="00D75701"/>
    <w:rsid w:val="00D75841"/>
    <w:rsid w:val="00D75C83"/>
    <w:rsid w:val="00D75C97"/>
    <w:rsid w:val="00D75CA8"/>
    <w:rsid w:val="00D75D6A"/>
    <w:rsid w:val="00D75D80"/>
    <w:rsid w:val="00D75D92"/>
    <w:rsid w:val="00D75D94"/>
    <w:rsid w:val="00D75DBA"/>
    <w:rsid w:val="00D75F13"/>
    <w:rsid w:val="00D75F2E"/>
    <w:rsid w:val="00D75F4D"/>
    <w:rsid w:val="00D7604C"/>
    <w:rsid w:val="00D762BC"/>
    <w:rsid w:val="00D7630F"/>
    <w:rsid w:val="00D76486"/>
    <w:rsid w:val="00D76506"/>
    <w:rsid w:val="00D76665"/>
    <w:rsid w:val="00D76712"/>
    <w:rsid w:val="00D76833"/>
    <w:rsid w:val="00D76861"/>
    <w:rsid w:val="00D769A6"/>
    <w:rsid w:val="00D76ABA"/>
    <w:rsid w:val="00D76C83"/>
    <w:rsid w:val="00D76C9D"/>
    <w:rsid w:val="00D76DE1"/>
    <w:rsid w:val="00D76FA5"/>
    <w:rsid w:val="00D77076"/>
    <w:rsid w:val="00D7717B"/>
    <w:rsid w:val="00D7726E"/>
    <w:rsid w:val="00D7732F"/>
    <w:rsid w:val="00D775EE"/>
    <w:rsid w:val="00D776C4"/>
    <w:rsid w:val="00D776D9"/>
    <w:rsid w:val="00D776FB"/>
    <w:rsid w:val="00D7784A"/>
    <w:rsid w:val="00D77A31"/>
    <w:rsid w:val="00D77B41"/>
    <w:rsid w:val="00D77BF5"/>
    <w:rsid w:val="00D77C35"/>
    <w:rsid w:val="00D77C45"/>
    <w:rsid w:val="00D77DF1"/>
    <w:rsid w:val="00D77DFE"/>
    <w:rsid w:val="00D8004B"/>
    <w:rsid w:val="00D80118"/>
    <w:rsid w:val="00D80205"/>
    <w:rsid w:val="00D8041F"/>
    <w:rsid w:val="00D80563"/>
    <w:rsid w:val="00D8057A"/>
    <w:rsid w:val="00D805D6"/>
    <w:rsid w:val="00D8062F"/>
    <w:rsid w:val="00D80681"/>
    <w:rsid w:val="00D807DA"/>
    <w:rsid w:val="00D80975"/>
    <w:rsid w:val="00D809D2"/>
    <w:rsid w:val="00D80A38"/>
    <w:rsid w:val="00D80A61"/>
    <w:rsid w:val="00D80ADC"/>
    <w:rsid w:val="00D80DD5"/>
    <w:rsid w:val="00D80DF1"/>
    <w:rsid w:val="00D80E29"/>
    <w:rsid w:val="00D80F80"/>
    <w:rsid w:val="00D813EC"/>
    <w:rsid w:val="00D8144D"/>
    <w:rsid w:val="00D81583"/>
    <w:rsid w:val="00D815F8"/>
    <w:rsid w:val="00D816BA"/>
    <w:rsid w:val="00D816BD"/>
    <w:rsid w:val="00D81726"/>
    <w:rsid w:val="00D818C8"/>
    <w:rsid w:val="00D819B4"/>
    <w:rsid w:val="00D81D63"/>
    <w:rsid w:val="00D81E6C"/>
    <w:rsid w:val="00D82049"/>
    <w:rsid w:val="00D8206C"/>
    <w:rsid w:val="00D820F6"/>
    <w:rsid w:val="00D82227"/>
    <w:rsid w:val="00D8246B"/>
    <w:rsid w:val="00D824B6"/>
    <w:rsid w:val="00D824D1"/>
    <w:rsid w:val="00D824D8"/>
    <w:rsid w:val="00D8258E"/>
    <w:rsid w:val="00D82676"/>
    <w:rsid w:val="00D82700"/>
    <w:rsid w:val="00D82793"/>
    <w:rsid w:val="00D82861"/>
    <w:rsid w:val="00D828DE"/>
    <w:rsid w:val="00D82979"/>
    <w:rsid w:val="00D82A9E"/>
    <w:rsid w:val="00D82B78"/>
    <w:rsid w:val="00D82B91"/>
    <w:rsid w:val="00D82B99"/>
    <w:rsid w:val="00D82E09"/>
    <w:rsid w:val="00D830F8"/>
    <w:rsid w:val="00D83202"/>
    <w:rsid w:val="00D83225"/>
    <w:rsid w:val="00D83270"/>
    <w:rsid w:val="00D832A7"/>
    <w:rsid w:val="00D8341C"/>
    <w:rsid w:val="00D8379D"/>
    <w:rsid w:val="00D837C0"/>
    <w:rsid w:val="00D8387E"/>
    <w:rsid w:val="00D83883"/>
    <w:rsid w:val="00D838A1"/>
    <w:rsid w:val="00D8394E"/>
    <w:rsid w:val="00D8395B"/>
    <w:rsid w:val="00D839D8"/>
    <w:rsid w:val="00D83B10"/>
    <w:rsid w:val="00D83B9F"/>
    <w:rsid w:val="00D83C30"/>
    <w:rsid w:val="00D83CB8"/>
    <w:rsid w:val="00D83D05"/>
    <w:rsid w:val="00D83DBA"/>
    <w:rsid w:val="00D83E79"/>
    <w:rsid w:val="00D83F49"/>
    <w:rsid w:val="00D83FDC"/>
    <w:rsid w:val="00D83FF5"/>
    <w:rsid w:val="00D8409A"/>
    <w:rsid w:val="00D840DA"/>
    <w:rsid w:val="00D84194"/>
    <w:rsid w:val="00D842AD"/>
    <w:rsid w:val="00D84303"/>
    <w:rsid w:val="00D8441A"/>
    <w:rsid w:val="00D845A8"/>
    <w:rsid w:val="00D84632"/>
    <w:rsid w:val="00D8477A"/>
    <w:rsid w:val="00D847A5"/>
    <w:rsid w:val="00D84904"/>
    <w:rsid w:val="00D84971"/>
    <w:rsid w:val="00D84CE5"/>
    <w:rsid w:val="00D84D1D"/>
    <w:rsid w:val="00D84FEF"/>
    <w:rsid w:val="00D85014"/>
    <w:rsid w:val="00D85269"/>
    <w:rsid w:val="00D8532A"/>
    <w:rsid w:val="00D85621"/>
    <w:rsid w:val="00D8572F"/>
    <w:rsid w:val="00D857C5"/>
    <w:rsid w:val="00D857F7"/>
    <w:rsid w:val="00D85824"/>
    <w:rsid w:val="00D8589B"/>
    <w:rsid w:val="00D8598C"/>
    <w:rsid w:val="00D85AD4"/>
    <w:rsid w:val="00D85CA2"/>
    <w:rsid w:val="00D85CC0"/>
    <w:rsid w:val="00D85D2E"/>
    <w:rsid w:val="00D85D5F"/>
    <w:rsid w:val="00D85D7B"/>
    <w:rsid w:val="00D85DD6"/>
    <w:rsid w:val="00D85DE3"/>
    <w:rsid w:val="00D85FAE"/>
    <w:rsid w:val="00D86038"/>
    <w:rsid w:val="00D86089"/>
    <w:rsid w:val="00D8608F"/>
    <w:rsid w:val="00D860AF"/>
    <w:rsid w:val="00D86147"/>
    <w:rsid w:val="00D8622D"/>
    <w:rsid w:val="00D86639"/>
    <w:rsid w:val="00D86656"/>
    <w:rsid w:val="00D866D6"/>
    <w:rsid w:val="00D8672B"/>
    <w:rsid w:val="00D86754"/>
    <w:rsid w:val="00D86824"/>
    <w:rsid w:val="00D86893"/>
    <w:rsid w:val="00D8691B"/>
    <w:rsid w:val="00D86967"/>
    <w:rsid w:val="00D86A24"/>
    <w:rsid w:val="00D86A7D"/>
    <w:rsid w:val="00D86A84"/>
    <w:rsid w:val="00D86B12"/>
    <w:rsid w:val="00D86BC2"/>
    <w:rsid w:val="00D86C3A"/>
    <w:rsid w:val="00D86C7A"/>
    <w:rsid w:val="00D86C82"/>
    <w:rsid w:val="00D86D0E"/>
    <w:rsid w:val="00D86D10"/>
    <w:rsid w:val="00D86DED"/>
    <w:rsid w:val="00D86ECE"/>
    <w:rsid w:val="00D86F09"/>
    <w:rsid w:val="00D86FC1"/>
    <w:rsid w:val="00D86FCA"/>
    <w:rsid w:val="00D87015"/>
    <w:rsid w:val="00D87027"/>
    <w:rsid w:val="00D8708B"/>
    <w:rsid w:val="00D870C0"/>
    <w:rsid w:val="00D8731E"/>
    <w:rsid w:val="00D87353"/>
    <w:rsid w:val="00D8743C"/>
    <w:rsid w:val="00D8746A"/>
    <w:rsid w:val="00D874AC"/>
    <w:rsid w:val="00D87681"/>
    <w:rsid w:val="00D8777A"/>
    <w:rsid w:val="00D87795"/>
    <w:rsid w:val="00D877F3"/>
    <w:rsid w:val="00D878BC"/>
    <w:rsid w:val="00D8797E"/>
    <w:rsid w:val="00D8798D"/>
    <w:rsid w:val="00D879A1"/>
    <w:rsid w:val="00D87A3A"/>
    <w:rsid w:val="00D87C16"/>
    <w:rsid w:val="00D87C58"/>
    <w:rsid w:val="00D87EFE"/>
    <w:rsid w:val="00D87F24"/>
    <w:rsid w:val="00D87F76"/>
    <w:rsid w:val="00D9002B"/>
    <w:rsid w:val="00D90055"/>
    <w:rsid w:val="00D9006A"/>
    <w:rsid w:val="00D9020E"/>
    <w:rsid w:val="00D90423"/>
    <w:rsid w:val="00D90672"/>
    <w:rsid w:val="00D906B9"/>
    <w:rsid w:val="00D90852"/>
    <w:rsid w:val="00D90912"/>
    <w:rsid w:val="00D90B7A"/>
    <w:rsid w:val="00D90BDA"/>
    <w:rsid w:val="00D90BEC"/>
    <w:rsid w:val="00D90C25"/>
    <w:rsid w:val="00D90CBC"/>
    <w:rsid w:val="00D90D77"/>
    <w:rsid w:val="00D90EC4"/>
    <w:rsid w:val="00D90F35"/>
    <w:rsid w:val="00D90F67"/>
    <w:rsid w:val="00D91029"/>
    <w:rsid w:val="00D9125C"/>
    <w:rsid w:val="00D9129C"/>
    <w:rsid w:val="00D91364"/>
    <w:rsid w:val="00D9140E"/>
    <w:rsid w:val="00D914CC"/>
    <w:rsid w:val="00D91501"/>
    <w:rsid w:val="00D91519"/>
    <w:rsid w:val="00D91688"/>
    <w:rsid w:val="00D91856"/>
    <w:rsid w:val="00D918A8"/>
    <w:rsid w:val="00D91944"/>
    <w:rsid w:val="00D91A0C"/>
    <w:rsid w:val="00D91A66"/>
    <w:rsid w:val="00D91B4A"/>
    <w:rsid w:val="00D91B95"/>
    <w:rsid w:val="00D91C96"/>
    <w:rsid w:val="00D91D29"/>
    <w:rsid w:val="00D91D46"/>
    <w:rsid w:val="00D91EFD"/>
    <w:rsid w:val="00D91F01"/>
    <w:rsid w:val="00D91FBC"/>
    <w:rsid w:val="00D92153"/>
    <w:rsid w:val="00D923C8"/>
    <w:rsid w:val="00D9246F"/>
    <w:rsid w:val="00D924C0"/>
    <w:rsid w:val="00D925D3"/>
    <w:rsid w:val="00D92981"/>
    <w:rsid w:val="00D92A4C"/>
    <w:rsid w:val="00D92C6D"/>
    <w:rsid w:val="00D92E32"/>
    <w:rsid w:val="00D93287"/>
    <w:rsid w:val="00D93938"/>
    <w:rsid w:val="00D93C92"/>
    <w:rsid w:val="00D93C9E"/>
    <w:rsid w:val="00D93D8C"/>
    <w:rsid w:val="00D93DA4"/>
    <w:rsid w:val="00D93DBC"/>
    <w:rsid w:val="00D93E6B"/>
    <w:rsid w:val="00D93EDD"/>
    <w:rsid w:val="00D93EF2"/>
    <w:rsid w:val="00D93F24"/>
    <w:rsid w:val="00D93F3A"/>
    <w:rsid w:val="00D940D7"/>
    <w:rsid w:val="00D94105"/>
    <w:rsid w:val="00D942BD"/>
    <w:rsid w:val="00D942D4"/>
    <w:rsid w:val="00D94336"/>
    <w:rsid w:val="00D94347"/>
    <w:rsid w:val="00D9434B"/>
    <w:rsid w:val="00D94469"/>
    <w:rsid w:val="00D9448A"/>
    <w:rsid w:val="00D944C4"/>
    <w:rsid w:val="00D944D1"/>
    <w:rsid w:val="00D94519"/>
    <w:rsid w:val="00D945DC"/>
    <w:rsid w:val="00D94633"/>
    <w:rsid w:val="00D9465D"/>
    <w:rsid w:val="00D947FD"/>
    <w:rsid w:val="00D94922"/>
    <w:rsid w:val="00D94A61"/>
    <w:rsid w:val="00D94AA0"/>
    <w:rsid w:val="00D94AA6"/>
    <w:rsid w:val="00D94B06"/>
    <w:rsid w:val="00D94B9D"/>
    <w:rsid w:val="00D94D31"/>
    <w:rsid w:val="00D94EA1"/>
    <w:rsid w:val="00D94FB8"/>
    <w:rsid w:val="00D94FC3"/>
    <w:rsid w:val="00D95005"/>
    <w:rsid w:val="00D95103"/>
    <w:rsid w:val="00D952A0"/>
    <w:rsid w:val="00D9545A"/>
    <w:rsid w:val="00D9570D"/>
    <w:rsid w:val="00D957B6"/>
    <w:rsid w:val="00D957FC"/>
    <w:rsid w:val="00D958FF"/>
    <w:rsid w:val="00D9591A"/>
    <w:rsid w:val="00D9594A"/>
    <w:rsid w:val="00D95A04"/>
    <w:rsid w:val="00D95A10"/>
    <w:rsid w:val="00D95A32"/>
    <w:rsid w:val="00D95C7B"/>
    <w:rsid w:val="00D95C8E"/>
    <w:rsid w:val="00D95CFF"/>
    <w:rsid w:val="00D95D26"/>
    <w:rsid w:val="00D95EE8"/>
    <w:rsid w:val="00D95EF3"/>
    <w:rsid w:val="00D96089"/>
    <w:rsid w:val="00D961D9"/>
    <w:rsid w:val="00D9620A"/>
    <w:rsid w:val="00D9625F"/>
    <w:rsid w:val="00D9629B"/>
    <w:rsid w:val="00D962AD"/>
    <w:rsid w:val="00D962FB"/>
    <w:rsid w:val="00D96334"/>
    <w:rsid w:val="00D96435"/>
    <w:rsid w:val="00D96486"/>
    <w:rsid w:val="00D965B7"/>
    <w:rsid w:val="00D966B1"/>
    <w:rsid w:val="00D966C2"/>
    <w:rsid w:val="00D96880"/>
    <w:rsid w:val="00D969BE"/>
    <w:rsid w:val="00D96A1D"/>
    <w:rsid w:val="00D96A54"/>
    <w:rsid w:val="00D96A61"/>
    <w:rsid w:val="00D96B03"/>
    <w:rsid w:val="00D96B6E"/>
    <w:rsid w:val="00D96C45"/>
    <w:rsid w:val="00D96D78"/>
    <w:rsid w:val="00D97219"/>
    <w:rsid w:val="00D972B7"/>
    <w:rsid w:val="00D972E3"/>
    <w:rsid w:val="00D97402"/>
    <w:rsid w:val="00D97583"/>
    <w:rsid w:val="00D975C7"/>
    <w:rsid w:val="00D975EA"/>
    <w:rsid w:val="00D9778E"/>
    <w:rsid w:val="00D977CE"/>
    <w:rsid w:val="00D97913"/>
    <w:rsid w:val="00D9794C"/>
    <w:rsid w:val="00D979AA"/>
    <w:rsid w:val="00D97A69"/>
    <w:rsid w:val="00D97B28"/>
    <w:rsid w:val="00D97C38"/>
    <w:rsid w:val="00D97E27"/>
    <w:rsid w:val="00D97E64"/>
    <w:rsid w:val="00D97E79"/>
    <w:rsid w:val="00D97F47"/>
    <w:rsid w:val="00DA0028"/>
    <w:rsid w:val="00DA003C"/>
    <w:rsid w:val="00DA01A4"/>
    <w:rsid w:val="00DA01CC"/>
    <w:rsid w:val="00DA02A0"/>
    <w:rsid w:val="00DA0587"/>
    <w:rsid w:val="00DA0723"/>
    <w:rsid w:val="00DA07A7"/>
    <w:rsid w:val="00DA0823"/>
    <w:rsid w:val="00DA0847"/>
    <w:rsid w:val="00DA09FD"/>
    <w:rsid w:val="00DA0B7E"/>
    <w:rsid w:val="00DA0C53"/>
    <w:rsid w:val="00DA0C65"/>
    <w:rsid w:val="00DA0E15"/>
    <w:rsid w:val="00DA116A"/>
    <w:rsid w:val="00DA1345"/>
    <w:rsid w:val="00DA1440"/>
    <w:rsid w:val="00DA1476"/>
    <w:rsid w:val="00DA157D"/>
    <w:rsid w:val="00DA1701"/>
    <w:rsid w:val="00DA173E"/>
    <w:rsid w:val="00DA17F6"/>
    <w:rsid w:val="00DA180C"/>
    <w:rsid w:val="00DA195C"/>
    <w:rsid w:val="00DA1AA8"/>
    <w:rsid w:val="00DA1ABF"/>
    <w:rsid w:val="00DA1BD6"/>
    <w:rsid w:val="00DA1C54"/>
    <w:rsid w:val="00DA1C5B"/>
    <w:rsid w:val="00DA1C7C"/>
    <w:rsid w:val="00DA1C7F"/>
    <w:rsid w:val="00DA1CAF"/>
    <w:rsid w:val="00DA1CDB"/>
    <w:rsid w:val="00DA1CE3"/>
    <w:rsid w:val="00DA1D42"/>
    <w:rsid w:val="00DA21A2"/>
    <w:rsid w:val="00DA21D3"/>
    <w:rsid w:val="00DA2290"/>
    <w:rsid w:val="00DA23C1"/>
    <w:rsid w:val="00DA2552"/>
    <w:rsid w:val="00DA257E"/>
    <w:rsid w:val="00DA266B"/>
    <w:rsid w:val="00DA272D"/>
    <w:rsid w:val="00DA29E0"/>
    <w:rsid w:val="00DA29E8"/>
    <w:rsid w:val="00DA2A8A"/>
    <w:rsid w:val="00DA2B24"/>
    <w:rsid w:val="00DA2C12"/>
    <w:rsid w:val="00DA2C1B"/>
    <w:rsid w:val="00DA2C1E"/>
    <w:rsid w:val="00DA2CFA"/>
    <w:rsid w:val="00DA2ECB"/>
    <w:rsid w:val="00DA2EDB"/>
    <w:rsid w:val="00DA2FD7"/>
    <w:rsid w:val="00DA311A"/>
    <w:rsid w:val="00DA32A5"/>
    <w:rsid w:val="00DA332D"/>
    <w:rsid w:val="00DA3399"/>
    <w:rsid w:val="00DA33E8"/>
    <w:rsid w:val="00DA35DB"/>
    <w:rsid w:val="00DA3605"/>
    <w:rsid w:val="00DA3660"/>
    <w:rsid w:val="00DA37AF"/>
    <w:rsid w:val="00DA38BA"/>
    <w:rsid w:val="00DA3A84"/>
    <w:rsid w:val="00DA3BE5"/>
    <w:rsid w:val="00DA3D0A"/>
    <w:rsid w:val="00DA3EE0"/>
    <w:rsid w:val="00DA4028"/>
    <w:rsid w:val="00DA4035"/>
    <w:rsid w:val="00DA40A1"/>
    <w:rsid w:val="00DA40F9"/>
    <w:rsid w:val="00DA4118"/>
    <w:rsid w:val="00DA4270"/>
    <w:rsid w:val="00DA46AA"/>
    <w:rsid w:val="00DA4840"/>
    <w:rsid w:val="00DA487F"/>
    <w:rsid w:val="00DA49AC"/>
    <w:rsid w:val="00DA4A53"/>
    <w:rsid w:val="00DA4B6D"/>
    <w:rsid w:val="00DA4C90"/>
    <w:rsid w:val="00DA4D9A"/>
    <w:rsid w:val="00DA4F3F"/>
    <w:rsid w:val="00DA4F8F"/>
    <w:rsid w:val="00DA4FE2"/>
    <w:rsid w:val="00DA500C"/>
    <w:rsid w:val="00DA5174"/>
    <w:rsid w:val="00DA5339"/>
    <w:rsid w:val="00DA53DF"/>
    <w:rsid w:val="00DA541D"/>
    <w:rsid w:val="00DA5480"/>
    <w:rsid w:val="00DA5672"/>
    <w:rsid w:val="00DA59E8"/>
    <w:rsid w:val="00DA5BD0"/>
    <w:rsid w:val="00DA5C6E"/>
    <w:rsid w:val="00DA5D1E"/>
    <w:rsid w:val="00DA5E8D"/>
    <w:rsid w:val="00DA5EFA"/>
    <w:rsid w:val="00DA5FEB"/>
    <w:rsid w:val="00DA6026"/>
    <w:rsid w:val="00DA605F"/>
    <w:rsid w:val="00DA643F"/>
    <w:rsid w:val="00DA6502"/>
    <w:rsid w:val="00DA65C0"/>
    <w:rsid w:val="00DA6802"/>
    <w:rsid w:val="00DA6847"/>
    <w:rsid w:val="00DA6903"/>
    <w:rsid w:val="00DA6943"/>
    <w:rsid w:val="00DA6963"/>
    <w:rsid w:val="00DA6A25"/>
    <w:rsid w:val="00DA6B7E"/>
    <w:rsid w:val="00DA6BA9"/>
    <w:rsid w:val="00DA6BB2"/>
    <w:rsid w:val="00DA6CA1"/>
    <w:rsid w:val="00DA6D66"/>
    <w:rsid w:val="00DA6DA5"/>
    <w:rsid w:val="00DA6DBE"/>
    <w:rsid w:val="00DA6DF4"/>
    <w:rsid w:val="00DA6EC8"/>
    <w:rsid w:val="00DA6F98"/>
    <w:rsid w:val="00DA7014"/>
    <w:rsid w:val="00DA7050"/>
    <w:rsid w:val="00DA70C4"/>
    <w:rsid w:val="00DA71F6"/>
    <w:rsid w:val="00DA7204"/>
    <w:rsid w:val="00DA7295"/>
    <w:rsid w:val="00DA7466"/>
    <w:rsid w:val="00DA756C"/>
    <w:rsid w:val="00DA779E"/>
    <w:rsid w:val="00DA7899"/>
    <w:rsid w:val="00DA7922"/>
    <w:rsid w:val="00DA79C6"/>
    <w:rsid w:val="00DA79F0"/>
    <w:rsid w:val="00DA7B16"/>
    <w:rsid w:val="00DA7B1B"/>
    <w:rsid w:val="00DA7C0E"/>
    <w:rsid w:val="00DA7C47"/>
    <w:rsid w:val="00DA7D07"/>
    <w:rsid w:val="00DA7D60"/>
    <w:rsid w:val="00DA7D75"/>
    <w:rsid w:val="00DA7D7F"/>
    <w:rsid w:val="00DA7DB4"/>
    <w:rsid w:val="00DA7E5B"/>
    <w:rsid w:val="00DA7F31"/>
    <w:rsid w:val="00DA7F9E"/>
    <w:rsid w:val="00DA7FE2"/>
    <w:rsid w:val="00DB014A"/>
    <w:rsid w:val="00DB0193"/>
    <w:rsid w:val="00DB029F"/>
    <w:rsid w:val="00DB0331"/>
    <w:rsid w:val="00DB034C"/>
    <w:rsid w:val="00DB048D"/>
    <w:rsid w:val="00DB04B3"/>
    <w:rsid w:val="00DB04C0"/>
    <w:rsid w:val="00DB060E"/>
    <w:rsid w:val="00DB0763"/>
    <w:rsid w:val="00DB089C"/>
    <w:rsid w:val="00DB08CF"/>
    <w:rsid w:val="00DB09D4"/>
    <w:rsid w:val="00DB0AEC"/>
    <w:rsid w:val="00DB0C4A"/>
    <w:rsid w:val="00DB0CA1"/>
    <w:rsid w:val="00DB0D29"/>
    <w:rsid w:val="00DB0D51"/>
    <w:rsid w:val="00DB0D5F"/>
    <w:rsid w:val="00DB0ECE"/>
    <w:rsid w:val="00DB0F1A"/>
    <w:rsid w:val="00DB0F92"/>
    <w:rsid w:val="00DB0FD2"/>
    <w:rsid w:val="00DB100D"/>
    <w:rsid w:val="00DB10B5"/>
    <w:rsid w:val="00DB11FA"/>
    <w:rsid w:val="00DB1208"/>
    <w:rsid w:val="00DB126A"/>
    <w:rsid w:val="00DB135C"/>
    <w:rsid w:val="00DB1378"/>
    <w:rsid w:val="00DB13F1"/>
    <w:rsid w:val="00DB1455"/>
    <w:rsid w:val="00DB14E4"/>
    <w:rsid w:val="00DB14EA"/>
    <w:rsid w:val="00DB157C"/>
    <w:rsid w:val="00DB1847"/>
    <w:rsid w:val="00DB1941"/>
    <w:rsid w:val="00DB1AAE"/>
    <w:rsid w:val="00DB1CB0"/>
    <w:rsid w:val="00DB1E65"/>
    <w:rsid w:val="00DB1FD8"/>
    <w:rsid w:val="00DB20B3"/>
    <w:rsid w:val="00DB2180"/>
    <w:rsid w:val="00DB2192"/>
    <w:rsid w:val="00DB22FD"/>
    <w:rsid w:val="00DB23AF"/>
    <w:rsid w:val="00DB246F"/>
    <w:rsid w:val="00DB249E"/>
    <w:rsid w:val="00DB24FD"/>
    <w:rsid w:val="00DB2633"/>
    <w:rsid w:val="00DB269E"/>
    <w:rsid w:val="00DB27DC"/>
    <w:rsid w:val="00DB2905"/>
    <w:rsid w:val="00DB2AA0"/>
    <w:rsid w:val="00DB2C68"/>
    <w:rsid w:val="00DB2D04"/>
    <w:rsid w:val="00DB2E90"/>
    <w:rsid w:val="00DB2F5A"/>
    <w:rsid w:val="00DB3060"/>
    <w:rsid w:val="00DB30E1"/>
    <w:rsid w:val="00DB311A"/>
    <w:rsid w:val="00DB3384"/>
    <w:rsid w:val="00DB3496"/>
    <w:rsid w:val="00DB3537"/>
    <w:rsid w:val="00DB3652"/>
    <w:rsid w:val="00DB38BB"/>
    <w:rsid w:val="00DB39D3"/>
    <w:rsid w:val="00DB3A41"/>
    <w:rsid w:val="00DB3A9E"/>
    <w:rsid w:val="00DB3AB4"/>
    <w:rsid w:val="00DB3B60"/>
    <w:rsid w:val="00DB3B99"/>
    <w:rsid w:val="00DB3C5C"/>
    <w:rsid w:val="00DB3C95"/>
    <w:rsid w:val="00DB3CDD"/>
    <w:rsid w:val="00DB3CE2"/>
    <w:rsid w:val="00DB3EA2"/>
    <w:rsid w:val="00DB3ECF"/>
    <w:rsid w:val="00DB3EF2"/>
    <w:rsid w:val="00DB40D4"/>
    <w:rsid w:val="00DB4138"/>
    <w:rsid w:val="00DB436A"/>
    <w:rsid w:val="00DB453D"/>
    <w:rsid w:val="00DB472E"/>
    <w:rsid w:val="00DB47B1"/>
    <w:rsid w:val="00DB47D2"/>
    <w:rsid w:val="00DB49DA"/>
    <w:rsid w:val="00DB4BBA"/>
    <w:rsid w:val="00DB4DF2"/>
    <w:rsid w:val="00DB4F40"/>
    <w:rsid w:val="00DB4F7B"/>
    <w:rsid w:val="00DB50FA"/>
    <w:rsid w:val="00DB510C"/>
    <w:rsid w:val="00DB5223"/>
    <w:rsid w:val="00DB5256"/>
    <w:rsid w:val="00DB54E2"/>
    <w:rsid w:val="00DB577E"/>
    <w:rsid w:val="00DB5832"/>
    <w:rsid w:val="00DB58AC"/>
    <w:rsid w:val="00DB58B0"/>
    <w:rsid w:val="00DB5965"/>
    <w:rsid w:val="00DB59C9"/>
    <w:rsid w:val="00DB59CE"/>
    <w:rsid w:val="00DB5B17"/>
    <w:rsid w:val="00DB5B1F"/>
    <w:rsid w:val="00DB5C80"/>
    <w:rsid w:val="00DB5D18"/>
    <w:rsid w:val="00DB5E34"/>
    <w:rsid w:val="00DB5E66"/>
    <w:rsid w:val="00DB5EAB"/>
    <w:rsid w:val="00DB5EF4"/>
    <w:rsid w:val="00DB5FB3"/>
    <w:rsid w:val="00DB612F"/>
    <w:rsid w:val="00DB63CE"/>
    <w:rsid w:val="00DB63E6"/>
    <w:rsid w:val="00DB648F"/>
    <w:rsid w:val="00DB685E"/>
    <w:rsid w:val="00DB68DA"/>
    <w:rsid w:val="00DB6A36"/>
    <w:rsid w:val="00DB6C9C"/>
    <w:rsid w:val="00DB6CFF"/>
    <w:rsid w:val="00DB6DA8"/>
    <w:rsid w:val="00DB6E43"/>
    <w:rsid w:val="00DB6F22"/>
    <w:rsid w:val="00DB70B1"/>
    <w:rsid w:val="00DB7173"/>
    <w:rsid w:val="00DB72E6"/>
    <w:rsid w:val="00DB7343"/>
    <w:rsid w:val="00DB7420"/>
    <w:rsid w:val="00DB74BD"/>
    <w:rsid w:val="00DB760B"/>
    <w:rsid w:val="00DB770B"/>
    <w:rsid w:val="00DB779D"/>
    <w:rsid w:val="00DB77DC"/>
    <w:rsid w:val="00DB7959"/>
    <w:rsid w:val="00DB7988"/>
    <w:rsid w:val="00DB79F0"/>
    <w:rsid w:val="00DB7D5D"/>
    <w:rsid w:val="00DB7ECE"/>
    <w:rsid w:val="00DB7F21"/>
    <w:rsid w:val="00DC01D4"/>
    <w:rsid w:val="00DC0293"/>
    <w:rsid w:val="00DC033B"/>
    <w:rsid w:val="00DC037C"/>
    <w:rsid w:val="00DC03E7"/>
    <w:rsid w:val="00DC05E9"/>
    <w:rsid w:val="00DC06EB"/>
    <w:rsid w:val="00DC07BD"/>
    <w:rsid w:val="00DC083B"/>
    <w:rsid w:val="00DC085B"/>
    <w:rsid w:val="00DC094D"/>
    <w:rsid w:val="00DC09CF"/>
    <w:rsid w:val="00DC0A07"/>
    <w:rsid w:val="00DC0B24"/>
    <w:rsid w:val="00DC0CBB"/>
    <w:rsid w:val="00DC0D1F"/>
    <w:rsid w:val="00DC0E43"/>
    <w:rsid w:val="00DC103A"/>
    <w:rsid w:val="00DC10CC"/>
    <w:rsid w:val="00DC115B"/>
    <w:rsid w:val="00DC130B"/>
    <w:rsid w:val="00DC1363"/>
    <w:rsid w:val="00DC139F"/>
    <w:rsid w:val="00DC1459"/>
    <w:rsid w:val="00DC14A4"/>
    <w:rsid w:val="00DC14DB"/>
    <w:rsid w:val="00DC152F"/>
    <w:rsid w:val="00DC15F8"/>
    <w:rsid w:val="00DC1689"/>
    <w:rsid w:val="00DC16C6"/>
    <w:rsid w:val="00DC17A6"/>
    <w:rsid w:val="00DC1B2F"/>
    <w:rsid w:val="00DC1C01"/>
    <w:rsid w:val="00DC1E20"/>
    <w:rsid w:val="00DC1EEB"/>
    <w:rsid w:val="00DC1F3A"/>
    <w:rsid w:val="00DC200F"/>
    <w:rsid w:val="00DC2010"/>
    <w:rsid w:val="00DC202E"/>
    <w:rsid w:val="00DC20FA"/>
    <w:rsid w:val="00DC2127"/>
    <w:rsid w:val="00DC212E"/>
    <w:rsid w:val="00DC21EC"/>
    <w:rsid w:val="00DC22BA"/>
    <w:rsid w:val="00DC22FE"/>
    <w:rsid w:val="00DC236E"/>
    <w:rsid w:val="00DC26EC"/>
    <w:rsid w:val="00DC273E"/>
    <w:rsid w:val="00DC2772"/>
    <w:rsid w:val="00DC28C7"/>
    <w:rsid w:val="00DC2921"/>
    <w:rsid w:val="00DC2AC6"/>
    <w:rsid w:val="00DC2DF1"/>
    <w:rsid w:val="00DC2F8A"/>
    <w:rsid w:val="00DC2FB4"/>
    <w:rsid w:val="00DC2FEB"/>
    <w:rsid w:val="00DC3024"/>
    <w:rsid w:val="00DC30F0"/>
    <w:rsid w:val="00DC31D4"/>
    <w:rsid w:val="00DC33AA"/>
    <w:rsid w:val="00DC3444"/>
    <w:rsid w:val="00DC351E"/>
    <w:rsid w:val="00DC3594"/>
    <w:rsid w:val="00DC37DA"/>
    <w:rsid w:val="00DC3880"/>
    <w:rsid w:val="00DC392B"/>
    <w:rsid w:val="00DC3BA5"/>
    <w:rsid w:val="00DC3BFA"/>
    <w:rsid w:val="00DC3D60"/>
    <w:rsid w:val="00DC3D82"/>
    <w:rsid w:val="00DC3EE2"/>
    <w:rsid w:val="00DC3FF4"/>
    <w:rsid w:val="00DC40D7"/>
    <w:rsid w:val="00DC43CA"/>
    <w:rsid w:val="00DC44DE"/>
    <w:rsid w:val="00DC45B7"/>
    <w:rsid w:val="00DC4662"/>
    <w:rsid w:val="00DC46A1"/>
    <w:rsid w:val="00DC46CA"/>
    <w:rsid w:val="00DC46CB"/>
    <w:rsid w:val="00DC4898"/>
    <w:rsid w:val="00DC4D20"/>
    <w:rsid w:val="00DC4FB5"/>
    <w:rsid w:val="00DC5206"/>
    <w:rsid w:val="00DC5240"/>
    <w:rsid w:val="00DC527E"/>
    <w:rsid w:val="00DC52FA"/>
    <w:rsid w:val="00DC53DA"/>
    <w:rsid w:val="00DC5748"/>
    <w:rsid w:val="00DC57BA"/>
    <w:rsid w:val="00DC58B5"/>
    <w:rsid w:val="00DC5A5A"/>
    <w:rsid w:val="00DC5B4A"/>
    <w:rsid w:val="00DC5CC7"/>
    <w:rsid w:val="00DC5DA0"/>
    <w:rsid w:val="00DC5DA5"/>
    <w:rsid w:val="00DC5E60"/>
    <w:rsid w:val="00DC5EB7"/>
    <w:rsid w:val="00DC60F4"/>
    <w:rsid w:val="00DC611E"/>
    <w:rsid w:val="00DC62B2"/>
    <w:rsid w:val="00DC6420"/>
    <w:rsid w:val="00DC653F"/>
    <w:rsid w:val="00DC661E"/>
    <w:rsid w:val="00DC66E2"/>
    <w:rsid w:val="00DC68B9"/>
    <w:rsid w:val="00DC68BD"/>
    <w:rsid w:val="00DC695B"/>
    <w:rsid w:val="00DC6990"/>
    <w:rsid w:val="00DC6A5D"/>
    <w:rsid w:val="00DC6ADA"/>
    <w:rsid w:val="00DC6B4A"/>
    <w:rsid w:val="00DC6CAA"/>
    <w:rsid w:val="00DC6D24"/>
    <w:rsid w:val="00DC6F7C"/>
    <w:rsid w:val="00DC7160"/>
    <w:rsid w:val="00DC71CA"/>
    <w:rsid w:val="00DC71D2"/>
    <w:rsid w:val="00DC721A"/>
    <w:rsid w:val="00DC72B1"/>
    <w:rsid w:val="00DC7398"/>
    <w:rsid w:val="00DC7417"/>
    <w:rsid w:val="00DC759E"/>
    <w:rsid w:val="00DC75A0"/>
    <w:rsid w:val="00DC76E0"/>
    <w:rsid w:val="00DC7989"/>
    <w:rsid w:val="00DC7A2F"/>
    <w:rsid w:val="00DC7AE9"/>
    <w:rsid w:val="00DC7BD0"/>
    <w:rsid w:val="00DC7DD0"/>
    <w:rsid w:val="00DC7DE6"/>
    <w:rsid w:val="00DC7E92"/>
    <w:rsid w:val="00DC7EA1"/>
    <w:rsid w:val="00DC7FBC"/>
    <w:rsid w:val="00DD029B"/>
    <w:rsid w:val="00DD0442"/>
    <w:rsid w:val="00DD054A"/>
    <w:rsid w:val="00DD054B"/>
    <w:rsid w:val="00DD063A"/>
    <w:rsid w:val="00DD06C7"/>
    <w:rsid w:val="00DD06D0"/>
    <w:rsid w:val="00DD0868"/>
    <w:rsid w:val="00DD08C8"/>
    <w:rsid w:val="00DD0B6A"/>
    <w:rsid w:val="00DD0CFE"/>
    <w:rsid w:val="00DD0D0D"/>
    <w:rsid w:val="00DD0D78"/>
    <w:rsid w:val="00DD0EAD"/>
    <w:rsid w:val="00DD0F35"/>
    <w:rsid w:val="00DD11B4"/>
    <w:rsid w:val="00DD1272"/>
    <w:rsid w:val="00DD12C1"/>
    <w:rsid w:val="00DD14F4"/>
    <w:rsid w:val="00DD157D"/>
    <w:rsid w:val="00DD174D"/>
    <w:rsid w:val="00DD18D0"/>
    <w:rsid w:val="00DD1B11"/>
    <w:rsid w:val="00DD1C6D"/>
    <w:rsid w:val="00DD1CB2"/>
    <w:rsid w:val="00DD2072"/>
    <w:rsid w:val="00DD213A"/>
    <w:rsid w:val="00DD2179"/>
    <w:rsid w:val="00DD2201"/>
    <w:rsid w:val="00DD239C"/>
    <w:rsid w:val="00DD23FB"/>
    <w:rsid w:val="00DD246C"/>
    <w:rsid w:val="00DD263A"/>
    <w:rsid w:val="00DD2663"/>
    <w:rsid w:val="00DD2664"/>
    <w:rsid w:val="00DD2A04"/>
    <w:rsid w:val="00DD2A2D"/>
    <w:rsid w:val="00DD2A59"/>
    <w:rsid w:val="00DD2AA2"/>
    <w:rsid w:val="00DD2B51"/>
    <w:rsid w:val="00DD2B86"/>
    <w:rsid w:val="00DD2C5A"/>
    <w:rsid w:val="00DD2D01"/>
    <w:rsid w:val="00DD2E39"/>
    <w:rsid w:val="00DD2EF1"/>
    <w:rsid w:val="00DD2F29"/>
    <w:rsid w:val="00DD2F67"/>
    <w:rsid w:val="00DD3057"/>
    <w:rsid w:val="00DD31C3"/>
    <w:rsid w:val="00DD32EF"/>
    <w:rsid w:val="00DD330B"/>
    <w:rsid w:val="00DD3340"/>
    <w:rsid w:val="00DD33DF"/>
    <w:rsid w:val="00DD3767"/>
    <w:rsid w:val="00DD37A7"/>
    <w:rsid w:val="00DD3A15"/>
    <w:rsid w:val="00DD3A25"/>
    <w:rsid w:val="00DD3A6C"/>
    <w:rsid w:val="00DD3B50"/>
    <w:rsid w:val="00DD3CF1"/>
    <w:rsid w:val="00DD3CF3"/>
    <w:rsid w:val="00DD3CFC"/>
    <w:rsid w:val="00DD3F1D"/>
    <w:rsid w:val="00DD3F43"/>
    <w:rsid w:val="00DD3F6C"/>
    <w:rsid w:val="00DD3F7D"/>
    <w:rsid w:val="00DD40B1"/>
    <w:rsid w:val="00DD4210"/>
    <w:rsid w:val="00DD43AE"/>
    <w:rsid w:val="00DD4411"/>
    <w:rsid w:val="00DD44B7"/>
    <w:rsid w:val="00DD44D6"/>
    <w:rsid w:val="00DD4522"/>
    <w:rsid w:val="00DD45E0"/>
    <w:rsid w:val="00DD46D1"/>
    <w:rsid w:val="00DD4C04"/>
    <w:rsid w:val="00DD4D09"/>
    <w:rsid w:val="00DD4EFC"/>
    <w:rsid w:val="00DD4F5C"/>
    <w:rsid w:val="00DD4F64"/>
    <w:rsid w:val="00DD5250"/>
    <w:rsid w:val="00DD52F4"/>
    <w:rsid w:val="00DD52F7"/>
    <w:rsid w:val="00DD53C3"/>
    <w:rsid w:val="00DD546C"/>
    <w:rsid w:val="00DD55B5"/>
    <w:rsid w:val="00DD56A1"/>
    <w:rsid w:val="00DD5826"/>
    <w:rsid w:val="00DD5840"/>
    <w:rsid w:val="00DD5854"/>
    <w:rsid w:val="00DD5950"/>
    <w:rsid w:val="00DD59DA"/>
    <w:rsid w:val="00DD59DC"/>
    <w:rsid w:val="00DD5C39"/>
    <w:rsid w:val="00DD5C68"/>
    <w:rsid w:val="00DD5CC2"/>
    <w:rsid w:val="00DD5E1E"/>
    <w:rsid w:val="00DD5E54"/>
    <w:rsid w:val="00DD5E65"/>
    <w:rsid w:val="00DD5E8D"/>
    <w:rsid w:val="00DD5FB6"/>
    <w:rsid w:val="00DD601A"/>
    <w:rsid w:val="00DD6095"/>
    <w:rsid w:val="00DD60FE"/>
    <w:rsid w:val="00DD611C"/>
    <w:rsid w:val="00DD61FD"/>
    <w:rsid w:val="00DD658E"/>
    <w:rsid w:val="00DD66B1"/>
    <w:rsid w:val="00DD66FB"/>
    <w:rsid w:val="00DD67D1"/>
    <w:rsid w:val="00DD6825"/>
    <w:rsid w:val="00DD68EC"/>
    <w:rsid w:val="00DD6A43"/>
    <w:rsid w:val="00DD6B06"/>
    <w:rsid w:val="00DD6C1E"/>
    <w:rsid w:val="00DD6CEC"/>
    <w:rsid w:val="00DD6CEF"/>
    <w:rsid w:val="00DD6D18"/>
    <w:rsid w:val="00DD6D5C"/>
    <w:rsid w:val="00DD6D90"/>
    <w:rsid w:val="00DD6DD0"/>
    <w:rsid w:val="00DD6E24"/>
    <w:rsid w:val="00DD6EA5"/>
    <w:rsid w:val="00DD6EA9"/>
    <w:rsid w:val="00DD6F72"/>
    <w:rsid w:val="00DD700C"/>
    <w:rsid w:val="00DD72AC"/>
    <w:rsid w:val="00DD7423"/>
    <w:rsid w:val="00DD7523"/>
    <w:rsid w:val="00DD76BD"/>
    <w:rsid w:val="00DD774C"/>
    <w:rsid w:val="00DD77FA"/>
    <w:rsid w:val="00DD7813"/>
    <w:rsid w:val="00DD7863"/>
    <w:rsid w:val="00DD7C4F"/>
    <w:rsid w:val="00DD7C72"/>
    <w:rsid w:val="00DD7D82"/>
    <w:rsid w:val="00DD7DF9"/>
    <w:rsid w:val="00DD7FE9"/>
    <w:rsid w:val="00DE00FE"/>
    <w:rsid w:val="00DE02B2"/>
    <w:rsid w:val="00DE02D5"/>
    <w:rsid w:val="00DE02DB"/>
    <w:rsid w:val="00DE02F0"/>
    <w:rsid w:val="00DE0358"/>
    <w:rsid w:val="00DE03C5"/>
    <w:rsid w:val="00DE0563"/>
    <w:rsid w:val="00DE057D"/>
    <w:rsid w:val="00DE05B2"/>
    <w:rsid w:val="00DE0714"/>
    <w:rsid w:val="00DE08CA"/>
    <w:rsid w:val="00DE0969"/>
    <w:rsid w:val="00DE09BD"/>
    <w:rsid w:val="00DE0A95"/>
    <w:rsid w:val="00DE0ABB"/>
    <w:rsid w:val="00DE0BC2"/>
    <w:rsid w:val="00DE0DCA"/>
    <w:rsid w:val="00DE1117"/>
    <w:rsid w:val="00DE1273"/>
    <w:rsid w:val="00DE1360"/>
    <w:rsid w:val="00DE140B"/>
    <w:rsid w:val="00DE1559"/>
    <w:rsid w:val="00DE1560"/>
    <w:rsid w:val="00DE15B6"/>
    <w:rsid w:val="00DE1611"/>
    <w:rsid w:val="00DE1675"/>
    <w:rsid w:val="00DE1963"/>
    <w:rsid w:val="00DE1976"/>
    <w:rsid w:val="00DE19EB"/>
    <w:rsid w:val="00DE1AD0"/>
    <w:rsid w:val="00DE1AE1"/>
    <w:rsid w:val="00DE1C9E"/>
    <w:rsid w:val="00DE1D3E"/>
    <w:rsid w:val="00DE1EF3"/>
    <w:rsid w:val="00DE1FDE"/>
    <w:rsid w:val="00DE2113"/>
    <w:rsid w:val="00DE2203"/>
    <w:rsid w:val="00DE2235"/>
    <w:rsid w:val="00DE22B1"/>
    <w:rsid w:val="00DE258E"/>
    <w:rsid w:val="00DE26F0"/>
    <w:rsid w:val="00DE27D4"/>
    <w:rsid w:val="00DE2822"/>
    <w:rsid w:val="00DE2851"/>
    <w:rsid w:val="00DE28A2"/>
    <w:rsid w:val="00DE28E8"/>
    <w:rsid w:val="00DE2A5F"/>
    <w:rsid w:val="00DE2ADC"/>
    <w:rsid w:val="00DE2AF4"/>
    <w:rsid w:val="00DE2B96"/>
    <w:rsid w:val="00DE2CEC"/>
    <w:rsid w:val="00DE2CFC"/>
    <w:rsid w:val="00DE2D43"/>
    <w:rsid w:val="00DE2D4A"/>
    <w:rsid w:val="00DE2D94"/>
    <w:rsid w:val="00DE2DA3"/>
    <w:rsid w:val="00DE2DD3"/>
    <w:rsid w:val="00DE2F00"/>
    <w:rsid w:val="00DE2F05"/>
    <w:rsid w:val="00DE2FB5"/>
    <w:rsid w:val="00DE2FDD"/>
    <w:rsid w:val="00DE3023"/>
    <w:rsid w:val="00DE3036"/>
    <w:rsid w:val="00DE31BE"/>
    <w:rsid w:val="00DE3234"/>
    <w:rsid w:val="00DE32E9"/>
    <w:rsid w:val="00DE33E8"/>
    <w:rsid w:val="00DE3457"/>
    <w:rsid w:val="00DE34D0"/>
    <w:rsid w:val="00DE34F7"/>
    <w:rsid w:val="00DE3576"/>
    <w:rsid w:val="00DE3589"/>
    <w:rsid w:val="00DE363E"/>
    <w:rsid w:val="00DE3699"/>
    <w:rsid w:val="00DE37AB"/>
    <w:rsid w:val="00DE389D"/>
    <w:rsid w:val="00DE3960"/>
    <w:rsid w:val="00DE3964"/>
    <w:rsid w:val="00DE39F7"/>
    <w:rsid w:val="00DE3A59"/>
    <w:rsid w:val="00DE3C98"/>
    <w:rsid w:val="00DE3CBA"/>
    <w:rsid w:val="00DE3CC4"/>
    <w:rsid w:val="00DE3E9D"/>
    <w:rsid w:val="00DE3EDC"/>
    <w:rsid w:val="00DE4029"/>
    <w:rsid w:val="00DE4118"/>
    <w:rsid w:val="00DE4489"/>
    <w:rsid w:val="00DE4691"/>
    <w:rsid w:val="00DE46B3"/>
    <w:rsid w:val="00DE470E"/>
    <w:rsid w:val="00DE482A"/>
    <w:rsid w:val="00DE48AD"/>
    <w:rsid w:val="00DE48E9"/>
    <w:rsid w:val="00DE49EF"/>
    <w:rsid w:val="00DE4A62"/>
    <w:rsid w:val="00DE4A75"/>
    <w:rsid w:val="00DE4B40"/>
    <w:rsid w:val="00DE4B7D"/>
    <w:rsid w:val="00DE4D8A"/>
    <w:rsid w:val="00DE4E40"/>
    <w:rsid w:val="00DE4E9A"/>
    <w:rsid w:val="00DE4EAC"/>
    <w:rsid w:val="00DE4EF6"/>
    <w:rsid w:val="00DE4FF6"/>
    <w:rsid w:val="00DE5028"/>
    <w:rsid w:val="00DE518E"/>
    <w:rsid w:val="00DE528A"/>
    <w:rsid w:val="00DE54F9"/>
    <w:rsid w:val="00DE552C"/>
    <w:rsid w:val="00DE55A0"/>
    <w:rsid w:val="00DE5621"/>
    <w:rsid w:val="00DE56F9"/>
    <w:rsid w:val="00DE5732"/>
    <w:rsid w:val="00DE5812"/>
    <w:rsid w:val="00DE58AF"/>
    <w:rsid w:val="00DE592A"/>
    <w:rsid w:val="00DE59CB"/>
    <w:rsid w:val="00DE5B02"/>
    <w:rsid w:val="00DE5B6C"/>
    <w:rsid w:val="00DE5BAD"/>
    <w:rsid w:val="00DE5BDE"/>
    <w:rsid w:val="00DE5C5D"/>
    <w:rsid w:val="00DE5D4E"/>
    <w:rsid w:val="00DE5D9F"/>
    <w:rsid w:val="00DE5E2F"/>
    <w:rsid w:val="00DE5E59"/>
    <w:rsid w:val="00DE61A9"/>
    <w:rsid w:val="00DE64AE"/>
    <w:rsid w:val="00DE64C3"/>
    <w:rsid w:val="00DE6677"/>
    <w:rsid w:val="00DE670F"/>
    <w:rsid w:val="00DE672B"/>
    <w:rsid w:val="00DE67F9"/>
    <w:rsid w:val="00DE6822"/>
    <w:rsid w:val="00DE685F"/>
    <w:rsid w:val="00DE693F"/>
    <w:rsid w:val="00DE6982"/>
    <w:rsid w:val="00DE6A40"/>
    <w:rsid w:val="00DE6A95"/>
    <w:rsid w:val="00DE6BDD"/>
    <w:rsid w:val="00DE6BF0"/>
    <w:rsid w:val="00DE6BFC"/>
    <w:rsid w:val="00DE6C37"/>
    <w:rsid w:val="00DE6D33"/>
    <w:rsid w:val="00DE6D58"/>
    <w:rsid w:val="00DE6F99"/>
    <w:rsid w:val="00DE6FD2"/>
    <w:rsid w:val="00DE7095"/>
    <w:rsid w:val="00DE71FD"/>
    <w:rsid w:val="00DE722A"/>
    <w:rsid w:val="00DE7337"/>
    <w:rsid w:val="00DE736E"/>
    <w:rsid w:val="00DE75BD"/>
    <w:rsid w:val="00DE7692"/>
    <w:rsid w:val="00DE76C6"/>
    <w:rsid w:val="00DE76E4"/>
    <w:rsid w:val="00DE77E9"/>
    <w:rsid w:val="00DE77EE"/>
    <w:rsid w:val="00DE7A20"/>
    <w:rsid w:val="00DE7A4A"/>
    <w:rsid w:val="00DE7C6D"/>
    <w:rsid w:val="00DE7CE0"/>
    <w:rsid w:val="00DE7D8F"/>
    <w:rsid w:val="00DE7DF4"/>
    <w:rsid w:val="00DE7F0C"/>
    <w:rsid w:val="00DE7FEC"/>
    <w:rsid w:val="00DF0286"/>
    <w:rsid w:val="00DF0329"/>
    <w:rsid w:val="00DF0344"/>
    <w:rsid w:val="00DF04C6"/>
    <w:rsid w:val="00DF0507"/>
    <w:rsid w:val="00DF054B"/>
    <w:rsid w:val="00DF056F"/>
    <w:rsid w:val="00DF08D7"/>
    <w:rsid w:val="00DF0946"/>
    <w:rsid w:val="00DF0DA0"/>
    <w:rsid w:val="00DF0E01"/>
    <w:rsid w:val="00DF0EB8"/>
    <w:rsid w:val="00DF100F"/>
    <w:rsid w:val="00DF119D"/>
    <w:rsid w:val="00DF11A3"/>
    <w:rsid w:val="00DF13B1"/>
    <w:rsid w:val="00DF13C6"/>
    <w:rsid w:val="00DF155E"/>
    <w:rsid w:val="00DF16B5"/>
    <w:rsid w:val="00DF16DC"/>
    <w:rsid w:val="00DF18C5"/>
    <w:rsid w:val="00DF1B0E"/>
    <w:rsid w:val="00DF1D85"/>
    <w:rsid w:val="00DF1EAC"/>
    <w:rsid w:val="00DF1F17"/>
    <w:rsid w:val="00DF1F48"/>
    <w:rsid w:val="00DF1F81"/>
    <w:rsid w:val="00DF20D5"/>
    <w:rsid w:val="00DF2332"/>
    <w:rsid w:val="00DF2376"/>
    <w:rsid w:val="00DF24A1"/>
    <w:rsid w:val="00DF2568"/>
    <w:rsid w:val="00DF259F"/>
    <w:rsid w:val="00DF25E0"/>
    <w:rsid w:val="00DF261B"/>
    <w:rsid w:val="00DF263B"/>
    <w:rsid w:val="00DF26D7"/>
    <w:rsid w:val="00DF2747"/>
    <w:rsid w:val="00DF2806"/>
    <w:rsid w:val="00DF2823"/>
    <w:rsid w:val="00DF2A3B"/>
    <w:rsid w:val="00DF2B93"/>
    <w:rsid w:val="00DF2C3D"/>
    <w:rsid w:val="00DF2D09"/>
    <w:rsid w:val="00DF2D8A"/>
    <w:rsid w:val="00DF2DDA"/>
    <w:rsid w:val="00DF2E5F"/>
    <w:rsid w:val="00DF2F5F"/>
    <w:rsid w:val="00DF2FE3"/>
    <w:rsid w:val="00DF2FE9"/>
    <w:rsid w:val="00DF30DC"/>
    <w:rsid w:val="00DF337F"/>
    <w:rsid w:val="00DF3398"/>
    <w:rsid w:val="00DF357C"/>
    <w:rsid w:val="00DF37F6"/>
    <w:rsid w:val="00DF384A"/>
    <w:rsid w:val="00DF3880"/>
    <w:rsid w:val="00DF38F3"/>
    <w:rsid w:val="00DF3B52"/>
    <w:rsid w:val="00DF3C09"/>
    <w:rsid w:val="00DF3CB7"/>
    <w:rsid w:val="00DF3CCD"/>
    <w:rsid w:val="00DF3EA8"/>
    <w:rsid w:val="00DF3F12"/>
    <w:rsid w:val="00DF403E"/>
    <w:rsid w:val="00DF4044"/>
    <w:rsid w:val="00DF404A"/>
    <w:rsid w:val="00DF4222"/>
    <w:rsid w:val="00DF438B"/>
    <w:rsid w:val="00DF4603"/>
    <w:rsid w:val="00DF4777"/>
    <w:rsid w:val="00DF47C7"/>
    <w:rsid w:val="00DF481F"/>
    <w:rsid w:val="00DF4A4D"/>
    <w:rsid w:val="00DF4A7E"/>
    <w:rsid w:val="00DF4B32"/>
    <w:rsid w:val="00DF4B44"/>
    <w:rsid w:val="00DF4CA2"/>
    <w:rsid w:val="00DF4DA9"/>
    <w:rsid w:val="00DF4E5E"/>
    <w:rsid w:val="00DF4F8C"/>
    <w:rsid w:val="00DF4FD6"/>
    <w:rsid w:val="00DF50C4"/>
    <w:rsid w:val="00DF50F1"/>
    <w:rsid w:val="00DF5117"/>
    <w:rsid w:val="00DF525A"/>
    <w:rsid w:val="00DF5383"/>
    <w:rsid w:val="00DF5399"/>
    <w:rsid w:val="00DF53A2"/>
    <w:rsid w:val="00DF53BC"/>
    <w:rsid w:val="00DF548C"/>
    <w:rsid w:val="00DF564C"/>
    <w:rsid w:val="00DF581B"/>
    <w:rsid w:val="00DF5849"/>
    <w:rsid w:val="00DF595E"/>
    <w:rsid w:val="00DF596B"/>
    <w:rsid w:val="00DF5A8A"/>
    <w:rsid w:val="00DF5C98"/>
    <w:rsid w:val="00DF5D01"/>
    <w:rsid w:val="00DF5D1E"/>
    <w:rsid w:val="00DF5D40"/>
    <w:rsid w:val="00DF5DBC"/>
    <w:rsid w:val="00DF5F06"/>
    <w:rsid w:val="00DF5F38"/>
    <w:rsid w:val="00DF6031"/>
    <w:rsid w:val="00DF6067"/>
    <w:rsid w:val="00DF60D2"/>
    <w:rsid w:val="00DF61B4"/>
    <w:rsid w:val="00DF6301"/>
    <w:rsid w:val="00DF6379"/>
    <w:rsid w:val="00DF63B4"/>
    <w:rsid w:val="00DF63DE"/>
    <w:rsid w:val="00DF63F3"/>
    <w:rsid w:val="00DF64E1"/>
    <w:rsid w:val="00DF6597"/>
    <w:rsid w:val="00DF65FF"/>
    <w:rsid w:val="00DF66D3"/>
    <w:rsid w:val="00DF673F"/>
    <w:rsid w:val="00DF676C"/>
    <w:rsid w:val="00DF6781"/>
    <w:rsid w:val="00DF6A28"/>
    <w:rsid w:val="00DF6A4B"/>
    <w:rsid w:val="00DF6A92"/>
    <w:rsid w:val="00DF6B20"/>
    <w:rsid w:val="00DF6B50"/>
    <w:rsid w:val="00DF6D42"/>
    <w:rsid w:val="00DF6F9F"/>
    <w:rsid w:val="00DF6FCE"/>
    <w:rsid w:val="00DF6FDC"/>
    <w:rsid w:val="00DF700E"/>
    <w:rsid w:val="00DF7078"/>
    <w:rsid w:val="00DF711B"/>
    <w:rsid w:val="00DF7152"/>
    <w:rsid w:val="00DF715E"/>
    <w:rsid w:val="00DF72E1"/>
    <w:rsid w:val="00DF73C5"/>
    <w:rsid w:val="00DF74DA"/>
    <w:rsid w:val="00DF74F9"/>
    <w:rsid w:val="00DF7546"/>
    <w:rsid w:val="00DF766B"/>
    <w:rsid w:val="00DF773A"/>
    <w:rsid w:val="00DF7783"/>
    <w:rsid w:val="00DF7987"/>
    <w:rsid w:val="00DF7AF6"/>
    <w:rsid w:val="00DF7C8B"/>
    <w:rsid w:val="00DF7D0D"/>
    <w:rsid w:val="00DF7D12"/>
    <w:rsid w:val="00DF7D42"/>
    <w:rsid w:val="00DF7D57"/>
    <w:rsid w:val="00E0013A"/>
    <w:rsid w:val="00E001CE"/>
    <w:rsid w:val="00E0031C"/>
    <w:rsid w:val="00E00406"/>
    <w:rsid w:val="00E007C0"/>
    <w:rsid w:val="00E00816"/>
    <w:rsid w:val="00E008E5"/>
    <w:rsid w:val="00E009B2"/>
    <w:rsid w:val="00E00A29"/>
    <w:rsid w:val="00E00AB7"/>
    <w:rsid w:val="00E00B5B"/>
    <w:rsid w:val="00E00D2C"/>
    <w:rsid w:val="00E00DBF"/>
    <w:rsid w:val="00E00DF2"/>
    <w:rsid w:val="00E00FCB"/>
    <w:rsid w:val="00E0103C"/>
    <w:rsid w:val="00E0106B"/>
    <w:rsid w:val="00E010F9"/>
    <w:rsid w:val="00E01154"/>
    <w:rsid w:val="00E01177"/>
    <w:rsid w:val="00E011F5"/>
    <w:rsid w:val="00E0130D"/>
    <w:rsid w:val="00E0136C"/>
    <w:rsid w:val="00E01585"/>
    <w:rsid w:val="00E015AD"/>
    <w:rsid w:val="00E01689"/>
    <w:rsid w:val="00E016C4"/>
    <w:rsid w:val="00E016EB"/>
    <w:rsid w:val="00E01706"/>
    <w:rsid w:val="00E01772"/>
    <w:rsid w:val="00E017C2"/>
    <w:rsid w:val="00E01822"/>
    <w:rsid w:val="00E01934"/>
    <w:rsid w:val="00E01946"/>
    <w:rsid w:val="00E01AED"/>
    <w:rsid w:val="00E01BE3"/>
    <w:rsid w:val="00E01C5F"/>
    <w:rsid w:val="00E01CBA"/>
    <w:rsid w:val="00E01D1A"/>
    <w:rsid w:val="00E01D33"/>
    <w:rsid w:val="00E01D44"/>
    <w:rsid w:val="00E01DA4"/>
    <w:rsid w:val="00E01FE4"/>
    <w:rsid w:val="00E01FFD"/>
    <w:rsid w:val="00E0212F"/>
    <w:rsid w:val="00E02156"/>
    <w:rsid w:val="00E021C3"/>
    <w:rsid w:val="00E02213"/>
    <w:rsid w:val="00E02459"/>
    <w:rsid w:val="00E02460"/>
    <w:rsid w:val="00E0261C"/>
    <w:rsid w:val="00E0278F"/>
    <w:rsid w:val="00E028A3"/>
    <w:rsid w:val="00E02A9E"/>
    <w:rsid w:val="00E02C1B"/>
    <w:rsid w:val="00E02C51"/>
    <w:rsid w:val="00E02D4C"/>
    <w:rsid w:val="00E02D8B"/>
    <w:rsid w:val="00E02E47"/>
    <w:rsid w:val="00E02EF3"/>
    <w:rsid w:val="00E02F5F"/>
    <w:rsid w:val="00E03001"/>
    <w:rsid w:val="00E0311D"/>
    <w:rsid w:val="00E03140"/>
    <w:rsid w:val="00E031EA"/>
    <w:rsid w:val="00E03299"/>
    <w:rsid w:val="00E034BA"/>
    <w:rsid w:val="00E03686"/>
    <w:rsid w:val="00E036A5"/>
    <w:rsid w:val="00E037AF"/>
    <w:rsid w:val="00E038E7"/>
    <w:rsid w:val="00E039E5"/>
    <w:rsid w:val="00E03AE9"/>
    <w:rsid w:val="00E03BBB"/>
    <w:rsid w:val="00E03BE5"/>
    <w:rsid w:val="00E03C00"/>
    <w:rsid w:val="00E03C4C"/>
    <w:rsid w:val="00E03C50"/>
    <w:rsid w:val="00E03C9D"/>
    <w:rsid w:val="00E03CCF"/>
    <w:rsid w:val="00E03D15"/>
    <w:rsid w:val="00E03D82"/>
    <w:rsid w:val="00E03D8B"/>
    <w:rsid w:val="00E03DAD"/>
    <w:rsid w:val="00E03E94"/>
    <w:rsid w:val="00E03E97"/>
    <w:rsid w:val="00E03F15"/>
    <w:rsid w:val="00E04037"/>
    <w:rsid w:val="00E041D6"/>
    <w:rsid w:val="00E04267"/>
    <w:rsid w:val="00E04478"/>
    <w:rsid w:val="00E045C5"/>
    <w:rsid w:val="00E04685"/>
    <w:rsid w:val="00E04760"/>
    <w:rsid w:val="00E0485E"/>
    <w:rsid w:val="00E049A1"/>
    <w:rsid w:val="00E049F5"/>
    <w:rsid w:val="00E04C80"/>
    <w:rsid w:val="00E04CEA"/>
    <w:rsid w:val="00E04D0F"/>
    <w:rsid w:val="00E04D15"/>
    <w:rsid w:val="00E04DC5"/>
    <w:rsid w:val="00E04FCC"/>
    <w:rsid w:val="00E04FD7"/>
    <w:rsid w:val="00E0505B"/>
    <w:rsid w:val="00E0507D"/>
    <w:rsid w:val="00E05090"/>
    <w:rsid w:val="00E050C7"/>
    <w:rsid w:val="00E0526B"/>
    <w:rsid w:val="00E052A9"/>
    <w:rsid w:val="00E053E9"/>
    <w:rsid w:val="00E0545A"/>
    <w:rsid w:val="00E05493"/>
    <w:rsid w:val="00E054E3"/>
    <w:rsid w:val="00E05537"/>
    <w:rsid w:val="00E055B4"/>
    <w:rsid w:val="00E05617"/>
    <w:rsid w:val="00E057E7"/>
    <w:rsid w:val="00E05825"/>
    <w:rsid w:val="00E05B43"/>
    <w:rsid w:val="00E05C08"/>
    <w:rsid w:val="00E05D01"/>
    <w:rsid w:val="00E05E6B"/>
    <w:rsid w:val="00E05EC1"/>
    <w:rsid w:val="00E05FB4"/>
    <w:rsid w:val="00E06030"/>
    <w:rsid w:val="00E061DE"/>
    <w:rsid w:val="00E0638F"/>
    <w:rsid w:val="00E063C3"/>
    <w:rsid w:val="00E063E7"/>
    <w:rsid w:val="00E06562"/>
    <w:rsid w:val="00E06633"/>
    <w:rsid w:val="00E067AE"/>
    <w:rsid w:val="00E0695F"/>
    <w:rsid w:val="00E06960"/>
    <w:rsid w:val="00E06A01"/>
    <w:rsid w:val="00E06A92"/>
    <w:rsid w:val="00E06D3D"/>
    <w:rsid w:val="00E06D6A"/>
    <w:rsid w:val="00E06F74"/>
    <w:rsid w:val="00E071A1"/>
    <w:rsid w:val="00E071BC"/>
    <w:rsid w:val="00E071CB"/>
    <w:rsid w:val="00E073E4"/>
    <w:rsid w:val="00E074D3"/>
    <w:rsid w:val="00E074D8"/>
    <w:rsid w:val="00E075F5"/>
    <w:rsid w:val="00E0760D"/>
    <w:rsid w:val="00E07728"/>
    <w:rsid w:val="00E0777E"/>
    <w:rsid w:val="00E07825"/>
    <w:rsid w:val="00E0794A"/>
    <w:rsid w:val="00E079BA"/>
    <w:rsid w:val="00E079FC"/>
    <w:rsid w:val="00E07A08"/>
    <w:rsid w:val="00E07ADB"/>
    <w:rsid w:val="00E07B59"/>
    <w:rsid w:val="00E07C22"/>
    <w:rsid w:val="00E07E5B"/>
    <w:rsid w:val="00E07EF5"/>
    <w:rsid w:val="00E07F5D"/>
    <w:rsid w:val="00E07F98"/>
    <w:rsid w:val="00E100A6"/>
    <w:rsid w:val="00E101E0"/>
    <w:rsid w:val="00E1030F"/>
    <w:rsid w:val="00E10595"/>
    <w:rsid w:val="00E10680"/>
    <w:rsid w:val="00E1076F"/>
    <w:rsid w:val="00E10A4C"/>
    <w:rsid w:val="00E10AED"/>
    <w:rsid w:val="00E10AF4"/>
    <w:rsid w:val="00E10B0F"/>
    <w:rsid w:val="00E10BB1"/>
    <w:rsid w:val="00E10C0F"/>
    <w:rsid w:val="00E10C3A"/>
    <w:rsid w:val="00E10D3A"/>
    <w:rsid w:val="00E10DEF"/>
    <w:rsid w:val="00E10ECA"/>
    <w:rsid w:val="00E11010"/>
    <w:rsid w:val="00E1114A"/>
    <w:rsid w:val="00E1118B"/>
    <w:rsid w:val="00E11206"/>
    <w:rsid w:val="00E11459"/>
    <w:rsid w:val="00E114FD"/>
    <w:rsid w:val="00E11613"/>
    <w:rsid w:val="00E1162A"/>
    <w:rsid w:val="00E1162D"/>
    <w:rsid w:val="00E117B3"/>
    <w:rsid w:val="00E117F3"/>
    <w:rsid w:val="00E1184F"/>
    <w:rsid w:val="00E11AD7"/>
    <w:rsid w:val="00E11B59"/>
    <w:rsid w:val="00E11BB8"/>
    <w:rsid w:val="00E11D44"/>
    <w:rsid w:val="00E11F8B"/>
    <w:rsid w:val="00E11FE6"/>
    <w:rsid w:val="00E123A1"/>
    <w:rsid w:val="00E1240B"/>
    <w:rsid w:val="00E124B5"/>
    <w:rsid w:val="00E125C5"/>
    <w:rsid w:val="00E12612"/>
    <w:rsid w:val="00E1274D"/>
    <w:rsid w:val="00E12874"/>
    <w:rsid w:val="00E128EA"/>
    <w:rsid w:val="00E129AD"/>
    <w:rsid w:val="00E12A3B"/>
    <w:rsid w:val="00E12D2E"/>
    <w:rsid w:val="00E12EF6"/>
    <w:rsid w:val="00E12FD2"/>
    <w:rsid w:val="00E13057"/>
    <w:rsid w:val="00E13068"/>
    <w:rsid w:val="00E130F8"/>
    <w:rsid w:val="00E13163"/>
    <w:rsid w:val="00E131D2"/>
    <w:rsid w:val="00E13390"/>
    <w:rsid w:val="00E1361C"/>
    <w:rsid w:val="00E1365D"/>
    <w:rsid w:val="00E137AC"/>
    <w:rsid w:val="00E138A4"/>
    <w:rsid w:val="00E139BE"/>
    <w:rsid w:val="00E13C82"/>
    <w:rsid w:val="00E13D7D"/>
    <w:rsid w:val="00E13DB2"/>
    <w:rsid w:val="00E13DE3"/>
    <w:rsid w:val="00E13E9F"/>
    <w:rsid w:val="00E140BA"/>
    <w:rsid w:val="00E141AB"/>
    <w:rsid w:val="00E14236"/>
    <w:rsid w:val="00E14276"/>
    <w:rsid w:val="00E14371"/>
    <w:rsid w:val="00E14457"/>
    <w:rsid w:val="00E14484"/>
    <w:rsid w:val="00E145DF"/>
    <w:rsid w:val="00E145FE"/>
    <w:rsid w:val="00E146DE"/>
    <w:rsid w:val="00E1470C"/>
    <w:rsid w:val="00E14735"/>
    <w:rsid w:val="00E14796"/>
    <w:rsid w:val="00E1487F"/>
    <w:rsid w:val="00E1493D"/>
    <w:rsid w:val="00E149E8"/>
    <w:rsid w:val="00E14B30"/>
    <w:rsid w:val="00E14B65"/>
    <w:rsid w:val="00E14E09"/>
    <w:rsid w:val="00E14E8B"/>
    <w:rsid w:val="00E14EC0"/>
    <w:rsid w:val="00E15064"/>
    <w:rsid w:val="00E150BD"/>
    <w:rsid w:val="00E150CB"/>
    <w:rsid w:val="00E150D1"/>
    <w:rsid w:val="00E150F0"/>
    <w:rsid w:val="00E152C7"/>
    <w:rsid w:val="00E15377"/>
    <w:rsid w:val="00E153E8"/>
    <w:rsid w:val="00E154B2"/>
    <w:rsid w:val="00E154BF"/>
    <w:rsid w:val="00E154C3"/>
    <w:rsid w:val="00E1554E"/>
    <w:rsid w:val="00E155DC"/>
    <w:rsid w:val="00E155F3"/>
    <w:rsid w:val="00E15651"/>
    <w:rsid w:val="00E15689"/>
    <w:rsid w:val="00E15906"/>
    <w:rsid w:val="00E159ED"/>
    <w:rsid w:val="00E15C4C"/>
    <w:rsid w:val="00E15EA5"/>
    <w:rsid w:val="00E15F99"/>
    <w:rsid w:val="00E161F4"/>
    <w:rsid w:val="00E16214"/>
    <w:rsid w:val="00E16229"/>
    <w:rsid w:val="00E16412"/>
    <w:rsid w:val="00E165C8"/>
    <w:rsid w:val="00E165E7"/>
    <w:rsid w:val="00E165ED"/>
    <w:rsid w:val="00E166AE"/>
    <w:rsid w:val="00E16853"/>
    <w:rsid w:val="00E1690D"/>
    <w:rsid w:val="00E16AAE"/>
    <w:rsid w:val="00E16ABF"/>
    <w:rsid w:val="00E16BCA"/>
    <w:rsid w:val="00E16DA3"/>
    <w:rsid w:val="00E16DF6"/>
    <w:rsid w:val="00E16E13"/>
    <w:rsid w:val="00E1724E"/>
    <w:rsid w:val="00E17435"/>
    <w:rsid w:val="00E174F2"/>
    <w:rsid w:val="00E17563"/>
    <w:rsid w:val="00E1757D"/>
    <w:rsid w:val="00E175D0"/>
    <w:rsid w:val="00E176DF"/>
    <w:rsid w:val="00E176E7"/>
    <w:rsid w:val="00E1778D"/>
    <w:rsid w:val="00E17818"/>
    <w:rsid w:val="00E178BE"/>
    <w:rsid w:val="00E17AF5"/>
    <w:rsid w:val="00E17BAF"/>
    <w:rsid w:val="00E17F6C"/>
    <w:rsid w:val="00E20371"/>
    <w:rsid w:val="00E204A1"/>
    <w:rsid w:val="00E204BE"/>
    <w:rsid w:val="00E20619"/>
    <w:rsid w:val="00E2065B"/>
    <w:rsid w:val="00E20766"/>
    <w:rsid w:val="00E207B2"/>
    <w:rsid w:val="00E20822"/>
    <w:rsid w:val="00E2097F"/>
    <w:rsid w:val="00E209B6"/>
    <w:rsid w:val="00E209E8"/>
    <w:rsid w:val="00E20A19"/>
    <w:rsid w:val="00E20A41"/>
    <w:rsid w:val="00E20B22"/>
    <w:rsid w:val="00E20B72"/>
    <w:rsid w:val="00E20D43"/>
    <w:rsid w:val="00E20E88"/>
    <w:rsid w:val="00E210F5"/>
    <w:rsid w:val="00E2113D"/>
    <w:rsid w:val="00E2140B"/>
    <w:rsid w:val="00E21452"/>
    <w:rsid w:val="00E214B9"/>
    <w:rsid w:val="00E215AA"/>
    <w:rsid w:val="00E215F8"/>
    <w:rsid w:val="00E2165F"/>
    <w:rsid w:val="00E216DD"/>
    <w:rsid w:val="00E2187D"/>
    <w:rsid w:val="00E21931"/>
    <w:rsid w:val="00E21942"/>
    <w:rsid w:val="00E21A2F"/>
    <w:rsid w:val="00E21A4F"/>
    <w:rsid w:val="00E21A53"/>
    <w:rsid w:val="00E21A9A"/>
    <w:rsid w:val="00E21BA9"/>
    <w:rsid w:val="00E21BDC"/>
    <w:rsid w:val="00E21CE6"/>
    <w:rsid w:val="00E21DC0"/>
    <w:rsid w:val="00E21EC9"/>
    <w:rsid w:val="00E21EEF"/>
    <w:rsid w:val="00E21F33"/>
    <w:rsid w:val="00E21F99"/>
    <w:rsid w:val="00E2208F"/>
    <w:rsid w:val="00E22251"/>
    <w:rsid w:val="00E22536"/>
    <w:rsid w:val="00E225BB"/>
    <w:rsid w:val="00E225CB"/>
    <w:rsid w:val="00E225E1"/>
    <w:rsid w:val="00E22732"/>
    <w:rsid w:val="00E2278C"/>
    <w:rsid w:val="00E227A9"/>
    <w:rsid w:val="00E22844"/>
    <w:rsid w:val="00E229EC"/>
    <w:rsid w:val="00E22A31"/>
    <w:rsid w:val="00E22A3E"/>
    <w:rsid w:val="00E22AA2"/>
    <w:rsid w:val="00E22B86"/>
    <w:rsid w:val="00E22D00"/>
    <w:rsid w:val="00E22D72"/>
    <w:rsid w:val="00E22E2B"/>
    <w:rsid w:val="00E22FBB"/>
    <w:rsid w:val="00E22FDD"/>
    <w:rsid w:val="00E23080"/>
    <w:rsid w:val="00E23136"/>
    <w:rsid w:val="00E232DE"/>
    <w:rsid w:val="00E23366"/>
    <w:rsid w:val="00E2336E"/>
    <w:rsid w:val="00E2346A"/>
    <w:rsid w:val="00E2347C"/>
    <w:rsid w:val="00E23493"/>
    <w:rsid w:val="00E234CD"/>
    <w:rsid w:val="00E2367E"/>
    <w:rsid w:val="00E2381D"/>
    <w:rsid w:val="00E238ED"/>
    <w:rsid w:val="00E23BC2"/>
    <w:rsid w:val="00E23D64"/>
    <w:rsid w:val="00E23DD7"/>
    <w:rsid w:val="00E23EC6"/>
    <w:rsid w:val="00E23FE4"/>
    <w:rsid w:val="00E23FF1"/>
    <w:rsid w:val="00E24090"/>
    <w:rsid w:val="00E240F6"/>
    <w:rsid w:val="00E241EE"/>
    <w:rsid w:val="00E24273"/>
    <w:rsid w:val="00E24596"/>
    <w:rsid w:val="00E2480B"/>
    <w:rsid w:val="00E24890"/>
    <w:rsid w:val="00E2489B"/>
    <w:rsid w:val="00E248C0"/>
    <w:rsid w:val="00E24A67"/>
    <w:rsid w:val="00E24AA9"/>
    <w:rsid w:val="00E24ACC"/>
    <w:rsid w:val="00E24C13"/>
    <w:rsid w:val="00E24C60"/>
    <w:rsid w:val="00E24CD5"/>
    <w:rsid w:val="00E24D0F"/>
    <w:rsid w:val="00E24DAF"/>
    <w:rsid w:val="00E24E1D"/>
    <w:rsid w:val="00E24E75"/>
    <w:rsid w:val="00E24E89"/>
    <w:rsid w:val="00E24F8A"/>
    <w:rsid w:val="00E24FC8"/>
    <w:rsid w:val="00E24FFA"/>
    <w:rsid w:val="00E25009"/>
    <w:rsid w:val="00E2510A"/>
    <w:rsid w:val="00E25126"/>
    <w:rsid w:val="00E25171"/>
    <w:rsid w:val="00E25264"/>
    <w:rsid w:val="00E2528A"/>
    <w:rsid w:val="00E252AF"/>
    <w:rsid w:val="00E25626"/>
    <w:rsid w:val="00E256DD"/>
    <w:rsid w:val="00E257D5"/>
    <w:rsid w:val="00E25826"/>
    <w:rsid w:val="00E25846"/>
    <w:rsid w:val="00E25861"/>
    <w:rsid w:val="00E258BB"/>
    <w:rsid w:val="00E25A35"/>
    <w:rsid w:val="00E25B13"/>
    <w:rsid w:val="00E25B2A"/>
    <w:rsid w:val="00E25C36"/>
    <w:rsid w:val="00E25DA5"/>
    <w:rsid w:val="00E25DEB"/>
    <w:rsid w:val="00E25E55"/>
    <w:rsid w:val="00E25E76"/>
    <w:rsid w:val="00E25E85"/>
    <w:rsid w:val="00E25F3E"/>
    <w:rsid w:val="00E25FCE"/>
    <w:rsid w:val="00E260DB"/>
    <w:rsid w:val="00E26293"/>
    <w:rsid w:val="00E26332"/>
    <w:rsid w:val="00E263B1"/>
    <w:rsid w:val="00E264CE"/>
    <w:rsid w:val="00E264FF"/>
    <w:rsid w:val="00E26518"/>
    <w:rsid w:val="00E2676B"/>
    <w:rsid w:val="00E2677A"/>
    <w:rsid w:val="00E2679F"/>
    <w:rsid w:val="00E2694A"/>
    <w:rsid w:val="00E269BF"/>
    <w:rsid w:val="00E269F2"/>
    <w:rsid w:val="00E26B7F"/>
    <w:rsid w:val="00E26BD0"/>
    <w:rsid w:val="00E26C57"/>
    <w:rsid w:val="00E26D53"/>
    <w:rsid w:val="00E26DD9"/>
    <w:rsid w:val="00E26E14"/>
    <w:rsid w:val="00E26E34"/>
    <w:rsid w:val="00E26E3F"/>
    <w:rsid w:val="00E2703A"/>
    <w:rsid w:val="00E270BD"/>
    <w:rsid w:val="00E270F8"/>
    <w:rsid w:val="00E27269"/>
    <w:rsid w:val="00E272F2"/>
    <w:rsid w:val="00E27323"/>
    <w:rsid w:val="00E2739B"/>
    <w:rsid w:val="00E27400"/>
    <w:rsid w:val="00E274A9"/>
    <w:rsid w:val="00E27544"/>
    <w:rsid w:val="00E27547"/>
    <w:rsid w:val="00E2757D"/>
    <w:rsid w:val="00E27610"/>
    <w:rsid w:val="00E2766B"/>
    <w:rsid w:val="00E2779E"/>
    <w:rsid w:val="00E27D6E"/>
    <w:rsid w:val="00E30052"/>
    <w:rsid w:val="00E30264"/>
    <w:rsid w:val="00E302B9"/>
    <w:rsid w:val="00E303AB"/>
    <w:rsid w:val="00E3046E"/>
    <w:rsid w:val="00E3047B"/>
    <w:rsid w:val="00E30527"/>
    <w:rsid w:val="00E305B5"/>
    <w:rsid w:val="00E306BB"/>
    <w:rsid w:val="00E30766"/>
    <w:rsid w:val="00E30792"/>
    <w:rsid w:val="00E30950"/>
    <w:rsid w:val="00E3095A"/>
    <w:rsid w:val="00E30A73"/>
    <w:rsid w:val="00E30BF3"/>
    <w:rsid w:val="00E30C76"/>
    <w:rsid w:val="00E30D08"/>
    <w:rsid w:val="00E30DD1"/>
    <w:rsid w:val="00E30F3B"/>
    <w:rsid w:val="00E30F95"/>
    <w:rsid w:val="00E311A1"/>
    <w:rsid w:val="00E312AC"/>
    <w:rsid w:val="00E31376"/>
    <w:rsid w:val="00E31519"/>
    <w:rsid w:val="00E316FA"/>
    <w:rsid w:val="00E318B0"/>
    <w:rsid w:val="00E319D8"/>
    <w:rsid w:val="00E31AA6"/>
    <w:rsid w:val="00E31CBA"/>
    <w:rsid w:val="00E31CC8"/>
    <w:rsid w:val="00E31CCC"/>
    <w:rsid w:val="00E31CE9"/>
    <w:rsid w:val="00E31D28"/>
    <w:rsid w:val="00E31D42"/>
    <w:rsid w:val="00E31E4D"/>
    <w:rsid w:val="00E31EE8"/>
    <w:rsid w:val="00E31FBC"/>
    <w:rsid w:val="00E32115"/>
    <w:rsid w:val="00E3248A"/>
    <w:rsid w:val="00E324B9"/>
    <w:rsid w:val="00E3256C"/>
    <w:rsid w:val="00E325EA"/>
    <w:rsid w:val="00E3265B"/>
    <w:rsid w:val="00E326AC"/>
    <w:rsid w:val="00E3284F"/>
    <w:rsid w:val="00E32884"/>
    <w:rsid w:val="00E3289E"/>
    <w:rsid w:val="00E328E4"/>
    <w:rsid w:val="00E328FB"/>
    <w:rsid w:val="00E32994"/>
    <w:rsid w:val="00E32999"/>
    <w:rsid w:val="00E329D1"/>
    <w:rsid w:val="00E32A15"/>
    <w:rsid w:val="00E32A9F"/>
    <w:rsid w:val="00E32ABD"/>
    <w:rsid w:val="00E32AE0"/>
    <w:rsid w:val="00E32BA0"/>
    <w:rsid w:val="00E32C47"/>
    <w:rsid w:val="00E32E89"/>
    <w:rsid w:val="00E32F36"/>
    <w:rsid w:val="00E330C9"/>
    <w:rsid w:val="00E33165"/>
    <w:rsid w:val="00E3323F"/>
    <w:rsid w:val="00E33294"/>
    <w:rsid w:val="00E33337"/>
    <w:rsid w:val="00E3344E"/>
    <w:rsid w:val="00E3348C"/>
    <w:rsid w:val="00E334F7"/>
    <w:rsid w:val="00E33793"/>
    <w:rsid w:val="00E337BB"/>
    <w:rsid w:val="00E3384F"/>
    <w:rsid w:val="00E33885"/>
    <w:rsid w:val="00E33978"/>
    <w:rsid w:val="00E339F5"/>
    <w:rsid w:val="00E33A11"/>
    <w:rsid w:val="00E33B2C"/>
    <w:rsid w:val="00E33B81"/>
    <w:rsid w:val="00E33BDE"/>
    <w:rsid w:val="00E33C7B"/>
    <w:rsid w:val="00E33DF6"/>
    <w:rsid w:val="00E33EAF"/>
    <w:rsid w:val="00E341D2"/>
    <w:rsid w:val="00E34237"/>
    <w:rsid w:val="00E345CF"/>
    <w:rsid w:val="00E34613"/>
    <w:rsid w:val="00E346A8"/>
    <w:rsid w:val="00E347ED"/>
    <w:rsid w:val="00E34829"/>
    <w:rsid w:val="00E348FF"/>
    <w:rsid w:val="00E34972"/>
    <w:rsid w:val="00E34AC0"/>
    <w:rsid w:val="00E34B43"/>
    <w:rsid w:val="00E34B80"/>
    <w:rsid w:val="00E34B99"/>
    <w:rsid w:val="00E34F2E"/>
    <w:rsid w:val="00E35140"/>
    <w:rsid w:val="00E35215"/>
    <w:rsid w:val="00E35287"/>
    <w:rsid w:val="00E352EA"/>
    <w:rsid w:val="00E354BB"/>
    <w:rsid w:val="00E356C2"/>
    <w:rsid w:val="00E35759"/>
    <w:rsid w:val="00E35762"/>
    <w:rsid w:val="00E35797"/>
    <w:rsid w:val="00E357E7"/>
    <w:rsid w:val="00E35998"/>
    <w:rsid w:val="00E359C7"/>
    <w:rsid w:val="00E35AC0"/>
    <w:rsid w:val="00E35EA9"/>
    <w:rsid w:val="00E36174"/>
    <w:rsid w:val="00E36547"/>
    <w:rsid w:val="00E36694"/>
    <w:rsid w:val="00E367CD"/>
    <w:rsid w:val="00E369FA"/>
    <w:rsid w:val="00E36B71"/>
    <w:rsid w:val="00E36CD0"/>
    <w:rsid w:val="00E36D12"/>
    <w:rsid w:val="00E36E3E"/>
    <w:rsid w:val="00E36EAC"/>
    <w:rsid w:val="00E36EC3"/>
    <w:rsid w:val="00E36EDD"/>
    <w:rsid w:val="00E36FF1"/>
    <w:rsid w:val="00E37081"/>
    <w:rsid w:val="00E370C5"/>
    <w:rsid w:val="00E3714B"/>
    <w:rsid w:val="00E37209"/>
    <w:rsid w:val="00E37365"/>
    <w:rsid w:val="00E373FA"/>
    <w:rsid w:val="00E37515"/>
    <w:rsid w:val="00E37565"/>
    <w:rsid w:val="00E3768E"/>
    <w:rsid w:val="00E376E8"/>
    <w:rsid w:val="00E376F7"/>
    <w:rsid w:val="00E37701"/>
    <w:rsid w:val="00E377BE"/>
    <w:rsid w:val="00E377C9"/>
    <w:rsid w:val="00E37839"/>
    <w:rsid w:val="00E37892"/>
    <w:rsid w:val="00E3793F"/>
    <w:rsid w:val="00E37AFD"/>
    <w:rsid w:val="00E37F4E"/>
    <w:rsid w:val="00E400B0"/>
    <w:rsid w:val="00E400BA"/>
    <w:rsid w:val="00E40354"/>
    <w:rsid w:val="00E403A7"/>
    <w:rsid w:val="00E40449"/>
    <w:rsid w:val="00E4045F"/>
    <w:rsid w:val="00E404D2"/>
    <w:rsid w:val="00E405B8"/>
    <w:rsid w:val="00E4068B"/>
    <w:rsid w:val="00E40730"/>
    <w:rsid w:val="00E407D4"/>
    <w:rsid w:val="00E407F4"/>
    <w:rsid w:val="00E40854"/>
    <w:rsid w:val="00E40860"/>
    <w:rsid w:val="00E40876"/>
    <w:rsid w:val="00E409E7"/>
    <w:rsid w:val="00E40B8A"/>
    <w:rsid w:val="00E40B8B"/>
    <w:rsid w:val="00E40BA5"/>
    <w:rsid w:val="00E40C10"/>
    <w:rsid w:val="00E40E28"/>
    <w:rsid w:val="00E40EED"/>
    <w:rsid w:val="00E40F47"/>
    <w:rsid w:val="00E41077"/>
    <w:rsid w:val="00E410C4"/>
    <w:rsid w:val="00E411AE"/>
    <w:rsid w:val="00E41276"/>
    <w:rsid w:val="00E41278"/>
    <w:rsid w:val="00E4128E"/>
    <w:rsid w:val="00E4136F"/>
    <w:rsid w:val="00E4140D"/>
    <w:rsid w:val="00E41530"/>
    <w:rsid w:val="00E4155D"/>
    <w:rsid w:val="00E41564"/>
    <w:rsid w:val="00E41812"/>
    <w:rsid w:val="00E4183B"/>
    <w:rsid w:val="00E418E9"/>
    <w:rsid w:val="00E4198F"/>
    <w:rsid w:val="00E41990"/>
    <w:rsid w:val="00E41C10"/>
    <w:rsid w:val="00E41CC0"/>
    <w:rsid w:val="00E41E5D"/>
    <w:rsid w:val="00E41ECF"/>
    <w:rsid w:val="00E42007"/>
    <w:rsid w:val="00E42049"/>
    <w:rsid w:val="00E42292"/>
    <w:rsid w:val="00E42431"/>
    <w:rsid w:val="00E426F1"/>
    <w:rsid w:val="00E4278B"/>
    <w:rsid w:val="00E42877"/>
    <w:rsid w:val="00E4287E"/>
    <w:rsid w:val="00E428A6"/>
    <w:rsid w:val="00E428C3"/>
    <w:rsid w:val="00E42989"/>
    <w:rsid w:val="00E42ADD"/>
    <w:rsid w:val="00E42BA1"/>
    <w:rsid w:val="00E42BA7"/>
    <w:rsid w:val="00E42D6F"/>
    <w:rsid w:val="00E42DBC"/>
    <w:rsid w:val="00E42E48"/>
    <w:rsid w:val="00E42FC5"/>
    <w:rsid w:val="00E430AD"/>
    <w:rsid w:val="00E43105"/>
    <w:rsid w:val="00E4319C"/>
    <w:rsid w:val="00E43266"/>
    <w:rsid w:val="00E43416"/>
    <w:rsid w:val="00E434C7"/>
    <w:rsid w:val="00E4359E"/>
    <w:rsid w:val="00E435B4"/>
    <w:rsid w:val="00E4360C"/>
    <w:rsid w:val="00E43629"/>
    <w:rsid w:val="00E437D5"/>
    <w:rsid w:val="00E438D4"/>
    <w:rsid w:val="00E43910"/>
    <w:rsid w:val="00E439F3"/>
    <w:rsid w:val="00E43A77"/>
    <w:rsid w:val="00E43B2C"/>
    <w:rsid w:val="00E43B84"/>
    <w:rsid w:val="00E43C6E"/>
    <w:rsid w:val="00E43DB1"/>
    <w:rsid w:val="00E43DC8"/>
    <w:rsid w:val="00E43E4A"/>
    <w:rsid w:val="00E43EAC"/>
    <w:rsid w:val="00E44097"/>
    <w:rsid w:val="00E440D0"/>
    <w:rsid w:val="00E440E4"/>
    <w:rsid w:val="00E44147"/>
    <w:rsid w:val="00E44248"/>
    <w:rsid w:val="00E445B7"/>
    <w:rsid w:val="00E44921"/>
    <w:rsid w:val="00E44977"/>
    <w:rsid w:val="00E44A90"/>
    <w:rsid w:val="00E44A95"/>
    <w:rsid w:val="00E44AD3"/>
    <w:rsid w:val="00E44C64"/>
    <w:rsid w:val="00E44CB1"/>
    <w:rsid w:val="00E44D68"/>
    <w:rsid w:val="00E44D98"/>
    <w:rsid w:val="00E45039"/>
    <w:rsid w:val="00E4516E"/>
    <w:rsid w:val="00E45262"/>
    <w:rsid w:val="00E4533F"/>
    <w:rsid w:val="00E45351"/>
    <w:rsid w:val="00E45444"/>
    <w:rsid w:val="00E456DC"/>
    <w:rsid w:val="00E45701"/>
    <w:rsid w:val="00E4571A"/>
    <w:rsid w:val="00E45775"/>
    <w:rsid w:val="00E457EA"/>
    <w:rsid w:val="00E458E4"/>
    <w:rsid w:val="00E45996"/>
    <w:rsid w:val="00E459C7"/>
    <w:rsid w:val="00E45A19"/>
    <w:rsid w:val="00E45AD7"/>
    <w:rsid w:val="00E45C67"/>
    <w:rsid w:val="00E45DB1"/>
    <w:rsid w:val="00E45DF6"/>
    <w:rsid w:val="00E45F98"/>
    <w:rsid w:val="00E45FE2"/>
    <w:rsid w:val="00E461DF"/>
    <w:rsid w:val="00E46329"/>
    <w:rsid w:val="00E46419"/>
    <w:rsid w:val="00E4655B"/>
    <w:rsid w:val="00E466A6"/>
    <w:rsid w:val="00E46801"/>
    <w:rsid w:val="00E4687B"/>
    <w:rsid w:val="00E46880"/>
    <w:rsid w:val="00E46A38"/>
    <w:rsid w:val="00E46B56"/>
    <w:rsid w:val="00E46BDE"/>
    <w:rsid w:val="00E46C85"/>
    <w:rsid w:val="00E46C9B"/>
    <w:rsid w:val="00E46F93"/>
    <w:rsid w:val="00E46FA3"/>
    <w:rsid w:val="00E46FD0"/>
    <w:rsid w:val="00E47015"/>
    <w:rsid w:val="00E47074"/>
    <w:rsid w:val="00E471D4"/>
    <w:rsid w:val="00E4723D"/>
    <w:rsid w:val="00E475BC"/>
    <w:rsid w:val="00E475C1"/>
    <w:rsid w:val="00E475FD"/>
    <w:rsid w:val="00E47603"/>
    <w:rsid w:val="00E4761F"/>
    <w:rsid w:val="00E47653"/>
    <w:rsid w:val="00E47673"/>
    <w:rsid w:val="00E476A7"/>
    <w:rsid w:val="00E476AF"/>
    <w:rsid w:val="00E47AF4"/>
    <w:rsid w:val="00E47BC2"/>
    <w:rsid w:val="00E47C19"/>
    <w:rsid w:val="00E47CE1"/>
    <w:rsid w:val="00E47D1D"/>
    <w:rsid w:val="00E47D91"/>
    <w:rsid w:val="00E501D9"/>
    <w:rsid w:val="00E50206"/>
    <w:rsid w:val="00E50382"/>
    <w:rsid w:val="00E5088C"/>
    <w:rsid w:val="00E5089C"/>
    <w:rsid w:val="00E508B4"/>
    <w:rsid w:val="00E50A04"/>
    <w:rsid w:val="00E50C58"/>
    <w:rsid w:val="00E50DAA"/>
    <w:rsid w:val="00E50DD4"/>
    <w:rsid w:val="00E5111C"/>
    <w:rsid w:val="00E51344"/>
    <w:rsid w:val="00E513A4"/>
    <w:rsid w:val="00E5142A"/>
    <w:rsid w:val="00E5149C"/>
    <w:rsid w:val="00E5158E"/>
    <w:rsid w:val="00E517B9"/>
    <w:rsid w:val="00E51902"/>
    <w:rsid w:val="00E5197A"/>
    <w:rsid w:val="00E51A97"/>
    <w:rsid w:val="00E51A9C"/>
    <w:rsid w:val="00E51B54"/>
    <w:rsid w:val="00E51B72"/>
    <w:rsid w:val="00E51C9A"/>
    <w:rsid w:val="00E51C9E"/>
    <w:rsid w:val="00E51CEB"/>
    <w:rsid w:val="00E51E07"/>
    <w:rsid w:val="00E51F4D"/>
    <w:rsid w:val="00E522A4"/>
    <w:rsid w:val="00E52465"/>
    <w:rsid w:val="00E52517"/>
    <w:rsid w:val="00E52535"/>
    <w:rsid w:val="00E5279A"/>
    <w:rsid w:val="00E5279D"/>
    <w:rsid w:val="00E527E2"/>
    <w:rsid w:val="00E5281B"/>
    <w:rsid w:val="00E528D1"/>
    <w:rsid w:val="00E52989"/>
    <w:rsid w:val="00E529D2"/>
    <w:rsid w:val="00E52B17"/>
    <w:rsid w:val="00E52B48"/>
    <w:rsid w:val="00E52BB3"/>
    <w:rsid w:val="00E52BE9"/>
    <w:rsid w:val="00E52BFB"/>
    <w:rsid w:val="00E52C23"/>
    <w:rsid w:val="00E52C7B"/>
    <w:rsid w:val="00E52D3E"/>
    <w:rsid w:val="00E530DD"/>
    <w:rsid w:val="00E53216"/>
    <w:rsid w:val="00E533A2"/>
    <w:rsid w:val="00E534A4"/>
    <w:rsid w:val="00E534B1"/>
    <w:rsid w:val="00E534D0"/>
    <w:rsid w:val="00E5355E"/>
    <w:rsid w:val="00E535DA"/>
    <w:rsid w:val="00E53900"/>
    <w:rsid w:val="00E53909"/>
    <w:rsid w:val="00E53A1F"/>
    <w:rsid w:val="00E53A9F"/>
    <w:rsid w:val="00E53DF3"/>
    <w:rsid w:val="00E53F5E"/>
    <w:rsid w:val="00E54021"/>
    <w:rsid w:val="00E54050"/>
    <w:rsid w:val="00E54086"/>
    <w:rsid w:val="00E540A1"/>
    <w:rsid w:val="00E540B4"/>
    <w:rsid w:val="00E5410F"/>
    <w:rsid w:val="00E543A8"/>
    <w:rsid w:val="00E543B4"/>
    <w:rsid w:val="00E5457E"/>
    <w:rsid w:val="00E54657"/>
    <w:rsid w:val="00E5471F"/>
    <w:rsid w:val="00E54724"/>
    <w:rsid w:val="00E549DD"/>
    <w:rsid w:val="00E54A56"/>
    <w:rsid w:val="00E54A97"/>
    <w:rsid w:val="00E54D23"/>
    <w:rsid w:val="00E54D2E"/>
    <w:rsid w:val="00E54ED2"/>
    <w:rsid w:val="00E54F09"/>
    <w:rsid w:val="00E55100"/>
    <w:rsid w:val="00E5511F"/>
    <w:rsid w:val="00E551DD"/>
    <w:rsid w:val="00E55202"/>
    <w:rsid w:val="00E55276"/>
    <w:rsid w:val="00E552FE"/>
    <w:rsid w:val="00E55305"/>
    <w:rsid w:val="00E55444"/>
    <w:rsid w:val="00E55478"/>
    <w:rsid w:val="00E554BB"/>
    <w:rsid w:val="00E5550B"/>
    <w:rsid w:val="00E555F7"/>
    <w:rsid w:val="00E55725"/>
    <w:rsid w:val="00E55857"/>
    <w:rsid w:val="00E5589B"/>
    <w:rsid w:val="00E55B4B"/>
    <w:rsid w:val="00E55D10"/>
    <w:rsid w:val="00E55DF4"/>
    <w:rsid w:val="00E55EB0"/>
    <w:rsid w:val="00E560E5"/>
    <w:rsid w:val="00E561AB"/>
    <w:rsid w:val="00E562F5"/>
    <w:rsid w:val="00E5631D"/>
    <w:rsid w:val="00E563FC"/>
    <w:rsid w:val="00E564CB"/>
    <w:rsid w:val="00E564D0"/>
    <w:rsid w:val="00E5652C"/>
    <w:rsid w:val="00E565C5"/>
    <w:rsid w:val="00E565FB"/>
    <w:rsid w:val="00E56716"/>
    <w:rsid w:val="00E56803"/>
    <w:rsid w:val="00E56A13"/>
    <w:rsid w:val="00E56B62"/>
    <w:rsid w:val="00E56C40"/>
    <w:rsid w:val="00E56C85"/>
    <w:rsid w:val="00E56D35"/>
    <w:rsid w:val="00E56DE0"/>
    <w:rsid w:val="00E56EEC"/>
    <w:rsid w:val="00E56FE7"/>
    <w:rsid w:val="00E5702D"/>
    <w:rsid w:val="00E57064"/>
    <w:rsid w:val="00E57161"/>
    <w:rsid w:val="00E571D9"/>
    <w:rsid w:val="00E5720C"/>
    <w:rsid w:val="00E572C7"/>
    <w:rsid w:val="00E57391"/>
    <w:rsid w:val="00E573B2"/>
    <w:rsid w:val="00E57552"/>
    <w:rsid w:val="00E57899"/>
    <w:rsid w:val="00E57A38"/>
    <w:rsid w:val="00E57C1C"/>
    <w:rsid w:val="00E57CA4"/>
    <w:rsid w:val="00E57CF8"/>
    <w:rsid w:val="00E57EAB"/>
    <w:rsid w:val="00E57EE5"/>
    <w:rsid w:val="00E57F47"/>
    <w:rsid w:val="00E57FB7"/>
    <w:rsid w:val="00E60019"/>
    <w:rsid w:val="00E60113"/>
    <w:rsid w:val="00E60240"/>
    <w:rsid w:val="00E602F0"/>
    <w:rsid w:val="00E6048B"/>
    <w:rsid w:val="00E604D3"/>
    <w:rsid w:val="00E605E0"/>
    <w:rsid w:val="00E60621"/>
    <w:rsid w:val="00E607FB"/>
    <w:rsid w:val="00E60930"/>
    <w:rsid w:val="00E60990"/>
    <w:rsid w:val="00E609A1"/>
    <w:rsid w:val="00E60B5B"/>
    <w:rsid w:val="00E60BAD"/>
    <w:rsid w:val="00E60C77"/>
    <w:rsid w:val="00E60C8B"/>
    <w:rsid w:val="00E60CCD"/>
    <w:rsid w:val="00E60E4D"/>
    <w:rsid w:val="00E6105F"/>
    <w:rsid w:val="00E6113D"/>
    <w:rsid w:val="00E61191"/>
    <w:rsid w:val="00E612D6"/>
    <w:rsid w:val="00E61310"/>
    <w:rsid w:val="00E6163A"/>
    <w:rsid w:val="00E616A7"/>
    <w:rsid w:val="00E616BF"/>
    <w:rsid w:val="00E61837"/>
    <w:rsid w:val="00E61862"/>
    <w:rsid w:val="00E619D7"/>
    <w:rsid w:val="00E61ADF"/>
    <w:rsid w:val="00E61B20"/>
    <w:rsid w:val="00E61BA5"/>
    <w:rsid w:val="00E61BAE"/>
    <w:rsid w:val="00E61C5F"/>
    <w:rsid w:val="00E61C7C"/>
    <w:rsid w:val="00E61CE0"/>
    <w:rsid w:val="00E61D10"/>
    <w:rsid w:val="00E61DE8"/>
    <w:rsid w:val="00E61F3C"/>
    <w:rsid w:val="00E61F8A"/>
    <w:rsid w:val="00E61F9C"/>
    <w:rsid w:val="00E62002"/>
    <w:rsid w:val="00E620D5"/>
    <w:rsid w:val="00E621F2"/>
    <w:rsid w:val="00E623F1"/>
    <w:rsid w:val="00E624E3"/>
    <w:rsid w:val="00E625A0"/>
    <w:rsid w:val="00E62647"/>
    <w:rsid w:val="00E62683"/>
    <w:rsid w:val="00E627BC"/>
    <w:rsid w:val="00E627E1"/>
    <w:rsid w:val="00E6293D"/>
    <w:rsid w:val="00E62C86"/>
    <w:rsid w:val="00E62E5F"/>
    <w:rsid w:val="00E62FF4"/>
    <w:rsid w:val="00E631AB"/>
    <w:rsid w:val="00E63264"/>
    <w:rsid w:val="00E632B3"/>
    <w:rsid w:val="00E632D9"/>
    <w:rsid w:val="00E633C4"/>
    <w:rsid w:val="00E63688"/>
    <w:rsid w:val="00E63716"/>
    <w:rsid w:val="00E63771"/>
    <w:rsid w:val="00E637A9"/>
    <w:rsid w:val="00E637F9"/>
    <w:rsid w:val="00E6383B"/>
    <w:rsid w:val="00E63C7C"/>
    <w:rsid w:val="00E63D06"/>
    <w:rsid w:val="00E63D1F"/>
    <w:rsid w:val="00E63F83"/>
    <w:rsid w:val="00E63F9C"/>
    <w:rsid w:val="00E63FFC"/>
    <w:rsid w:val="00E6402F"/>
    <w:rsid w:val="00E640D2"/>
    <w:rsid w:val="00E64175"/>
    <w:rsid w:val="00E6440F"/>
    <w:rsid w:val="00E6444F"/>
    <w:rsid w:val="00E64481"/>
    <w:rsid w:val="00E645B6"/>
    <w:rsid w:val="00E645F6"/>
    <w:rsid w:val="00E64706"/>
    <w:rsid w:val="00E64782"/>
    <w:rsid w:val="00E64890"/>
    <w:rsid w:val="00E64905"/>
    <w:rsid w:val="00E6492E"/>
    <w:rsid w:val="00E64A98"/>
    <w:rsid w:val="00E64B32"/>
    <w:rsid w:val="00E64C6C"/>
    <w:rsid w:val="00E64D60"/>
    <w:rsid w:val="00E64E94"/>
    <w:rsid w:val="00E64F79"/>
    <w:rsid w:val="00E651D1"/>
    <w:rsid w:val="00E6523F"/>
    <w:rsid w:val="00E65308"/>
    <w:rsid w:val="00E65341"/>
    <w:rsid w:val="00E65351"/>
    <w:rsid w:val="00E6547D"/>
    <w:rsid w:val="00E65566"/>
    <w:rsid w:val="00E655F5"/>
    <w:rsid w:val="00E65751"/>
    <w:rsid w:val="00E6575A"/>
    <w:rsid w:val="00E65A89"/>
    <w:rsid w:val="00E65B11"/>
    <w:rsid w:val="00E65CAF"/>
    <w:rsid w:val="00E65CD8"/>
    <w:rsid w:val="00E66093"/>
    <w:rsid w:val="00E66153"/>
    <w:rsid w:val="00E661E4"/>
    <w:rsid w:val="00E66275"/>
    <w:rsid w:val="00E663F1"/>
    <w:rsid w:val="00E6648F"/>
    <w:rsid w:val="00E665CD"/>
    <w:rsid w:val="00E669CB"/>
    <w:rsid w:val="00E66A12"/>
    <w:rsid w:val="00E66C28"/>
    <w:rsid w:val="00E66D36"/>
    <w:rsid w:val="00E66E10"/>
    <w:rsid w:val="00E67001"/>
    <w:rsid w:val="00E67053"/>
    <w:rsid w:val="00E6717A"/>
    <w:rsid w:val="00E6717C"/>
    <w:rsid w:val="00E671C0"/>
    <w:rsid w:val="00E672D6"/>
    <w:rsid w:val="00E6732F"/>
    <w:rsid w:val="00E67360"/>
    <w:rsid w:val="00E674AF"/>
    <w:rsid w:val="00E674FC"/>
    <w:rsid w:val="00E67511"/>
    <w:rsid w:val="00E675CF"/>
    <w:rsid w:val="00E67691"/>
    <w:rsid w:val="00E67759"/>
    <w:rsid w:val="00E677C6"/>
    <w:rsid w:val="00E67A63"/>
    <w:rsid w:val="00E67A67"/>
    <w:rsid w:val="00E67C07"/>
    <w:rsid w:val="00E67C38"/>
    <w:rsid w:val="00E67F36"/>
    <w:rsid w:val="00E67F55"/>
    <w:rsid w:val="00E700C7"/>
    <w:rsid w:val="00E700ED"/>
    <w:rsid w:val="00E70128"/>
    <w:rsid w:val="00E7012C"/>
    <w:rsid w:val="00E7016F"/>
    <w:rsid w:val="00E7045B"/>
    <w:rsid w:val="00E70723"/>
    <w:rsid w:val="00E7079E"/>
    <w:rsid w:val="00E7097F"/>
    <w:rsid w:val="00E70A54"/>
    <w:rsid w:val="00E70AEE"/>
    <w:rsid w:val="00E70B7B"/>
    <w:rsid w:val="00E70C6D"/>
    <w:rsid w:val="00E70CC6"/>
    <w:rsid w:val="00E70CF8"/>
    <w:rsid w:val="00E70D3E"/>
    <w:rsid w:val="00E70DF8"/>
    <w:rsid w:val="00E70FE0"/>
    <w:rsid w:val="00E7101C"/>
    <w:rsid w:val="00E71068"/>
    <w:rsid w:val="00E710E6"/>
    <w:rsid w:val="00E712D9"/>
    <w:rsid w:val="00E713B7"/>
    <w:rsid w:val="00E714D2"/>
    <w:rsid w:val="00E71510"/>
    <w:rsid w:val="00E7155A"/>
    <w:rsid w:val="00E715DC"/>
    <w:rsid w:val="00E71727"/>
    <w:rsid w:val="00E71788"/>
    <w:rsid w:val="00E71853"/>
    <w:rsid w:val="00E719AB"/>
    <w:rsid w:val="00E71A69"/>
    <w:rsid w:val="00E71B51"/>
    <w:rsid w:val="00E71B72"/>
    <w:rsid w:val="00E71D31"/>
    <w:rsid w:val="00E71FA6"/>
    <w:rsid w:val="00E72085"/>
    <w:rsid w:val="00E72177"/>
    <w:rsid w:val="00E72256"/>
    <w:rsid w:val="00E7226F"/>
    <w:rsid w:val="00E722A6"/>
    <w:rsid w:val="00E7235E"/>
    <w:rsid w:val="00E723A1"/>
    <w:rsid w:val="00E723D1"/>
    <w:rsid w:val="00E723D6"/>
    <w:rsid w:val="00E72591"/>
    <w:rsid w:val="00E725FD"/>
    <w:rsid w:val="00E7271B"/>
    <w:rsid w:val="00E72877"/>
    <w:rsid w:val="00E7287E"/>
    <w:rsid w:val="00E72CCD"/>
    <w:rsid w:val="00E72DB1"/>
    <w:rsid w:val="00E72EFF"/>
    <w:rsid w:val="00E73005"/>
    <w:rsid w:val="00E733EB"/>
    <w:rsid w:val="00E73406"/>
    <w:rsid w:val="00E73433"/>
    <w:rsid w:val="00E7344B"/>
    <w:rsid w:val="00E734AA"/>
    <w:rsid w:val="00E734C6"/>
    <w:rsid w:val="00E734FC"/>
    <w:rsid w:val="00E73659"/>
    <w:rsid w:val="00E73738"/>
    <w:rsid w:val="00E73848"/>
    <w:rsid w:val="00E73899"/>
    <w:rsid w:val="00E738DC"/>
    <w:rsid w:val="00E7390A"/>
    <w:rsid w:val="00E73B5B"/>
    <w:rsid w:val="00E73C0F"/>
    <w:rsid w:val="00E73C14"/>
    <w:rsid w:val="00E73DE3"/>
    <w:rsid w:val="00E73E31"/>
    <w:rsid w:val="00E73EE9"/>
    <w:rsid w:val="00E74000"/>
    <w:rsid w:val="00E740D6"/>
    <w:rsid w:val="00E7413D"/>
    <w:rsid w:val="00E74174"/>
    <w:rsid w:val="00E74189"/>
    <w:rsid w:val="00E74212"/>
    <w:rsid w:val="00E7424D"/>
    <w:rsid w:val="00E744B4"/>
    <w:rsid w:val="00E744C1"/>
    <w:rsid w:val="00E7462F"/>
    <w:rsid w:val="00E746A6"/>
    <w:rsid w:val="00E74797"/>
    <w:rsid w:val="00E747C0"/>
    <w:rsid w:val="00E74977"/>
    <w:rsid w:val="00E74AFE"/>
    <w:rsid w:val="00E74DBC"/>
    <w:rsid w:val="00E74E9F"/>
    <w:rsid w:val="00E74ECC"/>
    <w:rsid w:val="00E75104"/>
    <w:rsid w:val="00E7511A"/>
    <w:rsid w:val="00E75261"/>
    <w:rsid w:val="00E75368"/>
    <w:rsid w:val="00E7539F"/>
    <w:rsid w:val="00E75415"/>
    <w:rsid w:val="00E75491"/>
    <w:rsid w:val="00E75742"/>
    <w:rsid w:val="00E75942"/>
    <w:rsid w:val="00E75C82"/>
    <w:rsid w:val="00E75CB5"/>
    <w:rsid w:val="00E75D6A"/>
    <w:rsid w:val="00E75D83"/>
    <w:rsid w:val="00E75DD5"/>
    <w:rsid w:val="00E75E88"/>
    <w:rsid w:val="00E75F43"/>
    <w:rsid w:val="00E75F7B"/>
    <w:rsid w:val="00E76047"/>
    <w:rsid w:val="00E76085"/>
    <w:rsid w:val="00E7611F"/>
    <w:rsid w:val="00E76263"/>
    <w:rsid w:val="00E7628A"/>
    <w:rsid w:val="00E76335"/>
    <w:rsid w:val="00E7636B"/>
    <w:rsid w:val="00E7640B"/>
    <w:rsid w:val="00E76486"/>
    <w:rsid w:val="00E76811"/>
    <w:rsid w:val="00E76895"/>
    <w:rsid w:val="00E76A41"/>
    <w:rsid w:val="00E76ACE"/>
    <w:rsid w:val="00E76AD4"/>
    <w:rsid w:val="00E76C37"/>
    <w:rsid w:val="00E76C52"/>
    <w:rsid w:val="00E76DD8"/>
    <w:rsid w:val="00E76E08"/>
    <w:rsid w:val="00E771F1"/>
    <w:rsid w:val="00E77205"/>
    <w:rsid w:val="00E772E8"/>
    <w:rsid w:val="00E77348"/>
    <w:rsid w:val="00E774A1"/>
    <w:rsid w:val="00E7757E"/>
    <w:rsid w:val="00E7773C"/>
    <w:rsid w:val="00E777A1"/>
    <w:rsid w:val="00E7783B"/>
    <w:rsid w:val="00E77885"/>
    <w:rsid w:val="00E778B5"/>
    <w:rsid w:val="00E7794A"/>
    <w:rsid w:val="00E77A30"/>
    <w:rsid w:val="00E77CDC"/>
    <w:rsid w:val="00E77D5C"/>
    <w:rsid w:val="00E77E54"/>
    <w:rsid w:val="00E77EE5"/>
    <w:rsid w:val="00E80010"/>
    <w:rsid w:val="00E800EA"/>
    <w:rsid w:val="00E80277"/>
    <w:rsid w:val="00E8028F"/>
    <w:rsid w:val="00E802FD"/>
    <w:rsid w:val="00E8030B"/>
    <w:rsid w:val="00E80361"/>
    <w:rsid w:val="00E80562"/>
    <w:rsid w:val="00E805EF"/>
    <w:rsid w:val="00E80642"/>
    <w:rsid w:val="00E807EE"/>
    <w:rsid w:val="00E80945"/>
    <w:rsid w:val="00E80B5B"/>
    <w:rsid w:val="00E80CAA"/>
    <w:rsid w:val="00E80E2B"/>
    <w:rsid w:val="00E80E35"/>
    <w:rsid w:val="00E80E36"/>
    <w:rsid w:val="00E811B0"/>
    <w:rsid w:val="00E812BB"/>
    <w:rsid w:val="00E81365"/>
    <w:rsid w:val="00E8137F"/>
    <w:rsid w:val="00E813A0"/>
    <w:rsid w:val="00E813EC"/>
    <w:rsid w:val="00E814C6"/>
    <w:rsid w:val="00E8168F"/>
    <w:rsid w:val="00E816B0"/>
    <w:rsid w:val="00E818D7"/>
    <w:rsid w:val="00E8191A"/>
    <w:rsid w:val="00E81A03"/>
    <w:rsid w:val="00E81A2C"/>
    <w:rsid w:val="00E81A4B"/>
    <w:rsid w:val="00E81A67"/>
    <w:rsid w:val="00E81A8B"/>
    <w:rsid w:val="00E81BCC"/>
    <w:rsid w:val="00E820D1"/>
    <w:rsid w:val="00E821E2"/>
    <w:rsid w:val="00E822F7"/>
    <w:rsid w:val="00E823DF"/>
    <w:rsid w:val="00E82494"/>
    <w:rsid w:val="00E824E7"/>
    <w:rsid w:val="00E8272B"/>
    <w:rsid w:val="00E82858"/>
    <w:rsid w:val="00E828BA"/>
    <w:rsid w:val="00E828CA"/>
    <w:rsid w:val="00E82A73"/>
    <w:rsid w:val="00E82A78"/>
    <w:rsid w:val="00E82C35"/>
    <w:rsid w:val="00E82C6F"/>
    <w:rsid w:val="00E832A8"/>
    <w:rsid w:val="00E83410"/>
    <w:rsid w:val="00E83479"/>
    <w:rsid w:val="00E83541"/>
    <w:rsid w:val="00E835E3"/>
    <w:rsid w:val="00E836C6"/>
    <w:rsid w:val="00E83A0B"/>
    <w:rsid w:val="00E83B08"/>
    <w:rsid w:val="00E83B87"/>
    <w:rsid w:val="00E83C59"/>
    <w:rsid w:val="00E83F59"/>
    <w:rsid w:val="00E83FA0"/>
    <w:rsid w:val="00E841AE"/>
    <w:rsid w:val="00E84445"/>
    <w:rsid w:val="00E8454C"/>
    <w:rsid w:val="00E84596"/>
    <w:rsid w:val="00E845EB"/>
    <w:rsid w:val="00E84693"/>
    <w:rsid w:val="00E8471C"/>
    <w:rsid w:val="00E847EE"/>
    <w:rsid w:val="00E848F7"/>
    <w:rsid w:val="00E84991"/>
    <w:rsid w:val="00E84A02"/>
    <w:rsid w:val="00E84A08"/>
    <w:rsid w:val="00E84A97"/>
    <w:rsid w:val="00E84AE5"/>
    <w:rsid w:val="00E84C40"/>
    <w:rsid w:val="00E84CC5"/>
    <w:rsid w:val="00E84DA0"/>
    <w:rsid w:val="00E84E07"/>
    <w:rsid w:val="00E84E54"/>
    <w:rsid w:val="00E84EA5"/>
    <w:rsid w:val="00E850E7"/>
    <w:rsid w:val="00E851E4"/>
    <w:rsid w:val="00E85226"/>
    <w:rsid w:val="00E85276"/>
    <w:rsid w:val="00E85290"/>
    <w:rsid w:val="00E853ED"/>
    <w:rsid w:val="00E85443"/>
    <w:rsid w:val="00E8549C"/>
    <w:rsid w:val="00E854AA"/>
    <w:rsid w:val="00E85649"/>
    <w:rsid w:val="00E856EF"/>
    <w:rsid w:val="00E857F0"/>
    <w:rsid w:val="00E858C4"/>
    <w:rsid w:val="00E85985"/>
    <w:rsid w:val="00E85B86"/>
    <w:rsid w:val="00E85CAD"/>
    <w:rsid w:val="00E85FBA"/>
    <w:rsid w:val="00E8600F"/>
    <w:rsid w:val="00E8634D"/>
    <w:rsid w:val="00E8639F"/>
    <w:rsid w:val="00E8658D"/>
    <w:rsid w:val="00E865AC"/>
    <w:rsid w:val="00E865DB"/>
    <w:rsid w:val="00E86746"/>
    <w:rsid w:val="00E8681D"/>
    <w:rsid w:val="00E86820"/>
    <w:rsid w:val="00E8684C"/>
    <w:rsid w:val="00E868D0"/>
    <w:rsid w:val="00E869FD"/>
    <w:rsid w:val="00E86A6A"/>
    <w:rsid w:val="00E86BC6"/>
    <w:rsid w:val="00E86C7F"/>
    <w:rsid w:val="00E86CFD"/>
    <w:rsid w:val="00E86D38"/>
    <w:rsid w:val="00E86D43"/>
    <w:rsid w:val="00E87065"/>
    <w:rsid w:val="00E870FE"/>
    <w:rsid w:val="00E8732A"/>
    <w:rsid w:val="00E874A7"/>
    <w:rsid w:val="00E874E4"/>
    <w:rsid w:val="00E8752E"/>
    <w:rsid w:val="00E8769D"/>
    <w:rsid w:val="00E87715"/>
    <w:rsid w:val="00E877C6"/>
    <w:rsid w:val="00E877D5"/>
    <w:rsid w:val="00E877FE"/>
    <w:rsid w:val="00E87817"/>
    <w:rsid w:val="00E87822"/>
    <w:rsid w:val="00E878EB"/>
    <w:rsid w:val="00E87A46"/>
    <w:rsid w:val="00E87A9B"/>
    <w:rsid w:val="00E87BBA"/>
    <w:rsid w:val="00E87C2D"/>
    <w:rsid w:val="00E87C3B"/>
    <w:rsid w:val="00E87C4A"/>
    <w:rsid w:val="00E87F5F"/>
    <w:rsid w:val="00E900FA"/>
    <w:rsid w:val="00E90106"/>
    <w:rsid w:val="00E901FB"/>
    <w:rsid w:val="00E903C5"/>
    <w:rsid w:val="00E903E1"/>
    <w:rsid w:val="00E90425"/>
    <w:rsid w:val="00E90445"/>
    <w:rsid w:val="00E904E7"/>
    <w:rsid w:val="00E90616"/>
    <w:rsid w:val="00E9063D"/>
    <w:rsid w:val="00E90654"/>
    <w:rsid w:val="00E906E5"/>
    <w:rsid w:val="00E9085B"/>
    <w:rsid w:val="00E909E2"/>
    <w:rsid w:val="00E90A4E"/>
    <w:rsid w:val="00E90AD5"/>
    <w:rsid w:val="00E90BEA"/>
    <w:rsid w:val="00E90CF3"/>
    <w:rsid w:val="00E90CF7"/>
    <w:rsid w:val="00E90D58"/>
    <w:rsid w:val="00E90E66"/>
    <w:rsid w:val="00E90F29"/>
    <w:rsid w:val="00E910EE"/>
    <w:rsid w:val="00E9120C"/>
    <w:rsid w:val="00E91267"/>
    <w:rsid w:val="00E9132C"/>
    <w:rsid w:val="00E9135E"/>
    <w:rsid w:val="00E91395"/>
    <w:rsid w:val="00E91431"/>
    <w:rsid w:val="00E91526"/>
    <w:rsid w:val="00E9186A"/>
    <w:rsid w:val="00E91A86"/>
    <w:rsid w:val="00E91B48"/>
    <w:rsid w:val="00E91B88"/>
    <w:rsid w:val="00E91D93"/>
    <w:rsid w:val="00E91D94"/>
    <w:rsid w:val="00E91E14"/>
    <w:rsid w:val="00E91E2F"/>
    <w:rsid w:val="00E91E4A"/>
    <w:rsid w:val="00E920D5"/>
    <w:rsid w:val="00E92190"/>
    <w:rsid w:val="00E923FF"/>
    <w:rsid w:val="00E92426"/>
    <w:rsid w:val="00E924A6"/>
    <w:rsid w:val="00E92552"/>
    <w:rsid w:val="00E925A3"/>
    <w:rsid w:val="00E925EA"/>
    <w:rsid w:val="00E9274D"/>
    <w:rsid w:val="00E9285F"/>
    <w:rsid w:val="00E928E9"/>
    <w:rsid w:val="00E929B3"/>
    <w:rsid w:val="00E92A3F"/>
    <w:rsid w:val="00E92BD1"/>
    <w:rsid w:val="00E92EE5"/>
    <w:rsid w:val="00E92FF9"/>
    <w:rsid w:val="00E9304E"/>
    <w:rsid w:val="00E930AD"/>
    <w:rsid w:val="00E93157"/>
    <w:rsid w:val="00E9350C"/>
    <w:rsid w:val="00E9350F"/>
    <w:rsid w:val="00E93585"/>
    <w:rsid w:val="00E9379F"/>
    <w:rsid w:val="00E9386D"/>
    <w:rsid w:val="00E93968"/>
    <w:rsid w:val="00E939E3"/>
    <w:rsid w:val="00E93B89"/>
    <w:rsid w:val="00E93CA3"/>
    <w:rsid w:val="00E93CDF"/>
    <w:rsid w:val="00E93D69"/>
    <w:rsid w:val="00E93E40"/>
    <w:rsid w:val="00E93FA8"/>
    <w:rsid w:val="00E943C1"/>
    <w:rsid w:val="00E9469C"/>
    <w:rsid w:val="00E947A6"/>
    <w:rsid w:val="00E948FF"/>
    <w:rsid w:val="00E94AEB"/>
    <w:rsid w:val="00E94C53"/>
    <w:rsid w:val="00E94DB4"/>
    <w:rsid w:val="00E94EC3"/>
    <w:rsid w:val="00E94FF0"/>
    <w:rsid w:val="00E95075"/>
    <w:rsid w:val="00E95078"/>
    <w:rsid w:val="00E95123"/>
    <w:rsid w:val="00E95160"/>
    <w:rsid w:val="00E951A9"/>
    <w:rsid w:val="00E9528C"/>
    <w:rsid w:val="00E95365"/>
    <w:rsid w:val="00E953D6"/>
    <w:rsid w:val="00E953FA"/>
    <w:rsid w:val="00E95432"/>
    <w:rsid w:val="00E95498"/>
    <w:rsid w:val="00E954DF"/>
    <w:rsid w:val="00E9550A"/>
    <w:rsid w:val="00E955BA"/>
    <w:rsid w:val="00E958F8"/>
    <w:rsid w:val="00E95921"/>
    <w:rsid w:val="00E95950"/>
    <w:rsid w:val="00E95A64"/>
    <w:rsid w:val="00E95A7B"/>
    <w:rsid w:val="00E95BAB"/>
    <w:rsid w:val="00E95CD6"/>
    <w:rsid w:val="00E95CFF"/>
    <w:rsid w:val="00E95E00"/>
    <w:rsid w:val="00E95E28"/>
    <w:rsid w:val="00E96066"/>
    <w:rsid w:val="00E960E1"/>
    <w:rsid w:val="00E96145"/>
    <w:rsid w:val="00E966F3"/>
    <w:rsid w:val="00E96702"/>
    <w:rsid w:val="00E96A4A"/>
    <w:rsid w:val="00E96BD3"/>
    <w:rsid w:val="00E96BF9"/>
    <w:rsid w:val="00E96C43"/>
    <w:rsid w:val="00E96DA6"/>
    <w:rsid w:val="00E96F4E"/>
    <w:rsid w:val="00E97093"/>
    <w:rsid w:val="00E9710C"/>
    <w:rsid w:val="00E971ED"/>
    <w:rsid w:val="00E973BA"/>
    <w:rsid w:val="00E974A2"/>
    <w:rsid w:val="00E97592"/>
    <w:rsid w:val="00E9765F"/>
    <w:rsid w:val="00E977B8"/>
    <w:rsid w:val="00E977B9"/>
    <w:rsid w:val="00E977C7"/>
    <w:rsid w:val="00E977E6"/>
    <w:rsid w:val="00E977EE"/>
    <w:rsid w:val="00E97826"/>
    <w:rsid w:val="00E978B1"/>
    <w:rsid w:val="00E978CD"/>
    <w:rsid w:val="00E97AC9"/>
    <w:rsid w:val="00E97ADB"/>
    <w:rsid w:val="00E97B2A"/>
    <w:rsid w:val="00E97C68"/>
    <w:rsid w:val="00E97CB1"/>
    <w:rsid w:val="00E97E7B"/>
    <w:rsid w:val="00E97E80"/>
    <w:rsid w:val="00E97EC7"/>
    <w:rsid w:val="00E97FE2"/>
    <w:rsid w:val="00E97FF5"/>
    <w:rsid w:val="00EA007F"/>
    <w:rsid w:val="00EA00FD"/>
    <w:rsid w:val="00EA016A"/>
    <w:rsid w:val="00EA03F2"/>
    <w:rsid w:val="00EA051E"/>
    <w:rsid w:val="00EA06AE"/>
    <w:rsid w:val="00EA07B2"/>
    <w:rsid w:val="00EA08BF"/>
    <w:rsid w:val="00EA0946"/>
    <w:rsid w:val="00EA0990"/>
    <w:rsid w:val="00EA0A7A"/>
    <w:rsid w:val="00EA0A9F"/>
    <w:rsid w:val="00EA0AE2"/>
    <w:rsid w:val="00EA0B50"/>
    <w:rsid w:val="00EA0B51"/>
    <w:rsid w:val="00EA0B58"/>
    <w:rsid w:val="00EA0C01"/>
    <w:rsid w:val="00EA0C77"/>
    <w:rsid w:val="00EA0D1B"/>
    <w:rsid w:val="00EA0E0C"/>
    <w:rsid w:val="00EA0E36"/>
    <w:rsid w:val="00EA0F06"/>
    <w:rsid w:val="00EA0FE1"/>
    <w:rsid w:val="00EA1212"/>
    <w:rsid w:val="00EA126B"/>
    <w:rsid w:val="00EA1278"/>
    <w:rsid w:val="00EA12D9"/>
    <w:rsid w:val="00EA12F1"/>
    <w:rsid w:val="00EA1322"/>
    <w:rsid w:val="00EA14C0"/>
    <w:rsid w:val="00EA1526"/>
    <w:rsid w:val="00EA1A06"/>
    <w:rsid w:val="00EA1A2A"/>
    <w:rsid w:val="00EA1A67"/>
    <w:rsid w:val="00EA1B8B"/>
    <w:rsid w:val="00EA1D2A"/>
    <w:rsid w:val="00EA1DAA"/>
    <w:rsid w:val="00EA1E4C"/>
    <w:rsid w:val="00EA1E72"/>
    <w:rsid w:val="00EA1F6D"/>
    <w:rsid w:val="00EA1F90"/>
    <w:rsid w:val="00EA213D"/>
    <w:rsid w:val="00EA2274"/>
    <w:rsid w:val="00EA23F4"/>
    <w:rsid w:val="00EA24FB"/>
    <w:rsid w:val="00EA2569"/>
    <w:rsid w:val="00EA256E"/>
    <w:rsid w:val="00EA2638"/>
    <w:rsid w:val="00EA2741"/>
    <w:rsid w:val="00EA2821"/>
    <w:rsid w:val="00EA2895"/>
    <w:rsid w:val="00EA2B9C"/>
    <w:rsid w:val="00EA2C5B"/>
    <w:rsid w:val="00EA2CA3"/>
    <w:rsid w:val="00EA2DC2"/>
    <w:rsid w:val="00EA3144"/>
    <w:rsid w:val="00EA323C"/>
    <w:rsid w:val="00EA32AA"/>
    <w:rsid w:val="00EA346B"/>
    <w:rsid w:val="00EA35A7"/>
    <w:rsid w:val="00EA3601"/>
    <w:rsid w:val="00EA362B"/>
    <w:rsid w:val="00EA3695"/>
    <w:rsid w:val="00EA3721"/>
    <w:rsid w:val="00EA37A7"/>
    <w:rsid w:val="00EA3B13"/>
    <w:rsid w:val="00EA3B3F"/>
    <w:rsid w:val="00EA3B94"/>
    <w:rsid w:val="00EA3D30"/>
    <w:rsid w:val="00EA3E13"/>
    <w:rsid w:val="00EA3F37"/>
    <w:rsid w:val="00EA3FD8"/>
    <w:rsid w:val="00EA40BA"/>
    <w:rsid w:val="00EA4184"/>
    <w:rsid w:val="00EA4254"/>
    <w:rsid w:val="00EA430A"/>
    <w:rsid w:val="00EA43FB"/>
    <w:rsid w:val="00EA4535"/>
    <w:rsid w:val="00EA4647"/>
    <w:rsid w:val="00EA4659"/>
    <w:rsid w:val="00EA479B"/>
    <w:rsid w:val="00EA48B1"/>
    <w:rsid w:val="00EA490C"/>
    <w:rsid w:val="00EA49B6"/>
    <w:rsid w:val="00EA4BC9"/>
    <w:rsid w:val="00EA4C09"/>
    <w:rsid w:val="00EA4C31"/>
    <w:rsid w:val="00EA4CC1"/>
    <w:rsid w:val="00EA4D03"/>
    <w:rsid w:val="00EA4F23"/>
    <w:rsid w:val="00EA4FB8"/>
    <w:rsid w:val="00EA513D"/>
    <w:rsid w:val="00EA5226"/>
    <w:rsid w:val="00EA529A"/>
    <w:rsid w:val="00EA530C"/>
    <w:rsid w:val="00EA5436"/>
    <w:rsid w:val="00EA543B"/>
    <w:rsid w:val="00EA5519"/>
    <w:rsid w:val="00EA565F"/>
    <w:rsid w:val="00EA5878"/>
    <w:rsid w:val="00EA5896"/>
    <w:rsid w:val="00EA58E3"/>
    <w:rsid w:val="00EA5921"/>
    <w:rsid w:val="00EA593A"/>
    <w:rsid w:val="00EA59E0"/>
    <w:rsid w:val="00EA5A9A"/>
    <w:rsid w:val="00EA5BDA"/>
    <w:rsid w:val="00EA5C56"/>
    <w:rsid w:val="00EA5CB8"/>
    <w:rsid w:val="00EA5E75"/>
    <w:rsid w:val="00EA5EC7"/>
    <w:rsid w:val="00EA5F88"/>
    <w:rsid w:val="00EA6098"/>
    <w:rsid w:val="00EA625D"/>
    <w:rsid w:val="00EA6286"/>
    <w:rsid w:val="00EA634D"/>
    <w:rsid w:val="00EA648F"/>
    <w:rsid w:val="00EA658B"/>
    <w:rsid w:val="00EA668F"/>
    <w:rsid w:val="00EA6704"/>
    <w:rsid w:val="00EA672B"/>
    <w:rsid w:val="00EA6965"/>
    <w:rsid w:val="00EA6A86"/>
    <w:rsid w:val="00EA6B48"/>
    <w:rsid w:val="00EA6B85"/>
    <w:rsid w:val="00EA6D8A"/>
    <w:rsid w:val="00EA6EA5"/>
    <w:rsid w:val="00EA6FA8"/>
    <w:rsid w:val="00EA70ED"/>
    <w:rsid w:val="00EA7108"/>
    <w:rsid w:val="00EA7208"/>
    <w:rsid w:val="00EA7300"/>
    <w:rsid w:val="00EA7347"/>
    <w:rsid w:val="00EA74C9"/>
    <w:rsid w:val="00EA7515"/>
    <w:rsid w:val="00EA754A"/>
    <w:rsid w:val="00EA755A"/>
    <w:rsid w:val="00EA75BA"/>
    <w:rsid w:val="00EA7633"/>
    <w:rsid w:val="00EA7644"/>
    <w:rsid w:val="00EA77C8"/>
    <w:rsid w:val="00EA7836"/>
    <w:rsid w:val="00EA79C8"/>
    <w:rsid w:val="00EA7A70"/>
    <w:rsid w:val="00EA7B68"/>
    <w:rsid w:val="00EA7CE5"/>
    <w:rsid w:val="00EA7CEC"/>
    <w:rsid w:val="00EA7E9F"/>
    <w:rsid w:val="00EA7F71"/>
    <w:rsid w:val="00EB003C"/>
    <w:rsid w:val="00EB00C6"/>
    <w:rsid w:val="00EB0149"/>
    <w:rsid w:val="00EB0287"/>
    <w:rsid w:val="00EB02BA"/>
    <w:rsid w:val="00EB02C0"/>
    <w:rsid w:val="00EB04CE"/>
    <w:rsid w:val="00EB0558"/>
    <w:rsid w:val="00EB0635"/>
    <w:rsid w:val="00EB06B5"/>
    <w:rsid w:val="00EB0766"/>
    <w:rsid w:val="00EB0853"/>
    <w:rsid w:val="00EB091D"/>
    <w:rsid w:val="00EB092C"/>
    <w:rsid w:val="00EB09D9"/>
    <w:rsid w:val="00EB09F0"/>
    <w:rsid w:val="00EB0AFE"/>
    <w:rsid w:val="00EB0B9F"/>
    <w:rsid w:val="00EB0D47"/>
    <w:rsid w:val="00EB0D9F"/>
    <w:rsid w:val="00EB0F75"/>
    <w:rsid w:val="00EB104D"/>
    <w:rsid w:val="00EB11D7"/>
    <w:rsid w:val="00EB1344"/>
    <w:rsid w:val="00EB150C"/>
    <w:rsid w:val="00EB1582"/>
    <w:rsid w:val="00EB1695"/>
    <w:rsid w:val="00EB1813"/>
    <w:rsid w:val="00EB1835"/>
    <w:rsid w:val="00EB1A99"/>
    <w:rsid w:val="00EB1B23"/>
    <w:rsid w:val="00EB1C37"/>
    <w:rsid w:val="00EB1C52"/>
    <w:rsid w:val="00EB1EF6"/>
    <w:rsid w:val="00EB211F"/>
    <w:rsid w:val="00EB2138"/>
    <w:rsid w:val="00EB21D5"/>
    <w:rsid w:val="00EB23D5"/>
    <w:rsid w:val="00EB2465"/>
    <w:rsid w:val="00EB2578"/>
    <w:rsid w:val="00EB2829"/>
    <w:rsid w:val="00EB286A"/>
    <w:rsid w:val="00EB2A42"/>
    <w:rsid w:val="00EB2BF1"/>
    <w:rsid w:val="00EB2C08"/>
    <w:rsid w:val="00EB2C9F"/>
    <w:rsid w:val="00EB2D11"/>
    <w:rsid w:val="00EB2F72"/>
    <w:rsid w:val="00EB2F89"/>
    <w:rsid w:val="00EB3063"/>
    <w:rsid w:val="00EB308E"/>
    <w:rsid w:val="00EB3314"/>
    <w:rsid w:val="00EB350B"/>
    <w:rsid w:val="00EB35EB"/>
    <w:rsid w:val="00EB36F1"/>
    <w:rsid w:val="00EB37A5"/>
    <w:rsid w:val="00EB37B2"/>
    <w:rsid w:val="00EB394A"/>
    <w:rsid w:val="00EB3C14"/>
    <w:rsid w:val="00EB3D5B"/>
    <w:rsid w:val="00EB3D82"/>
    <w:rsid w:val="00EB3E1D"/>
    <w:rsid w:val="00EB3E8E"/>
    <w:rsid w:val="00EB4048"/>
    <w:rsid w:val="00EB42D4"/>
    <w:rsid w:val="00EB44E8"/>
    <w:rsid w:val="00EB45CE"/>
    <w:rsid w:val="00EB46A1"/>
    <w:rsid w:val="00EB4851"/>
    <w:rsid w:val="00EB4AD0"/>
    <w:rsid w:val="00EB4BA2"/>
    <w:rsid w:val="00EB4C48"/>
    <w:rsid w:val="00EB4F1B"/>
    <w:rsid w:val="00EB4FA3"/>
    <w:rsid w:val="00EB503D"/>
    <w:rsid w:val="00EB5049"/>
    <w:rsid w:val="00EB5066"/>
    <w:rsid w:val="00EB50B5"/>
    <w:rsid w:val="00EB5167"/>
    <w:rsid w:val="00EB524C"/>
    <w:rsid w:val="00EB55AC"/>
    <w:rsid w:val="00EB56BA"/>
    <w:rsid w:val="00EB57C5"/>
    <w:rsid w:val="00EB593D"/>
    <w:rsid w:val="00EB5A49"/>
    <w:rsid w:val="00EB5A80"/>
    <w:rsid w:val="00EB5BDF"/>
    <w:rsid w:val="00EB5BFB"/>
    <w:rsid w:val="00EB5D8E"/>
    <w:rsid w:val="00EB5FE9"/>
    <w:rsid w:val="00EB6062"/>
    <w:rsid w:val="00EB60A2"/>
    <w:rsid w:val="00EB60CA"/>
    <w:rsid w:val="00EB6109"/>
    <w:rsid w:val="00EB6167"/>
    <w:rsid w:val="00EB61FE"/>
    <w:rsid w:val="00EB6226"/>
    <w:rsid w:val="00EB62BF"/>
    <w:rsid w:val="00EB6372"/>
    <w:rsid w:val="00EB6495"/>
    <w:rsid w:val="00EB6719"/>
    <w:rsid w:val="00EB67AC"/>
    <w:rsid w:val="00EB6880"/>
    <w:rsid w:val="00EB68F9"/>
    <w:rsid w:val="00EB6A08"/>
    <w:rsid w:val="00EB6A0C"/>
    <w:rsid w:val="00EB6A49"/>
    <w:rsid w:val="00EB6AA6"/>
    <w:rsid w:val="00EB6AEC"/>
    <w:rsid w:val="00EB6AFB"/>
    <w:rsid w:val="00EB6C24"/>
    <w:rsid w:val="00EB6C70"/>
    <w:rsid w:val="00EB6CEB"/>
    <w:rsid w:val="00EB6D91"/>
    <w:rsid w:val="00EB6E6F"/>
    <w:rsid w:val="00EB6F07"/>
    <w:rsid w:val="00EB6F3D"/>
    <w:rsid w:val="00EB6F7B"/>
    <w:rsid w:val="00EB6FE0"/>
    <w:rsid w:val="00EB70D1"/>
    <w:rsid w:val="00EB7330"/>
    <w:rsid w:val="00EB7421"/>
    <w:rsid w:val="00EB7560"/>
    <w:rsid w:val="00EB7616"/>
    <w:rsid w:val="00EB7628"/>
    <w:rsid w:val="00EB76FF"/>
    <w:rsid w:val="00EB7B4A"/>
    <w:rsid w:val="00EB7BB9"/>
    <w:rsid w:val="00EB7DCE"/>
    <w:rsid w:val="00EB7E97"/>
    <w:rsid w:val="00EB7F15"/>
    <w:rsid w:val="00EC013B"/>
    <w:rsid w:val="00EC0376"/>
    <w:rsid w:val="00EC056F"/>
    <w:rsid w:val="00EC05D1"/>
    <w:rsid w:val="00EC07B9"/>
    <w:rsid w:val="00EC082E"/>
    <w:rsid w:val="00EC085F"/>
    <w:rsid w:val="00EC0B24"/>
    <w:rsid w:val="00EC0B8B"/>
    <w:rsid w:val="00EC0BD3"/>
    <w:rsid w:val="00EC0DE5"/>
    <w:rsid w:val="00EC0E17"/>
    <w:rsid w:val="00EC0F6C"/>
    <w:rsid w:val="00EC10D2"/>
    <w:rsid w:val="00EC1236"/>
    <w:rsid w:val="00EC123F"/>
    <w:rsid w:val="00EC125E"/>
    <w:rsid w:val="00EC129B"/>
    <w:rsid w:val="00EC1380"/>
    <w:rsid w:val="00EC1411"/>
    <w:rsid w:val="00EC1444"/>
    <w:rsid w:val="00EC1496"/>
    <w:rsid w:val="00EC14FF"/>
    <w:rsid w:val="00EC153B"/>
    <w:rsid w:val="00EC1579"/>
    <w:rsid w:val="00EC1B90"/>
    <w:rsid w:val="00EC1C0B"/>
    <w:rsid w:val="00EC1CF2"/>
    <w:rsid w:val="00EC1D61"/>
    <w:rsid w:val="00EC1DDC"/>
    <w:rsid w:val="00EC1F1E"/>
    <w:rsid w:val="00EC2023"/>
    <w:rsid w:val="00EC2103"/>
    <w:rsid w:val="00EC2162"/>
    <w:rsid w:val="00EC216E"/>
    <w:rsid w:val="00EC24D5"/>
    <w:rsid w:val="00EC2508"/>
    <w:rsid w:val="00EC265F"/>
    <w:rsid w:val="00EC2670"/>
    <w:rsid w:val="00EC27FD"/>
    <w:rsid w:val="00EC2817"/>
    <w:rsid w:val="00EC2B7C"/>
    <w:rsid w:val="00EC2BBC"/>
    <w:rsid w:val="00EC2C40"/>
    <w:rsid w:val="00EC2E07"/>
    <w:rsid w:val="00EC2E18"/>
    <w:rsid w:val="00EC2F29"/>
    <w:rsid w:val="00EC3122"/>
    <w:rsid w:val="00EC31BB"/>
    <w:rsid w:val="00EC3266"/>
    <w:rsid w:val="00EC32E2"/>
    <w:rsid w:val="00EC3333"/>
    <w:rsid w:val="00EC3376"/>
    <w:rsid w:val="00EC3406"/>
    <w:rsid w:val="00EC3651"/>
    <w:rsid w:val="00EC373D"/>
    <w:rsid w:val="00EC37BD"/>
    <w:rsid w:val="00EC384C"/>
    <w:rsid w:val="00EC38E8"/>
    <w:rsid w:val="00EC391D"/>
    <w:rsid w:val="00EC39A4"/>
    <w:rsid w:val="00EC3B72"/>
    <w:rsid w:val="00EC3BFF"/>
    <w:rsid w:val="00EC3C76"/>
    <w:rsid w:val="00EC3CD7"/>
    <w:rsid w:val="00EC3DAD"/>
    <w:rsid w:val="00EC3DD8"/>
    <w:rsid w:val="00EC3E7D"/>
    <w:rsid w:val="00EC3FC8"/>
    <w:rsid w:val="00EC4087"/>
    <w:rsid w:val="00EC40E6"/>
    <w:rsid w:val="00EC41E8"/>
    <w:rsid w:val="00EC438F"/>
    <w:rsid w:val="00EC4639"/>
    <w:rsid w:val="00EC46C9"/>
    <w:rsid w:val="00EC46D0"/>
    <w:rsid w:val="00EC4737"/>
    <w:rsid w:val="00EC489E"/>
    <w:rsid w:val="00EC48D7"/>
    <w:rsid w:val="00EC4983"/>
    <w:rsid w:val="00EC4A2C"/>
    <w:rsid w:val="00EC4A7F"/>
    <w:rsid w:val="00EC4CCC"/>
    <w:rsid w:val="00EC4D33"/>
    <w:rsid w:val="00EC4DA3"/>
    <w:rsid w:val="00EC4E45"/>
    <w:rsid w:val="00EC4FA9"/>
    <w:rsid w:val="00EC4FE7"/>
    <w:rsid w:val="00EC529F"/>
    <w:rsid w:val="00EC558A"/>
    <w:rsid w:val="00EC55DE"/>
    <w:rsid w:val="00EC5673"/>
    <w:rsid w:val="00EC58BD"/>
    <w:rsid w:val="00EC5933"/>
    <w:rsid w:val="00EC5C51"/>
    <w:rsid w:val="00EC5CBC"/>
    <w:rsid w:val="00EC5CD3"/>
    <w:rsid w:val="00EC5D81"/>
    <w:rsid w:val="00EC5DA5"/>
    <w:rsid w:val="00EC5DC0"/>
    <w:rsid w:val="00EC5FA4"/>
    <w:rsid w:val="00EC63BF"/>
    <w:rsid w:val="00EC64AE"/>
    <w:rsid w:val="00EC6594"/>
    <w:rsid w:val="00EC665C"/>
    <w:rsid w:val="00EC66B4"/>
    <w:rsid w:val="00EC66D4"/>
    <w:rsid w:val="00EC67F6"/>
    <w:rsid w:val="00EC68DB"/>
    <w:rsid w:val="00EC6A0C"/>
    <w:rsid w:val="00EC6B30"/>
    <w:rsid w:val="00EC6C91"/>
    <w:rsid w:val="00EC6CA0"/>
    <w:rsid w:val="00EC6D77"/>
    <w:rsid w:val="00EC6DA7"/>
    <w:rsid w:val="00EC6E8E"/>
    <w:rsid w:val="00EC6F31"/>
    <w:rsid w:val="00EC6FCE"/>
    <w:rsid w:val="00EC701D"/>
    <w:rsid w:val="00EC70FE"/>
    <w:rsid w:val="00EC72E7"/>
    <w:rsid w:val="00EC7336"/>
    <w:rsid w:val="00EC7359"/>
    <w:rsid w:val="00EC7568"/>
    <w:rsid w:val="00EC7751"/>
    <w:rsid w:val="00EC78AA"/>
    <w:rsid w:val="00EC7A3B"/>
    <w:rsid w:val="00EC7BCF"/>
    <w:rsid w:val="00EC7C95"/>
    <w:rsid w:val="00EC7D25"/>
    <w:rsid w:val="00EC7D8E"/>
    <w:rsid w:val="00EC7E48"/>
    <w:rsid w:val="00EC7E4A"/>
    <w:rsid w:val="00EC7FE3"/>
    <w:rsid w:val="00ED02AA"/>
    <w:rsid w:val="00ED05B7"/>
    <w:rsid w:val="00ED0611"/>
    <w:rsid w:val="00ED06C6"/>
    <w:rsid w:val="00ED081D"/>
    <w:rsid w:val="00ED0847"/>
    <w:rsid w:val="00ED0933"/>
    <w:rsid w:val="00ED0A25"/>
    <w:rsid w:val="00ED0A7E"/>
    <w:rsid w:val="00ED0C3E"/>
    <w:rsid w:val="00ED0C77"/>
    <w:rsid w:val="00ED0CA9"/>
    <w:rsid w:val="00ED0CDA"/>
    <w:rsid w:val="00ED0F53"/>
    <w:rsid w:val="00ED106D"/>
    <w:rsid w:val="00ED10CC"/>
    <w:rsid w:val="00ED1151"/>
    <w:rsid w:val="00ED125F"/>
    <w:rsid w:val="00ED128B"/>
    <w:rsid w:val="00ED1331"/>
    <w:rsid w:val="00ED1364"/>
    <w:rsid w:val="00ED145B"/>
    <w:rsid w:val="00ED174D"/>
    <w:rsid w:val="00ED1778"/>
    <w:rsid w:val="00ED1831"/>
    <w:rsid w:val="00ED1847"/>
    <w:rsid w:val="00ED19C0"/>
    <w:rsid w:val="00ED1B84"/>
    <w:rsid w:val="00ED1C4F"/>
    <w:rsid w:val="00ED1C5E"/>
    <w:rsid w:val="00ED1E25"/>
    <w:rsid w:val="00ED1EC2"/>
    <w:rsid w:val="00ED21A9"/>
    <w:rsid w:val="00ED2358"/>
    <w:rsid w:val="00ED2471"/>
    <w:rsid w:val="00ED24A2"/>
    <w:rsid w:val="00ED24DB"/>
    <w:rsid w:val="00ED2641"/>
    <w:rsid w:val="00ED26EF"/>
    <w:rsid w:val="00ED278E"/>
    <w:rsid w:val="00ED2807"/>
    <w:rsid w:val="00ED29E4"/>
    <w:rsid w:val="00ED2B75"/>
    <w:rsid w:val="00ED2C11"/>
    <w:rsid w:val="00ED2CC4"/>
    <w:rsid w:val="00ED2D45"/>
    <w:rsid w:val="00ED2DD1"/>
    <w:rsid w:val="00ED2E13"/>
    <w:rsid w:val="00ED2FE5"/>
    <w:rsid w:val="00ED30AB"/>
    <w:rsid w:val="00ED30CD"/>
    <w:rsid w:val="00ED3176"/>
    <w:rsid w:val="00ED320B"/>
    <w:rsid w:val="00ED337D"/>
    <w:rsid w:val="00ED33C9"/>
    <w:rsid w:val="00ED3489"/>
    <w:rsid w:val="00ED3561"/>
    <w:rsid w:val="00ED35D7"/>
    <w:rsid w:val="00ED3666"/>
    <w:rsid w:val="00ED3922"/>
    <w:rsid w:val="00ED39CD"/>
    <w:rsid w:val="00ED3B8C"/>
    <w:rsid w:val="00ED3D48"/>
    <w:rsid w:val="00ED3EA9"/>
    <w:rsid w:val="00ED3F7D"/>
    <w:rsid w:val="00ED4054"/>
    <w:rsid w:val="00ED40D9"/>
    <w:rsid w:val="00ED4281"/>
    <w:rsid w:val="00ED42D3"/>
    <w:rsid w:val="00ED430F"/>
    <w:rsid w:val="00ED43D1"/>
    <w:rsid w:val="00ED4607"/>
    <w:rsid w:val="00ED4608"/>
    <w:rsid w:val="00ED486E"/>
    <w:rsid w:val="00ED490F"/>
    <w:rsid w:val="00ED496F"/>
    <w:rsid w:val="00ED4998"/>
    <w:rsid w:val="00ED49D5"/>
    <w:rsid w:val="00ED49F1"/>
    <w:rsid w:val="00ED4B20"/>
    <w:rsid w:val="00ED4D01"/>
    <w:rsid w:val="00ED4D06"/>
    <w:rsid w:val="00ED4D1A"/>
    <w:rsid w:val="00ED4D48"/>
    <w:rsid w:val="00ED4D81"/>
    <w:rsid w:val="00ED4E40"/>
    <w:rsid w:val="00ED4E94"/>
    <w:rsid w:val="00ED4EC9"/>
    <w:rsid w:val="00ED4F3E"/>
    <w:rsid w:val="00ED5078"/>
    <w:rsid w:val="00ED50EE"/>
    <w:rsid w:val="00ED5409"/>
    <w:rsid w:val="00ED5519"/>
    <w:rsid w:val="00ED559A"/>
    <w:rsid w:val="00ED55B1"/>
    <w:rsid w:val="00ED5648"/>
    <w:rsid w:val="00ED567F"/>
    <w:rsid w:val="00ED5801"/>
    <w:rsid w:val="00ED591D"/>
    <w:rsid w:val="00ED59A9"/>
    <w:rsid w:val="00ED5AAC"/>
    <w:rsid w:val="00ED5AD3"/>
    <w:rsid w:val="00ED5AFD"/>
    <w:rsid w:val="00ED5D06"/>
    <w:rsid w:val="00ED5D43"/>
    <w:rsid w:val="00ED5EB8"/>
    <w:rsid w:val="00ED5F5A"/>
    <w:rsid w:val="00ED603F"/>
    <w:rsid w:val="00ED622F"/>
    <w:rsid w:val="00ED6268"/>
    <w:rsid w:val="00ED62E2"/>
    <w:rsid w:val="00ED6320"/>
    <w:rsid w:val="00ED6324"/>
    <w:rsid w:val="00ED6368"/>
    <w:rsid w:val="00ED638E"/>
    <w:rsid w:val="00ED63C1"/>
    <w:rsid w:val="00ED640C"/>
    <w:rsid w:val="00ED654C"/>
    <w:rsid w:val="00ED66B0"/>
    <w:rsid w:val="00ED673E"/>
    <w:rsid w:val="00ED688D"/>
    <w:rsid w:val="00ED68C0"/>
    <w:rsid w:val="00ED691C"/>
    <w:rsid w:val="00ED693F"/>
    <w:rsid w:val="00ED6AC5"/>
    <w:rsid w:val="00ED6B87"/>
    <w:rsid w:val="00ED6C46"/>
    <w:rsid w:val="00ED6E69"/>
    <w:rsid w:val="00ED701D"/>
    <w:rsid w:val="00ED70C2"/>
    <w:rsid w:val="00ED7101"/>
    <w:rsid w:val="00ED7160"/>
    <w:rsid w:val="00ED72DA"/>
    <w:rsid w:val="00ED736B"/>
    <w:rsid w:val="00ED7409"/>
    <w:rsid w:val="00ED7919"/>
    <w:rsid w:val="00ED793F"/>
    <w:rsid w:val="00ED7960"/>
    <w:rsid w:val="00ED79FD"/>
    <w:rsid w:val="00ED79FE"/>
    <w:rsid w:val="00ED7A57"/>
    <w:rsid w:val="00ED7BCF"/>
    <w:rsid w:val="00ED7D57"/>
    <w:rsid w:val="00ED7DFC"/>
    <w:rsid w:val="00ED7E03"/>
    <w:rsid w:val="00ED7E19"/>
    <w:rsid w:val="00ED7FE7"/>
    <w:rsid w:val="00ED7FEA"/>
    <w:rsid w:val="00EE0115"/>
    <w:rsid w:val="00EE011F"/>
    <w:rsid w:val="00EE036A"/>
    <w:rsid w:val="00EE039F"/>
    <w:rsid w:val="00EE03DE"/>
    <w:rsid w:val="00EE0429"/>
    <w:rsid w:val="00EE042B"/>
    <w:rsid w:val="00EE0437"/>
    <w:rsid w:val="00EE0470"/>
    <w:rsid w:val="00EE04F4"/>
    <w:rsid w:val="00EE05DA"/>
    <w:rsid w:val="00EE0637"/>
    <w:rsid w:val="00EE063A"/>
    <w:rsid w:val="00EE065B"/>
    <w:rsid w:val="00EE07CD"/>
    <w:rsid w:val="00EE0852"/>
    <w:rsid w:val="00EE08F7"/>
    <w:rsid w:val="00EE0AB4"/>
    <w:rsid w:val="00EE0ADC"/>
    <w:rsid w:val="00EE0B40"/>
    <w:rsid w:val="00EE0BBD"/>
    <w:rsid w:val="00EE0C99"/>
    <w:rsid w:val="00EE0EA1"/>
    <w:rsid w:val="00EE0F73"/>
    <w:rsid w:val="00EE0FB6"/>
    <w:rsid w:val="00EE1099"/>
    <w:rsid w:val="00EE1259"/>
    <w:rsid w:val="00EE139B"/>
    <w:rsid w:val="00EE13B1"/>
    <w:rsid w:val="00EE14CD"/>
    <w:rsid w:val="00EE1634"/>
    <w:rsid w:val="00EE165D"/>
    <w:rsid w:val="00EE16EF"/>
    <w:rsid w:val="00EE16F4"/>
    <w:rsid w:val="00EE192E"/>
    <w:rsid w:val="00EE1A49"/>
    <w:rsid w:val="00EE1A7A"/>
    <w:rsid w:val="00EE1C3B"/>
    <w:rsid w:val="00EE1D80"/>
    <w:rsid w:val="00EE1EB7"/>
    <w:rsid w:val="00EE1F53"/>
    <w:rsid w:val="00EE1F5A"/>
    <w:rsid w:val="00EE203D"/>
    <w:rsid w:val="00EE20A9"/>
    <w:rsid w:val="00EE2112"/>
    <w:rsid w:val="00EE22C5"/>
    <w:rsid w:val="00EE247A"/>
    <w:rsid w:val="00EE25D4"/>
    <w:rsid w:val="00EE25F4"/>
    <w:rsid w:val="00EE276F"/>
    <w:rsid w:val="00EE27C2"/>
    <w:rsid w:val="00EE27D4"/>
    <w:rsid w:val="00EE2808"/>
    <w:rsid w:val="00EE2ADB"/>
    <w:rsid w:val="00EE2CC5"/>
    <w:rsid w:val="00EE2CFE"/>
    <w:rsid w:val="00EE2D3B"/>
    <w:rsid w:val="00EE2E58"/>
    <w:rsid w:val="00EE2E8E"/>
    <w:rsid w:val="00EE2E9D"/>
    <w:rsid w:val="00EE2F19"/>
    <w:rsid w:val="00EE2FD9"/>
    <w:rsid w:val="00EE31E2"/>
    <w:rsid w:val="00EE323C"/>
    <w:rsid w:val="00EE3452"/>
    <w:rsid w:val="00EE3476"/>
    <w:rsid w:val="00EE35B3"/>
    <w:rsid w:val="00EE3691"/>
    <w:rsid w:val="00EE387B"/>
    <w:rsid w:val="00EE39A8"/>
    <w:rsid w:val="00EE39CC"/>
    <w:rsid w:val="00EE3A55"/>
    <w:rsid w:val="00EE3BDB"/>
    <w:rsid w:val="00EE3C4F"/>
    <w:rsid w:val="00EE3CA3"/>
    <w:rsid w:val="00EE3E00"/>
    <w:rsid w:val="00EE3F32"/>
    <w:rsid w:val="00EE3F7F"/>
    <w:rsid w:val="00EE3FD6"/>
    <w:rsid w:val="00EE4077"/>
    <w:rsid w:val="00EE4153"/>
    <w:rsid w:val="00EE419E"/>
    <w:rsid w:val="00EE421A"/>
    <w:rsid w:val="00EE426D"/>
    <w:rsid w:val="00EE43BE"/>
    <w:rsid w:val="00EE44B2"/>
    <w:rsid w:val="00EE4608"/>
    <w:rsid w:val="00EE4729"/>
    <w:rsid w:val="00EE475B"/>
    <w:rsid w:val="00EE481E"/>
    <w:rsid w:val="00EE488C"/>
    <w:rsid w:val="00EE4912"/>
    <w:rsid w:val="00EE4920"/>
    <w:rsid w:val="00EE494A"/>
    <w:rsid w:val="00EE4A03"/>
    <w:rsid w:val="00EE4A22"/>
    <w:rsid w:val="00EE4A33"/>
    <w:rsid w:val="00EE4B28"/>
    <w:rsid w:val="00EE4C09"/>
    <w:rsid w:val="00EE4C1A"/>
    <w:rsid w:val="00EE4CB6"/>
    <w:rsid w:val="00EE4CF5"/>
    <w:rsid w:val="00EE4FCE"/>
    <w:rsid w:val="00EE5061"/>
    <w:rsid w:val="00EE50AD"/>
    <w:rsid w:val="00EE50CA"/>
    <w:rsid w:val="00EE5319"/>
    <w:rsid w:val="00EE5350"/>
    <w:rsid w:val="00EE5407"/>
    <w:rsid w:val="00EE5526"/>
    <w:rsid w:val="00EE56B5"/>
    <w:rsid w:val="00EE5855"/>
    <w:rsid w:val="00EE59D2"/>
    <w:rsid w:val="00EE5BD5"/>
    <w:rsid w:val="00EE5D2E"/>
    <w:rsid w:val="00EE5DEA"/>
    <w:rsid w:val="00EE5EE8"/>
    <w:rsid w:val="00EE6079"/>
    <w:rsid w:val="00EE6177"/>
    <w:rsid w:val="00EE6182"/>
    <w:rsid w:val="00EE6213"/>
    <w:rsid w:val="00EE623B"/>
    <w:rsid w:val="00EE6279"/>
    <w:rsid w:val="00EE6486"/>
    <w:rsid w:val="00EE6530"/>
    <w:rsid w:val="00EE654F"/>
    <w:rsid w:val="00EE6580"/>
    <w:rsid w:val="00EE667E"/>
    <w:rsid w:val="00EE6717"/>
    <w:rsid w:val="00EE67AD"/>
    <w:rsid w:val="00EE6868"/>
    <w:rsid w:val="00EE693A"/>
    <w:rsid w:val="00EE6ACA"/>
    <w:rsid w:val="00EE6CAA"/>
    <w:rsid w:val="00EE6CE8"/>
    <w:rsid w:val="00EE6D72"/>
    <w:rsid w:val="00EE70B0"/>
    <w:rsid w:val="00EE70FE"/>
    <w:rsid w:val="00EE7107"/>
    <w:rsid w:val="00EE7210"/>
    <w:rsid w:val="00EE72E4"/>
    <w:rsid w:val="00EE73C4"/>
    <w:rsid w:val="00EE7929"/>
    <w:rsid w:val="00EE799B"/>
    <w:rsid w:val="00EE7BED"/>
    <w:rsid w:val="00EE7D0F"/>
    <w:rsid w:val="00EE7D9C"/>
    <w:rsid w:val="00EE7E32"/>
    <w:rsid w:val="00EE7E3B"/>
    <w:rsid w:val="00EE7E4F"/>
    <w:rsid w:val="00EE7EB7"/>
    <w:rsid w:val="00EF0036"/>
    <w:rsid w:val="00EF00D2"/>
    <w:rsid w:val="00EF0245"/>
    <w:rsid w:val="00EF0567"/>
    <w:rsid w:val="00EF0621"/>
    <w:rsid w:val="00EF06FB"/>
    <w:rsid w:val="00EF080A"/>
    <w:rsid w:val="00EF0A28"/>
    <w:rsid w:val="00EF0A48"/>
    <w:rsid w:val="00EF0BBE"/>
    <w:rsid w:val="00EF0D6F"/>
    <w:rsid w:val="00EF0D82"/>
    <w:rsid w:val="00EF0DE8"/>
    <w:rsid w:val="00EF0DFD"/>
    <w:rsid w:val="00EF102C"/>
    <w:rsid w:val="00EF14EB"/>
    <w:rsid w:val="00EF17DC"/>
    <w:rsid w:val="00EF17F6"/>
    <w:rsid w:val="00EF1986"/>
    <w:rsid w:val="00EF1B50"/>
    <w:rsid w:val="00EF1B70"/>
    <w:rsid w:val="00EF1CBA"/>
    <w:rsid w:val="00EF1D01"/>
    <w:rsid w:val="00EF1F63"/>
    <w:rsid w:val="00EF1F6F"/>
    <w:rsid w:val="00EF208F"/>
    <w:rsid w:val="00EF2185"/>
    <w:rsid w:val="00EF21FB"/>
    <w:rsid w:val="00EF233D"/>
    <w:rsid w:val="00EF236E"/>
    <w:rsid w:val="00EF244F"/>
    <w:rsid w:val="00EF2483"/>
    <w:rsid w:val="00EF2535"/>
    <w:rsid w:val="00EF25AD"/>
    <w:rsid w:val="00EF26FC"/>
    <w:rsid w:val="00EF2809"/>
    <w:rsid w:val="00EF293E"/>
    <w:rsid w:val="00EF2965"/>
    <w:rsid w:val="00EF29CE"/>
    <w:rsid w:val="00EF29F5"/>
    <w:rsid w:val="00EF2AD0"/>
    <w:rsid w:val="00EF2BBF"/>
    <w:rsid w:val="00EF2C80"/>
    <w:rsid w:val="00EF2CCB"/>
    <w:rsid w:val="00EF2E00"/>
    <w:rsid w:val="00EF2E67"/>
    <w:rsid w:val="00EF2F61"/>
    <w:rsid w:val="00EF2FA8"/>
    <w:rsid w:val="00EF3387"/>
    <w:rsid w:val="00EF339F"/>
    <w:rsid w:val="00EF33F0"/>
    <w:rsid w:val="00EF3612"/>
    <w:rsid w:val="00EF37BD"/>
    <w:rsid w:val="00EF391D"/>
    <w:rsid w:val="00EF39F2"/>
    <w:rsid w:val="00EF39F9"/>
    <w:rsid w:val="00EF3C78"/>
    <w:rsid w:val="00EF3CAA"/>
    <w:rsid w:val="00EF3CEF"/>
    <w:rsid w:val="00EF3E33"/>
    <w:rsid w:val="00EF3F14"/>
    <w:rsid w:val="00EF4009"/>
    <w:rsid w:val="00EF4052"/>
    <w:rsid w:val="00EF430B"/>
    <w:rsid w:val="00EF4386"/>
    <w:rsid w:val="00EF43D0"/>
    <w:rsid w:val="00EF46B2"/>
    <w:rsid w:val="00EF4995"/>
    <w:rsid w:val="00EF4A64"/>
    <w:rsid w:val="00EF4AB7"/>
    <w:rsid w:val="00EF4B36"/>
    <w:rsid w:val="00EF4C0A"/>
    <w:rsid w:val="00EF4CC2"/>
    <w:rsid w:val="00EF4D04"/>
    <w:rsid w:val="00EF4EB3"/>
    <w:rsid w:val="00EF502D"/>
    <w:rsid w:val="00EF50B9"/>
    <w:rsid w:val="00EF5204"/>
    <w:rsid w:val="00EF52CB"/>
    <w:rsid w:val="00EF5479"/>
    <w:rsid w:val="00EF55A6"/>
    <w:rsid w:val="00EF55F9"/>
    <w:rsid w:val="00EF5621"/>
    <w:rsid w:val="00EF562E"/>
    <w:rsid w:val="00EF5656"/>
    <w:rsid w:val="00EF56D4"/>
    <w:rsid w:val="00EF5718"/>
    <w:rsid w:val="00EF57DD"/>
    <w:rsid w:val="00EF59A6"/>
    <w:rsid w:val="00EF59D8"/>
    <w:rsid w:val="00EF5A4F"/>
    <w:rsid w:val="00EF5A74"/>
    <w:rsid w:val="00EF5BB1"/>
    <w:rsid w:val="00EF5C78"/>
    <w:rsid w:val="00EF5CF3"/>
    <w:rsid w:val="00EF5D03"/>
    <w:rsid w:val="00EF5D5B"/>
    <w:rsid w:val="00EF5E1E"/>
    <w:rsid w:val="00EF5E72"/>
    <w:rsid w:val="00EF5E9B"/>
    <w:rsid w:val="00EF5F24"/>
    <w:rsid w:val="00EF5F9B"/>
    <w:rsid w:val="00EF5FB4"/>
    <w:rsid w:val="00EF6149"/>
    <w:rsid w:val="00EF61A5"/>
    <w:rsid w:val="00EF62DC"/>
    <w:rsid w:val="00EF63E0"/>
    <w:rsid w:val="00EF658B"/>
    <w:rsid w:val="00EF6AAB"/>
    <w:rsid w:val="00EF6AE7"/>
    <w:rsid w:val="00EF6B27"/>
    <w:rsid w:val="00EF6B88"/>
    <w:rsid w:val="00EF6BAD"/>
    <w:rsid w:val="00EF6F5B"/>
    <w:rsid w:val="00EF7065"/>
    <w:rsid w:val="00EF7135"/>
    <w:rsid w:val="00EF72AC"/>
    <w:rsid w:val="00EF737D"/>
    <w:rsid w:val="00EF745D"/>
    <w:rsid w:val="00EF755F"/>
    <w:rsid w:val="00EF7702"/>
    <w:rsid w:val="00EF775A"/>
    <w:rsid w:val="00EF7835"/>
    <w:rsid w:val="00EF78DC"/>
    <w:rsid w:val="00EF791B"/>
    <w:rsid w:val="00EF7C1E"/>
    <w:rsid w:val="00EF7D0F"/>
    <w:rsid w:val="00EF7E5E"/>
    <w:rsid w:val="00EF7E92"/>
    <w:rsid w:val="00EF7F97"/>
    <w:rsid w:val="00F00048"/>
    <w:rsid w:val="00F00161"/>
    <w:rsid w:val="00F00273"/>
    <w:rsid w:val="00F00284"/>
    <w:rsid w:val="00F00357"/>
    <w:rsid w:val="00F005B5"/>
    <w:rsid w:val="00F00618"/>
    <w:rsid w:val="00F0065C"/>
    <w:rsid w:val="00F0071F"/>
    <w:rsid w:val="00F00790"/>
    <w:rsid w:val="00F00905"/>
    <w:rsid w:val="00F00981"/>
    <w:rsid w:val="00F009E9"/>
    <w:rsid w:val="00F00B1E"/>
    <w:rsid w:val="00F00B81"/>
    <w:rsid w:val="00F00C37"/>
    <w:rsid w:val="00F00CBC"/>
    <w:rsid w:val="00F00E96"/>
    <w:rsid w:val="00F00EFA"/>
    <w:rsid w:val="00F01125"/>
    <w:rsid w:val="00F01162"/>
    <w:rsid w:val="00F01268"/>
    <w:rsid w:val="00F012D9"/>
    <w:rsid w:val="00F014F7"/>
    <w:rsid w:val="00F0150C"/>
    <w:rsid w:val="00F015D9"/>
    <w:rsid w:val="00F016E3"/>
    <w:rsid w:val="00F01789"/>
    <w:rsid w:val="00F0185D"/>
    <w:rsid w:val="00F01864"/>
    <w:rsid w:val="00F01888"/>
    <w:rsid w:val="00F018D0"/>
    <w:rsid w:val="00F01921"/>
    <w:rsid w:val="00F01932"/>
    <w:rsid w:val="00F019FB"/>
    <w:rsid w:val="00F01AB3"/>
    <w:rsid w:val="00F01C3F"/>
    <w:rsid w:val="00F01C71"/>
    <w:rsid w:val="00F01C9B"/>
    <w:rsid w:val="00F01EB2"/>
    <w:rsid w:val="00F02011"/>
    <w:rsid w:val="00F02064"/>
    <w:rsid w:val="00F0208E"/>
    <w:rsid w:val="00F023CC"/>
    <w:rsid w:val="00F025B0"/>
    <w:rsid w:val="00F027A0"/>
    <w:rsid w:val="00F027C3"/>
    <w:rsid w:val="00F028FF"/>
    <w:rsid w:val="00F029B6"/>
    <w:rsid w:val="00F02B63"/>
    <w:rsid w:val="00F02BC4"/>
    <w:rsid w:val="00F02BDC"/>
    <w:rsid w:val="00F02C2D"/>
    <w:rsid w:val="00F02CA1"/>
    <w:rsid w:val="00F02D34"/>
    <w:rsid w:val="00F02EC1"/>
    <w:rsid w:val="00F02FB3"/>
    <w:rsid w:val="00F0311E"/>
    <w:rsid w:val="00F03164"/>
    <w:rsid w:val="00F03276"/>
    <w:rsid w:val="00F03298"/>
    <w:rsid w:val="00F03330"/>
    <w:rsid w:val="00F03359"/>
    <w:rsid w:val="00F0343D"/>
    <w:rsid w:val="00F034B7"/>
    <w:rsid w:val="00F0379C"/>
    <w:rsid w:val="00F0385E"/>
    <w:rsid w:val="00F038FC"/>
    <w:rsid w:val="00F03963"/>
    <w:rsid w:val="00F03999"/>
    <w:rsid w:val="00F039C9"/>
    <w:rsid w:val="00F039E4"/>
    <w:rsid w:val="00F03C02"/>
    <w:rsid w:val="00F03D7A"/>
    <w:rsid w:val="00F03DCF"/>
    <w:rsid w:val="00F03E2D"/>
    <w:rsid w:val="00F03EB9"/>
    <w:rsid w:val="00F03F2A"/>
    <w:rsid w:val="00F03FC1"/>
    <w:rsid w:val="00F04029"/>
    <w:rsid w:val="00F040BD"/>
    <w:rsid w:val="00F04150"/>
    <w:rsid w:val="00F0422E"/>
    <w:rsid w:val="00F04274"/>
    <w:rsid w:val="00F043DB"/>
    <w:rsid w:val="00F0446F"/>
    <w:rsid w:val="00F044DE"/>
    <w:rsid w:val="00F0450E"/>
    <w:rsid w:val="00F045A3"/>
    <w:rsid w:val="00F04630"/>
    <w:rsid w:val="00F04649"/>
    <w:rsid w:val="00F0475D"/>
    <w:rsid w:val="00F0477B"/>
    <w:rsid w:val="00F0478F"/>
    <w:rsid w:val="00F048FD"/>
    <w:rsid w:val="00F04934"/>
    <w:rsid w:val="00F04A4B"/>
    <w:rsid w:val="00F04B04"/>
    <w:rsid w:val="00F04DC7"/>
    <w:rsid w:val="00F04E34"/>
    <w:rsid w:val="00F05039"/>
    <w:rsid w:val="00F05260"/>
    <w:rsid w:val="00F0562E"/>
    <w:rsid w:val="00F0577C"/>
    <w:rsid w:val="00F0579A"/>
    <w:rsid w:val="00F05910"/>
    <w:rsid w:val="00F0593D"/>
    <w:rsid w:val="00F059C7"/>
    <w:rsid w:val="00F05A54"/>
    <w:rsid w:val="00F05ADD"/>
    <w:rsid w:val="00F05AE0"/>
    <w:rsid w:val="00F05B9E"/>
    <w:rsid w:val="00F05BB6"/>
    <w:rsid w:val="00F05BC7"/>
    <w:rsid w:val="00F05BDB"/>
    <w:rsid w:val="00F05D4B"/>
    <w:rsid w:val="00F0601E"/>
    <w:rsid w:val="00F06073"/>
    <w:rsid w:val="00F060DA"/>
    <w:rsid w:val="00F06128"/>
    <w:rsid w:val="00F061BA"/>
    <w:rsid w:val="00F062D2"/>
    <w:rsid w:val="00F0656B"/>
    <w:rsid w:val="00F0658D"/>
    <w:rsid w:val="00F06653"/>
    <w:rsid w:val="00F066E4"/>
    <w:rsid w:val="00F0673C"/>
    <w:rsid w:val="00F067E2"/>
    <w:rsid w:val="00F068D2"/>
    <w:rsid w:val="00F068D6"/>
    <w:rsid w:val="00F0690B"/>
    <w:rsid w:val="00F06967"/>
    <w:rsid w:val="00F06A50"/>
    <w:rsid w:val="00F06A88"/>
    <w:rsid w:val="00F06AAD"/>
    <w:rsid w:val="00F06B49"/>
    <w:rsid w:val="00F06B77"/>
    <w:rsid w:val="00F06C12"/>
    <w:rsid w:val="00F06E77"/>
    <w:rsid w:val="00F06F35"/>
    <w:rsid w:val="00F06F56"/>
    <w:rsid w:val="00F06F71"/>
    <w:rsid w:val="00F06FDF"/>
    <w:rsid w:val="00F0739A"/>
    <w:rsid w:val="00F07413"/>
    <w:rsid w:val="00F07435"/>
    <w:rsid w:val="00F07461"/>
    <w:rsid w:val="00F07491"/>
    <w:rsid w:val="00F07579"/>
    <w:rsid w:val="00F0763D"/>
    <w:rsid w:val="00F078B1"/>
    <w:rsid w:val="00F07976"/>
    <w:rsid w:val="00F07990"/>
    <w:rsid w:val="00F07B20"/>
    <w:rsid w:val="00F07B6D"/>
    <w:rsid w:val="00F07B9F"/>
    <w:rsid w:val="00F07C2E"/>
    <w:rsid w:val="00F07D21"/>
    <w:rsid w:val="00F07D5E"/>
    <w:rsid w:val="00F07FA9"/>
    <w:rsid w:val="00F1010F"/>
    <w:rsid w:val="00F1014A"/>
    <w:rsid w:val="00F102C1"/>
    <w:rsid w:val="00F103B9"/>
    <w:rsid w:val="00F10418"/>
    <w:rsid w:val="00F10470"/>
    <w:rsid w:val="00F104E3"/>
    <w:rsid w:val="00F10517"/>
    <w:rsid w:val="00F10574"/>
    <w:rsid w:val="00F106A5"/>
    <w:rsid w:val="00F107B7"/>
    <w:rsid w:val="00F108EC"/>
    <w:rsid w:val="00F108F7"/>
    <w:rsid w:val="00F109C0"/>
    <w:rsid w:val="00F10B1B"/>
    <w:rsid w:val="00F10BF3"/>
    <w:rsid w:val="00F10C3D"/>
    <w:rsid w:val="00F10CED"/>
    <w:rsid w:val="00F10D2A"/>
    <w:rsid w:val="00F10D4F"/>
    <w:rsid w:val="00F10E66"/>
    <w:rsid w:val="00F10EF0"/>
    <w:rsid w:val="00F10F2D"/>
    <w:rsid w:val="00F11060"/>
    <w:rsid w:val="00F1115A"/>
    <w:rsid w:val="00F1136A"/>
    <w:rsid w:val="00F113A4"/>
    <w:rsid w:val="00F116FB"/>
    <w:rsid w:val="00F118A3"/>
    <w:rsid w:val="00F118C9"/>
    <w:rsid w:val="00F11941"/>
    <w:rsid w:val="00F119DB"/>
    <w:rsid w:val="00F11C21"/>
    <w:rsid w:val="00F11DC8"/>
    <w:rsid w:val="00F11E69"/>
    <w:rsid w:val="00F11EDC"/>
    <w:rsid w:val="00F11F48"/>
    <w:rsid w:val="00F12100"/>
    <w:rsid w:val="00F1216A"/>
    <w:rsid w:val="00F1225A"/>
    <w:rsid w:val="00F122CF"/>
    <w:rsid w:val="00F122ED"/>
    <w:rsid w:val="00F12454"/>
    <w:rsid w:val="00F124E3"/>
    <w:rsid w:val="00F1264E"/>
    <w:rsid w:val="00F126B1"/>
    <w:rsid w:val="00F12755"/>
    <w:rsid w:val="00F1278B"/>
    <w:rsid w:val="00F12920"/>
    <w:rsid w:val="00F12A03"/>
    <w:rsid w:val="00F12C59"/>
    <w:rsid w:val="00F12D3C"/>
    <w:rsid w:val="00F12E43"/>
    <w:rsid w:val="00F12E99"/>
    <w:rsid w:val="00F13014"/>
    <w:rsid w:val="00F131BF"/>
    <w:rsid w:val="00F13303"/>
    <w:rsid w:val="00F1344F"/>
    <w:rsid w:val="00F1369C"/>
    <w:rsid w:val="00F13741"/>
    <w:rsid w:val="00F137A8"/>
    <w:rsid w:val="00F1385B"/>
    <w:rsid w:val="00F13907"/>
    <w:rsid w:val="00F13A67"/>
    <w:rsid w:val="00F13B31"/>
    <w:rsid w:val="00F13BA0"/>
    <w:rsid w:val="00F13BA4"/>
    <w:rsid w:val="00F13D0D"/>
    <w:rsid w:val="00F13F6A"/>
    <w:rsid w:val="00F13FA6"/>
    <w:rsid w:val="00F140EF"/>
    <w:rsid w:val="00F1410C"/>
    <w:rsid w:val="00F142A2"/>
    <w:rsid w:val="00F14489"/>
    <w:rsid w:val="00F14494"/>
    <w:rsid w:val="00F144E7"/>
    <w:rsid w:val="00F14642"/>
    <w:rsid w:val="00F14689"/>
    <w:rsid w:val="00F1472A"/>
    <w:rsid w:val="00F14979"/>
    <w:rsid w:val="00F1497A"/>
    <w:rsid w:val="00F14A26"/>
    <w:rsid w:val="00F14C3A"/>
    <w:rsid w:val="00F14CCF"/>
    <w:rsid w:val="00F14E29"/>
    <w:rsid w:val="00F14F58"/>
    <w:rsid w:val="00F14F90"/>
    <w:rsid w:val="00F150D4"/>
    <w:rsid w:val="00F15135"/>
    <w:rsid w:val="00F15239"/>
    <w:rsid w:val="00F153B3"/>
    <w:rsid w:val="00F153CB"/>
    <w:rsid w:val="00F153E9"/>
    <w:rsid w:val="00F1551C"/>
    <w:rsid w:val="00F155DE"/>
    <w:rsid w:val="00F15610"/>
    <w:rsid w:val="00F15757"/>
    <w:rsid w:val="00F15B5D"/>
    <w:rsid w:val="00F15C17"/>
    <w:rsid w:val="00F15C3E"/>
    <w:rsid w:val="00F15C94"/>
    <w:rsid w:val="00F15DB0"/>
    <w:rsid w:val="00F15E06"/>
    <w:rsid w:val="00F15E3F"/>
    <w:rsid w:val="00F16326"/>
    <w:rsid w:val="00F16366"/>
    <w:rsid w:val="00F163E8"/>
    <w:rsid w:val="00F1642B"/>
    <w:rsid w:val="00F16632"/>
    <w:rsid w:val="00F166EB"/>
    <w:rsid w:val="00F166FF"/>
    <w:rsid w:val="00F167B6"/>
    <w:rsid w:val="00F168D5"/>
    <w:rsid w:val="00F16923"/>
    <w:rsid w:val="00F16949"/>
    <w:rsid w:val="00F16966"/>
    <w:rsid w:val="00F16B6B"/>
    <w:rsid w:val="00F16BBA"/>
    <w:rsid w:val="00F16D0B"/>
    <w:rsid w:val="00F16F41"/>
    <w:rsid w:val="00F17118"/>
    <w:rsid w:val="00F17198"/>
    <w:rsid w:val="00F17415"/>
    <w:rsid w:val="00F175F7"/>
    <w:rsid w:val="00F17674"/>
    <w:rsid w:val="00F17675"/>
    <w:rsid w:val="00F17680"/>
    <w:rsid w:val="00F17696"/>
    <w:rsid w:val="00F1776F"/>
    <w:rsid w:val="00F178BB"/>
    <w:rsid w:val="00F17970"/>
    <w:rsid w:val="00F179CD"/>
    <w:rsid w:val="00F17A16"/>
    <w:rsid w:val="00F17B5B"/>
    <w:rsid w:val="00F17B7E"/>
    <w:rsid w:val="00F17BFC"/>
    <w:rsid w:val="00F17DFF"/>
    <w:rsid w:val="00F17E89"/>
    <w:rsid w:val="00F17EB3"/>
    <w:rsid w:val="00F17F91"/>
    <w:rsid w:val="00F17FF7"/>
    <w:rsid w:val="00F20067"/>
    <w:rsid w:val="00F2021F"/>
    <w:rsid w:val="00F20427"/>
    <w:rsid w:val="00F20437"/>
    <w:rsid w:val="00F2048F"/>
    <w:rsid w:val="00F20654"/>
    <w:rsid w:val="00F206A9"/>
    <w:rsid w:val="00F20730"/>
    <w:rsid w:val="00F2089D"/>
    <w:rsid w:val="00F20A16"/>
    <w:rsid w:val="00F20A29"/>
    <w:rsid w:val="00F20BC1"/>
    <w:rsid w:val="00F20C5F"/>
    <w:rsid w:val="00F20E79"/>
    <w:rsid w:val="00F20FEA"/>
    <w:rsid w:val="00F2108E"/>
    <w:rsid w:val="00F21309"/>
    <w:rsid w:val="00F21353"/>
    <w:rsid w:val="00F2143B"/>
    <w:rsid w:val="00F21485"/>
    <w:rsid w:val="00F216A1"/>
    <w:rsid w:val="00F216BA"/>
    <w:rsid w:val="00F216FE"/>
    <w:rsid w:val="00F217BE"/>
    <w:rsid w:val="00F2181A"/>
    <w:rsid w:val="00F219D5"/>
    <w:rsid w:val="00F21AD7"/>
    <w:rsid w:val="00F21AF9"/>
    <w:rsid w:val="00F21B17"/>
    <w:rsid w:val="00F21BE3"/>
    <w:rsid w:val="00F21D3A"/>
    <w:rsid w:val="00F21EB7"/>
    <w:rsid w:val="00F21F03"/>
    <w:rsid w:val="00F21F04"/>
    <w:rsid w:val="00F21F46"/>
    <w:rsid w:val="00F220FD"/>
    <w:rsid w:val="00F2243B"/>
    <w:rsid w:val="00F224F6"/>
    <w:rsid w:val="00F22511"/>
    <w:rsid w:val="00F22529"/>
    <w:rsid w:val="00F2282F"/>
    <w:rsid w:val="00F228AB"/>
    <w:rsid w:val="00F22A0B"/>
    <w:rsid w:val="00F22AF5"/>
    <w:rsid w:val="00F22B1B"/>
    <w:rsid w:val="00F22BE2"/>
    <w:rsid w:val="00F22D86"/>
    <w:rsid w:val="00F22DF7"/>
    <w:rsid w:val="00F22F8C"/>
    <w:rsid w:val="00F23109"/>
    <w:rsid w:val="00F23122"/>
    <w:rsid w:val="00F231B2"/>
    <w:rsid w:val="00F23310"/>
    <w:rsid w:val="00F2339F"/>
    <w:rsid w:val="00F236A2"/>
    <w:rsid w:val="00F237E7"/>
    <w:rsid w:val="00F237FE"/>
    <w:rsid w:val="00F23824"/>
    <w:rsid w:val="00F23914"/>
    <w:rsid w:val="00F23C76"/>
    <w:rsid w:val="00F23D60"/>
    <w:rsid w:val="00F23DA8"/>
    <w:rsid w:val="00F23DBE"/>
    <w:rsid w:val="00F24013"/>
    <w:rsid w:val="00F24024"/>
    <w:rsid w:val="00F24052"/>
    <w:rsid w:val="00F2422D"/>
    <w:rsid w:val="00F24357"/>
    <w:rsid w:val="00F243BD"/>
    <w:rsid w:val="00F24439"/>
    <w:rsid w:val="00F24446"/>
    <w:rsid w:val="00F24464"/>
    <w:rsid w:val="00F245FC"/>
    <w:rsid w:val="00F24645"/>
    <w:rsid w:val="00F247FC"/>
    <w:rsid w:val="00F24876"/>
    <w:rsid w:val="00F24983"/>
    <w:rsid w:val="00F24986"/>
    <w:rsid w:val="00F24995"/>
    <w:rsid w:val="00F24A5A"/>
    <w:rsid w:val="00F24ACE"/>
    <w:rsid w:val="00F24CC5"/>
    <w:rsid w:val="00F24DF3"/>
    <w:rsid w:val="00F24E13"/>
    <w:rsid w:val="00F25165"/>
    <w:rsid w:val="00F251C8"/>
    <w:rsid w:val="00F251CF"/>
    <w:rsid w:val="00F251F7"/>
    <w:rsid w:val="00F25273"/>
    <w:rsid w:val="00F252A2"/>
    <w:rsid w:val="00F252EB"/>
    <w:rsid w:val="00F253DD"/>
    <w:rsid w:val="00F25719"/>
    <w:rsid w:val="00F257A2"/>
    <w:rsid w:val="00F2581E"/>
    <w:rsid w:val="00F25883"/>
    <w:rsid w:val="00F258BD"/>
    <w:rsid w:val="00F258D7"/>
    <w:rsid w:val="00F259B4"/>
    <w:rsid w:val="00F25A26"/>
    <w:rsid w:val="00F25B6D"/>
    <w:rsid w:val="00F25C20"/>
    <w:rsid w:val="00F25D50"/>
    <w:rsid w:val="00F25E96"/>
    <w:rsid w:val="00F26018"/>
    <w:rsid w:val="00F2604D"/>
    <w:rsid w:val="00F260DF"/>
    <w:rsid w:val="00F26377"/>
    <w:rsid w:val="00F26468"/>
    <w:rsid w:val="00F264CD"/>
    <w:rsid w:val="00F26558"/>
    <w:rsid w:val="00F26561"/>
    <w:rsid w:val="00F26587"/>
    <w:rsid w:val="00F266E8"/>
    <w:rsid w:val="00F2691F"/>
    <w:rsid w:val="00F269B1"/>
    <w:rsid w:val="00F26A68"/>
    <w:rsid w:val="00F26BE3"/>
    <w:rsid w:val="00F26C33"/>
    <w:rsid w:val="00F26C9D"/>
    <w:rsid w:val="00F26D89"/>
    <w:rsid w:val="00F26D8C"/>
    <w:rsid w:val="00F26FFE"/>
    <w:rsid w:val="00F2709D"/>
    <w:rsid w:val="00F2710C"/>
    <w:rsid w:val="00F27291"/>
    <w:rsid w:val="00F272AC"/>
    <w:rsid w:val="00F272AF"/>
    <w:rsid w:val="00F274FA"/>
    <w:rsid w:val="00F27506"/>
    <w:rsid w:val="00F277E9"/>
    <w:rsid w:val="00F27880"/>
    <w:rsid w:val="00F27898"/>
    <w:rsid w:val="00F2795E"/>
    <w:rsid w:val="00F2796F"/>
    <w:rsid w:val="00F279CA"/>
    <w:rsid w:val="00F27A14"/>
    <w:rsid w:val="00F27AA3"/>
    <w:rsid w:val="00F27AC0"/>
    <w:rsid w:val="00F27B4A"/>
    <w:rsid w:val="00F27B97"/>
    <w:rsid w:val="00F27BA1"/>
    <w:rsid w:val="00F27DA3"/>
    <w:rsid w:val="00F27E2F"/>
    <w:rsid w:val="00F27FB9"/>
    <w:rsid w:val="00F3000B"/>
    <w:rsid w:val="00F3001E"/>
    <w:rsid w:val="00F30046"/>
    <w:rsid w:val="00F30091"/>
    <w:rsid w:val="00F3034F"/>
    <w:rsid w:val="00F303E7"/>
    <w:rsid w:val="00F305E6"/>
    <w:rsid w:val="00F30607"/>
    <w:rsid w:val="00F30686"/>
    <w:rsid w:val="00F306C3"/>
    <w:rsid w:val="00F3089A"/>
    <w:rsid w:val="00F30903"/>
    <w:rsid w:val="00F30AF6"/>
    <w:rsid w:val="00F30D14"/>
    <w:rsid w:val="00F30D50"/>
    <w:rsid w:val="00F3109F"/>
    <w:rsid w:val="00F3114F"/>
    <w:rsid w:val="00F31192"/>
    <w:rsid w:val="00F3127F"/>
    <w:rsid w:val="00F31329"/>
    <w:rsid w:val="00F31369"/>
    <w:rsid w:val="00F31493"/>
    <w:rsid w:val="00F317EA"/>
    <w:rsid w:val="00F318A0"/>
    <w:rsid w:val="00F3193E"/>
    <w:rsid w:val="00F31978"/>
    <w:rsid w:val="00F31AC3"/>
    <w:rsid w:val="00F31B8A"/>
    <w:rsid w:val="00F31C52"/>
    <w:rsid w:val="00F31D3B"/>
    <w:rsid w:val="00F31F8A"/>
    <w:rsid w:val="00F320E6"/>
    <w:rsid w:val="00F321DE"/>
    <w:rsid w:val="00F3229C"/>
    <w:rsid w:val="00F32465"/>
    <w:rsid w:val="00F325F2"/>
    <w:rsid w:val="00F326CE"/>
    <w:rsid w:val="00F329FB"/>
    <w:rsid w:val="00F32A7B"/>
    <w:rsid w:val="00F32B12"/>
    <w:rsid w:val="00F32C04"/>
    <w:rsid w:val="00F32F7D"/>
    <w:rsid w:val="00F32FD7"/>
    <w:rsid w:val="00F32FFC"/>
    <w:rsid w:val="00F33016"/>
    <w:rsid w:val="00F33089"/>
    <w:rsid w:val="00F331E1"/>
    <w:rsid w:val="00F331EC"/>
    <w:rsid w:val="00F332E2"/>
    <w:rsid w:val="00F33656"/>
    <w:rsid w:val="00F33713"/>
    <w:rsid w:val="00F33782"/>
    <w:rsid w:val="00F33899"/>
    <w:rsid w:val="00F338A4"/>
    <w:rsid w:val="00F339D8"/>
    <w:rsid w:val="00F339DD"/>
    <w:rsid w:val="00F33BAE"/>
    <w:rsid w:val="00F33BEC"/>
    <w:rsid w:val="00F33C3A"/>
    <w:rsid w:val="00F33CB1"/>
    <w:rsid w:val="00F33D04"/>
    <w:rsid w:val="00F33DD3"/>
    <w:rsid w:val="00F33DF1"/>
    <w:rsid w:val="00F33F23"/>
    <w:rsid w:val="00F3401B"/>
    <w:rsid w:val="00F341D3"/>
    <w:rsid w:val="00F3429C"/>
    <w:rsid w:val="00F3437D"/>
    <w:rsid w:val="00F343B1"/>
    <w:rsid w:val="00F34670"/>
    <w:rsid w:val="00F346E5"/>
    <w:rsid w:val="00F34820"/>
    <w:rsid w:val="00F34BAD"/>
    <w:rsid w:val="00F34CAD"/>
    <w:rsid w:val="00F34CE3"/>
    <w:rsid w:val="00F34D1B"/>
    <w:rsid w:val="00F34DA8"/>
    <w:rsid w:val="00F34DCD"/>
    <w:rsid w:val="00F34F21"/>
    <w:rsid w:val="00F34F67"/>
    <w:rsid w:val="00F351C4"/>
    <w:rsid w:val="00F351CF"/>
    <w:rsid w:val="00F3527E"/>
    <w:rsid w:val="00F355CA"/>
    <w:rsid w:val="00F35683"/>
    <w:rsid w:val="00F35738"/>
    <w:rsid w:val="00F3581C"/>
    <w:rsid w:val="00F35AB4"/>
    <w:rsid w:val="00F35B08"/>
    <w:rsid w:val="00F35B69"/>
    <w:rsid w:val="00F35B92"/>
    <w:rsid w:val="00F35C17"/>
    <w:rsid w:val="00F35C7B"/>
    <w:rsid w:val="00F35C8B"/>
    <w:rsid w:val="00F35D2C"/>
    <w:rsid w:val="00F35D8A"/>
    <w:rsid w:val="00F35DB5"/>
    <w:rsid w:val="00F35F6C"/>
    <w:rsid w:val="00F35F77"/>
    <w:rsid w:val="00F3640B"/>
    <w:rsid w:val="00F36717"/>
    <w:rsid w:val="00F36718"/>
    <w:rsid w:val="00F367BA"/>
    <w:rsid w:val="00F367EE"/>
    <w:rsid w:val="00F3684A"/>
    <w:rsid w:val="00F368DC"/>
    <w:rsid w:val="00F36A6C"/>
    <w:rsid w:val="00F36BAB"/>
    <w:rsid w:val="00F36C80"/>
    <w:rsid w:val="00F36C9C"/>
    <w:rsid w:val="00F36CAC"/>
    <w:rsid w:val="00F36F71"/>
    <w:rsid w:val="00F3755B"/>
    <w:rsid w:val="00F37583"/>
    <w:rsid w:val="00F377DC"/>
    <w:rsid w:val="00F37A36"/>
    <w:rsid w:val="00F40036"/>
    <w:rsid w:val="00F40130"/>
    <w:rsid w:val="00F40210"/>
    <w:rsid w:val="00F402B8"/>
    <w:rsid w:val="00F402CE"/>
    <w:rsid w:val="00F402EF"/>
    <w:rsid w:val="00F403AB"/>
    <w:rsid w:val="00F403B9"/>
    <w:rsid w:val="00F40656"/>
    <w:rsid w:val="00F4078B"/>
    <w:rsid w:val="00F4082C"/>
    <w:rsid w:val="00F408C7"/>
    <w:rsid w:val="00F409B2"/>
    <w:rsid w:val="00F40C58"/>
    <w:rsid w:val="00F40C82"/>
    <w:rsid w:val="00F40CC0"/>
    <w:rsid w:val="00F40CD2"/>
    <w:rsid w:val="00F40D82"/>
    <w:rsid w:val="00F40E0F"/>
    <w:rsid w:val="00F41101"/>
    <w:rsid w:val="00F4111A"/>
    <w:rsid w:val="00F4112C"/>
    <w:rsid w:val="00F4118B"/>
    <w:rsid w:val="00F41264"/>
    <w:rsid w:val="00F4128C"/>
    <w:rsid w:val="00F412DB"/>
    <w:rsid w:val="00F41325"/>
    <w:rsid w:val="00F41383"/>
    <w:rsid w:val="00F413E0"/>
    <w:rsid w:val="00F41482"/>
    <w:rsid w:val="00F417AE"/>
    <w:rsid w:val="00F4191D"/>
    <w:rsid w:val="00F41C28"/>
    <w:rsid w:val="00F41D7E"/>
    <w:rsid w:val="00F41E2B"/>
    <w:rsid w:val="00F4200E"/>
    <w:rsid w:val="00F4204A"/>
    <w:rsid w:val="00F4204F"/>
    <w:rsid w:val="00F4206F"/>
    <w:rsid w:val="00F4212D"/>
    <w:rsid w:val="00F42132"/>
    <w:rsid w:val="00F42168"/>
    <w:rsid w:val="00F42189"/>
    <w:rsid w:val="00F42513"/>
    <w:rsid w:val="00F425F8"/>
    <w:rsid w:val="00F42632"/>
    <w:rsid w:val="00F42692"/>
    <w:rsid w:val="00F427AB"/>
    <w:rsid w:val="00F42AE8"/>
    <w:rsid w:val="00F42B17"/>
    <w:rsid w:val="00F42C4F"/>
    <w:rsid w:val="00F42E61"/>
    <w:rsid w:val="00F431F2"/>
    <w:rsid w:val="00F43241"/>
    <w:rsid w:val="00F43257"/>
    <w:rsid w:val="00F43377"/>
    <w:rsid w:val="00F43492"/>
    <w:rsid w:val="00F4362C"/>
    <w:rsid w:val="00F43791"/>
    <w:rsid w:val="00F43840"/>
    <w:rsid w:val="00F438C6"/>
    <w:rsid w:val="00F43A10"/>
    <w:rsid w:val="00F43B51"/>
    <w:rsid w:val="00F43DA0"/>
    <w:rsid w:val="00F43DEB"/>
    <w:rsid w:val="00F43EBB"/>
    <w:rsid w:val="00F43F5E"/>
    <w:rsid w:val="00F43F61"/>
    <w:rsid w:val="00F43FB7"/>
    <w:rsid w:val="00F4401E"/>
    <w:rsid w:val="00F44071"/>
    <w:rsid w:val="00F4410E"/>
    <w:rsid w:val="00F442CB"/>
    <w:rsid w:val="00F4439C"/>
    <w:rsid w:val="00F4454A"/>
    <w:rsid w:val="00F445B7"/>
    <w:rsid w:val="00F44666"/>
    <w:rsid w:val="00F4467A"/>
    <w:rsid w:val="00F447C1"/>
    <w:rsid w:val="00F447D6"/>
    <w:rsid w:val="00F44869"/>
    <w:rsid w:val="00F448CA"/>
    <w:rsid w:val="00F44CAB"/>
    <w:rsid w:val="00F44CE4"/>
    <w:rsid w:val="00F44D9C"/>
    <w:rsid w:val="00F44EC8"/>
    <w:rsid w:val="00F44EF7"/>
    <w:rsid w:val="00F44FBF"/>
    <w:rsid w:val="00F450E0"/>
    <w:rsid w:val="00F452FF"/>
    <w:rsid w:val="00F4537A"/>
    <w:rsid w:val="00F45473"/>
    <w:rsid w:val="00F45481"/>
    <w:rsid w:val="00F454AA"/>
    <w:rsid w:val="00F45579"/>
    <w:rsid w:val="00F455ED"/>
    <w:rsid w:val="00F45788"/>
    <w:rsid w:val="00F45811"/>
    <w:rsid w:val="00F45956"/>
    <w:rsid w:val="00F45B6B"/>
    <w:rsid w:val="00F45BD9"/>
    <w:rsid w:val="00F45C30"/>
    <w:rsid w:val="00F45CAF"/>
    <w:rsid w:val="00F45CF3"/>
    <w:rsid w:val="00F45D29"/>
    <w:rsid w:val="00F45E2F"/>
    <w:rsid w:val="00F45E42"/>
    <w:rsid w:val="00F45E4B"/>
    <w:rsid w:val="00F45F52"/>
    <w:rsid w:val="00F45F73"/>
    <w:rsid w:val="00F4607D"/>
    <w:rsid w:val="00F460DB"/>
    <w:rsid w:val="00F4615F"/>
    <w:rsid w:val="00F461F4"/>
    <w:rsid w:val="00F46315"/>
    <w:rsid w:val="00F46472"/>
    <w:rsid w:val="00F46635"/>
    <w:rsid w:val="00F46692"/>
    <w:rsid w:val="00F467A3"/>
    <w:rsid w:val="00F467FC"/>
    <w:rsid w:val="00F46811"/>
    <w:rsid w:val="00F46848"/>
    <w:rsid w:val="00F469B4"/>
    <w:rsid w:val="00F46A33"/>
    <w:rsid w:val="00F46B1E"/>
    <w:rsid w:val="00F46B88"/>
    <w:rsid w:val="00F46CA5"/>
    <w:rsid w:val="00F46CCD"/>
    <w:rsid w:val="00F46ECF"/>
    <w:rsid w:val="00F46F52"/>
    <w:rsid w:val="00F46FE3"/>
    <w:rsid w:val="00F47019"/>
    <w:rsid w:val="00F470BD"/>
    <w:rsid w:val="00F47112"/>
    <w:rsid w:val="00F47208"/>
    <w:rsid w:val="00F472BA"/>
    <w:rsid w:val="00F472DB"/>
    <w:rsid w:val="00F47382"/>
    <w:rsid w:val="00F473AE"/>
    <w:rsid w:val="00F474AA"/>
    <w:rsid w:val="00F474CB"/>
    <w:rsid w:val="00F47577"/>
    <w:rsid w:val="00F47640"/>
    <w:rsid w:val="00F47671"/>
    <w:rsid w:val="00F478DD"/>
    <w:rsid w:val="00F478FF"/>
    <w:rsid w:val="00F4791D"/>
    <w:rsid w:val="00F47A21"/>
    <w:rsid w:val="00F47A26"/>
    <w:rsid w:val="00F47AEB"/>
    <w:rsid w:val="00F47AF4"/>
    <w:rsid w:val="00F47D4A"/>
    <w:rsid w:val="00F47E3F"/>
    <w:rsid w:val="00F47F63"/>
    <w:rsid w:val="00F47F70"/>
    <w:rsid w:val="00F5009F"/>
    <w:rsid w:val="00F5011C"/>
    <w:rsid w:val="00F50214"/>
    <w:rsid w:val="00F50283"/>
    <w:rsid w:val="00F5035B"/>
    <w:rsid w:val="00F5036C"/>
    <w:rsid w:val="00F50420"/>
    <w:rsid w:val="00F50497"/>
    <w:rsid w:val="00F5057D"/>
    <w:rsid w:val="00F50589"/>
    <w:rsid w:val="00F50604"/>
    <w:rsid w:val="00F5078C"/>
    <w:rsid w:val="00F50A2B"/>
    <w:rsid w:val="00F50A8A"/>
    <w:rsid w:val="00F50AEE"/>
    <w:rsid w:val="00F50C23"/>
    <w:rsid w:val="00F50CFB"/>
    <w:rsid w:val="00F50E4F"/>
    <w:rsid w:val="00F50EAB"/>
    <w:rsid w:val="00F50F13"/>
    <w:rsid w:val="00F50F25"/>
    <w:rsid w:val="00F50FC7"/>
    <w:rsid w:val="00F51015"/>
    <w:rsid w:val="00F51065"/>
    <w:rsid w:val="00F5113C"/>
    <w:rsid w:val="00F511FD"/>
    <w:rsid w:val="00F51217"/>
    <w:rsid w:val="00F5122B"/>
    <w:rsid w:val="00F512FF"/>
    <w:rsid w:val="00F51444"/>
    <w:rsid w:val="00F518DF"/>
    <w:rsid w:val="00F51960"/>
    <w:rsid w:val="00F519A5"/>
    <w:rsid w:val="00F51A62"/>
    <w:rsid w:val="00F51AD2"/>
    <w:rsid w:val="00F51D70"/>
    <w:rsid w:val="00F51E94"/>
    <w:rsid w:val="00F51F80"/>
    <w:rsid w:val="00F520E9"/>
    <w:rsid w:val="00F521CF"/>
    <w:rsid w:val="00F522BA"/>
    <w:rsid w:val="00F522DB"/>
    <w:rsid w:val="00F523B0"/>
    <w:rsid w:val="00F52588"/>
    <w:rsid w:val="00F52826"/>
    <w:rsid w:val="00F528F9"/>
    <w:rsid w:val="00F52935"/>
    <w:rsid w:val="00F529D9"/>
    <w:rsid w:val="00F52BBB"/>
    <w:rsid w:val="00F52BBE"/>
    <w:rsid w:val="00F52BFF"/>
    <w:rsid w:val="00F52C23"/>
    <w:rsid w:val="00F52D2E"/>
    <w:rsid w:val="00F53297"/>
    <w:rsid w:val="00F532A9"/>
    <w:rsid w:val="00F532C6"/>
    <w:rsid w:val="00F535B5"/>
    <w:rsid w:val="00F5369A"/>
    <w:rsid w:val="00F53A46"/>
    <w:rsid w:val="00F53A91"/>
    <w:rsid w:val="00F53BE1"/>
    <w:rsid w:val="00F53BED"/>
    <w:rsid w:val="00F53C29"/>
    <w:rsid w:val="00F53C5C"/>
    <w:rsid w:val="00F53CB4"/>
    <w:rsid w:val="00F53DF4"/>
    <w:rsid w:val="00F53E29"/>
    <w:rsid w:val="00F53E99"/>
    <w:rsid w:val="00F53F57"/>
    <w:rsid w:val="00F54077"/>
    <w:rsid w:val="00F540A5"/>
    <w:rsid w:val="00F5411F"/>
    <w:rsid w:val="00F5413A"/>
    <w:rsid w:val="00F541EF"/>
    <w:rsid w:val="00F542DC"/>
    <w:rsid w:val="00F54342"/>
    <w:rsid w:val="00F54367"/>
    <w:rsid w:val="00F544A4"/>
    <w:rsid w:val="00F545EF"/>
    <w:rsid w:val="00F545FF"/>
    <w:rsid w:val="00F54736"/>
    <w:rsid w:val="00F5478B"/>
    <w:rsid w:val="00F54804"/>
    <w:rsid w:val="00F549AD"/>
    <w:rsid w:val="00F54A09"/>
    <w:rsid w:val="00F54A3A"/>
    <w:rsid w:val="00F54C89"/>
    <w:rsid w:val="00F54CB0"/>
    <w:rsid w:val="00F54D2B"/>
    <w:rsid w:val="00F54D92"/>
    <w:rsid w:val="00F54DE6"/>
    <w:rsid w:val="00F54FB8"/>
    <w:rsid w:val="00F550BF"/>
    <w:rsid w:val="00F553CA"/>
    <w:rsid w:val="00F55422"/>
    <w:rsid w:val="00F5553B"/>
    <w:rsid w:val="00F5562E"/>
    <w:rsid w:val="00F556BB"/>
    <w:rsid w:val="00F55851"/>
    <w:rsid w:val="00F559AC"/>
    <w:rsid w:val="00F55E94"/>
    <w:rsid w:val="00F55F3B"/>
    <w:rsid w:val="00F55F47"/>
    <w:rsid w:val="00F55F51"/>
    <w:rsid w:val="00F55FC3"/>
    <w:rsid w:val="00F5613D"/>
    <w:rsid w:val="00F56196"/>
    <w:rsid w:val="00F5630E"/>
    <w:rsid w:val="00F56389"/>
    <w:rsid w:val="00F5638F"/>
    <w:rsid w:val="00F563AD"/>
    <w:rsid w:val="00F563B8"/>
    <w:rsid w:val="00F56478"/>
    <w:rsid w:val="00F564F5"/>
    <w:rsid w:val="00F567BB"/>
    <w:rsid w:val="00F5686D"/>
    <w:rsid w:val="00F5690A"/>
    <w:rsid w:val="00F56A4E"/>
    <w:rsid w:val="00F56C58"/>
    <w:rsid w:val="00F56DB2"/>
    <w:rsid w:val="00F56F7D"/>
    <w:rsid w:val="00F57056"/>
    <w:rsid w:val="00F570E7"/>
    <w:rsid w:val="00F571B8"/>
    <w:rsid w:val="00F571CA"/>
    <w:rsid w:val="00F572E5"/>
    <w:rsid w:val="00F57363"/>
    <w:rsid w:val="00F57377"/>
    <w:rsid w:val="00F57432"/>
    <w:rsid w:val="00F574A8"/>
    <w:rsid w:val="00F574AE"/>
    <w:rsid w:val="00F574F2"/>
    <w:rsid w:val="00F57505"/>
    <w:rsid w:val="00F575E1"/>
    <w:rsid w:val="00F576B8"/>
    <w:rsid w:val="00F577B8"/>
    <w:rsid w:val="00F578E1"/>
    <w:rsid w:val="00F578F6"/>
    <w:rsid w:val="00F57928"/>
    <w:rsid w:val="00F57B19"/>
    <w:rsid w:val="00F57B22"/>
    <w:rsid w:val="00F57C1A"/>
    <w:rsid w:val="00F57CDC"/>
    <w:rsid w:val="00F57CFC"/>
    <w:rsid w:val="00F57D55"/>
    <w:rsid w:val="00F57DDE"/>
    <w:rsid w:val="00F60018"/>
    <w:rsid w:val="00F60034"/>
    <w:rsid w:val="00F60223"/>
    <w:rsid w:val="00F60226"/>
    <w:rsid w:val="00F603F3"/>
    <w:rsid w:val="00F60501"/>
    <w:rsid w:val="00F60542"/>
    <w:rsid w:val="00F60659"/>
    <w:rsid w:val="00F6074F"/>
    <w:rsid w:val="00F60765"/>
    <w:rsid w:val="00F609F3"/>
    <w:rsid w:val="00F60AA3"/>
    <w:rsid w:val="00F60AA4"/>
    <w:rsid w:val="00F60AFD"/>
    <w:rsid w:val="00F60B09"/>
    <w:rsid w:val="00F60B2C"/>
    <w:rsid w:val="00F60BF9"/>
    <w:rsid w:val="00F60D3A"/>
    <w:rsid w:val="00F60F0A"/>
    <w:rsid w:val="00F6117A"/>
    <w:rsid w:val="00F611F4"/>
    <w:rsid w:val="00F6132E"/>
    <w:rsid w:val="00F6135D"/>
    <w:rsid w:val="00F613E5"/>
    <w:rsid w:val="00F61461"/>
    <w:rsid w:val="00F614ED"/>
    <w:rsid w:val="00F61577"/>
    <w:rsid w:val="00F6175E"/>
    <w:rsid w:val="00F61975"/>
    <w:rsid w:val="00F61983"/>
    <w:rsid w:val="00F61A27"/>
    <w:rsid w:val="00F61A57"/>
    <w:rsid w:val="00F61BA9"/>
    <w:rsid w:val="00F61BBF"/>
    <w:rsid w:val="00F61BE8"/>
    <w:rsid w:val="00F61C20"/>
    <w:rsid w:val="00F61CDA"/>
    <w:rsid w:val="00F61CEE"/>
    <w:rsid w:val="00F61D07"/>
    <w:rsid w:val="00F61FB1"/>
    <w:rsid w:val="00F620F9"/>
    <w:rsid w:val="00F62169"/>
    <w:rsid w:val="00F62418"/>
    <w:rsid w:val="00F6242D"/>
    <w:rsid w:val="00F625E0"/>
    <w:rsid w:val="00F625F6"/>
    <w:rsid w:val="00F62609"/>
    <w:rsid w:val="00F62693"/>
    <w:rsid w:val="00F62806"/>
    <w:rsid w:val="00F629A1"/>
    <w:rsid w:val="00F629FC"/>
    <w:rsid w:val="00F62AC1"/>
    <w:rsid w:val="00F62C0A"/>
    <w:rsid w:val="00F62DA9"/>
    <w:rsid w:val="00F62DEE"/>
    <w:rsid w:val="00F62F8E"/>
    <w:rsid w:val="00F63035"/>
    <w:rsid w:val="00F6308B"/>
    <w:rsid w:val="00F630A7"/>
    <w:rsid w:val="00F6310B"/>
    <w:rsid w:val="00F63140"/>
    <w:rsid w:val="00F63247"/>
    <w:rsid w:val="00F632AD"/>
    <w:rsid w:val="00F6330B"/>
    <w:rsid w:val="00F63374"/>
    <w:rsid w:val="00F634B3"/>
    <w:rsid w:val="00F63523"/>
    <w:rsid w:val="00F635A9"/>
    <w:rsid w:val="00F635C6"/>
    <w:rsid w:val="00F6364D"/>
    <w:rsid w:val="00F63786"/>
    <w:rsid w:val="00F63915"/>
    <w:rsid w:val="00F63917"/>
    <w:rsid w:val="00F63E57"/>
    <w:rsid w:val="00F63FA6"/>
    <w:rsid w:val="00F63FF6"/>
    <w:rsid w:val="00F6401F"/>
    <w:rsid w:val="00F640D7"/>
    <w:rsid w:val="00F640DD"/>
    <w:rsid w:val="00F642B2"/>
    <w:rsid w:val="00F642C5"/>
    <w:rsid w:val="00F642F1"/>
    <w:rsid w:val="00F64420"/>
    <w:rsid w:val="00F64430"/>
    <w:rsid w:val="00F6455F"/>
    <w:rsid w:val="00F6470D"/>
    <w:rsid w:val="00F64735"/>
    <w:rsid w:val="00F647B6"/>
    <w:rsid w:val="00F64897"/>
    <w:rsid w:val="00F6492C"/>
    <w:rsid w:val="00F649A1"/>
    <w:rsid w:val="00F64A2C"/>
    <w:rsid w:val="00F64ADD"/>
    <w:rsid w:val="00F64B88"/>
    <w:rsid w:val="00F64C09"/>
    <w:rsid w:val="00F64C0D"/>
    <w:rsid w:val="00F6505B"/>
    <w:rsid w:val="00F65135"/>
    <w:rsid w:val="00F651B2"/>
    <w:rsid w:val="00F65269"/>
    <w:rsid w:val="00F65440"/>
    <w:rsid w:val="00F65443"/>
    <w:rsid w:val="00F654EA"/>
    <w:rsid w:val="00F65749"/>
    <w:rsid w:val="00F658DE"/>
    <w:rsid w:val="00F658EC"/>
    <w:rsid w:val="00F65A17"/>
    <w:rsid w:val="00F65A44"/>
    <w:rsid w:val="00F65AD6"/>
    <w:rsid w:val="00F65B9E"/>
    <w:rsid w:val="00F65BE2"/>
    <w:rsid w:val="00F65CF6"/>
    <w:rsid w:val="00F65EDB"/>
    <w:rsid w:val="00F65F49"/>
    <w:rsid w:val="00F65F79"/>
    <w:rsid w:val="00F66054"/>
    <w:rsid w:val="00F66103"/>
    <w:rsid w:val="00F6617A"/>
    <w:rsid w:val="00F66376"/>
    <w:rsid w:val="00F6637C"/>
    <w:rsid w:val="00F663EE"/>
    <w:rsid w:val="00F6641C"/>
    <w:rsid w:val="00F664D3"/>
    <w:rsid w:val="00F665C5"/>
    <w:rsid w:val="00F666CA"/>
    <w:rsid w:val="00F666FC"/>
    <w:rsid w:val="00F667CC"/>
    <w:rsid w:val="00F66A57"/>
    <w:rsid w:val="00F66A9F"/>
    <w:rsid w:val="00F66E75"/>
    <w:rsid w:val="00F66E89"/>
    <w:rsid w:val="00F67005"/>
    <w:rsid w:val="00F67088"/>
    <w:rsid w:val="00F671D3"/>
    <w:rsid w:val="00F67213"/>
    <w:rsid w:val="00F67281"/>
    <w:rsid w:val="00F6731F"/>
    <w:rsid w:val="00F673B1"/>
    <w:rsid w:val="00F67471"/>
    <w:rsid w:val="00F674A3"/>
    <w:rsid w:val="00F675F5"/>
    <w:rsid w:val="00F6791E"/>
    <w:rsid w:val="00F679D5"/>
    <w:rsid w:val="00F679EF"/>
    <w:rsid w:val="00F67A47"/>
    <w:rsid w:val="00F67B68"/>
    <w:rsid w:val="00F67C1A"/>
    <w:rsid w:val="00F67D2B"/>
    <w:rsid w:val="00F67D37"/>
    <w:rsid w:val="00F67FBC"/>
    <w:rsid w:val="00F70228"/>
    <w:rsid w:val="00F7025D"/>
    <w:rsid w:val="00F7073A"/>
    <w:rsid w:val="00F7074C"/>
    <w:rsid w:val="00F70790"/>
    <w:rsid w:val="00F707D6"/>
    <w:rsid w:val="00F708E1"/>
    <w:rsid w:val="00F708EE"/>
    <w:rsid w:val="00F708FB"/>
    <w:rsid w:val="00F70BD4"/>
    <w:rsid w:val="00F70BE9"/>
    <w:rsid w:val="00F70D81"/>
    <w:rsid w:val="00F70DAD"/>
    <w:rsid w:val="00F70E5E"/>
    <w:rsid w:val="00F70E68"/>
    <w:rsid w:val="00F70E9F"/>
    <w:rsid w:val="00F7119D"/>
    <w:rsid w:val="00F7128F"/>
    <w:rsid w:val="00F7137F"/>
    <w:rsid w:val="00F71552"/>
    <w:rsid w:val="00F7182B"/>
    <w:rsid w:val="00F71841"/>
    <w:rsid w:val="00F718E7"/>
    <w:rsid w:val="00F71B99"/>
    <w:rsid w:val="00F71C82"/>
    <w:rsid w:val="00F71CBD"/>
    <w:rsid w:val="00F71E9A"/>
    <w:rsid w:val="00F71EA4"/>
    <w:rsid w:val="00F71F65"/>
    <w:rsid w:val="00F71F96"/>
    <w:rsid w:val="00F72002"/>
    <w:rsid w:val="00F720D5"/>
    <w:rsid w:val="00F7212C"/>
    <w:rsid w:val="00F722E5"/>
    <w:rsid w:val="00F72311"/>
    <w:rsid w:val="00F724A4"/>
    <w:rsid w:val="00F724C4"/>
    <w:rsid w:val="00F724D7"/>
    <w:rsid w:val="00F72539"/>
    <w:rsid w:val="00F7264C"/>
    <w:rsid w:val="00F72756"/>
    <w:rsid w:val="00F728C1"/>
    <w:rsid w:val="00F72942"/>
    <w:rsid w:val="00F729B7"/>
    <w:rsid w:val="00F729FF"/>
    <w:rsid w:val="00F72A87"/>
    <w:rsid w:val="00F72B04"/>
    <w:rsid w:val="00F72B57"/>
    <w:rsid w:val="00F72B91"/>
    <w:rsid w:val="00F72C3D"/>
    <w:rsid w:val="00F72CE6"/>
    <w:rsid w:val="00F72D57"/>
    <w:rsid w:val="00F72D7F"/>
    <w:rsid w:val="00F72E0C"/>
    <w:rsid w:val="00F72EDA"/>
    <w:rsid w:val="00F72F2C"/>
    <w:rsid w:val="00F72F48"/>
    <w:rsid w:val="00F7302A"/>
    <w:rsid w:val="00F7329B"/>
    <w:rsid w:val="00F733B2"/>
    <w:rsid w:val="00F73466"/>
    <w:rsid w:val="00F7353D"/>
    <w:rsid w:val="00F73543"/>
    <w:rsid w:val="00F736EA"/>
    <w:rsid w:val="00F7380E"/>
    <w:rsid w:val="00F73865"/>
    <w:rsid w:val="00F739D1"/>
    <w:rsid w:val="00F73A3A"/>
    <w:rsid w:val="00F73A50"/>
    <w:rsid w:val="00F73D18"/>
    <w:rsid w:val="00F73E27"/>
    <w:rsid w:val="00F73E48"/>
    <w:rsid w:val="00F73ECB"/>
    <w:rsid w:val="00F73F97"/>
    <w:rsid w:val="00F74066"/>
    <w:rsid w:val="00F74149"/>
    <w:rsid w:val="00F747A3"/>
    <w:rsid w:val="00F74B27"/>
    <w:rsid w:val="00F74B42"/>
    <w:rsid w:val="00F74DCB"/>
    <w:rsid w:val="00F74DEC"/>
    <w:rsid w:val="00F74DF9"/>
    <w:rsid w:val="00F74F56"/>
    <w:rsid w:val="00F7504F"/>
    <w:rsid w:val="00F7508E"/>
    <w:rsid w:val="00F752C9"/>
    <w:rsid w:val="00F75354"/>
    <w:rsid w:val="00F754B0"/>
    <w:rsid w:val="00F754EF"/>
    <w:rsid w:val="00F755DD"/>
    <w:rsid w:val="00F75753"/>
    <w:rsid w:val="00F757F8"/>
    <w:rsid w:val="00F75847"/>
    <w:rsid w:val="00F759D3"/>
    <w:rsid w:val="00F75B03"/>
    <w:rsid w:val="00F75C21"/>
    <w:rsid w:val="00F75C44"/>
    <w:rsid w:val="00F75E78"/>
    <w:rsid w:val="00F75EDA"/>
    <w:rsid w:val="00F75EF0"/>
    <w:rsid w:val="00F7602C"/>
    <w:rsid w:val="00F76073"/>
    <w:rsid w:val="00F7617E"/>
    <w:rsid w:val="00F761EC"/>
    <w:rsid w:val="00F761F4"/>
    <w:rsid w:val="00F762AF"/>
    <w:rsid w:val="00F76362"/>
    <w:rsid w:val="00F763DC"/>
    <w:rsid w:val="00F763E4"/>
    <w:rsid w:val="00F76449"/>
    <w:rsid w:val="00F764AE"/>
    <w:rsid w:val="00F7650A"/>
    <w:rsid w:val="00F765DF"/>
    <w:rsid w:val="00F766A8"/>
    <w:rsid w:val="00F767F2"/>
    <w:rsid w:val="00F76A9B"/>
    <w:rsid w:val="00F76AA8"/>
    <w:rsid w:val="00F76AD1"/>
    <w:rsid w:val="00F76AE4"/>
    <w:rsid w:val="00F76B1F"/>
    <w:rsid w:val="00F76B54"/>
    <w:rsid w:val="00F76BDA"/>
    <w:rsid w:val="00F76D41"/>
    <w:rsid w:val="00F76D6C"/>
    <w:rsid w:val="00F76E41"/>
    <w:rsid w:val="00F76FAE"/>
    <w:rsid w:val="00F76FBC"/>
    <w:rsid w:val="00F77000"/>
    <w:rsid w:val="00F7711B"/>
    <w:rsid w:val="00F771EF"/>
    <w:rsid w:val="00F77327"/>
    <w:rsid w:val="00F77407"/>
    <w:rsid w:val="00F77472"/>
    <w:rsid w:val="00F7768A"/>
    <w:rsid w:val="00F77727"/>
    <w:rsid w:val="00F77761"/>
    <w:rsid w:val="00F777A0"/>
    <w:rsid w:val="00F77870"/>
    <w:rsid w:val="00F77882"/>
    <w:rsid w:val="00F778B8"/>
    <w:rsid w:val="00F77A4C"/>
    <w:rsid w:val="00F77D32"/>
    <w:rsid w:val="00F77E1F"/>
    <w:rsid w:val="00F77E7F"/>
    <w:rsid w:val="00F77E94"/>
    <w:rsid w:val="00F77ECD"/>
    <w:rsid w:val="00F77EDB"/>
    <w:rsid w:val="00F77F3D"/>
    <w:rsid w:val="00F80082"/>
    <w:rsid w:val="00F80136"/>
    <w:rsid w:val="00F80201"/>
    <w:rsid w:val="00F802B2"/>
    <w:rsid w:val="00F802FB"/>
    <w:rsid w:val="00F80354"/>
    <w:rsid w:val="00F803CC"/>
    <w:rsid w:val="00F80439"/>
    <w:rsid w:val="00F8045A"/>
    <w:rsid w:val="00F80775"/>
    <w:rsid w:val="00F80783"/>
    <w:rsid w:val="00F80825"/>
    <w:rsid w:val="00F80953"/>
    <w:rsid w:val="00F80AFF"/>
    <w:rsid w:val="00F81061"/>
    <w:rsid w:val="00F8114C"/>
    <w:rsid w:val="00F81242"/>
    <w:rsid w:val="00F8151B"/>
    <w:rsid w:val="00F8156B"/>
    <w:rsid w:val="00F816C7"/>
    <w:rsid w:val="00F81978"/>
    <w:rsid w:val="00F8197A"/>
    <w:rsid w:val="00F81AE7"/>
    <w:rsid w:val="00F81AEA"/>
    <w:rsid w:val="00F81B55"/>
    <w:rsid w:val="00F81BBB"/>
    <w:rsid w:val="00F81CAB"/>
    <w:rsid w:val="00F81D0D"/>
    <w:rsid w:val="00F81E5E"/>
    <w:rsid w:val="00F81F16"/>
    <w:rsid w:val="00F82047"/>
    <w:rsid w:val="00F821BD"/>
    <w:rsid w:val="00F8224D"/>
    <w:rsid w:val="00F82338"/>
    <w:rsid w:val="00F8234D"/>
    <w:rsid w:val="00F824F3"/>
    <w:rsid w:val="00F8252E"/>
    <w:rsid w:val="00F8269B"/>
    <w:rsid w:val="00F826DA"/>
    <w:rsid w:val="00F826EA"/>
    <w:rsid w:val="00F828A4"/>
    <w:rsid w:val="00F82914"/>
    <w:rsid w:val="00F829B5"/>
    <w:rsid w:val="00F829D1"/>
    <w:rsid w:val="00F82CED"/>
    <w:rsid w:val="00F82D9A"/>
    <w:rsid w:val="00F82DBC"/>
    <w:rsid w:val="00F82F48"/>
    <w:rsid w:val="00F82F6E"/>
    <w:rsid w:val="00F82FE4"/>
    <w:rsid w:val="00F83023"/>
    <w:rsid w:val="00F83047"/>
    <w:rsid w:val="00F830D5"/>
    <w:rsid w:val="00F831A3"/>
    <w:rsid w:val="00F832EC"/>
    <w:rsid w:val="00F8331F"/>
    <w:rsid w:val="00F833B1"/>
    <w:rsid w:val="00F83491"/>
    <w:rsid w:val="00F834DB"/>
    <w:rsid w:val="00F8351E"/>
    <w:rsid w:val="00F835E5"/>
    <w:rsid w:val="00F8363C"/>
    <w:rsid w:val="00F83649"/>
    <w:rsid w:val="00F836EE"/>
    <w:rsid w:val="00F83754"/>
    <w:rsid w:val="00F83764"/>
    <w:rsid w:val="00F838C0"/>
    <w:rsid w:val="00F83C3A"/>
    <w:rsid w:val="00F83CC9"/>
    <w:rsid w:val="00F83DC5"/>
    <w:rsid w:val="00F83EA2"/>
    <w:rsid w:val="00F84002"/>
    <w:rsid w:val="00F84120"/>
    <w:rsid w:val="00F84133"/>
    <w:rsid w:val="00F8413A"/>
    <w:rsid w:val="00F842B9"/>
    <w:rsid w:val="00F842BA"/>
    <w:rsid w:val="00F84365"/>
    <w:rsid w:val="00F84453"/>
    <w:rsid w:val="00F84465"/>
    <w:rsid w:val="00F845CE"/>
    <w:rsid w:val="00F846C3"/>
    <w:rsid w:val="00F847FD"/>
    <w:rsid w:val="00F8483C"/>
    <w:rsid w:val="00F8488D"/>
    <w:rsid w:val="00F848A4"/>
    <w:rsid w:val="00F848BE"/>
    <w:rsid w:val="00F8490C"/>
    <w:rsid w:val="00F849C0"/>
    <w:rsid w:val="00F84AA7"/>
    <w:rsid w:val="00F84AEE"/>
    <w:rsid w:val="00F84B4E"/>
    <w:rsid w:val="00F84B88"/>
    <w:rsid w:val="00F84BA5"/>
    <w:rsid w:val="00F84BAF"/>
    <w:rsid w:val="00F84C15"/>
    <w:rsid w:val="00F84C50"/>
    <w:rsid w:val="00F84C86"/>
    <w:rsid w:val="00F84D26"/>
    <w:rsid w:val="00F84E50"/>
    <w:rsid w:val="00F84EDC"/>
    <w:rsid w:val="00F850AE"/>
    <w:rsid w:val="00F85189"/>
    <w:rsid w:val="00F8522A"/>
    <w:rsid w:val="00F852BA"/>
    <w:rsid w:val="00F85379"/>
    <w:rsid w:val="00F853FC"/>
    <w:rsid w:val="00F8547E"/>
    <w:rsid w:val="00F855B5"/>
    <w:rsid w:val="00F85628"/>
    <w:rsid w:val="00F856CB"/>
    <w:rsid w:val="00F85711"/>
    <w:rsid w:val="00F85C11"/>
    <w:rsid w:val="00F85CC2"/>
    <w:rsid w:val="00F85D04"/>
    <w:rsid w:val="00F85D0B"/>
    <w:rsid w:val="00F85D5E"/>
    <w:rsid w:val="00F85E19"/>
    <w:rsid w:val="00F85F11"/>
    <w:rsid w:val="00F86063"/>
    <w:rsid w:val="00F86083"/>
    <w:rsid w:val="00F86153"/>
    <w:rsid w:val="00F861F2"/>
    <w:rsid w:val="00F8627B"/>
    <w:rsid w:val="00F863E4"/>
    <w:rsid w:val="00F86553"/>
    <w:rsid w:val="00F867A5"/>
    <w:rsid w:val="00F867D4"/>
    <w:rsid w:val="00F867DD"/>
    <w:rsid w:val="00F86B34"/>
    <w:rsid w:val="00F86D51"/>
    <w:rsid w:val="00F86F33"/>
    <w:rsid w:val="00F86FAB"/>
    <w:rsid w:val="00F86FB8"/>
    <w:rsid w:val="00F870C7"/>
    <w:rsid w:val="00F871E1"/>
    <w:rsid w:val="00F872E9"/>
    <w:rsid w:val="00F87471"/>
    <w:rsid w:val="00F8752E"/>
    <w:rsid w:val="00F8760F"/>
    <w:rsid w:val="00F87656"/>
    <w:rsid w:val="00F87687"/>
    <w:rsid w:val="00F8768C"/>
    <w:rsid w:val="00F8768D"/>
    <w:rsid w:val="00F876D9"/>
    <w:rsid w:val="00F87738"/>
    <w:rsid w:val="00F87870"/>
    <w:rsid w:val="00F87900"/>
    <w:rsid w:val="00F87950"/>
    <w:rsid w:val="00F87952"/>
    <w:rsid w:val="00F8796C"/>
    <w:rsid w:val="00F87A10"/>
    <w:rsid w:val="00F87AC7"/>
    <w:rsid w:val="00F87AEE"/>
    <w:rsid w:val="00F87C89"/>
    <w:rsid w:val="00F87ED8"/>
    <w:rsid w:val="00F90076"/>
    <w:rsid w:val="00F900B0"/>
    <w:rsid w:val="00F900F2"/>
    <w:rsid w:val="00F901CF"/>
    <w:rsid w:val="00F9020A"/>
    <w:rsid w:val="00F90295"/>
    <w:rsid w:val="00F903E2"/>
    <w:rsid w:val="00F90428"/>
    <w:rsid w:val="00F90682"/>
    <w:rsid w:val="00F90824"/>
    <w:rsid w:val="00F909B8"/>
    <w:rsid w:val="00F90A3A"/>
    <w:rsid w:val="00F90A85"/>
    <w:rsid w:val="00F90B26"/>
    <w:rsid w:val="00F90B59"/>
    <w:rsid w:val="00F90BBF"/>
    <w:rsid w:val="00F9103E"/>
    <w:rsid w:val="00F91251"/>
    <w:rsid w:val="00F912EF"/>
    <w:rsid w:val="00F9147B"/>
    <w:rsid w:val="00F914F7"/>
    <w:rsid w:val="00F916BD"/>
    <w:rsid w:val="00F91721"/>
    <w:rsid w:val="00F91760"/>
    <w:rsid w:val="00F9176E"/>
    <w:rsid w:val="00F91A13"/>
    <w:rsid w:val="00F91A44"/>
    <w:rsid w:val="00F91A46"/>
    <w:rsid w:val="00F91C32"/>
    <w:rsid w:val="00F91C46"/>
    <w:rsid w:val="00F91C7A"/>
    <w:rsid w:val="00F91E3A"/>
    <w:rsid w:val="00F92030"/>
    <w:rsid w:val="00F92271"/>
    <w:rsid w:val="00F922AB"/>
    <w:rsid w:val="00F922BB"/>
    <w:rsid w:val="00F9231A"/>
    <w:rsid w:val="00F92370"/>
    <w:rsid w:val="00F9238F"/>
    <w:rsid w:val="00F9239B"/>
    <w:rsid w:val="00F923A0"/>
    <w:rsid w:val="00F92615"/>
    <w:rsid w:val="00F92707"/>
    <w:rsid w:val="00F92793"/>
    <w:rsid w:val="00F92822"/>
    <w:rsid w:val="00F92924"/>
    <w:rsid w:val="00F92B3F"/>
    <w:rsid w:val="00F92C4B"/>
    <w:rsid w:val="00F92C82"/>
    <w:rsid w:val="00F92C8A"/>
    <w:rsid w:val="00F92CC6"/>
    <w:rsid w:val="00F92D5B"/>
    <w:rsid w:val="00F92E6F"/>
    <w:rsid w:val="00F92E9C"/>
    <w:rsid w:val="00F92F58"/>
    <w:rsid w:val="00F9301D"/>
    <w:rsid w:val="00F9303B"/>
    <w:rsid w:val="00F93047"/>
    <w:rsid w:val="00F932F1"/>
    <w:rsid w:val="00F934B0"/>
    <w:rsid w:val="00F934C5"/>
    <w:rsid w:val="00F93528"/>
    <w:rsid w:val="00F9353B"/>
    <w:rsid w:val="00F93743"/>
    <w:rsid w:val="00F93866"/>
    <w:rsid w:val="00F938A8"/>
    <w:rsid w:val="00F93991"/>
    <w:rsid w:val="00F93999"/>
    <w:rsid w:val="00F939F3"/>
    <w:rsid w:val="00F93D6D"/>
    <w:rsid w:val="00F93D6F"/>
    <w:rsid w:val="00F93E4F"/>
    <w:rsid w:val="00F93E55"/>
    <w:rsid w:val="00F93EC0"/>
    <w:rsid w:val="00F93F6D"/>
    <w:rsid w:val="00F94089"/>
    <w:rsid w:val="00F940C0"/>
    <w:rsid w:val="00F941E1"/>
    <w:rsid w:val="00F94221"/>
    <w:rsid w:val="00F94239"/>
    <w:rsid w:val="00F94274"/>
    <w:rsid w:val="00F94281"/>
    <w:rsid w:val="00F94475"/>
    <w:rsid w:val="00F944EF"/>
    <w:rsid w:val="00F9462E"/>
    <w:rsid w:val="00F94746"/>
    <w:rsid w:val="00F948B3"/>
    <w:rsid w:val="00F948C9"/>
    <w:rsid w:val="00F94973"/>
    <w:rsid w:val="00F94A3B"/>
    <w:rsid w:val="00F94A77"/>
    <w:rsid w:val="00F94AA5"/>
    <w:rsid w:val="00F94C49"/>
    <w:rsid w:val="00F94C9C"/>
    <w:rsid w:val="00F94CC8"/>
    <w:rsid w:val="00F94EDC"/>
    <w:rsid w:val="00F94FBE"/>
    <w:rsid w:val="00F95078"/>
    <w:rsid w:val="00F95084"/>
    <w:rsid w:val="00F95479"/>
    <w:rsid w:val="00F95528"/>
    <w:rsid w:val="00F955E4"/>
    <w:rsid w:val="00F9567C"/>
    <w:rsid w:val="00F95693"/>
    <w:rsid w:val="00F958B7"/>
    <w:rsid w:val="00F95953"/>
    <w:rsid w:val="00F95BAF"/>
    <w:rsid w:val="00F95C62"/>
    <w:rsid w:val="00F95CD6"/>
    <w:rsid w:val="00F95EE4"/>
    <w:rsid w:val="00F9638A"/>
    <w:rsid w:val="00F9647E"/>
    <w:rsid w:val="00F965F1"/>
    <w:rsid w:val="00F9665D"/>
    <w:rsid w:val="00F966B2"/>
    <w:rsid w:val="00F96718"/>
    <w:rsid w:val="00F9681E"/>
    <w:rsid w:val="00F96824"/>
    <w:rsid w:val="00F9691D"/>
    <w:rsid w:val="00F969C2"/>
    <w:rsid w:val="00F96AF8"/>
    <w:rsid w:val="00F96B17"/>
    <w:rsid w:val="00F96BF9"/>
    <w:rsid w:val="00F96CD9"/>
    <w:rsid w:val="00F96E4C"/>
    <w:rsid w:val="00F96F2B"/>
    <w:rsid w:val="00F97038"/>
    <w:rsid w:val="00F9703F"/>
    <w:rsid w:val="00F97125"/>
    <w:rsid w:val="00F971E3"/>
    <w:rsid w:val="00F972A0"/>
    <w:rsid w:val="00F9734A"/>
    <w:rsid w:val="00F973DB"/>
    <w:rsid w:val="00F97440"/>
    <w:rsid w:val="00F97701"/>
    <w:rsid w:val="00F97831"/>
    <w:rsid w:val="00F97982"/>
    <w:rsid w:val="00F97A78"/>
    <w:rsid w:val="00F97D32"/>
    <w:rsid w:val="00F97E30"/>
    <w:rsid w:val="00F97FB3"/>
    <w:rsid w:val="00FA001F"/>
    <w:rsid w:val="00FA00EC"/>
    <w:rsid w:val="00FA011D"/>
    <w:rsid w:val="00FA0192"/>
    <w:rsid w:val="00FA019B"/>
    <w:rsid w:val="00FA0251"/>
    <w:rsid w:val="00FA02F6"/>
    <w:rsid w:val="00FA0319"/>
    <w:rsid w:val="00FA03EF"/>
    <w:rsid w:val="00FA0409"/>
    <w:rsid w:val="00FA042B"/>
    <w:rsid w:val="00FA04C7"/>
    <w:rsid w:val="00FA0506"/>
    <w:rsid w:val="00FA0525"/>
    <w:rsid w:val="00FA06F0"/>
    <w:rsid w:val="00FA0773"/>
    <w:rsid w:val="00FA079F"/>
    <w:rsid w:val="00FA08C3"/>
    <w:rsid w:val="00FA0969"/>
    <w:rsid w:val="00FA09A9"/>
    <w:rsid w:val="00FA09B9"/>
    <w:rsid w:val="00FA0A1D"/>
    <w:rsid w:val="00FA0AF5"/>
    <w:rsid w:val="00FA0F44"/>
    <w:rsid w:val="00FA0FA2"/>
    <w:rsid w:val="00FA1027"/>
    <w:rsid w:val="00FA1048"/>
    <w:rsid w:val="00FA1128"/>
    <w:rsid w:val="00FA123A"/>
    <w:rsid w:val="00FA124C"/>
    <w:rsid w:val="00FA1256"/>
    <w:rsid w:val="00FA1374"/>
    <w:rsid w:val="00FA13E6"/>
    <w:rsid w:val="00FA1405"/>
    <w:rsid w:val="00FA1451"/>
    <w:rsid w:val="00FA14D8"/>
    <w:rsid w:val="00FA1691"/>
    <w:rsid w:val="00FA16F6"/>
    <w:rsid w:val="00FA17AE"/>
    <w:rsid w:val="00FA18A8"/>
    <w:rsid w:val="00FA18E8"/>
    <w:rsid w:val="00FA197C"/>
    <w:rsid w:val="00FA1D5A"/>
    <w:rsid w:val="00FA1D69"/>
    <w:rsid w:val="00FA1DA8"/>
    <w:rsid w:val="00FA1DB2"/>
    <w:rsid w:val="00FA1DBF"/>
    <w:rsid w:val="00FA1E78"/>
    <w:rsid w:val="00FA1EAA"/>
    <w:rsid w:val="00FA1F2A"/>
    <w:rsid w:val="00FA2188"/>
    <w:rsid w:val="00FA21F9"/>
    <w:rsid w:val="00FA22B2"/>
    <w:rsid w:val="00FA2314"/>
    <w:rsid w:val="00FA2318"/>
    <w:rsid w:val="00FA256A"/>
    <w:rsid w:val="00FA259D"/>
    <w:rsid w:val="00FA2940"/>
    <w:rsid w:val="00FA2986"/>
    <w:rsid w:val="00FA2A26"/>
    <w:rsid w:val="00FA2A3A"/>
    <w:rsid w:val="00FA2A8E"/>
    <w:rsid w:val="00FA2AAB"/>
    <w:rsid w:val="00FA2B21"/>
    <w:rsid w:val="00FA2B2F"/>
    <w:rsid w:val="00FA2B43"/>
    <w:rsid w:val="00FA2BA1"/>
    <w:rsid w:val="00FA2CE3"/>
    <w:rsid w:val="00FA2F92"/>
    <w:rsid w:val="00FA31FF"/>
    <w:rsid w:val="00FA325F"/>
    <w:rsid w:val="00FA32A9"/>
    <w:rsid w:val="00FA32C8"/>
    <w:rsid w:val="00FA3378"/>
    <w:rsid w:val="00FA3415"/>
    <w:rsid w:val="00FA34AA"/>
    <w:rsid w:val="00FA34EA"/>
    <w:rsid w:val="00FA35B9"/>
    <w:rsid w:val="00FA3806"/>
    <w:rsid w:val="00FA3A6F"/>
    <w:rsid w:val="00FA3A84"/>
    <w:rsid w:val="00FA3B9C"/>
    <w:rsid w:val="00FA3C1D"/>
    <w:rsid w:val="00FA3CE3"/>
    <w:rsid w:val="00FA3DC6"/>
    <w:rsid w:val="00FA4275"/>
    <w:rsid w:val="00FA42CD"/>
    <w:rsid w:val="00FA42D0"/>
    <w:rsid w:val="00FA4500"/>
    <w:rsid w:val="00FA45E0"/>
    <w:rsid w:val="00FA46D6"/>
    <w:rsid w:val="00FA4783"/>
    <w:rsid w:val="00FA49F9"/>
    <w:rsid w:val="00FA4AC7"/>
    <w:rsid w:val="00FA4B3A"/>
    <w:rsid w:val="00FA4BDA"/>
    <w:rsid w:val="00FA4CE2"/>
    <w:rsid w:val="00FA4D83"/>
    <w:rsid w:val="00FA4D98"/>
    <w:rsid w:val="00FA4E20"/>
    <w:rsid w:val="00FA4EDE"/>
    <w:rsid w:val="00FA5047"/>
    <w:rsid w:val="00FA50BC"/>
    <w:rsid w:val="00FA5132"/>
    <w:rsid w:val="00FA51A8"/>
    <w:rsid w:val="00FA53D0"/>
    <w:rsid w:val="00FA53F8"/>
    <w:rsid w:val="00FA542F"/>
    <w:rsid w:val="00FA543C"/>
    <w:rsid w:val="00FA553A"/>
    <w:rsid w:val="00FA5551"/>
    <w:rsid w:val="00FA557A"/>
    <w:rsid w:val="00FA5587"/>
    <w:rsid w:val="00FA5722"/>
    <w:rsid w:val="00FA57D4"/>
    <w:rsid w:val="00FA58FA"/>
    <w:rsid w:val="00FA5928"/>
    <w:rsid w:val="00FA5A97"/>
    <w:rsid w:val="00FA5B92"/>
    <w:rsid w:val="00FA5CD9"/>
    <w:rsid w:val="00FA5CE0"/>
    <w:rsid w:val="00FA5D82"/>
    <w:rsid w:val="00FA5DDE"/>
    <w:rsid w:val="00FA5E41"/>
    <w:rsid w:val="00FA5F84"/>
    <w:rsid w:val="00FA5FAF"/>
    <w:rsid w:val="00FA5FD8"/>
    <w:rsid w:val="00FA62AE"/>
    <w:rsid w:val="00FA62DD"/>
    <w:rsid w:val="00FA6328"/>
    <w:rsid w:val="00FA6373"/>
    <w:rsid w:val="00FA6445"/>
    <w:rsid w:val="00FA6459"/>
    <w:rsid w:val="00FA6474"/>
    <w:rsid w:val="00FA64BA"/>
    <w:rsid w:val="00FA64BF"/>
    <w:rsid w:val="00FA64E3"/>
    <w:rsid w:val="00FA6512"/>
    <w:rsid w:val="00FA653D"/>
    <w:rsid w:val="00FA6641"/>
    <w:rsid w:val="00FA66E3"/>
    <w:rsid w:val="00FA6721"/>
    <w:rsid w:val="00FA6731"/>
    <w:rsid w:val="00FA6738"/>
    <w:rsid w:val="00FA6AAB"/>
    <w:rsid w:val="00FA6B9D"/>
    <w:rsid w:val="00FA6BA8"/>
    <w:rsid w:val="00FA6C0F"/>
    <w:rsid w:val="00FA6D19"/>
    <w:rsid w:val="00FA6E0F"/>
    <w:rsid w:val="00FA6F30"/>
    <w:rsid w:val="00FA6FA6"/>
    <w:rsid w:val="00FA7158"/>
    <w:rsid w:val="00FA715C"/>
    <w:rsid w:val="00FA7197"/>
    <w:rsid w:val="00FA71A9"/>
    <w:rsid w:val="00FA72FC"/>
    <w:rsid w:val="00FA7431"/>
    <w:rsid w:val="00FA7621"/>
    <w:rsid w:val="00FA767C"/>
    <w:rsid w:val="00FA76CA"/>
    <w:rsid w:val="00FA7763"/>
    <w:rsid w:val="00FA78D1"/>
    <w:rsid w:val="00FA7926"/>
    <w:rsid w:val="00FA7961"/>
    <w:rsid w:val="00FA7ADD"/>
    <w:rsid w:val="00FA7C00"/>
    <w:rsid w:val="00FA7CF4"/>
    <w:rsid w:val="00FA7D80"/>
    <w:rsid w:val="00FA7E9B"/>
    <w:rsid w:val="00FB00CB"/>
    <w:rsid w:val="00FB031C"/>
    <w:rsid w:val="00FB040F"/>
    <w:rsid w:val="00FB0445"/>
    <w:rsid w:val="00FB0627"/>
    <w:rsid w:val="00FB0638"/>
    <w:rsid w:val="00FB0731"/>
    <w:rsid w:val="00FB07AF"/>
    <w:rsid w:val="00FB0800"/>
    <w:rsid w:val="00FB084B"/>
    <w:rsid w:val="00FB096C"/>
    <w:rsid w:val="00FB0A98"/>
    <w:rsid w:val="00FB0AAB"/>
    <w:rsid w:val="00FB0C02"/>
    <w:rsid w:val="00FB0C8B"/>
    <w:rsid w:val="00FB0CB4"/>
    <w:rsid w:val="00FB0D23"/>
    <w:rsid w:val="00FB0D35"/>
    <w:rsid w:val="00FB0FC3"/>
    <w:rsid w:val="00FB100F"/>
    <w:rsid w:val="00FB10DA"/>
    <w:rsid w:val="00FB11BA"/>
    <w:rsid w:val="00FB11CC"/>
    <w:rsid w:val="00FB11D5"/>
    <w:rsid w:val="00FB12C1"/>
    <w:rsid w:val="00FB142A"/>
    <w:rsid w:val="00FB1568"/>
    <w:rsid w:val="00FB1696"/>
    <w:rsid w:val="00FB17C3"/>
    <w:rsid w:val="00FB17D7"/>
    <w:rsid w:val="00FB18E8"/>
    <w:rsid w:val="00FB1991"/>
    <w:rsid w:val="00FB1A46"/>
    <w:rsid w:val="00FB1AE0"/>
    <w:rsid w:val="00FB1AE8"/>
    <w:rsid w:val="00FB1C2F"/>
    <w:rsid w:val="00FB1E5B"/>
    <w:rsid w:val="00FB1F16"/>
    <w:rsid w:val="00FB203A"/>
    <w:rsid w:val="00FB2152"/>
    <w:rsid w:val="00FB2205"/>
    <w:rsid w:val="00FB22CA"/>
    <w:rsid w:val="00FB2497"/>
    <w:rsid w:val="00FB24E4"/>
    <w:rsid w:val="00FB25C6"/>
    <w:rsid w:val="00FB26D6"/>
    <w:rsid w:val="00FB27A2"/>
    <w:rsid w:val="00FB2809"/>
    <w:rsid w:val="00FB2945"/>
    <w:rsid w:val="00FB2983"/>
    <w:rsid w:val="00FB29FB"/>
    <w:rsid w:val="00FB2B17"/>
    <w:rsid w:val="00FB2B4F"/>
    <w:rsid w:val="00FB2CAA"/>
    <w:rsid w:val="00FB2D55"/>
    <w:rsid w:val="00FB2E52"/>
    <w:rsid w:val="00FB2F44"/>
    <w:rsid w:val="00FB2F98"/>
    <w:rsid w:val="00FB30E8"/>
    <w:rsid w:val="00FB314D"/>
    <w:rsid w:val="00FB31CB"/>
    <w:rsid w:val="00FB3210"/>
    <w:rsid w:val="00FB32BC"/>
    <w:rsid w:val="00FB33F7"/>
    <w:rsid w:val="00FB341C"/>
    <w:rsid w:val="00FB341F"/>
    <w:rsid w:val="00FB346C"/>
    <w:rsid w:val="00FB34D4"/>
    <w:rsid w:val="00FB3615"/>
    <w:rsid w:val="00FB361C"/>
    <w:rsid w:val="00FB3641"/>
    <w:rsid w:val="00FB3694"/>
    <w:rsid w:val="00FB37A6"/>
    <w:rsid w:val="00FB37A9"/>
    <w:rsid w:val="00FB38AA"/>
    <w:rsid w:val="00FB3976"/>
    <w:rsid w:val="00FB39CC"/>
    <w:rsid w:val="00FB3B16"/>
    <w:rsid w:val="00FB3BC0"/>
    <w:rsid w:val="00FB3C33"/>
    <w:rsid w:val="00FB3C85"/>
    <w:rsid w:val="00FB3D1E"/>
    <w:rsid w:val="00FB3D90"/>
    <w:rsid w:val="00FB3DC5"/>
    <w:rsid w:val="00FB3EB4"/>
    <w:rsid w:val="00FB3EF9"/>
    <w:rsid w:val="00FB3F78"/>
    <w:rsid w:val="00FB4085"/>
    <w:rsid w:val="00FB40A8"/>
    <w:rsid w:val="00FB4126"/>
    <w:rsid w:val="00FB4158"/>
    <w:rsid w:val="00FB4274"/>
    <w:rsid w:val="00FB4304"/>
    <w:rsid w:val="00FB441C"/>
    <w:rsid w:val="00FB445A"/>
    <w:rsid w:val="00FB44F1"/>
    <w:rsid w:val="00FB4562"/>
    <w:rsid w:val="00FB461E"/>
    <w:rsid w:val="00FB46AA"/>
    <w:rsid w:val="00FB470E"/>
    <w:rsid w:val="00FB479D"/>
    <w:rsid w:val="00FB4811"/>
    <w:rsid w:val="00FB4871"/>
    <w:rsid w:val="00FB4874"/>
    <w:rsid w:val="00FB496D"/>
    <w:rsid w:val="00FB4A4C"/>
    <w:rsid w:val="00FB4AFA"/>
    <w:rsid w:val="00FB4C0C"/>
    <w:rsid w:val="00FB4D21"/>
    <w:rsid w:val="00FB5088"/>
    <w:rsid w:val="00FB5162"/>
    <w:rsid w:val="00FB51F2"/>
    <w:rsid w:val="00FB5332"/>
    <w:rsid w:val="00FB5396"/>
    <w:rsid w:val="00FB5447"/>
    <w:rsid w:val="00FB56F2"/>
    <w:rsid w:val="00FB5741"/>
    <w:rsid w:val="00FB577F"/>
    <w:rsid w:val="00FB579C"/>
    <w:rsid w:val="00FB582C"/>
    <w:rsid w:val="00FB5A78"/>
    <w:rsid w:val="00FB5A7A"/>
    <w:rsid w:val="00FB5AE2"/>
    <w:rsid w:val="00FB5AF7"/>
    <w:rsid w:val="00FB5B09"/>
    <w:rsid w:val="00FB5C12"/>
    <w:rsid w:val="00FB5C49"/>
    <w:rsid w:val="00FB5D40"/>
    <w:rsid w:val="00FB5E17"/>
    <w:rsid w:val="00FB5E49"/>
    <w:rsid w:val="00FB5E64"/>
    <w:rsid w:val="00FB6031"/>
    <w:rsid w:val="00FB609A"/>
    <w:rsid w:val="00FB611F"/>
    <w:rsid w:val="00FB616B"/>
    <w:rsid w:val="00FB6311"/>
    <w:rsid w:val="00FB658F"/>
    <w:rsid w:val="00FB66F6"/>
    <w:rsid w:val="00FB6796"/>
    <w:rsid w:val="00FB6862"/>
    <w:rsid w:val="00FB6A65"/>
    <w:rsid w:val="00FB6CF7"/>
    <w:rsid w:val="00FB6F03"/>
    <w:rsid w:val="00FB707B"/>
    <w:rsid w:val="00FB72C0"/>
    <w:rsid w:val="00FB72FD"/>
    <w:rsid w:val="00FB732C"/>
    <w:rsid w:val="00FB765C"/>
    <w:rsid w:val="00FB7825"/>
    <w:rsid w:val="00FB784A"/>
    <w:rsid w:val="00FB7B3C"/>
    <w:rsid w:val="00FB7B48"/>
    <w:rsid w:val="00FB7CFE"/>
    <w:rsid w:val="00FB7D70"/>
    <w:rsid w:val="00FB7E92"/>
    <w:rsid w:val="00FB7FC5"/>
    <w:rsid w:val="00FC0007"/>
    <w:rsid w:val="00FC008D"/>
    <w:rsid w:val="00FC0146"/>
    <w:rsid w:val="00FC02B8"/>
    <w:rsid w:val="00FC02BD"/>
    <w:rsid w:val="00FC0326"/>
    <w:rsid w:val="00FC049F"/>
    <w:rsid w:val="00FC0686"/>
    <w:rsid w:val="00FC0784"/>
    <w:rsid w:val="00FC07D1"/>
    <w:rsid w:val="00FC0824"/>
    <w:rsid w:val="00FC09A1"/>
    <w:rsid w:val="00FC0AD1"/>
    <w:rsid w:val="00FC0D8D"/>
    <w:rsid w:val="00FC0E10"/>
    <w:rsid w:val="00FC0E15"/>
    <w:rsid w:val="00FC0EF8"/>
    <w:rsid w:val="00FC0F6E"/>
    <w:rsid w:val="00FC1001"/>
    <w:rsid w:val="00FC1144"/>
    <w:rsid w:val="00FC11BB"/>
    <w:rsid w:val="00FC11DB"/>
    <w:rsid w:val="00FC120C"/>
    <w:rsid w:val="00FC14C8"/>
    <w:rsid w:val="00FC1504"/>
    <w:rsid w:val="00FC159C"/>
    <w:rsid w:val="00FC15AE"/>
    <w:rsid w:val="00FC160D"/>
    <w:rsid w:val="00FC170F"/>
    <w:rsid w:val="00FC1807"/>
    <w:rsid w:val="00FC197A"/>
    <w:rsid w:val="00FC1A81"/>
    <w:rsid w:val="00FC1BD4"/>
    <w:rsid w:val="00FC1C7B"/>
    <w:rsid w:val="00FC1CD8"/>
    <w:rsid w:val="00FC1D41"/>
    <w:rsid w:val="00FC1DDF"/>
    <w:rsid w:val="00FC1E21"/>
    <w:rsid w:val="00FC2171"/>
    <w:rsid w:val="00FC2213"/>
    <w:rsid w:val="00FC2354"/>
    <w:rsid w:val="00FC23E7"/>
    <w:rsid w:val="00FC243F"/>
    <w:rsid w:val="00FC25EE"/>
    <w:rsid w:val="00FC26F6"/>
    <w:rsid w:val="00FC2927"/>
    <w:rsid w:val="00FC2A36"/>
    <w:rsid w:val="00FC2A6A"/>
    <w:rsid w:val="00FC2B3A"/>
    <w:rsid w:val="00FC2BCE"/>
    <w:rsid w:val="00FC2EC4"/>
    <w:rsid w:val="00FC3005"/>
    <w:rsid w:val="00FC301F"/>
    <w:rsid w:val="00FC3040"/>
    <w:rsid w:val="00FC3052"/>
    <w:rsid w:val="00FC320D"/>
    <w:rsid w:val="00FC321E"/>
    <w:rsid w:val="00FC329E"/>
    <w:rsid w:val="00FC33E4"/>
    <w:rsid w:val="00FC350E"/>
    <w:rsid w:val="00FC3533"/>
    <w:rsid w:val="00FC370F"/>
    <w:rsid w:val="00FC38A9"/>
    <w:rsid w:val="00FC3AAB"/>
    <w:rsid w:val="00FC3D69"/>
    <w:rsid w:val="00FC3E08"/>
    <w:rsid w:val="00FC3FD8"/>
    <w:rsid w:val="00FC40AA"/>
    <w:rsid w:val="00FC40DB"/>
    <w:rsid w:val="00FC40EC"/>
    <w:rsid w:val="00FC40FE"/>
    <w:rsid w:val="00FC41B6"/>
    <w:rsid w:val="00FC41F6"/>
    <w:rsid w:val="00FC44FA"/>
    <w:rsid w:val="00FC45CD"/>
    <w:rsid w:val="00FC4619"/>
    <w:rsid w:val="00FC46DF"/>
    <w:rsid w:val="00FC46E3"/>
    <w:rsid w:val="00FC4803"/>
    <w:rsid w:val="00FC49AD"/>
    <w:rsid w:val="00FC49F6"/>
    <w:rsid w:val="00FC49FF"/>
    <w:rsid w:val="00FC4A7C"/>
    <w:rsid w:val="00FC4B83"/>
    <w:rsid w:val="00FC4B92"/>
    <w:rsid w:val="00FC4C08"/>
    <w:rsid w:val="00FC4C1C"/>
    <w:rsid w:val="00FC4F03"/>
    <w:rsid w:val="00FC5025"/>
    <w:rsid w:val="00FC5057"/>
    <w:rsid w:val="00FC511E"/>
    <w:rsid w:val="00FC512B"/>
    <w:rsid w:val="00FC528E"/>
    <w:rsid w:val="00FC52B1"/>
    <w:rsid w:val="00FC52BA"/>
    <w:rsid w:val="00FC52EA"/>
    <w:rsid w:val="00FC551D"/>
    <w:rsid w:val="00FC5583"/>
    <w:rsid w:val="00FC5758"/>
    <w:rsid w:val="00FC57FA"/>
    <w:rsid w:val="00FC596F"/>
    <w:rsid w:val="00FC59FD"/>
    <w:rsid w:val="00FC5A26"/>
    <w:rsid w:val="00FC5A45"/>
    <w:rsid w:val="00FC5B3F"/>
    <w:rsid w:val="00FC5D41"/>
    <w:rsid w:val="00FC5D71"/>
    <w:rsid w:val="00FC5E1A"/>
    <w:rsid w:val="00FC5E3E"/>
    <w:rsid w:val="00FC5E45"/>
    <w:rsid w:val="00FC5E46"/>
    <w:rsid w:val="00FC5EAE"/>
    <w:rsid w:val="00FC5F27"/>
    <w:rsid w:val="00FC5FEF"/>
    <w:rsid w:val="00FC606E"/>
    <w:rsid w:val="00FC61A3"/>
    <w:rsid w:val="00FC6218"/>
    <w:rsid w:val="00FC622D"/>
    <w:rsid w:val="00FC63FB"/>
    <w:rsid w:val="00FC6514"/>
    <w:rsid w:val="00FC6546"/>
    <w:rsid w:val="00FC65E0"/>
    <w:rsid w:val="00FC661B"/>
    <w:rsid w:val="00FC66A8"/>
    <w:rsid w:val="00FC6A5E"/>
    <w:rsid w:val="00FC6A6E"/>
    <w:rsid w:val="00FC6AE8"/>
    <w:rsid w:val="00FC6BC5"/>
    <w:rsid w:val="00FC6C7D"/>
    <w:rsid w:val="00FC6D75"/>
    <w:rsid w:val="00FC6D84"/>
    <w:rsid w:val="00FC6DDB"/>
    <w:rsid w:val="00FC6EBC"/>
    <w:rsid w:val="00FC714A"/>
    <w:rsid w:val="00FC7198"/>
    <w:rsid w:val="00FC7220"/>
    <w:rsid w:val="00FC7303"/>
    <w:rsid w:val="00FC735E"/>
    <w:rsid w:val="00FC73EA"/>
    <w:rsid w:val="00FC7512"/>
    <w:rsid w:val="00FC75AF"/>
    <w:rsid w:val="00FC75B5"/>
    <w:rsid w:val="00FC76D0"/>
    <w:rsid w:val="00FC7831"/>
    <w:rsid w:val="00FC783E"/>
    <w:rsid w:val="00FC7B9F"/>
    <w:rsid w:val="00FC7C49"/>
    <w:rsid w:val="00FC7CD2"/>
    <w:rsid w:val="00FD0219"/>
    <w:rsid w:val="00FD0226"/>
    <w:rsid w:val="00FD026D"/>
    <w:rsid w:val="00FD02D7"/>
    <w:rsid w:val="00FD036A"/>
    <w:rsid w:val="00FD0419"/>
    <w:rsid w:val="00FD045D"/>
    <w:rsid w:val="00FD0473"/>
    <w:rsid w:val="00FD047B"/>
    <w:rsid w:val="00FD0491"/>
    <w:rsid w:val="00FD04A2"/>
    <w:rsid w:val="00FD06B1"/>
    <w:rsid w:val="00FD0803"/>
    <w:rsid w:val="00FD0A90"/>
    <w:rsid w:val="00FD0AB0"/>
    <w:rsid w:val="00FD0B2D"/>
    <w:rsid w:val="00FD0B3A"/>
    <w:rsid w:val="00FD0BC6"/>
    <w:rsid w:val="00FD0D64"/>
    <w:rsid w:val="00FD0D80"/>
    <w:rsid w:val="00FD0DC1"/>
    <w:rsid w:val="00FD0E2A"/>
    <w:rsid w:val="00FD0E9E"/>
    <w:rsid w:val="00FD0F2C"/>
    <w:rsid w:val="00FD10BF"/>
    <w:rsid w:val="00FD117F"/>
    <w:rsid w:val="00FD1246"/>
    <w:rsid w:val="00FD126F"/>
    <w:rsid w:val="00FD14C8"/>
    <w:rsid w:val="00FD151C"/>
    <w:rsid w:val="00FD1753"/>
    <w:rsid w:val="00FD18B1"/>
    <w:rsid w:val="00FD19B3"/>
    <w:rsid w:val="00FD1A3D"/>
    <w:rsid w:val="00FD1E24"/>
    <w:rsid w:val="00FD1E3E"/>
    <w:rsid w:val="00FD1EC4"/>
    <w:rsid w:val="00FD1ECB"/>
    <w:rsid w:val="00FD20E9"/>
    <w:rsid w:val="00FD2165"/>
    <w:rsid w:val="00FD217C"/>
    <w:rsid w:val="00FD2256"/>
    <w:rsid w:val="00FD2279"/>
    <w:rsid w:val="00FD230F"/>
    <w:rsid w:val="00FD232A"/>
    <w:rsid w:val="00FD283D"/>
    <w:rsid w:val="00FD2922"/>
    <w:rsid w:val="00FD29D0"/>
    <w:rsid w:val="00FD2BA0"/>
    <w:rsid w:val="00FD2BC9"/>
    <w:rsid w:val="00FD2BED"/>
    <w:rsid w:val="00FD2E4F"/>
    <w:rsid w:val="00FD2F1E"/>
    <w:rsid w:val="00FD2F39"/>
    <w:rsid w:val="00FD2F92"/>
    <w:rsid w:val="00FD306E"/>
    <w:rsid w:val="00FD30C2"/>
    <w:rsid w:val="00FD312C"/>
    <w:rsid w:val="00FD314A"/>
    <w:rsid w:val="00FD317F"/>
    <w:rsid w:val="00FD321D"/>
    <w:rsid w:val="00FD3236"/>
    <w:rsid w:val="00FD3237"/>
    <w:rsid w:val="00FD32E4"/>
    <w:rsid w:val="00FD34F0"/>
    <w:rsid w:val="00FD35FF"/>
    <w:rsid w:val="00FD381E"/>
    <w:rsid w:val="00FD3908"/>
    <w:rsid w:val="00FD3A47"/>
    <w:rsid w:val="00FD3A9F"/>
    <w:rsid w:val="00FD3AC4"/>
    <w:rsid w:val="00FD3B26"/>
    <w:rsid w:val="00FD3B3E"/>
    <w:rsid w:val="00FD3CF5"/>
    <w:rsid w:val="00FD4000"/>
    <w:rsid w:val="00FD4120"/>
    <w:rsid w:val="00FD4135"/>
    <w:rsid w:val="00FD4171"/>
    <w:rsid w:val="00FD44D9"/>
    <w:rsid w:val="00FD4550"/>
    <w:rsid w:val="00FD4610"/>
    <w:rsid w:val="00FD474B"/>
    <w:rsid w:val="00FD48A6"/>
    <w:rsid w:val="00FD4924"/>
    <w:rsid w:val="00FD49E3"/>
    <w:rsid w:val="00FD4E5D"/>
    <w:rsid w:val="00FD5012"/>
    <w:rsid w:val="00FD5033"/>
    <w:rsid w:val="00FD51AA"/>
    <w:rsid w:val="00FD53FC"/>
    <w:rsid w:val="00FD54C6"/>
    <w:rsid w:val="00FD5528"/>
    <w:rsid w:val="00FD55AA"/>
    <w:rsid w:val="00FD55E6"/>
    <w:rsid w:val="00FD56EE"/>
    <w:rsid w:val="00FD5C39"/>
    <w:rsid w:val="00FD5C87"/>
    <w:rsid w:val="00FD5C90"/>
    <w:rsid w:val="00FD5CD2"/>
    <w:rsid w:val="00FD5E94"/>
    <w:rsid w:val="00FD6320"/>
    <w:rsid w:val="00FD6412"/>
    <w:rsid w:val="00FD65C1"/>
    <w:rsid w:val="00FD6675"/>
    <w:rsid w:val="00FD67BA"/>
    <w:rsid w:val="00FD683C"/>
    <w:rsid w:val="00FD6859"/>
    <w:rsid w:val="00FD6885"/>
    <w:rsid w:val="00FD69BB"/>
    <w:rsid w:val="00FD6AC4"/>
    <w:rsid w:val="00FD6C9E"/>
    <w:rsid w:val="00FD6CB6"/>
    <w:rsid w:val="00FD6F1E"/>
    <w:rsid w:val="00FD6F3C"/>
    <w:rsid w:val="00FD6F62"/>
    <w:rsid w:val="00FD70FD"/>
    <w:rsid w:val="00FD7115"/>
    <w:rsid w:val="00FD7118"/>
    <w:rsid w:val="00FD71DD"/>
    <w:rsid w:val="00FD73E2"/>
    <w:rsid w:val="00FD7432"/>
    <w:rsid w:val="00FD7745"/>
    <w:rsid w:val="00FD7850"/>
    <w:rsid w:val="00FD7861"/>
    <w:rsid w:val="00FD78B7"/>
    <w:rsid w:val="00FD78CB"/>
    <w:rsid w:val="00FD797F"/>
    <w:rsid w:val="00FD7A0F"/>
    <w:rsid w:val="00FD7B0D"/>
    <w:rsid w:val="00FD7B8A"/>
    <w:rsid w:val="00FD7C9B"/>
    <w:rsid w:val="00FD7CBC"/>
    <w:rsid w:val="00FD7CE1"/>
    <w:rsid w:val="00FD7E60"/>
    <w:rsid w:val="00FD7EC4"/>
    <w:rsid w:val="00FE017C"/>
    <w:rsid w:val="00FE022A"/>
    <w:rsid w:val="00FE02C3"/>
    <w:rsid w:val="00FE03D4"/>
    <w:rsid w:val="00FE048A"/>
    <w:rsid w:val="00FE064F"/>
    <w:rsid w:val="00FE06EB"/>
    <w:rsid w:val="00FE07BF"/>
    <w:rsid w:val="00FE09B8"/>
    <w:rsid w:val="00FE0A7B"/>
    <w:rsid w:val="00FE0AB3"/>
    <w:rsid w:val="00FE0AFA"/>
    <w:rsid w:val="00FE0E7E"/>
    <w:rsid w:val="00FE0F0B"/>
    <w:rsid w:val="00FE11F4"/>
    <w:rsid w:val="00FE12E3"/>
    <w:rsid w:val="00FE1355"/>
    <w:rsid w:val="00FE13EF"/>
    <w:rsid w:val="00FE1412"/>
    <w:rsid w:val="00FE14A7"/>
    <w:rsid w:val="00FE1692"/>
    <w:rsid w:val="00FE16FC"/>
    <w:rsid w:val="00FE1727"/>
    <w:rsid w:val="00FE17DF"/>
    <w:rsid w:val="00FE18C6"/>
    <w:rsid w:val="00FE192A"/>
    <w:rsid w:val="00FE1A2E"/>
    <w:rsid w:val="00FE1AB8"/>
    <w:rsid w:val="00FE1AFC"/>
    <w:rsid w:val="00FE1E00"/>
    <w:rsid w:val="00FE1E1B"/>
    <w:rsid w:val="00FE1F21"/>
    <w:rsid w:val="00FE2119"/>
    <w:rsid w:val="00FE2223"/>
    <w:rsid w:val="00FE2314"/>
    <w:rsid w:val="00FE2416"/>
    <w:rsid w:val="00FE2471"/>
    <w:rsid w:val="00FE24AF"/>
    <w:rsid w:val="00FE24E1"/>
    <w:rsid w:val="00FE279F"/>
    <w:rsid w:val="00FE29FB"/>
    <w:rsid w:val="00FE29FF"/>
    <w:rsid w:val="00FE2A31"/>
    <w:rsid w:val="00FE2AE8"/>
    <w:rsid w:val="00FE2C23"/>
    <w:rsid w:val="00FE2CCB"/>
    <w:rsid w:val="00FE2CEB"/>
    <w:rsid w:val="00FE2D33"/>
    <w:rsid w:val="00FE2F9B"/>
    <w:rsid w:val="00FE2FF0"/>
    <w:rsid w:val="00FE30CF"/>
    <w:rsid w:val="00FE3246"/>
    <w:rsid w:val="00FE324A"/>
    <w:rsid w:val="00FE363A"/>
    <w:rsid w:val="00FE3734"/>
    <w:rsid w:val="00FE3AC2"/>
    <w:rsid w:val="00FE3C06"/>
    <w:rsid w:val="00FE3C19"/>
    <w:rsid w:val="00FE3CEE"/>
    <w:rsid w:val="00FE3CFB"/>
    <w:rsid w:val="00FE3D65"/>
    <w:rsid w:val="00FE3E13"/>
    <w:rsid w:val="00FE3EAD"/>
    <w:rsid w:val="00FE3F37"/>
    <w:rsid w:val="00FE3F47"/>
    <w:rsid w:val="00FE3FB9"/>
    <w:rsid w:val="00FE404F"/>
    <w:rsid w:val="00FE425F"/>
    <w:rsid w:val="00FE42A2"/>
    <w:rsid w:val="00FE438B"/>
    <w:rsid w:val="00FE44F8"/>
    <w:rsid w:val="00FE457D"/>
    <w:rsid w:val="00FE461F"/>
    <w:rsid w:val="00FE4629"/>
    <w:rsid w:val="00FE486E"/>
    <w:rsid w:val="00FE4877"/>
    <w:rsid w:val="00FE4CC3"/>
    <w:rsid w:val="00FE4EC1"/>
    <w:rsid w:val="00FE4F43"/>
    <w:rsid w:val="00FE4F5D"/>
    <w:rsid w:val="00FE4FC4"/>
    <w:rsid w:val="00FE5097"/>
    <w:rsid w:val="00FE510C"/>
    <w:rsid w:val="00FE51D9"/>
    <w:rsid w:val="00FE52A9"/>
    <w:rsid w:val="00FE52AB"/>
    <w:rsid w:val="00FE541F"/>
    <w:rsid w:val="00FE563F"/>
    <w:rsid w:val="00FE5686"/>
    <w:rsid w:val="00FE56C9"/>
    <w:rsid w:val="00FE56CF"/>
    <w:rsid w:val="00FE56E8"/>
    <w:rsid w:val="00FE57D6"/>
    <w:rsid w:val="00FE58D0"/>
    <w:rsid w:val="00FE58DA"/>
    <w:rsid w:val="00FE5931"/>
    <w:rsid w:val="00FE59C9"/>
    <w:rsid w:val="00FE5A79"/>
    <w:rsid w:val="00FE5AED"/>
    <w:rsid w:val="00FE5C3D"/>
    <w:rsid w:val="00FE5C5E"/>
    <w:rsid w:val="00FE5CCA"/>
    <w:rsid w:val="00FE5D7E"/>
    <w:rsid w:val="00FE5E27"/>
    <w:rsid w:val="00FE5E5F"/>
    <w:rsid w:val="00FE5E81"/>
    <w:rsid w:val="00FE5ED3"/>
    <w:rsid w:val="00FE6135"/>
    <w:rsid w:val="00FE62CE"/>
    <w:rsid w:val="00FE6397"/>
    <w:rsid w:val="00FE63DB"/>
    <w:rsid w:val="00FE64FB"/>
    <w:rsid w:val="00FE6738"/>
    <w:rsid w:val="00FE67AD"/>
    <w:rsid w:val="00FE6A28"/>
    <w:rsid w:val="00FE6B47"/>
    <w:rsid w:val="00FE6C60"/>
    <w:rsid w:val="00FE6D4D"/>
    <w:rsid w:val="00FE6DE2"/>
    <w:rsid w:val="00FE6EC9"/>
    <w:rsid w:val="00FE711F"/>
    <w:rsid w:val="00FE71FD"/>
    <w:rsid w:val="00FE7290"/>
    <w:rsid w:val="00FE77F4"/>
    <w:rsid w:val="00FE790E"/>
    <w:rsid w:val="00FE792F"/>
    <w:rsid w:val="00FE79EA"/>
    <w:rsid w:val="00FE7DF9"/>
    <w:rsid w:val="00FE7EDE"/>
    <w:rsid w:val="00FF00E4"/>
    <w:rsid w:val="00FF00E9"/>
    <w:rsid w:val="00FF019C"/>
    <w:rsid w:val="00FF0313"/>
    <w:rsid w:val="00FF0520"/>
    <w:rsid w:val="00FF0549"/>
    <w:rsid w:val="00FF058E"/>
    <w:rsid w:val="00FF06A1"/>
    <w:rsid w:val="00FF06D0"/>
    <w:rsid w:val="00FF07A2"/>
    <w:rsid w:val="00FF0959"/>
    <w:rsid w:val="00FF099C"/>
    <w:rsid w:val="00FF09FD"/>
    <w:rsid w:val="00FF0AA2"/>
    <w:rsid w:val="00FF0BFE"/>
    <w:rsid w:val="00FF0CD4"/>
    <w:rsid w:val="00FF0DE4"/>
    <w:rsid w:val="00FF0EE7"/>
    <w:rsid w:val="00FF1041"/>
    <w:rsid w:val="00FF10A2"/>
    <w:rsid w:val="00FF11D5"/>
    <w:rsid w:val="00FF11D9"/>
    <w:rsid w:val="00FF12A5"/>
    <w:rsid w:val="00FF14D3"/>
    <w:rsid w:val="00FF162E"/>
    <w:rsid w:val="00FF1646"/>
    <w:rsid w:val="00FF1733"/>
    <w:rsid w:val="00FF174B"/>
    <w:rsid w:val="00FF17FE"/>
    <w:rsid w:val="00FF187F"/>
    <w:rsid w:val="00FF18FB"/>
    <w:rsid w:val="00FF19D3"/>
    <w:rsid w:val="00FF1A67"/>
    <w:rsid w:val="00FF1AC4"/>
    <w:rsid w:val="00FF1B26"/>
    <w:rsid w:val="00FF1B4B"/>
    <w:rsid w:val="00FF1C98"/>
    <w:rsid w:val="00FF1CFB"/>
    <w:rsid w:val="00FF1D51"/>
    <w:rsid w:val="00FF1D94"/>
    <w:rsid w:val="00FF1E22"/>
    <w:rsid w:val="00FF1E68"/>
    <w:rsid w:val="00FF1E8B"/>
    <w:rsid w:val="00FF227F"/>
    <w:rsid w:val="00FF238D"/>
    <w:rsid w:val="00FF2400"/>
    <w:rsid w:val="00FF2466"/>
    <w:rsid w:val="00FF24BA"/>
    <w:rsid w:val="00FF24F2"/>
    <w:rsid w:val="00FF2544"/>
    <w:rsid w:val="00FF258A"/>
    <w:rsid w:val="00FF258D"/>
    <w:rsid w:val="00FF260A"/>
    <w:rsid w:val="00FF2675"/>
    <w:rsid w:val="00FF2846"/>
    <w:rsid w:val="00FF28BF"/>
    <w:rsid w:val="00FF290F"/>
    <w:rsid w:val="00FF2B15"/>
    <w:rsid w:val="00FF2B33"/>
    <w:rsid w:val="00FF2EA3"/>
    <w:rsid w:val="00FF2F83"/>
    <w:rsid w:val="00FF2F90"/>
    <w:rsid w:val="00FF2FBA"/>
    <w:rsid w:val="00FF300B"/>
    <w:rsid w:val="00FF3079"/>
    <w:rsid w:val="00FF3102"/>
    <w:rsid w:val="00FF3188"/>
    <w:rsid w:val="00FF333D"/>
    <w:rsid w:val="00FF335A"/>
    <w:rsid w:val="00FF355F"/>
    <w:rsid w:val="00FF35BB"/>
    <w:rsid w:val="00FF3A00"/>
    <w:rsid w:val="00FF3A06"/>
    <w:rsid w:val="00FF3B5B"/>
    <w:rsid w:val="00FF3DDD"/>
    <w:rsid w:val="00FF3F72"/>
    <w:rsid w:val="00FF401E"/>
    <w:rsid w:val="00FF401F"/>
    <w:rsid w:val="00FF40AF"/>
    <w:rsid w:val="00FF414C"/>
    <w:rsid w:val="00FF41C2"/>
    <w:rsid w:val="00FF4214"/>
    <w:rsid w:val="00FF4515"/>
    <w:rsid w:val="00FF455D"/>
    <w:rsid w:val="00FF4563"/>
    <w:rsid w:val="00FF458C"/>
    <w:rsid w:val="00FF45EF"/>
    <w:rsid w:val="00FF47F9"/>
    <w:rsid w:val="00FF4C11"/>
    <w:rsid w:val="00FF4C86"/>
    <w:rsid w:val="00FF4CAC"/>
    <w:rsid w:val="00FF4D78"/>
    <w:rsid w:val="00FF50D5"/>
    <w:rsid w:val="00FF5195"/>
    <w:rsid w:val="00FF529B"/>
    <w:rsid w:val="00FF52C8"/>
    <w:rsid w:val="00FF52F2"/>
    <w:rsid w:val="00FF5396"/>
    <w:rsid w:val="00FF5427"/>
    <w:rsid w:val="00FF54C7"/>
    <w:rsid w:val="00FF551C"/>
    <w:rsid w:val="00FF563E"/>
    <w:rsid w:val="00FF58C0"/>
    <w:rsid w:val="00FF58E9"/>
    <w:rsid w:val="00FF5968"/>
    <w:rsid w:val="00FF5A2F"/>
    <w:rsid w:val="00FF5B07"/>
    <w:rsid w:val="00FF5B72"/>
    <w:rsid w:val="00FF5C05"/>
    <w:rsid w:val="00FF5CD4"/>
    <w:rsid w:val="00FF5DA2"/>
    <w:rsid w:val="00FF5F0A"/>
    <w:rsid w:val="00FF5FDE"/>
    <w:rsid w:val="00FF6047"/>
    <w:rsid w:val="00FF6057"/>
    <w:rsid w:val="00FF606A"/>
    <w:rsid w:val="00FF6191"/>
    <w:rsid w:val="00FF626B"/>
    <w:rsid w:val="00FF62FD"/>
    <w:rsid w:val="00FF6329"/>
    <w:rsid w:val="00FF635A"/>
    <w:rsid w:val="00FF63FF"/>
    <w:rsid w:val="00FF6491"/>
    <w:rsid w:val="00FF6702"/>
    <w:rsid w:val="00FF6712"/>
    <w:rsid w:val="00FF672E"/>
    <w:rsid w:val="00FF6741"/>
    <w:rsid w:val="00FF68B2"/>
    <w:rsid w:val="00FF699D"/>
    <w:rsid w:val="00FF6A3D"/>
    <w:rsid w:val="00FF6A59"/>
    <w:rsid w:val="00FF6AF3"/>
    <w:rsid w:val="00FF6B61"/>
    <w:rsid w:val="00FF6C9B"/>
    <w:rsid w:val="00FF6CB4"/>
    <w:rsid w:val="00FF6CCB"/>
    <w:rsid w:val="00FF6D2A"/>
    <w:rsid w:val="00FF6DA3"/>
    <w:rsid w:val="00FF6E8E"/>
    <w:rsid w:val="00FF6EE6"/>
    <w:rsid w:val="00FF6EFB"/>
    <w:rsid w:val="00FF7065"/>
    <w:rsid w:val="00FF713D"/>
    <w:rsid w:val="00FF717F"/>
    <w:rsid w:val="00FF7204"/>
    <w:rsid w:val="00FF73C3"/>
    <w:rsid w:val="00FF743C"/>
    <w:rsid w:val="00FF74BB"/>
    <w:rsid w:val="00FF766B"/>
    <w:rsid w:val="00FF7C74"/>
    <w:rsid w:val="00FF7C87"/>
    <w:rsid w:val="00FF7E84"/>
    <w:rsid w:val="00FF7F9E"/>
    <w:rsid w:val="00FF7FE7"/>
    <w:rsid w:val="00FF7FF0"/>
    <w:rsid w:val="05BDB026"/>
    <w:rsid w:val="1F79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5CC923"/>
  <w15:docId w15:val="{7C3AE455-D988-40DA-BAC8-7B83816E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Calibri Light" w:hAnsi="Calibri Light" w:cs="Univers LT Std 45 Light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B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Symbol" w:hAnsi="Symbo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13DE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 w:cs="Times New Roman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5975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Theme="majorBidi" w:hAnsiTheme="majorBidi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 Light" w:hAnsi="Calibri Light" w:cs="Wingdings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 Light" w:hAnsi="Calibri Light" w:cs="Wingdings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 Light" w:hAnsi="Calibri Light" w:cs="Wingdings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 Light" w:hAnsi="Calibri Light" w:cs="Wingdings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libri Light" w:hAnsi="Calibri Light" w:cs="Wingdings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13DE3"/>
    <w:rPr>
      <w:rFonts w:asciiTheme="majorBidi" w:hAnsiTheme="majorBidi" w:cs="Times New Roman"/>
      <w:b/>
      <w:bCs/>
      <w:sz w:val="30"/>
      <w:szCs w:val="18"/>
      <w:shd w:val="solid" w:color="FFFFFF" w:fill="FFFFFF"/>
    </w:rPr>
  </w:style>
  <w:style w:type="character" w:customStyle="1" w:styleId="Heading2Char">
    <w:name w:val="Heading 2 Char"/>
    <w:link w:val="Heading2"/>
    <w:rsid w:val="005975C1"/>
    <w:rPr>
      <w:rFonts w:asciiTheme="majorBidi" w:hAnsiTheme="majorBidi" w:cs="Times New Roman"/>
      <w:b/>
      <w:bCs/>
      <w:sz w:val="30"/>
      <w:szCs w:val="18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Times New Roman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uiPriority w:val="22"/>
    <w:qFormat/>
    <w:rsid w:val="00222D9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Symbol" w:hAnsi="Symbol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Calibri Light" w:hAnsi="Calibri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Calibri Light" w:hAnsi="Calibri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AngsanaNew" w:hAnsi="AngsanaNew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New" w:hAnsi="AngsanaNew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AngsanaNew" w:hAnsi="AngsanaNew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Calibri Light" w:hAnsi="Calibri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Calibri Light" w:hAnsi="Calibri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hAnsi="AngsanaNew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 w:cs="Cambria Math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eastAsia="MS Mincho" w:cs="Cambria Math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Calibri Light" w:hAnsi="Calibri Light" w:cs="Wingdings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AngsanaNew" w:hAnsi="AngsanaNew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Calibri Light" w:hAnsi="Calibri Light" w:cs="Wingdings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Arial" w:hAnsi="Arial" w:cs="Arial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Univers LT Std 45 Light" w:hAnsi="Univers LT Std 45 Light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Univers LT Std 45 Light" w:hAnsi="Univers LT Std 45 Light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Calibri Light" w:hAnsi="Calibri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Calibri Light" w:hAnsi="Calibri Light" w:cs="Calibri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Calibri Light" w:hAnsi="Calibri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MS Gothic" w:hAnsi="MS Gothic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Calibri Light" w:hAnsi="Calibri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Calibri Light" w:hAnsi="Calibri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Calibri Light" w:hAnsi="Calibri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Calibri Light" w:hAnsi="Calibri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Calibri Light" w:hAnsi="Calibri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Calibri Light" w:hAnsi="Calibri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Calibri Light" w:hAnsi="Calibri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Calibri Light" w:hAnsi="Calibri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Calibri Light" w:hAnsi="Calibri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Calibri Light" w:hAnsi="Calibri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Calibri Light" w:hAnsi="Calibri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Calibri Light" w:hAnsi="Calibri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EucrosiaUPC" w:hAnsi="EucrosiaUPC" w:cs="BrowalliaUPC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Arial" w:hAnsi="Arial" w:cs="Arial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AngsanaNew" w:eastAsia="MS Mincho" w:hAnsi="AngsanaNew" w:cs="MS Mincho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AngsanaNew" w:eastAsia="MS Mincho" w:hAnsi="AngsanaNew" w:cs="MS Mincho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eastAsia="MS Mincho" w:hAnsi="AngsanaNew" w:cs="MS Mincho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Calibri Light" w:hAnsi="Calibri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S Mincho" w:hAnsi="MS Mincho" w:cs="MS Mincho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 Light" w:hAnsi="Calibri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alibri Light" w:hAnsi="Book Antiqua"/>
      <w:sz w:val="24"/>
      <w:szCs w:val="24"/>
    </w:rPr>
  </w:style>
  <w:style w:type="character" w:customStyle="1" w:styleId="Heading1Char1">
    <w:name w:val="Heading 1 Char1"/>
    <w:rsid w:val="00866954"/>
    <w:rPr>
      <w:rFonts w:ascii="Symbol" w:hAnsi="Symbo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 Light" w:hAnsi="Calibri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Wingdings" w:eastAsia="Tahoma" w:hAnsi="Wingdings" w:cs="Wingdings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Wingdings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Wingdings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Times New Roman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AngsanaNew" w:hAnsi="Angsana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CharChar23">
    <w:name w:val="Char Char23"/>
    <w:rsid w:val="00691BF1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Wingdings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link w:val="BodyTextFirstIndent"/>
    <w:locked/>
    <w:rsid w:val="00761B6A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MS Gothic" w:hAnsi="MS Gothic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Arial" w:hAnsi="Arial" w:cs="Arial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G Times (W1)" w:eastAsia="Tahoma" w:hAnsi="CG Times (W1)" w:cs="MS Mincho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CG Times (W1)" w:eastAsia="Tahoma" w:hAnsi="CG Times (W1)" w:cs="MS Mincho"/>
      <w:sz w:val="21"/>
      <w:szCs w:val="26"/>
    </w:rPr>
  </w:style>
  <w:style w:type="character" w:customStyle="1" w:styleId="Heading8Char1">
    <w:name w:val="Heading 8 Char1"/>
    <w:rsid w:val="008E685D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Calibri Light" w:eastAsia="Calibri Light" w:hAnsi="Calibri Light" w:cs="Wingdings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Symbol" w:eastAsia="Calibri Light" w:hAnsi="Symbol" w:cs="Univers LT Std 45 Light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2Char1">
    <w:name w:val="Body Text 2 Char1"/>
    <w:rsid w:val="00F57C1A"/>
    <w:rPr>
      <w:rFonts w:ascii="AngsanaNew" w:eastAsia="Calibri Light" w:hAnsi="AngsanaNew" w:cs="Calibri Light"/>
      <w:szCs w:val="22"/>
    </w:rPr>
  </w:style>
  <w:style w:type="character" w:customStyle="1" w:styleId="BodyText3Char1">
    <w:name w:val="Body Text 3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BodyTextIndent2Char1">
    <w:name w:val="Body Text Indent 2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SignatureChar1">
    <w:name w:val="Signature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Symbol" w:hAnsi="Symbol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Symbol" w:hAnsi="Symbol"/>
      <w:b/>
      <w:bCs/>
      <w:szCs w:val="25"/>
    </w:rPr>
  </w:style>
  <w:style w:type="character" w:customStyle="1" w:styleId="hps">
    <w:name w:val="hps"/>
    <w:rsid w:val="00F57C1A"/>
    <w:rPr>
      <w:rFonts w:cs="Times New Roman"/>
    </w:rPr>
  </w:style>
  <w:style w:type="character" w:customStyle="1" w:styleId="gt-icon-text1">
    <w:name w:val="gt-icon-text1"/>
    <w:rsid w:val="00F57C1A"/>
    <w:rPr>
      <w:rFonts w:cs="Times New Roman"/>
    </w:rPr>
  </w:style>
  <w:style w:type="character" w:customStyle="1" w:styleId="longtext">
    <w:name w:val="long_text"/>
    <w:rsid w:val="00F57C1A"/>
    <w:rPr>
      <w:rFonts w:cs="Times New Roman"/>
    </w:rPr>
  </w:style>
  <w:style w:type="character" w:customStyle="1" w:styleId="CharChar22">
    <w:name w:val="Char Char22"/>
    <w:rsid w:val="00F57C1A"/>
    <w:rPr>
      <w:rFonts w:ascii="Symbol" w:eastAsia="Calibri Light" w:hAnsi="Symbol" w:cs="Calibri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Symbol" w:eastAsia="Calibri Light" w:hAnsi="Symbol" w:cs="Calibri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Symbol" w:hAnsi="Symbol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KPMG Logo" w:eastAsia="Tms Rmn" w:hAnsi="KPMG Logo" w:cs="KPMG Logo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KPMG Logo" w:eastAsia="Tms Rmn" w:hAnsi="KPMG Logo" w:cs="KPMG Logo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Tahoma" w:eastAsia="Tahoma" w:hAnsi="Tahoma" w:cs="MS Mincho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02B8E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E7294"/>
    <w:rPr>
      <w:sz w:val="24"/>
      <w:szCs w:val="28"/>
    </w:rPr>
  </w:style>
  <w:style w:type="numbering" w:customStyle="1" w:styleId="NoList3">
    <w:name w:val="No List3"/>
    <w:next w:val="NoList"/>
    <w:uiPriority w:val="99"/>
    <w:semiHidden/>
    <w:unhideWhenUsed/>
    <w:rsid w:val="0089709C"/>
  </w:style>
  <w:style w:type="numbering" w:customStyle="1" w:styleId="NoList12">
    <w:name w:val="No List12"/>
    <w:next w:val="NoList"/>
    <w:semiHidden/>
    <w:rsid w:val="0089709C"/>
  </w:style>
  <w:style w:type="numbering" w:customStyle="1" w:styleId="NoList21">
    <w:name w:val="No List21"/>
    <w:next w:val="NoList"/>
    <w:semiHidden/>
    <w:rsid w:val="0089709C"/>
  </w:style>
  <w:style w:type="numbering" w:customStyle="1" w:styleId="NoList111">
    <w:name w:val="No List111"/>
    <w:next w:val="NoList"/>
    <w:semiHidden/>
    <w:rsid w:val="0089709C"/>
  </w:style>
  <w:style w:type="character" w:styleId="LineNumber">
    <w:name w:val="line number"/>
    <w:semiHidden/>
    <w:unhideWhenUsed/>
    <w:rsid w:val="003523B5"/>
  </w:style>
  <w:style w:type="paragraph" w:customStyle="1" w:styleId="Pa47">
    <w:name w:val="Pa47"/>
    <w:basedOn w:val="Normal"/>
    <w:next w:val="Normal"/>
    <w:uiPriority w:val="99"/>
    <w:rsid w:val="003523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Calibri" w:hAnsi="Calibr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C05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Calibri" w:hAnsi="Calibri"/>
      <w:sz w:val="24"/>
      <w:szCs w:val="24"/>
    </w:rPr>
  </w:style>
  <w:style w:type="paragraph" w:customStyle="1" w:styleId="paragraph">
    <w:name w:val="paragraph"/>
    <w:basedOn w:val="Normal"/>
    <w:rsid w:val="0071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normaltextrun">
    <w:name w:val="normaltextrun"/>
    <w:basedOn w:val="DefaultParagraphFont"/>
    <w:rsid w:val="00717DA0"/>
  </w:style>
  <w:style w:type="character" w:customStyle="1" w:styleId="eop">
    <w:name w:val="eop"/>
    <w:basedOn w:val="DefaultParagraphFont"/>
    <w:rsid w:val="00717DA0"/>
  </w:style>
  <w:style w:type="character" w:customStyle="1" w:styleId="scxw181545373">
    <w:name w:val="scxw181545373"/>
    <w:basedOn w:val="DefaultParagraphFont"/>
    <w:rsid w:val="00717DA0"/>
  </w:style>
  <w:style w:type="character" w:customStyle="1" w:styleId="findhit">
    <w:name w:val="findhit"/>
    <w:basedOn w:val="DefaultParagraphFont"/>
    <w:rsid w:val="00A84D97"/>
  </w:style>
  <w:style w:type="character" w:customStyle="1" w:styleId="scxw168714142">
    <w:name w:val="scxw168714142"/>
    <w:basedOn w:val="DefaultParagraphFont"/>
    <w:rsid w:val="00A84D97"/>
  </w:style>
  <w:style w:type="character" w:styleId="UnresolvedMention">
    <w:name w:val="Unresolved Mention"/>
    <w:basedOn w:val="DefaultParagraphFont"/>
    <w:uiPriority w:val="99"/>
    <w:unhideWhenUsed/>
    <w:rsid w:val="00F757F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757F8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0C7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1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7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8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0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6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2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8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4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3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8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9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641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6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9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2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7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3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3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9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0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9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2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2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F487FF5EAD478C56E46EB2647B5C" ma:contentTypeVersion="6" ma:contentTypeDescription="Create a new document." ma:contentTypeScope="" ma:versionID="301a41aa1d99fd77b532b5200ef5d390">
  <xsd:schema xmlns:xsd="http://www.w3.org/2001/XMLSchema" xmlns:xs="http://www.w3.org/2001/XMLSchema" xmlns:p="http://schemas.microsoft.com/office/2006/metadata/properties" xmlns:ns2="a8acd0d5-fb19-432b-be53-e7064cd0070b" xmlns:ns3="4860c8b8-31a0-417d-83b0-09c9b06ddb52" targetNamespace="http://schemas.microsoft.com/office/2006/metadata/properties" ma:root="true" ma:fieldsID="29c87496dec00c88883bcec20a5c76a8" ns2:_="" ns3:_="">
    <xsd:import namespace="a8acd0d5-fb19-432b-be53-e7064cd0070b"/>
    <xsd:import namespace="4860c8b8-31a0-417d-83b0-09c9b06ddb5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cd0d5-fb19-432b-be53-e7064cd007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c8b8-31a0-417d-83b0-09c9b06ddb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BF5B3D-9B68-46F5-8EF7-DC446DFD6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4149F-055B-4EEA-89B6-3B3222F867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7832D7-B004-42C0-A69A-31D6D64C4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32EF44-ABB5-483C-93AD-8555B877F570}"/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117</TotalTime>
  <Pages>7</Pages>
  <Words>1693</Words>
  <Characters>9653</Characters>
  <Application>Microsoft Office Word</Application>
  <DocSecurity>0</DocSecurity>
  <Lines>80</Lines>
  <Paragraphs>22</Paragraphs>
  <ScaleCrop>false</ScaleCrop>
  <Company>KPMG</Company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Nuttatiya, Chidsin</dc:creator>
  <cp:keywords/>
  <dc:description/>
  <cp:lastModifiedBy>Arunothai, Rassamee</cp:lastModifiedBy>
  <cp:revision>58</cp:revision>
  <cp:lastPrinted>2025-02-19T18:02:00Z</cp:lastPrinted>
  <dcterms:created xsi:type="dcterms:W3CDTF">2023-02-24T11:47:00Z</dcterms:created>
  <dcterms:modified xsi:type="dcterms:W3CDTF">2025-02-25T13:58:00Z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0x01010061DEF487FF5EAD478C56E46EB2647B5C</vt:lpwstr>
  </property>
</Properties>
</file>